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8749F" w14:textId="77777777" w:rsidR="00F51464" w:rsidRPr="00FC7496" w:rsidRDefault="00F51464" w:rsidP="00DB1099">
      <w:pPr>
        <w:pStyle w:val="Heading1"/>
      </w:pPr>
      <w:r w:rsidRPr="00FC7496">
        <w:t>7</w:t>
      </w:r>
      <w:r w:rsidRPr="00FC7496">
        <w:tab/>
      </w:r>
      <w:r w:rsidR="00753495" w:rsidRPr="00FC7496">
        <w:t xml:space="preserve">E-UTRAN/SAE </w:t>
      </w:r>
      <w:r w:rsidRPr="00FC7496">
        <w:t xml:space="preserve">Test Methods </w:t>
      </w:r>
      <w:r w:rsidR="005D2765" w:rsidRPr="00FC7496">
        <w:t>and</w:t>
      </w:r>
      <w:r w:rsidRPr="00FC7496">
        <w:t xml:space="preserve"> Design Considerations</w:t>
      </w:r>
    </w:p>
    <w:p w14:paraId="48DEADEF" w14:textId="77777777" w:rsidR="00F51464" w:rsidRPr="00FC7496" w:rsidRDefault="00F51464" w:rsidP="00DB1099">
      <w:pPr>
        <w:pStyle w:val="Heading2"/>
      </w:pPr>
      <w:r w:rsidRPr="00FC7496">
        <w:t>7.1</w:t>
      </w:r>
      <w:r w:rsidRPr="00FC7496">
        <w:tab/>
        <w:t>Channel Mapping</w:t>
      </w:r>
    </w:p>
    <w:p w14:paraId="21C3902E" w14:textId="77777777" w:rsidR="00F51464" w:rsidRPr="00FC7496" w:rsidRDefault="00F51464" w:rsidP="00F51464">
      <w:pPr>
        <w:keepNext/>
      </w:pPr>
      <w:r w:rsidRPr="00FC7496">
        <w:t>Figure 7.1 shows the channel type mapping that is used fo</w:t>
      </w:r>
      <w:r w:rsidR="009E032C" w:rsidRPr="00FC7496">
        <w:t xml:space="preserve">r the configuration of the SS. </w:t>
      </w:r>
      <w:r w:rsidRPr="00FC7496">
        <w:t>In layer 2 test cases non default channel mapping can be applied on SS, as explained in clause 4.2.1.</w:t>
      </w:r>
    </w:p>
    <w:p w14:paraId="667EECD5" w14:textId="77777777" w:rsidR="00D726C0" w:rsidRPr="00FC7496" w:rsidRDefault="00D726C0" w:rsidP="00302CDA">
      <w:pPr>
        <w:pStyle w:val="TH"/>
      </w:pPr>
      <w:r w:rsidRPr="00FC7496">
        <w:object w:dxaOrig="7194" w:dyaOrig="5401" w14:anchorId="5F3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91pt" o:ole="">
            <v:imagedata r:id="rId7" o:title="" croptop="9588f" cropbottom="8859f" cropleft="5352f" cropright="8301f"/>
          </v:shape>
          <o:OLEObject Type="Embed" ProgID="PowerPoint.Show.8" ShapeID="_x0000_i1025" DrawAspect="Content" ObjectID="_1701175139" r:id="rId8"/>
        </w:object>
      </w:r>
    </w:p>
    <w:p w14:paraId="2E508318" w14:textId="77777777" w:rsidR="00F51464" w:rsidRPr="00FC7496" w:rsidRDefault="00F51464" w:rsidP="00D726C0">
      <w:pPr>
        <w:pStyle w:val="TF"/>
      </w:pPr>
      <w:r w:rsidRPr="00FC7496">
        <w:t>Figure 7.1-1: Channel type mapping for the default configuration of the SS</w:t>
      </w:r>
    </w:p>
    <w:p w14:paraId="61C1EFC8" w14:textId="77777777" w:rsidR="00F51464" w:rsidRPr="00FC7496" w:rsidRDefault="00F51464" w:rsidP="00273022">
      <w:pPr>
        <w:pStyle w:val="Heading3"/>
      </w:pPr>
      <w:r w:rsidRPr="00FC7496">
        <w:t>7.1.1</w:t>
      </w:r>
      <w:r w:rsidRPr="00FC7496">
        <w:tab/>
        <w:t>PDCCH Candidate Selection</w:t>
      </w:r>
    </w:p>
    <w:p w14:paraId="6818B11B" w14:textId="77777777" w:rsidR="00F51464" w:rsidRPr="00FC7496" w:rsidRDefault="00F51464" w:rsidP="00F51464">
      <w:r w:rsidRPr="00FC7496">
        <w:t>In this clause following abbreviations are used:</w:t>
      </w:r>
    </w:p>
    <w:p w14:paraId="164F56C4" w14:textId="77777777" w:rsidR="00F51464" w:rsidRPr="00FC7496" w:rsidRDefault="00276DAA" w:rsidP="00276DAA">
      <w:pPr>
        <w:pStyle w:val="B1"/>
      </w:pPr>
      <w:r w:rsidRPr="00FC7496">
        <w:t>-</w:t>
      </w:r>
      <w:r w:rsidRPr="00FC7496">
        <w:tab/>
      </w:r>
      <w:r w:rsidR="00F51464" w:rsidRPr="00FC7496">
        <w:t>Common search Space Aggregation: CS_Agr</w:t>
      </w:r>
      <w:r w:rsidR="005D2765" w:rsidRPr="00FC7496">
        <w:t>.</w:t>
      </w:r>
    </w:p>
    <w:p w14:paraId="7CC05DA3" w14:textId="77777777" w:rsidR="00F51464" w:rsidRPr="00FC7496" w:rsidRDefault="00276DAA" w:rsidP="00276DAA">
      <w:pPr>
        <w:pStyle w:val="B1"/>
      </w:pPr>
      <w:r w:rsidRPr="00FC7496">
        <w:t>-</w:t>
      </w:r>
      <w:r w:rsidRPr="00FC7496">
        <w:tab/>
      </w:r>
      <w:r w:rsidR="00F51464" w:rsidRPr="00FC7496">
        <w:t>UE-Specific Search Space Aggregation: UE_Agr</w:t>
      </w:r>
      <w:r w:rsidR="005D2765" w:rsidRPr="00FC7496">
        <w:t>.</w:t>
      </w:r>
    </w:p>
    <w:p w14:paraId="7AD53E82" w14:textId="77777777" w:rsidR="00F51464" w:rsidRPr="00FC7496" w:rsidRDefault="00276DAA" w:rsidP="00276DAA">
      <w:pPr>
        <w:pStyle w:val="B1"/>
      </w:pPr>
      <w:r w:rsidRPr="00FC7496">
        <w:t>-</w:t>
      </w:r>
      <w:r w:rsidRPr="00FC7496">
        <w:tab/>
      </w:r>
      <w:r w:rsidR="00F51464" w:rsidRPr="00FC7496">
        <w:t>Total number of CCEs available in a subframe: Max_CCE</w:t>
      </w:r>
      <w:r w:rsidR="005D2765" w:rsidRPr="00FC7496">
        <w:t>.</w:t>
      </w:r>
    </w:p>
    <w:p w14:paraId="61CBEAA6" w14:textId="77777777" w:rsidR="00F51464" w:rsidRPr="00FC7496" w:rsidRDefault="00F51464" w:rsidP="005D2765">
      <w:pPr>
        <w:keepNext/>
        <w:keepLines/>
      </w:pPr>
      <w:r w:rsidRPr="00FC7496">
        <w:t xml:space="preserve">SS shall apply defined rules below in a DL subframe for PDCCH </w:t>
      </w:r>
      <w:r w:rsidR="001B16A2" w:rsidRPr="00FC7496">
        <w:t>candidates</w:t>
      </w:r>
      <w:r w:rsidRPr="00FC7496">
        <w:t xml:space="preserve"> selection.</w:t>
      </w:r>
    </w:p>
    <w:p w14:paraId="66F5D205" w14:textId="77777777" w:rsidR="00F51464" w:rsidRPr="00FC7496" w:rsidRDefault="00276DAA" w:rsidP="00276DAA">
      <w:pPr>
        <w:pStyle w:val="B1"/>
      </w:pPr>
      <w:r w:rsidRPr="00FC7496">
        <w:t>-</w:t>
      </w:r>
      <w:r w:rsidRPr="00FC7496">
        <w:tab/>
      </w:r>
      <w:r w:rsidR="00F51464" w:rsidRPr="00FC7496">
        <w:t>Scheduled transmissions on SI-RNTI</w:t>
      </w:r>
      <w:r w:rsidR="0044663A" w:rsidRPr="00FC7496">
        <w:t>,</w:t>
      </w:r>
      <w:r w:rsidR="00F51464" w:rsidRPr="00FC7496">
        <w:t xml:space="preserve"> P-RNTI</w:t>
      </w:r>
      <w:r w:rsidR="0044663A" w:rsidRPr="00FC7496">
        <w:t>,</w:t>
      </w:r>
      <w:r w:rsidR="00F51464" w:rsidRPr="00FC7496">
        <w:t xml:space="preserve"> RA-RNTI</w:t>
      </w:r>
      <w:r w:rsidR="0044663A" w:rsidRPr="00FC7496">
        <w:t xml:space="preserve">, </w:t>
      </w:r>
      <w:r w:rsidR="00690ABB" w:rsidRPr="00FC7496">
        <w:t>M-RNTI</w:t>
      </w:r>
      <w:r w:rsidR="00CA5DF7" w:rsidRPr="00FC7496">
        <w:t>, G-RNTI, SC-RNTI, SC-N-RNTI</w:t>
      </w:r>
      <w:r w:rsidR="0044663A" w:rsidRPr="00FC7496">
        <w:t xml:space="preserve"> and eIMTA-RNTI</w:t>
      </w:r>
      <w:r w:rsidR="00F51464" w:rsidRPr="00FC7496">
        <w:t>, use Common Search Space. UL and DL Scheduled transmissions on C-RNTI</w:t>
      </w:r>
      <w:r w:rsidR="0044663A" w:rsidRPr="00FC7496">
        <w:t xml:space="preserve"> </w:t>
      </w:r>
      <w:r w:rsidR="00F51464" w:rsidRPr="00FC7496">
        <w:t>/ SPS C-RNTI, DL Scheduled transmissions on Temp. C-RNTI</w:t>
      </w:r>
      <w:r w:rsidR="00F92662" w:rsidRPr="00FC7496">
        <w:t xml:space="preserve"> and UL Scheduled transmission on SL-RNTI</w:t>
      </w:r>
      <w:r w:rsidR="00F51464" w:rsidRPr="00FC7496">
        <w:t>,</w:t>
      </w:r>
      <w:r w:rsidR="00B93B4C" w:rsidRPr="00FC7496">
        <w:t xml:space="preserve"> SL-V-RNTI, SL-SPS-V-RNTI</w:t>
      </w:r>
      <w:r w:rsidR="00091060" w:rsidRPr="00FC7496">
        <w:t>, UL-SPS-V-RNTI</w:t>
      </w:r>
      <w:r w:rsidR="00F51464" w:rsidRPr="00FC7496">
        <w:t xml:space="preserve"> use UE-Specific Search Space. Transmissions on TPC-PUCCH-RNTI / TPC-PUSCH-RNTI and UL Scheduled transmissions on Temp. C-RNTI </w:t>
      </w:r>
      <w:r w:rsidR="001B16A2" w:rsidRPr="00FC7496">
        <w:t>is</w:t>
      </w:r>
      <w:r w:rsidR="00F51464" w:rsidRPr="00FC7496">
        <w:t xml:space="preserve"> not considered for default CCE management</w:t>
      </w:r>
      <w:r w:rsidR="005D2765" w:rsidRPr="00FC7496">
        <w:t>.</w:t>
      </w:r>
    </w:p>
    <w:p w14:paraId="7F870359" w14:textId="77777777" w:rsidR="00F51464" w:rsidRPr="00FC7496" w:rsidRDefault="001B16A2" w:rsidP="00276DAA">
      <w:pPr>
        <w:pStyle w:val="B1"/>
        <w:rPr>
          <w:bCs/>
        </w:rPr>
      </w:pPr>
      <w:r w:rsidRPr="00FC7496">
        <w:t>-</w:t>
      </w:r>
      <w:r w:rsidRPr="00FC7496">
        <w:tab/>
      </w:r>
      <w:r w:rsidRPr="00FC7496">
        <w:rPr>
          <w:bCs/>
        </w:rPr>
        <w:t xml:space="preserve">If a transmission on SI-RNTI is scheduled, PDCCH candidate corresponding to CCEs between 0 and (CS_Agr-1) is used. </w:t>
      </w:r>
      <w:r w:rsidR="00EE45AA" w:rsidRPr="00FC7496">
        <w:rPr>
          <w:bCs/>
        </w:rPr>
        <w:t>For FDD, t</w:t>
      </w:r>
      <w:r w:rsidR="00F51464" w:rsidRPr="00FC7496">
        <w:rPr>
          <w:bCs/>
        </w:rPr>
        <w:t xml:space="preserve">his PDCCH candidate is reserved for SI-RNTI, and left vacant if no SI-RNTI transmission </w:t>
      </w:r>
      <w:r w:rsidR="00F51464" w:rsidRPr="00FC7496">
        <w:rPr>
          <w:bCs/>
        </w:rPr>
        <w:lastRenderedPageBreak/>
        <w:t>is scheduled.</w:t>
      </w:r>
      <w:r w:rsidR="00EE45AA" w:rsidRPr="00FC7496">
        <w:rPr>
          <w:bCs/>
        </w:rPr>
        <w:t xml:space="preserve"> </w:t>
      </w:r>
      <w:r w:rsidR="00C9284E" w:rsidRPr="00FC7496">
        <w:rPr>
          <w:bCs/>
        </w:rPr>
        <w:t>For TDD the default UL/DL configuration type 1, this PDCCH candidate is reserved for SI-RNTI in subframes 0 &amp; 5 (i.e. subframes where PDCCH for UL grant for C-RNTI</w:t>
      </w:r>
      <w:r w:rsidR="0044663A" w:rsidRPr="00FC7496">
        <w:rPr>
          <w:bCs/>
        </w:rPr>
        <w:t xml:space="preserve"> </w:t>
      </w:r>
      <w:r w:rsidR="00C9284E" w:rsidRPr="00FC7496">
        <w:rPr>
          <w:bCs/>
        </w:rPr>
        <w:t>/</w:t>
      </w:r>
      <w:r w:rsidR="0044663A" w:rsidRPr="00FC7496">
        <w:rPr>
          <w:bCs/>
        </w:rPr>
        <w:t xml:space="preserve"> </w:t>
      </w:r>
      <w:r w:rsidR="00C9284E" w:rsidRPr="00FC7496">
        <w:rPr>
          <w:bCs/>
        </w:rPr>
        <w:t>SPS</w:t>
      </w:r>
      <w:r w:rsidR="0044663A" w:rsidRPr="00FC7496">
        <w:rPr>
          <w:bCs/>
        </w:rPr>
        <w:t xml:space="preserve"> C</w:t>
      </w:r>
      <w:r w:rsidR="00C9284E" w:rsidRPr="00FC7496">
        <w:rPr>
          <w:bCs/>
        </w:rPr>
        <w:t>-RNTI is not scheduled).</w:t>
      </w:r>
    </w:p>
    <w:p w14:paraId="79985EFF" w14:textId="77777777" w:rsidR="00EE45AA" w:rsidRPr="00FC7496" w:rsidRDefault="001B16A2" w:rsidP="00EE45AA">
      <w:pPr>
        <w:pStyle w:val="B1"/>
        <w:rPr>
          <w:bCs/>
        </w:rPr>
      </w:pPr>
      <w:r w:rsidRPr="00FC7496">
        <w:t>-</w:t>
      </w:r>
      <w:r w:rsidRPr="00FC7496">
        <w:tab/>
      </w:r>
      <w:r w:rsidRPr="00FC7496">
        <w:rPr>
          <w:bCs/>
        </w:rPr>
        <w:t xml:space="preserve">PDCCH candidates corresponding to CCEs between CS_Agr and </w:t>
      </w:r>
      <w:r w:rsidR="00F51464" w:rsidRPr="00FC7496">
        <w:rPr>
          <w:bCs/>
        </w:rPr>
        <w:t>(2*CS_Agr-1) can be used for the transmission on 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44663A" w:rsidRPr="00FC7496">
        <w:rPr>
          <w:bCs/>
        </w:rPr>
        <w:t xml:space="preserve"> or eIMTA-RNTI</w:t>
      </w:r>
      <w:r w:rsidR="00F51464" w:rsidRPr="00FC7496">
        <w:rPr>
          <w:bCs/>
        </w:rPr>
        <w:t xml:space="preserve">. In conformance test cases with single UE, there is no requirement for transmissions scheduled for </w:t>
      </w:r>
      <w:r w:rsidR="00690ABB" w:rsidRPr="00FC7496">
        <w:rPr>
          <w:bCs/>
        </w:rPr>
        <w:t xml:space="preserve">more than one of </w:t>
      </w:r>
      <w:r w:rsidR="00F51464" w:rsidRPr="00FC7496">
        <w:rPr>
          <w:bCs/>
        </w:rPr>
        <w:t>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690ABB" w:rsidRPr="00FC7496">
        <w:rPr>
          <w:bCs/>
        </w:rPr>
        <w:t xml:space="preserve"> </w:t>
      </w:r>
      <w:r w:rsidR="0044663A" w:rsidRPr="00FC7496">
        <w:rPr>
          <w:bCs/>
        </w:rPr>
        <w:t xml:space="preserve">or eIMTA-RNTI </w:t>
      </w:r>
      <w:r w:rsidR="00F51464" w:rsidRPr="00FC7496">
        <w:rPr>
          <w:bCs/>
        </w:rPr>
        <w:t>in one DL subframe.</w:t>
      </w:r>
      <w:r w:rsidR="00EE45AA" w:rsidRPr="00FC7496">
        <w:rPr>
          <w:bCs/>
        </w:rPr>
        <w:t xml:space="preserve"> </w:t>
      </w:r>
      <w:r w:rsidR="00C9284E" w:rsidRPr="00FC7496">
        <w:rPr>
          <w:bCs/>
        </w:rPr>
        <w:t xml:space="preserve">As per </w:t>
      </w:r>
      <w:r w:rsidR="0044663A" w:rsidRPr="00FC7496">
        <w:rPr>
          <w:bCs/>
        </w:rPr>
        <w:t xml:space="preserve">TS </w:t>
      </w:r>
      <w:r w:rsidR="00C9284E" w:rsidRPr="00FC7496">
        <w:rPr>
          <w:bCs/>
        </w:rPr>
        <w:t>36.33</w:t>
      </w:r>
      <w:r w:rsidR="008C0BA3" w:rsidRPr="00FC7496">
        <w:rPr>
          <w:bCs/>
        </w:rPr>
        <w:t>1 [</w:t>
      </w:r>
      <w:r w:rsidR="00C9284E" w:rsidRPr="00FC7496">
        <w:rPr>
          <w:bCs/>
        </w:rPr>
        <w:t>19] clause</w:t>
      </w:r>
      <w:r w:rsidR="00F92662" w:rsidRPr="00FC7496">
        <w:rPr>
          <w:bCs/>
        </w:rPr>
        <w:t xml:space="preserve"> </w:t>
      </w:r>
      <w:r w:rsidR="00C9284E" w:rsidRPr="00FC7496">
        <w:rPr>
          <w:bCs/>
        </w:rPr>
        <w:t>5.8.1.3, the MCCH change notification indicator shall be transmitted on MBSFN subframes only.</w:t>
      </w:r>
    </w:p>
    <w:p w14:paraId="65814B9B" w14:textId="77777777" w:rsidR="00F51464" w:rsidRPr="00FC7496" w:rsidRDefault="00EE45AA" w:rsidP="00EE45AA">
      <w:pPr>
        <w:pStyle w:val="B1"/>
        <w:rPr>
          <w:bCs/>
        </w:rPr>
      </w:pPr>
      <w:r w:rsidRPr="00FC7496">
        <w:rPr>
          <w:bCs/>
        </w:rPr>
        <w:t>For FDD:</w:t>
      </w:r>
    </w:p>
    <w:p w14:paraId="2C3E5399" w14:textId="77777777" w:rsidR="00F51464" w:rsidRPr="00FC7496" w:rsidRDefault="001B16A2" w:rsidP="00276DAA">
      <w:pPr>
        <w:pStyle w:val="B1"/>
        <w:rPr>
          <w:bCs/>
        </w:rPr>
      </w:pPr>
      <w:r w:rsidRPr="00FC7496">
        <w:t>-</w:t>
      </w:r>
      <w:r w:rsidRPr="00FC7496">
        <w:tab/>
      </w:r>
      <w:r w:rsidRPr="00FC7496">
        <w:rPr>
          <w:bCs/>
        </w:rPr>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2*CS_Agr and </w:t>
      </w:r>
      <w:r w:rsidR="00F51464" w:rsidRPr="00FC7496">
        <w:rPr>
          <w:bCs/>
        </w:rPr>
        <w:t xml:space="preserve">(Max_CCE-1) shall be used. </w:t>
      </w:r>
      <w:r w:rsidR="000B1697" w:rsidRPr="00FC7496">
        <w:rPr>
          <w:bCs/>
        </w:rPr>
        <w:t>'</w:t>
      </w:r>
      <w:r w:rsidR="00F51464" w:rsidRPr="00FC7496">
        <w:rPr>
          <w:bCs/>
        </w:rPr>
        <w:t>m</w:t>
      </w:r>
      <w:r w:rsidR="000B1697" w:rsidRPr="00FC7496">
        <w:rPr>
          <w:bCs/>
        </w:rPr>
        <w:t>'</w:t>
      </w:r>
      <w:r w:rsidR="00F51464" w:rsidRPr="00FC7496">
        <w:rPr>
          <w:bCs/>
        </w:rPr>
        <w:t xml:space="preserve"> is defined in </w:t>
      </w:r>
      <w:r w:rsidR="005D2765" w:rsidRPr="00FC7496">
        <w:rPr>
          <w:bCs/>
        </w:rPr>
        <w:t xml:space="preserve">TS </w:t>
      </w:r>
      <w:r w:rsidR="00F51464" w:rsidRPr="00FC7496">
        <w:rPr>
          <w:bCs/>
        </w:rPr>
        <w:t>36.213 [</w:t>
      </w:r>
      <w:r w:rsidR="00D726C0" w:rsidRPr="00FC7496">
        <w:rPr>
          <w:bCs/>
        </w:rPr>
        <w:t>30</w:t>
      </w:r>
      <w:r w:rsidR="00F51464" w:rsidRPr="00FC7496">
        <w:rPr>
          <w:bCs/>
        </w:rPr>
        <w:t>]</w:t>
      </w:r>
      <w:r w:rsidR="005D2765" w:rsidRPr="00FC7496">
        <w:rPr>
          <w:bCs/>
        </w:rPr>
        <w:t>, clause </w:t>
      </w:r>
      <w:r w:rsidR="00F51464" w:rsidRPr="00FC7496">
        <w:rPr>
          <w:bCs/>
        </w:rPr>
        <w:t>9.1.1.</w:t>
      </w:r>
    </w:p>
    <w:p w14:paraId="6E19E9B3" w14:textId="77777777" w:rsidR="00EB6A0D" w:rsidRPr="00FC7496" w:rsidRDefault="001B16A2"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F92662" w:rsidRPr="00FC7496">
        <w:rPr>
          <w:bCs/>
        </w:rPr>
        <w:t>/</w:t>
      </w:r>
      <w:r w:rsidR="00B93B4C" w:rsidRPr="00FC7496">
        <w:rPr>
          <w:bCs/>
        </w:rPr>
        <w:t xml:space="preserve"> </w:t>
      </w:r>
      <w:r w:rsidR="00F92662"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=m"&gt;</w:t>
      </w:r>
      <w:r w:rsidR="00632CEE" w:rsidRPr="00FC7496">
        <w:rPr>
          <w:bCs/>
        </w:rPr>
        <w:t>m' which</w:t>
      </w:r>
      <w:r w:rsidRPr="00FC7496">
        <w:rPr>
          <w:bCs/>
        </w:rPr>
        <w:t xml:space="preserve"> has a PDCCH available from CCEs between 2*CS_Agr and </w:t>
      </w:r>
      <w:r w:rsidR="00F51464" w:rsidRPr="00FC7496">
        <w:rPr>
          <w:bCs/>
        </w:rPr>
        <w:t>(Max_CCE-1) shall be used, irrespective of PDCCH candidate corresponding to m</w:t>
      </w:r>
      <w:r w:rsidR="000B1697" w:rsidRPr="00FC7496">
        <w:rPr>
          <w:bCs/>
        </w:rPr>
        <w:t>'</w:t>
      </w:r>
      <w:r w:rsidR="00F51464" w:rsidRPr="00FC7496">
        <w:rPr>
          <w:bCs/>
        </w:rPr>
        <w:t xml:space="preserve"> is used or not</w:t>
      </w:r>
      <w:r w:rsidR="006A3214" w:rsidRPr="00FC7496">
        <w:rPr>
          <w:bCs/>
        </w:rPr>
        <w:t>.</w:t>
      </w:r>
      <w:r w:rsidR="00F92662" w:rsidRPr="00FC7496">
        <w:t xml:space="preserve"> </w:t>
      </w:r>
      <w:r w:rsidR="00F92662" w:rsidRPr="00FC7496">
        <w:rPr>
          <w:bCs/>
        </w:rPr>
        <w:t>In conformance test cases with single UE, there is no requirement for transmissions scheduled for more than one of C-RNTI</w:t>
      </w:r>
      <w:r w:rsidR="0044663A" w:rsidRPr="00FC7496">
        <w:rPr>
          <w:bCs/>
        </w:rPr>
        <w:t xml:space="preserve"> </w:t>
      </w:r>
      <w:r w:rsidR="00F92662" w:rsidRPr="00FC7496">
        <w:rPr>
          <w:bCs/>
        </w:rPr>
        <w:t>/</w:t>
      </w:r>
      <w:r w:rsidR="0044663A" w:rsidRPr="00FC7496">
        <w:rPr>
          <w:bCs/>
        </w:rPr>
        <w:t xml:space="preserve"> </w:t>
      </w:r>
      <w:r w:rsidR="00F92662" w:rsidRPr="00FC7496">
        <w:rPr>
          <w:bCs/>
        </w:rPr>
        <w:t>SPS</w:t>
      </w:r>
      <w:r w:rsidR="0044663A" w:rsidRPr="00FC7496">
        <w:rPr>
          <w:bCs/>
        </w:rPr>
        <w:t xml:space="preserve"> C</w:t>
      </w:r>
      <w:r w:rsidR="00F92662" w:rsidRPr="00FC7496">
        <w:rPr>
          <w:bCs/>
        </w:rPr>
        <w:t>-RNTI or SL-RNTI</w:t>
      </w:r>
      <w:r w:rsidR="00B93B4C" w:rsidRPr="00FC7496">
        <w:rPr>
          <w:bCs/>
        </w:rPr>
        <w:t xml:space="preserve"> / SL-V-RNTI / SL-SPS-V-RNTI</w:t>
      </w:r>
      <w:r w:rsidR="00091060" w:rsidRPr="00FC7496">
        <w:rPr>
          <w:bCs/>
        </w:rPr>
        <w:t xml:space="preserve"> /</w:t>
      </w:r>
      <w:r w:rsidR="00091060" w:rsidRPr="00FC7496">
        <w:t xml:space="preserve"> UL-SPS-V-RNTI</w:t>
      </w:r>
      <w:r w:rsidR="00F92662" w:rsidRPr="00FC7496">
        <w:rPr>
          <w:bCs/>
        </w:rPr>
        <w:t xml:space="preserve"> in one DL subframe</w:t>
      </w:r>
      <w:r w:rsidR="00F51464" w:rsidRPr="00FC7496">
        <w:rPr>
          <w:bCs/>
        </w:rPr>
        <w:t>.</w:t>
      </w:r>
    </w:p>
    <w:p w14:paraId="73275F0D" w14:textId="77777777" w:rsidR="00EB6A0D" w:rsidRPr="00FC7496" w:rsidRDefault="00EB6A0D" w:rsidP="00EB6A0D">
      <w:pPr>
        <w:pStyle w:val="B1"/>
        <w:ind w:left="284"/>
        <w:rPr>
          <w:bCs/>
        </w:rPr>
      </w:pPr>
      <w:r w:rsidRPr="00FC7496">
        <w:rPr>
          <w:bCs/>
        </w:rPr>
        <w:t>For TDD:</w:t>
      </w:r>
    </w:p>
    <w:p w14:paraId="48766CA2" w14:textId="77777777" w:rsidR="00EB6A0D" w:rsidRPr="00FC7496" w:rsidRDefault="00EB6A0D" w:rsidP="00EB6A0D">
      <w:pPr>
        <w:pStyle w:val="B1"/>
        <w:rPr>
          <w:bCs/>
        </w:rPr>
      </w:pPr>
      <w:r w:rsidRPr="00FC7496">
        <w:rPr>
          <w:bCs/>
        </w:rPr>
        <w:t>-</w:t>
      </w:r>
      <w:r w:rsidRPr="00FC7496">
        <w:rPr>
          <w:bCs/>
        </w:rPr>
        <w:tab/>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w:t>
      </w:r>
      <w:r w:rsidR="00EE37A0" w:rsidRPr="00FC7496">
        <w:rPr>
          <w:bCs/>
        </w:rPr>
        <w:t>1</w:t>
      </w:r>
      <w:r w:rsidRPr="00FC7496">
        <w:rPr>
          <w:bCs/>
        </w:rPr>
        <w:t>*CS_Agr and (Max_CCE-1) shall be used.</w:t>
      </w:r>
      <w:r w:rsidR="00381D78" w:rsidRPr="00FC7496">
        <w:rPr>
          <w:bCs/>
        </w:rPr>
        <w:t xml:space="preserve"> </w:t>
      </w:r>
      <w:r w:rsidRPr="00FC7496">
        <w:rPr>
          <w:bCs/>
        </w:rPr>
        <w:t>'m' is defined in TS 36.213 [30] clause 9.1.1.</w:t>
      </w:r>
      <w:r w:rsidR="00EE37A0" w:rsidRPr="00FC7496">
        <w:rPr>
          <w:bCs/>
        </w:rPr>
        <w:t xml:space="preserve"> </w:t>
      </w:r>
      <w:r w:rsidR="0044663A" w:rsidRPr="00FC7496">
        <w:rPr>
          <w:bCs/>
        </w:rPr>
        <w:t xml:space="preserve">In conformance test cases with single UE, there is no requirement for transmissions scheduled for more than one of </w:t>
      </w:r>
      <w:r w:rsidR="00EE37A0" w:rsidRPr="00FC7496">
        <w:rPr>
          <w:bCs/>
        </w:rPr>
        <w:t>C-RNTI</w:t>
      </w:r>
      <w:r w:rsidR="0044663A" w:rsidRPr="00FC7496">
        <w:rPr>
          <w:bCs/>
        </w:rPr>
        <w:t xml:space="preserve"> </w:t>
      </w:r>
      <w:r w:rsidR="00EE37A0" w:rsidRPr="00FC7496">
        <w:rPr>
          <w:bCs/>
        </w:rPr>
        <w:t>/</w:t>
      </w:r>
      <w:r w:rsidR="0044663A" w:rsidRPr="00FC7496">
        <w:rPr>
          <w:bCs/>
        </w:rPr>
        <w:t xml:space="preserve"> </w:t>
      </w:r>
      <w:r w:rsidR="00EE37A0" w:rsidRPr="00FC7496">
        <w:rPr>
          <w:bCs/>
        </w:rPr>
        <w:t>SPS</w:t>
      </w:r>
      <w:r w:rsidR="0044663A" w:rsidRPr="00FC7496">
        <w:rPr>
          <w:bCs/>
        </w:rPr>
        <w:t xml:space="preserve"> C</w:t>
      </w:r>
      <w:r w:rsidR="00EE37A0" w:rsidRPr="00FC7496">
        <w:rPr>
          <w:bCs/>
        </w:rPr>
        <w:t>-RNTI</w:t>
      </w:r>
      <w:r w:rsidR="0044663A" w:rsidRPr="00FC7496">
        <w:rPr>
          <w:bCs/>
        </w:rPr>
        <w:t xml:space="preserve"> </w:t>
      </w:r>
      <w:r w:rsidR="00EE37A0" w:rsidRPr="00FC7496">
        <w:rPr>
          <w:bCs/>
        </w:rPr>
        <w:t>/</w:t>
      </w:r>
      <w:r w:rsidR="0044663A" w:rsidRPr="00FC7496">
        <w:rPr>
          <w:bCs/>
        </w:rPr>
        <w:t xml:space="preserve"> </w:t>
      </w:r>
      <w:r w:rsidR="00EE37A0" w:rsidRPr="00FC7496">
        <w:rPr>
          <w:bCs/>
        </w:rPr>
        <w:t>Temp C-RNTI, P</w:t>
      </w:r>
      <w:r w:rsidR="006A3214" w:rsidRPr="00FC7496">
        <w:rPr>
          <w:bCs/>
        </w:rPr>
        <w:t>-</w:t>
      </w:r>
      <w:r w:rsidR="00EE37A0" w:rsidRPr="00FC7496">
        <w:rPr>
          <w:bCs/>
        </w:rPr>
        <w:t>RNTI</w:t>
      </w:r>
      <w:r w:rsidR="0044663A" w:rsidRPr="00FC7496">
        <w:rPr>
          <w:bCs/>
        </w:rPr>
        <w:t>,</w:t>
      </w:r>
      <w:r w:rsidR="00EE37A0" w:rsidRPr="00FC7496">
        <w:rPr>
          <w:bCs/>
        </w:rPr>
        <w:t xml:space="preserve"> RA-RNTI </w:t>
      </w:r>
      <w:r w:rsidR="0044663A" w:rsidRPr="00FC7496">
        <w:rPr>
          <w:bCs/>
        </w:rPr>
        <w:t xml:space="preserve">or eIMTA-RNTI </w:t>
      </w:r>
      <w:r w:rsidR="00EE37A0" w:rsidRPr="00FC7496">
        <w:rPr>
          <w:bCs/>
        </w:rPr>
        <w:t>in one DL sub frame.</w:t>
      </w:r>
    </w:p>
    <w:p w14:paraId="023266E3" w14:textId="77777777" w:rsidR="00F51464" w:rsidRPr="00FC7496" w:rsidRDefault="00EB6A0D"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6A3214" w:rsidRPr="00FC7496">
        <w:rPr>
          <w:bCs/>
        </w:rPr>
        <w:t>/</w:t>
      </w:r>
      <w:r w:rsidR="006A3214" w:rsidRPr="00FC7496" w:rsidDel="00D7526B">
        <w:rPr>
          <w:bCs/>
        </w:rPr>
        <w:t xml:space="preserve"> </w:t>
      </w:r>
      <w:r w:rsidR="006A3214"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w:t>
      </w:r>
      <w:r w:rsidR="00776F7D" w:rsidRPr="00FC7496">
        <w:rPr>
          <w:bCs/>
        </w:rPr>
        <w:t xml:space="preserve">and if in the sub frame m' is also used, m"!=m' has a PDCCH available </w:t>
      </w:r>
      <w:r w:rsidRPr="00FC7496">
        <w:rPr>
          <w:bCs/>
        </w:rPr>
        <w:t xml:space="preserve">from CCEs between </w:t>
      </w:r>
      <w:r w:rsidR="00776F7D" w:rsidRPr="00FC7496">
        <w:rPr>
          <w:bCs/>
        </w:rPr>
        <w:t>0</w:t>
      </w:r>
      <w:r w:rsidRPr="00FC7496">
        <w:rPr>
          <w:bCs/>
        </w:rPr>
        <w:t xml:space="preserve"> and (Max_CCE-1) shall be used</w:t>
      </w:r>
      <w:r w:rsidR="006A3214" w:rsidRPr="00FC7496">
        <w:rPr>
          <w:bCs/>
        </w:rPr>
        <w:t>. In conformance test cases with single UE, there is no requirement for transmissions scheduled for more than one of C-RNTI</w:t>
      </w:r>
      <w:r w:rsidR="0044663A" w:rsidRPr="00FC7496">
        <w:rPr>
          <w:bCs/>
        </w:rPr>
        <w:t xml:space="preserve"> </w:t>
      </w:r>
      <w:r w:rsidR="006A3214" w:rsidRPr="00FC7496">
        <w:rPr>
          <w:bCs/>
        </w:rPr>
        <w:t>/</w:t>
      </w:r>
      <w:r w:rsidR="0044663A" w:rsidRPr="00FC7496">
        <w:rPr>
          <w:bCs/>
        </w:rPr>
        <w:t xml:space="preserve"> </w:t>
      </w:r>
      <w:r w:rsidR="006A3214" w:rsidRPr="00FC7496">
        <w:rPr>
          <w:bCs/>
        </w:rPr>
        <w:t>SPS</w:t>
      </w:r>
      <w:r w:rsidR="0044663A" w:rsidRPr="00FC7496">
        <w:rPr>
          <w:bCs/>
        </w:rPr>
        <w:t xml:space="preserve"> C</w:t>
      </w:r>
      <w:r w:rsidR="006A3214" w:rsidRPr="00FC7496">
        <w:rPr>
          <w:bCs/>
        </w:rPr>
        <w:t>-RNTI</w:t>
      </w:r>
      <w:r w:rsidR="0044663A" w:rsidRPr="00FC7496">
        <w:rPr>
          <w:bCs/>
        </w:rPr>
        <w:t>,</w:t>
      </w:r>
      <w:r w:rsidR="006A3214" w:rsidRPr="00FC7496">
        <w:rPr>
          <w:bCs/>
        </w:rPr>
        <w:t xml:space="preserve"> SL-RNTI</w:t>
      </w:r>
      <w:r w:rsidR="00B93B4C" w:rsidRPr="00FC7496">
        <w:rPr>
          <w:bCs/>
        </w:rPr>
        <w:t xml:space="preserve"> / SL-V-RNTI / SL-SPS-V-RNTI</w:t>
      </w:r>
      <w:r w:rsidR="00091060" w:rsidRPr="00FC7496">
        <w:rPr>
          <w:bCs/>
        </w:rPr>
        <w:t xml:space="preserve"> /</w:t>
      </w:r>
      <w:r w:rsidR="00091060" w:rsidRPr="00FC7496">
        <w:t xml:space="preserve"> UL-SPS-V-RNTI</w:t>
      </w:r>
      <w:r w:rsidR="006A3214" w:rsidRPr="00FC7496">
        <w:rPr>
          <w:bCs/>
        </w:rPr>
        <w:t xml:space="preserve"> </w:t>
      </w:r>
      <w:r w:rsidR="0044663A" w:rsidRPr="00FC7496">
        <w:rPr>
          <w:bCs/>
        </w:rPr>
        <w:t xml:space="preserve">or eIMTA-RNTI </w:t>
      </w:r>
      <w:r w:rsidR="006A3214" w:rsidRPr="00FC7496">
        <w:rPr>
          <w:bCs/>
        </w:rPr>
        <w:t>in one DL subframe</w:t>
      </w:r>
      <w:r w:rsidRPr="00FC7496">
        <w:rPr>
          <w:bCs/>
        </w:rPr>
        <w:t>.</w:t>
      </w:r>
    </w:p>
    <w:p w14:paraId="62A1B262" w14:textId="77777777" w:rsidR="00F27D5E" w:rsidRPr="00FC7496" w:rsidRDefault="00F51464" w:rsidP="00F27D5E">
      <w:pPr>
        <w:pStyle w:val="NO"/>
      </w:pPr>
      <w:r w:rsidRPr="00FC7496">
        <w:t>N</w:t>
      </w:r>
      <w:r w:rsidR="005D2765" w:rsidRPr="00FC7496">
        <w:t>OTE</w:t>
      </w:r>
      <w:r w:rsidRPr="00FC7496">
        <w:t>:</w:t>
      </w:r>
      <w:r w:rsidR="005D2765" w:rsidRPr="00FC7496">
        <w:tab/>
        <w:t>I</w:t>
      </w:r>
      <w:r w:rsidRPr="00FC7496">
        <w:t>f m</w:t>
      </w:r>
      <w:r w:rsidR="000B1697" w:rsidRPr="00FC7496">
        <w:t>'</w:t>
      </w:r>
      <w:r w:rsidRPr="00FC7496">
        <w:t xml:space="preserve"> or m</w:t>
      </w:r>
      <w:r w:rsidR="000B1697" w:rsidRPr="00FC7496">
        <w:t>''</w:t>
      </w:r>
      <w:r w:rsidRPr="00FC7496">
        <w:t xml:space="preserve"> cannot be allocated in any TTI, it is a TTCN error due to X-RNTI not properly allocated. The error shall be reported to TTCN. The TTCN will exit the test case assigning an inconclusive verdict.</w:t>
      </w:r>
    </w:p>
    <w:p w14:paraId="704541FA" w14:textId="77777777" w:rsidR="00F51464" w:rsidRPr="00FC7496" w:rsidRDefault="00F27D5E" w:rsidP="00273022">
      <w:pPr>
        <w:pStyle w:val="Heading4"/>
      </w:pPr>
      <w:r w:rsidRPr="00FC7496">
        <w:t>7.1.1.1</w:t>
      </w:r>
      <w:r w:rsidRPr="00FC7496">
        <w:tab/>
        <w:t>FDD candidates selection</w:t>
      </w:r>
    </w:p>
    <w:p w14:paraId="2C0105A3" w14:textId="77777777" w:rsidR="00F51464" w:rsidRPr="00FC7496" w:rsidRDefault="00F51464" w:rsidP="00F51464">
      <w:r w:rsidRPr="00FC7496">
        <w:t>Table 7.1.1</w:t>
      </w:r>
      <w:r w:rsidR="00F27D5E" w:rsidRPr="00FC7496">
        <w:t>.1</w:t>
      </w:r>
      <w:r w:rsidRPr="00FC7496">
        <w:t>-1 gives the CCE resources utilized for m</w:t>
      </w:r>
      <w:r w:rsidR="000B1697" w:rsidRPr="00FC7496">
        <w:t>'</w:t>
      </w:r>
      <w:r w:rsidRPr="00FC7496">
        <w:t xml:space="preserve"> and m</w:t>
      </w:r>
      <w:r w:rsidR="000B1697" w:rsidRPr="00FC7496">
        <w:t>''</w:t>
      </w:r>
      <w:r w:rsidRPr="00FC7496">
        <w:t xml:space="preserve"> for default values of common search space </w:t>
      </w:r>
      <w:r w:rsidR="00F27D5E" w:rsidRPr="00FC7496">
        <w:t>aggregation</w:t>
      </w:r>
      <w:r w:rsidRPr="00FC7496">
        <w:t xml:space="preserve"> level =4, UE-specific search space aggregation L=2 resulting in 6 PDCCH candidates m=0..5 and </w:t>
      </w:r>
      <w:r w:rsidR="00735CD2" w:rsidRPr="00FC7496">
        <w:t xml:space="preserve">channel </w:t>
      </w:r>
      <w:r w:rsidRPr="00FC7496">
        <w:t>Bandwidth of 5</w:t>
      </w:r>
      <w:r w:rsidR="005D2765" w:rsidRPr="00FC7496">
        <w:t> </w:t>
      </w:r>
      <w:r w:rsidRPr="00FC7496">
        <w:t>M</w:t>
      </w:r>
      <w:r w:rsidR="00F27D5E" w:rsidRPr="00FC7496">
        <w:t>H</w:t>
      </w:r>
      <w:r w:rsidRPr="00FC7496">
        <w:t>z. This give Max_CCE =20 for FDD. The table also gives the corresponding CCE start indices of PDCCH candidates for m</w:t>
      </w:r>
      <w:r w:rsidR="000B1697" w:rsidRPr="00FC7496">
        <w:t>'</w:t>
      </w:r>
      <w:r w:rsidRPr="00FC7496">
        <w:t xml:space="preserve"> and m</w:t>
      </w:r>
      <w:r w:rsidR="000B1697" w:rsidRPr="00FC7496">
        <w:t>''</w:t>
      </w:r>
      <w:r w:rsidRPr="00FC7496">
        <w:t>.</w:t>
      </w:r>
    </w:p>
    <w:p w14:paraId="3E4214C2" w14:textId="77777777" w:rsidR="00F51464" w:rsidRPr="00FC7496" w:rsidRDefault="00F51464" w:rsidP="003A3D48">
      <w:pPr>
        <w:pStyle w:val="TH"/>
      </w:pPr>
      <w:r w:rsidRPr="00FC7496">
        <w:lastRenderedPageBreak/>
        <w:t>Table 7.1.1</w:t>
      </w:r>
      <w:r w:rsidR="00F27D5E" w:rsidRPr="00FC7496">
        <w:t>.1</w:t>
      </w:r>
      <w:r w:rsidRPr="00FC7496">
        <w:t>-1: CCE Start indices</w:t>
      </w:r>
      <w:r w:rsidR="00735CD2" w:rsidRPr="00FC7496">
        <w:t>(</w:t>
      </w:r>
      <w:r w:rsidRPr="00FC7496">
        <w:t>m</w:t>
      </w:r>
      <w:r w:rsidR="000B1697" w:rsidRPr="00FC7496">
        <w:t>'</w:t>
      </w:r>
      <w:r w:rsidRPr="00FC7496">
        <w:t xml:space="preserve"> &amp; m</w:t>
      </w:r>
      <w:r w:rsidR="000B1697" w:rsidRPr="00FC7496">
        <w:t>''</w:t>
      </w:r>
      <w:r w:rsidR="0044663A" w:rsidRPr="00FC7496">
        <w:t>)</w:t>
      </w:r>
      <w:r w:rsidRPr="00FC7496">
        <w:t xml:space="preserve"> to be used for various C-RNTIs</w:t>
      </w:r>
      <w:r w:rsidR="00F27D5E" w:rsidRPr="00FC7496">
        <w:t xml:space="preserve">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51464" w:rsidRPr="00FC7496" w14:paraId="23B3EEE9" w14:textId="77777777">
        <w:trPr>
          <w:jc w:val="center"/>
        </w:trPr>
        <w:tc>
          <w:tcPr>
            <w:tcW w:w="1809" w:type="dxa"/>
          </w:tcPr>
          <w:p w14:paraId="08232874" w14:textId="77777777" w:rsidR="00F51464" w:rsidRPr="00FC7496" w:rsidRDefault="00F51464" w:rsidP="00145A47">
            <w:pPr>
              <w:pStyle w:val="TAH"/>
            </w:pPr>
            <w:r w:rsidRPr="00FC7496">
              <w:t>C-RNTI</w:t>
            </w:r>
          </w:p>
        </w:tc>
        <w:tc>
          <w:tcPr>
            <w:tcW w:w="993" w:type="dxa"/>
          </w:tcPr>
          <w:p w14:paraId="47D392AD" w14:textId="77777777" w:rsidR="00F51464" w:rsidRPr="00FC7496" w:rsidRDefault="00F51464" w:rsidP="00145A47">
            <w:pPr>
              <w:pStyle w:val="TAH"/>
            </w:pPr>
            <w:r w:rsidRPr="00FC7496">
              <w:t>Value</w:t>
            </w:r>
          </w:p>
        </w:tc>
        <w:tc>
          <w:tcPr>
            <w:tcW w:w="1417" w:type="dxa"/>
          </w:tcPr>
          <w:p w14:paraId="1AAEDAF4" w14:textId="77777777" w:rsidR="00F51464" w:rsidRPr="00FC7496" w:rsidRDefault="00F51464" w:rsidP="00145A47">
            <w:pPr>
              <w:pStyle w:val="TAH"/>
            </w:pPr>
          </w:p>
        </w:tc>
        <w:tc>
          <w:tcPr>
            <w:tcW w:w="567" w:type="dxa"/>
          </w:tcPr>
          <w:p w14:paraId="41128FE4" w14:textId="77777777" w:rsidR="00F51464" w:rsidRPr="00FC7496" w:rsidRDefault="00F51464" w:rsidP="00145A47">
            <w:pPr>
              <w:pStyle w:val="TAH"/>
            </w:pPr>
            <w:r w:rsidRPr="00FC7496">
              <w:t>SF0</w:t>
            </w:r>
          </w:p>
        </w:tc>
        <w:tc>
          <w:tcPr>
            <w:tcW w:w="567" w:type="dxa"/>
          </w:tcPr>
          <w:p w14:paraId="00270216" w14:textId="77777777" w:rsidR="00F51464" w:rsidRPr="00FC7496" w:rsidRDefault="00F51464" w:rsidP="00145A47">
            <w:pPr>
              <w:pStyle w:val="TAH"/>
            </w:pPr>
            <w:r w:rsidRPr="00FC7496">
              <w:t>SF1</w:t>
            </w:r>
          </w:p>
        </w:tc>
        <w:tc>
          <w:tcPr>
            <w:tcW w:w="567" w:type="dxa"/>
          </w:tcPr>
          <w:p w14:paraId="7387BAD0" w14:textId="77777777" w:rsidR="00F51464" w:rsidRPr="00FC7496" w:rsidRDefault="00F51464" w:rsidP="00145A47">
            <w:pPr>
              <w:pStyle w:val="TAH"/>
            </w:pPr>
            <w:r w:rsidRPr="00FC7496">
              <w:t>SF2</w:t>
            </w:r>
          </w:p>
        </w:tc>
        <w:tc>
          <w:tcPr>
            <w:tcW w:w="567" w:type="dxa"/>
          </w:tcPr>
          <w:p w14:paraId="3916BFF1" w14:textId="77777777" w:rsidR="00F51464" w:rsidRPr="00FC7496" w:rsidRDefault="00F51464" w:rsidP="00145A47">
            <w:pPr>
              <w:pStyle w:val="TAH"/>
            </w:pPr>
            <w:r w:rsidRPr="00FC7496">
              <w:t>SF3</w:t>
            </w:r>
          </w:p>
        </w:tc>
        <w:tc>
          <w:tcPr>
            <w:tcW w:w="567" w:type="dxa"/>
          </w:tcPr>
          <w:p w14:paraId="38CE4483" w14:textId="77777777" w:rsidR="00F51464" w:rsidRPr="00FC7496" w:rsidRDefault="00F51464" w:rsidP="00145A47">
            <w:pPr>
              <w:pStyle w:val="TAH"/>
            </w:pPr>
            <w:r w:rsidRPr="00FC7496">
              <w:t>SF4</w:t>
            </w:r>
          </w:p>
        </w:tc>
        <w:tc>
          <w:tcPr>
            <w:tcW w:w="567" w:type="dxa"/>
          </w:tcPr>
          <w:p w14:paraId="5C2725C3" w14:textId="77777777" w:rsidR="00F51464" w:rsidRPr="00FC7496" w:rsidRDefault="00F51464" w:rsidP="00145A47">
            <w:pPr>
              <w:pStyle w:val="TAH"/>
            </w:pPr>
            <w:r w:rsidRPr="00FC7496">
              <w:t>SF5</w:t>
            </w:r>
          </w:p>
        </w:tc>
        <w:tc>
          <w:tcPr>
            <w:tcW w:w="567" w:type="dxa"/>
          </w:tcPr>
          <w:p w14:paraId="64E09150" w14:textId="77777777" w:rsidR="00F51464" w:rsidRPr="00FC7496" w:rsidRDefault="00F51464" w:rsidP="00145A47">
            <w:pPr>
              <w:pStyle w:val="TAH"/>
            </w:pPr>
            <w:r w:rsidRPr="00FC7496">
              <w:t>SF6</w:t>
            </w:r>
          </w:p>
        </w:tc>
        <w:tc>
          <w:tcPr>
            <w:tcW w:w="567" w:type="dxa"/>
          </w:tcPr>
          <w:p w14:paraId="1633A459" w14:textId="77777777" w:rsidR="00F51464" w:rsidRPr="00FC7496" w:rsidRDefault="00F51464" w:rsidP="00145A47">
            <w:pPr>
              <w:pStyle w:val="TAH"/>
            </w:pPr>
            <w:r w:rsidRPr="00FC7496">
              <w:t>SF7</w:t>
            </w:r>
          </w:p>
        </w:tc>
        <w:tc>
          <w:tcPr>
            <w:tcW w:w="567" w:type="dxa"/>
          </w:tcPr>
          <w:p w14:paraId="5634AE97" w14:textId="77777777" w:rsidR="00F51464" w:rsidRPr="00FC7496" w:rsidRDefault="00F51464" w:rsidP="00145A47">
            <w:pPr>
              <w:pStyle w:val="TAH"/>
            </w:pPr>
            <w:r w:rsidRPr="00FC7496">
              <w:t>SF8</w:t>
            </w:r>
          </w:p>
        </w:tc>
        <w:tc>
          <w:tcPr>
            <w:tcW w:w="567" w:type="dxa"/>
          </w:tcPr>
          <w:p w14:paraId="3E1AC2E7" w14:textId="77777777" w:rsidR="00F51464" w:rsidRPr="00FC7496" w:rsidRDefault="00F51464" w:rsidP="00145A47">
            <w:pPr>
              <w:pStyle w:val="TAH"/>
            </w:pPr>
            <w:r w:rsidRPr="00FC7496">
              <w:t>SF9</w:t>
            </w:r>
          </w:p>
        </w:tc>
      </w:tr>
      <w:tr w:rsidR="00F51464" w:rsidRPr="00FC7496" w14:paraId="40C74E12" w14:textId="77777777">
        <w:trPr>
          <w:jc w:val="center"/>
        </w:trPr>
        <w:tc>
          <w:tcPr>
            <w:tcW w:w="1809" w:type="dxa"/>
            <w:vMerge w:val="restart"/>
          </w:tcPr>
          <w:p w14:paraId="48E13610" w14:textId="77777777" w:rsidR="00F51464" w:rsidRPr="00FC7496" w:rsidRDefault="00F51464" w:rsidP="00145A47">
            <w:pPr>
              <w:pStyle w:val="TAL"/>
            </w:pPr>
            <w:r w:rsidRPr="00FC7496">
              <w:t>tsc_C_RNTI_Def</w:t>
            </w:r>
          </w:p>
        </w:tc>
        <w:tc>
          <w:tcPr>
            <w:tcW w:w="993" w:type="dxa"/>
            <w:vMerge w:val="restart"/>
          </w:tcPr>
          <w:p w14:paraId="02E3E05A" w14:textId="77777777" w:rsidR="00F51464" w:rsidRPr="00FC7496" w:rsidRDefault="000B1697" w:rsidP="00145A47">
            <w:pPr>
              <w:pStyle w:val="TAL"/>
            </w:pPr>
            <w:r w:rsidRPr="00FC7496">
              <w:t>'</w:t>
            </w:r>
            <w:r w:rsidR="00F51464" w:rsidRPr="00FC7496">
              <w:t>1001</w:t>
            </w:r>
            <w:r w:rsidRPr="00FC7496">
              <w:t>'</w:t>
            </w:r>
            <w:r w:rsidR="00F51464" w:rsidRPr="00FC7496">
              <w:t>H</w:t>
            </w:r>
          </w:p>
          <w:p w14:paraId="7B229CAE" w14:textId="77777777" w:rsidR="00F51464" w:rsidRPr="00FC7496" w:rsidRDefault="00F51464" w:rsidP="00776F7D">
            <w:pPr>
              <w:pStyle w:val="TAL"/>
            </w:pPr>
            <w:r w:rsidRPr="00FC7496">
              <w:t>4097</w:t>
            </w:r>
          </w:p>
        </w:tc>
        <w:tc>
          <w:tcPr>
            <w:tcW w:w="1417" w:type="dxa"/>
          </w:tcPr>
          <w:p w14:paraId="79E1C40F" w14:textId="77777777" w:rsidR="00F51464" w:rsidRPr="00FC7496" w:rsidRDefault="00F51464" w:rsidP="00145A47">
            <w:pPr>
              <w:pStyle w:val="TAL"/>
            </w:pPr>
            <w:r w:rsidRPr="00FC7496">
              <w:t>m</w:t>
            </w:r>
            <w:r w:rsidR="000B1697" w:rsidRPr="00FC7496">
              <w:t>'</w:t>
            </w:r>
          </w:p>
        </w:tc>
        <w:tc>
          <w:tcPr>
            <w:tcW w:w="567" w:type="dxa"/>
            <w:vAlign w:val="bottom"/>
          </w:tcPr>
          <w:p w14:paraId="652B662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CFB36B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6E118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5A3FB4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EEACCD1"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0C076D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29B2AB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5C33CF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E06EB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8B65A6" w14:textId="77777777" w:rsidR="00F51464" w:rsidRPr="00FC7496" w:rsidRDefault="00F51464" w:rsidP="00D726C0">
            <w:pPr>
              <w:pStyle w:val="TAC"/>
              <w:rPr>
                <w:rFonts w:cs="Arial"/>
                <w:szCs w:val="18"/>
              </w:rPr>
            </w:pPr>
            <w:r w:rsidRPr="00FC7496">
              <w:rPr>
                <w:rFonts w:cs="Arial"/>
                <w:szCs w:val="18"/>
              </w:rPr>
              <w:t>0</w:t>
            </w:r>
          </w:p>
        </w:tc>
      </w:tr>
      <w:tr w:rsidR="00F51464" w:rsidRPr="00FC7496" w14:paraId="5EF6EC46" w14:textId="77777777">
        <w:trPr>
          <w:jc w:val="center"/>
        </w:trPr>
        <w:tc>
          <w:tcPr>
            <w:tcW w:w="1809" w:type="dxa"/>
            <w:vMerge/>
          </w:tcPr>
          <w:p w14:paraId="390AEE4B" w14:textId="77777777" w:rsidR="00F51464" w:rsidRPr="00FC7496" w:rsidRDefault="00F51464" w:rsidP="00145A47">
            <w:pPr>
              <w:pStyle w:val="TAL"/>
            </w:pPr>
          </w:p>
        </w:tc>
        <w:tc>
          <w:tcPr>
            <w:tcW w:w="993" w:type="dxa"/>
            <w:vMerge/>
          </w:tcPr>
          <w:p w14:paraId="73648058" w14:textId="77777777" w:rsidR="00F51464" w:rsidRPr="00FC7496" w:rsidRDefault="00F51464" w:rsidP="00145A47">
            <w:pPr>
              <w:pStyle w:val="TAL"/>
            </w:pPr>
          </w:p>
        </w:tc>
        <w:tc>
          <w:tcPr>
            <w:tcW w:w="1417" w:type="dxa"/>
          </w:tcPr>
          <w:p w14:paraId="719CACA6" w14:textId="77777777" w:rsidR="00F51464" w:rsidRPr="00FC7496" w:rsidRDefault="00F51464" w:rsidP="00145A47">
            <w:pPr>
              <w:pStyle w:val="TAL"/>
            </w:pPr>
            <w:r w:rsidRPr="00FC7496">
              <w:t>CCE_St_Ind'</w:t>
            </w:r>
          </w:p>
        </w:tc>
        <w:tc>
          <w:tcPr>
            <w:tcW w:w="567" w:type="dxa"/>
            <w:vAlign w:val="bottom"/>
          </w:tcPr>
          <w:p w14:paraId="22983FB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5D1EAA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12332C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E60B62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F396557"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7F18CA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8ADB88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B8D3FC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D39CB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530DF65"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A569226" w14:textId="77777777">
        <w:trPr>
          <w:jc w:val="center"/>
        </w:trPr>
        <w:tc>
          <w:tcPr>
            <w:tcW w:w="1809" w:type="dxa"/>
            <w:vMerge/>
          </w:tcPr>
          <w:p w14:paraId="41D31751" w14:textId="77777777" w:rsidR="00F51464" w:rsidRPr="00FC7496" w:rsidRDefault="00F51464" w:rsidP="00145A47">
            <w:pPr>
              <w:pStyle w:val="TAL"/>
            </w:pPr>
          </w:p>
        </w:tc>
        <w:tc>
          <w:tcPr>
            <w:tcW w:w="993" w:type="dxa"/>
            <w:vMerge/>
          </w:tcPr>
          <w:p w14:paraId="5A3248C1" w14:textId="77777777" w:rsidR="00F51464" w:rsidRPr="00FC7496" w:rsidRDefault="00F51464" w:rsidP="00145A47">
            <w:pPr>
              <w:pStyle w:val="TAL"/>
            </w:pPr>
          </w:p>
        </w:tc>
        <w:tc>
          <w:tcPr>
            <w:tcW w:w="1417" w:type="dxa"/>
          </w:tcPr>
          <w:p w14:paraId="561DF525" w14:textId="77777777" w:rsidR="00F51464" w:rsidRPr="00FC7496" w:rsidRDefault="00F51464" w:rsidP="00145A47">
            <w:pPr>
              <w:pStyle w:val="TAL"/>
            </w:pPr>
            <w:r w:rsidRPr="00FC7496">
              <w:t>m</w:t>
            </w:r>
            <w:r w:rsidR="000B1697" w:rsidRPr="00FC7496">
              <w:t>''</w:t>
            </w:r>
          </w:p>
        </w:tc>
        <w:tc>
          <w:tcPr>
            <w:tcW w:w="567" w:type="dxa"/>
            <w:vAlign w:val="bottom"/>
          </w:tcPr>
          <w:p w14:paraId="56526EE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753AF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36394D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1825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80186E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A193E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AB3D70A"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404D777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6ED127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FE9E080" w14:textId="77777777" w:rsidR="00F51464" w:rsidRPr="00FC7496" w:rsidRDefault="00F51464" w:rsidP="00D726C0">
            <w:pPr>
              <w:pStyle w:val="TAC"/>
              <w:rPr>
                <w:rFonts w:cs="Arial"/>
                <w:szCs w:val="18"/>
              </w:rPr>
            </w:pPr>
            <w:r w:rsidRPr="00FC7496">
              <w:rPr>
                <w:rFonts w:cs="Arial"/>
                <w:szCs w:val="18"/>
              </w:rPr>
              <w:t>1</w:t>
            </w:r>
          </w:p>
        </w:tc>
      </w:tr>
      <w:tr w:rsidR="00F51464" w:rsidRPr="00FC7496" w14:paraId="48C1CF7F" w14:textId="77777777">
        <w:trPr>
          <w:jc w:val="center"/>
        </w:trPr>
        <w:tc>
          <w:tcPr>
            <w:tcW w:w="1809" w:type="dxa"/>
            <w:vMerge/>
          </w:tcPr>
          <w:p w14:paraId="76319B2F" w14:textId="77777777" w:rsidR="00F51464" w:rsidRPr="00FC7496" w:rsidRDefault="00F51464" w:rsidP="00145A47">
            <w:pPr>
              <w:pStyle w:val="TAL"/>
            </w:pPr>
          </w:p>
        </w:tc>
        <w:tc>
          <w:tcPr>
            <w:tcW w:w="993" w:type="dxa"/>
            <w:vMerge/>
          </w:tcPr>
          <w:p w14:paraId="681B630A" w14:textId="77777777" w:rsidR="00F51464" w:rsidRPr="00FC7496" w:rsidRDefault="00F51464" w:rsidP="00145A47">
            <w:pPr>
              <w:pStyle w:val="TAL"/>
            </w:pPr>
          </w:p>
        </w:tc>
        <w:tc>
          <w:tcPr>
            <w:tcW w:w="1417" w:type="dxa"/>
          </w:tcPr>
          <w:p w14:paraId="7DB37855" w14:textId="77777777" w:rsidR="00F51464" w:rsidRPr="00FC7496" w:rsidRDefault="00F51464" w:rsidP="00145A47">
            <w:pPr>
              <w:pStyle w:val="TAL"/>
            </w:pPr>
            <w:r w:rsidRPr="00FC7496">
              <w:t>CCE_St_Ind'</w:t>
            </w:r>
            <w:r w:rsidR="000B1697" w:rsidRPr="00FC7496">
              <w:t>'</w:t>
            </w:r>
          </w:p>
        </w:tc>
        <w:tc>
          <w:tcPr>
            <w:tcW w:w="567" w:type="dxa"/>
            <w:vAlign w:val="bottom"/>
          </w:tcPr>
          <w:p w14:paraId="691C3ED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A31ED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BE3C194"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B8614B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1D5BB66"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F8308C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0F39F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D40340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318445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5026AA4"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3E68F139" w14:textId="77777777">
        <w:trPr>
          <w:jc w:val="center"/>
        </w:trPr>
        <w:tc>
          <w:tcPr>
            <w:tcW w:w="1809" w:type="dxa"/>
            <w:vMerge w:val="restart"/>
          </w:tcPr>
          <w:p w14:paraId="4E4224A3" w14:textId="77777777" w:rsidR="00F51464" w:rsidRPr="00FC7496" w:rsidRDefault="00F51464" w:rsidP="00145A47">
            <w:pPr>
              <w:pStyle w:val="TAL"/>
            </w:pPr>
            <w:r w:rsidRPr="00FC7496">
              <w:t>tsc_C_RNTI_Def2</w:t>
            </w:r>
          </w:p>
        </w:tc>
        <w:tc>
          <w:tcPr>
            <w:tcW w:w="993" w:type="dxa"/>
            <w:vMerge w:val="restart"/>
          </w:tcPr>
          <w:p w14:paraId="5A845176" w14:textId="77777777" w:rsidR="00F51464" w:rsidRPr="00FC7496" w:rsidRDefault="000B1697" w:rsidP="00145A47">
            <w:pPr>
              <w:pStyle w:val="TAL"/>
            </w:pPr>
            <w:r w:rsidRPr="00FC7496">
              <w:t>'</w:t>
            </w:r>
            <w:r w:rsidR="00F51464" w:rsidRPr="00FC7496">
              <w:t>1034</w:t>
            </w:r>
            <w:r w:rsidRPr="00FC7496">
              <w:t>'</w:t>
            </w:r>
            <w:r w:rsidR="00F51464" w:rsidRPr="00FC7496">
              <w:t>H</w:t>
            </w:r>
          </w:p>
          <w:p w14:paraId="21360A50" w14:textId="77777777" w:rsidR="00F51464" w:rsidRPr="00FC7496" w:rsidRDefault="00F51464" w:rsidP="00145A47">
            <w:pPr>
              <w:pStyle w:val="TAL"/>
            </w:pPr>
            <w:r w:rsidRPr="00FC7496">
              <w:t>4148</w:t>
            </w:r>
          </w:p>
        </w:tc>
        <w:tc>
          <w:tcPr>
            <w:tcW w:w="1417" w:type="dxa"/>
          </w:tcPr>
          <w:p w14:paraId="31366EDD" w14:textId="77777777" w:rsidR="00F51464" w:rsidRPr="00FC7496" w:rsidRDefault="00F51464" w:rsidP="00145A47">
            <w:pPr>
              <w:pStyle w:val="TAL"/>
            </w:pPr>
            <w:r w:rsidRPr="00FC7496">
              <w:t>m</w:t>
            </w:r>
            <w:r w:rsidR="000B1697" w:rsidRPr="00FC7496">
              <w:t>'</w:t>
            </w:r>
          </w:p>
        </w:tc>
        <w:tc>
          <w:tcPr>
            <w:tcW w:w="567" w:type="dxa"/>
            <w:vAlign w:val="bottom"/>
          </w:tcPr>
          <w:p w14:paraId="1047D8E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F5997E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B2514F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8A138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0E816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386F21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B02DDA8"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7FE6C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6A07DC4"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6058FC3" w14:textId="77777777" w:rsidR="00F51464" w:rsidRPr="00FC7496" w:rsidRDefault="00F51464" w:rsidP="00D726C0">
            <w:pPr>
              <w:pStyle w:val="TAC"/>
              <w:rPr>
                <w:rFonts w:cs="Arial"/>
                <w:szCs w:val="18"/>
              </w:rPr>
            </w:pPr>
            <w:r w:rsidRPr="00FC7496">
              <w:rPr>
                <w:rFonts w:cs="Arial"/>
                <w:szCs w:val="18"/>
              </w:rPr>
              <w:t>0</w:t>
            </w:r>
          </w:p>
        </w:tc>
      </w:tr>
      <w:tr w:rsidR="00F51464" w:rsidRPr="00FC7496" w14:paraId="677B22F4" w14:textId="77777777">
        <w:trPr>
          <w:jc w:val="center"/>
        </w:trPr>
        <w:tc>
          <w:tcPr>
            <w:tcW w:w="1809" w:type="dxa"/>
            <w:vMerge/>
          </w:tcPr>
          <w:p w14:paraId="5AFAF930" w14:textId="77777777" w:rsidR="00F51464" w:rsidRPr="00FC7496" w:rsidRDefault="00F51464" w:rsidP="00145A47">
            <w:pPr>
              <w:pStyle w:val="TAL"/>
            </w:pPr>
          </w:p>
        </w:tc>
        <w:tc>
          <w:tcPr>
            <w:tcW w:w="993" w:type="dxa"/>
            <w:vMerge/>
          </w:tcPr>
          <w:p w14:paraId="69368C56" w14:textId="77777777" w:rsidR="00F51464" w:rsidRPr="00FC7496" w:rsidRDefault="00F51464" w:rsidP="00145A47">
            <w:pPr>
              <w:pStyle w:val="TAL"/>
            </w:pPr>
          </w:p>
        </w:tc>
        <w:tc>
          <w:tcPr>
            <w:tcW w:w="1417" w:type="dxa"/>
          </w:tcPr>
          <w:p w14:paraId="6CB2C0A4" w14:textId="77777777" w:rsidR="00F51464" w:rsidRPr="00FC7496" w:rsidRDefault="00F51464" w:rsidP="00145A47">
            <w:pPr>
              <w:pStyle w:val="TAL"/>
            </w:pPr>
            <w:r w:rsidRPr="00FC7496">
              <w:t>CCE_St_Ind'</w:t>
            </w:r>
          </w:p>
        </w:tc>
        <w:tc>
          <w:tcPr>
            <w:tcW w:w="567" w:type="dxa"/>
            <w:vAlign w:val="bottom"/>
          </w:tcPr>
          <w:p w14:paraId="2095480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9F8A5C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2FCCBC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723C27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61E7B88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19EEB7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BBCE3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7E3886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EF4782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3B2A545" w14:textId="77777777" w:rsidR="00F51464" w:rsidRPr="00FC7496" w:rsidRDefault="00F51464" w:rsidP="00D726C0">
            <w:pPr>
              <w:pStyle w:val="TAC"/>
              <w:rPr>
                <w:rFonts w:cs="Arial"/>
                <w:szCs w:val="18"/>
              </w:rPr>
            </w:pPr>
            <w:r w:rsidRPr="00FC7496">
              <w:rPr>
                <w:rFonts w:cs="Arial"/>
                <w:szCs w:val="18"/>
              </w:rPr>
              <w:t>16</w:t>
            </w:r>
          </w:p>
        </w:tc>
      </w:tr>
      <w:tr w:rsidR="00F51464" w:rsidRPr="00FC7496" w14:paraId="077F4F00" w14:textId="77777777">
        <w:trPr>
          <w:jc w:val="center"/>
        </w:trPr>
        <w:tc>
          <w:tcPr>
            <w:tcW w:w="1809" w:type="dxa"/>
            <w:vMerge/>
          </w:tcPr>
          <w:p w14:paraId="79F8D124" w14:textId="77777777" w:rsidR="00F51464" w:rsidRPr="00FC7496" w:rsidRDefault="00F51464" w:rsidP="00145A47">
            <w:pPr>
              <w:pStyle w:val="TAL"/>
            </w:pPr>
          </w:p>
        </w:tc>
        <w:tc>
          <w:tcPr>
            <w:tcW w:w="993" w:type="dxa"/>
            <w:vMerge/>
          </w:tcPr>
          <w:p w14:paraId="597C3E80" w14:textId="77777777" w:rsidR="00F51464" w:rsidRPr="00FC7496" w:rsidRDefault="00F51464" w:rsidP="00145A47">
            <w:pPr>
              <w:pStyle w:val="TAL"/>
            </w:pPr>
          </w:p>
        </w:tc>
        <w:tc>
          <w:tcPr>
            <w:tcW w:w="1417" w:type="dxa"/>
          </w:tcPr>
          <w:p w14:paraId="0E76880C" w14:textId="77777777" w:rsidR="00F51464" w:rsidRPr="00FC7496" w:rsidRDefault="00F51464" w:rsidP="00145A47">
            <w:pPr>
              <w:pStyle w:val="TAL"/>
            </w:pPr>
            <w:r w:rsidRPr="00FC7496">
              <w:t>m</w:t>
            </w:r>
            <w:r w:rsidR="000B1697" w:rsidRPr="00FC7496">
              <w:t>''</w:t>
            </w:r>
          </w:p>
        </w:tc>
        <w:tc>
          <w:tcPr>
            <w:tcW w:w="567" w:type="dxa"/>
            <w:vAlign w:val="bottom"/>
          </w:tcPr>
          <w:p w14:paraId="744DFC23"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ECECB5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CAA5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3FFB9A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82F52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044BD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DF1D9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47E646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FDE684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37A14" w14:textId="77777777" w:rsidR="00F51464" w:rsidRPr="00FC7496" w:rsidRDefault="00F51464" w:rsidP="00D726C0">
            <w:pPr>
              <w:pStyle w:val="TAC"/>
              <w:rPr>
                <w:rFonts w:cs="Arial"/>
                <w:szCs w:val="18"/>
              </w:rPr>
            </w:pPr>
            <w:r w:rsidRPr="00FC7496">
              <w:rPr>
                <w:rFonts w:cs="Arial"/>
                <w:szCs w:val="18"/>
              </w:rPr>
              <w:t>1</w:t>
            </w:r>
          </w:p>
        </w:tc>
      </w:tr>
      <w:tr w:rsidR="00F51464" w:rsidRPr="00FC7496" w14:paraId="6EFB7C61" w14:textId="77777777">
        <w:trPr>
          <w:jc w:val="center"/>
        </w:trPr>
        <w:tc>
          <w:tcPr>
            <w:tcW w:w="1809" w:type="dxa"/>
            <w:vMerge/>
          </w:tcPr>
          <w:p w14:paraId="3A065EAF" w14:textId="77777777" w:rsidR="00F51464" w:rsidRPr="00FC7496" w:rsidRDefault="00F51464" w:rsidP="00145A47">
            <w:pPr>
              <w:pStyle w:val="TAL"/>
            </w:pPr>
          </w:p>
        </w:tc>
        <w:tc>
          <w:tcPr>
            <w:tcW w:w="993" w:type="dxa"/>
            <w:vMerge/>
          </w:tcPr>
          <w:p w14:paraId="216B3572" w14:textId="77777777" w:rsidR="00F51464" w:rsidRPr="00FC7496" w:rsidRDefault="00F51464" w:rsidP="00145A47">
            <w:pPr>
              <w:pStyle w:val="TAL"/>
            </w:pPr>
          </w:p>
        </w:tc>
        <w:tc>
          <w:tcPr>
            <w:tcW w:w="1417" w:type="dxa"/>
          </w:tcPr>
          <w:p w14:paraId="28EE1009" w14:textId="77777777" w:rsidR="00F51464" w:rsidRPr="00FC7496" w:rsidRDefault="00F51464" w:rsidP="00145A47">
            <w:pPr>
              <w:pStyle w:val="TAL"/>
            </w:pPr>
            <w:r w:rsidRPr="00FC7496">
              <w:t>CCE_St_Ind'</w:t>
            </w:r>
            <w:r w:rsidR="000B1697" w:rsidRPr="00FC7496">
              <w:t>'</w:t>
            </w:r>
          </w:p>
        </w:tc>
        <w:tc>
          <w:tcPr>
            <w:tcW w:w="567" w:type="dxa"/>
            <w:vAlign w:val="bottom"/>
          </w:tcPr>
          <w:p w14:paraId="4FE9F6E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DB18F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FEB3DA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AA1A1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EB7FB7C"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337AC1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9D3069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AFB25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2592F9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2826221" w14:textId="77777777" w:rsidR="00F51464" w:rsidRPr="00FC7496" w:rsidRDefault="00F51464" w:rsidP="00D726C0">
            <w:pPr>
              <w:pStyle w:val="TAC"/>
              <w:rPr>
                <w:rFonts w:cs="Arial"/>
                <w:szCs w:val="18"/>
              </w:rPr>
            </w:pPr>
            <w:r w:rsidRPr="00FC7496">
              <w:rPr>
                <w:rFonts w:cs="Arial"/>
                <w:szCs w:val="18"/>
              </w:rPr>
              <w:t>18</w:t>
            </w:r>
          </w:p>
        </w:tc>
      </w:tr>
      <w:tr w:rsidR="00F51464" w:rsidRPr="00FC7496" w14:paraId="7D08B539" w14:textId="77777777">
        <w:trPr>
          <w:jc w:val="center"/>
        </w:trPr>
        <w:tc>
          <w:tcPr>
            <w:tcW w:w="1809" w:type="dxa"/>
            <w:vMerge w:val="restart"/>
          </w:tcPr>
          <w:p w14:paraId="40DF80C3" w14:textId="77777777" w:rsidR="00F51464" w:rsidRPr="00FC7496" w:rsidRDefault="00F51464" w:rsidP="00145A47">
            <w:pPr>
              <w:pStyle w:val="TAL"/>
            </w:pPr>
            <w:r w:rsidRPr="00FC7496">
              <w:t>tsc_C_RNTI_Def3</w:t>
            </w:r>
          </w:p>
        </w:tc>
        <w:tc>
          <w:tcPr>
            <w:tcW w:w="993" w:type="dxa"/>
            <w:vMerge w:val="restart"/>
          </w:tcPr>
          <w:p w14:paraId="595B857E" w14:textId="77777777" w:rsidR="00F51464" w:rsidRPr="00FC7496" w:rsidRDefault="000B1697" w:rsidP="00145A47">
            <w:pPr>
              <w:pStyle w:val="TAL"/>
            </w:pPr>
            <w:r w:rsidRPr="00FC7496">
              <w:t>'</w:t>
            </w:r>
            <w:r w:rsidR="00F51464" w:rsidRPr="00FC7496">
              <w:t>1111</w:t>
            </w:r>
            <w:r w:rsidRPr="00FC7496">
              <w:t>'</w:t>
            </w:r>
            <w:r w:rsidR="00F51464" w:rsidRPr="00FC7496">
              <w:t>H</w:t>
            </w:r>
          </w:p>
          <w:p w14:paraId="271D05A5" w14:textId="77777777" w:rsidR="00F51464" w:rsidRPr="00FC7496" w:rsidRDefault="00F51464" w:rsidP="00145A47">
            <w:pPr>
              <w:pStyle w:val="TAL"/>
            </w:pPr>
            <w:r w:rsidRPr="00FC7496">
              <w:t>4369</w:t>
            </w:r>
          </w:p>
        </w:tc>
        <w:tc>
          <w:tcPr>
            <w:tcW w:w="1417" w:type="dxa"/>
          </w:tcPr>
          <w:p w14:paraId="1F6E60BD" w14:textId="77777777" w:rsidR="00F51464" w:rsidRPr="00FC7496" w:rsidRDefault="00F51464" w:rsidP="00145A47">
            <w:pPr>
              <w:pStyle w:val="TAL"/>
            </w:pPr>
            <w:r w:rsidRPr="00FC7496">
              <w:t>m</w:t>
            </w:r>
            <w:r w:rsidR="000B1697" w:rsidRPr="00FC7496">
              <w:t>'</w:t>
            </w:r>
          </w:p>
        </w:tc>
        <w:tc>
          <w:tcPr>
            <w:tcW w:w="567" w:type="dxa"/>
            <w:vAlign w:val="bottom"/>
          </w:tcPr>
          <w:p w14:paraId="6881E5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A46FFC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0D0888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B13A0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AF0054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507B7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1019D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8BCBD5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BB8000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E5F584" w14:textId="77777777" w:rsidR="00F51464" w:rsidRPr="00FC7496" w:rsidRDefault="00F51464" w:rsidP="00D726C0">
            <w:pPr>
              <w:pStyle w:val="TAC"/>
              <w:rPr>
                <w:rFonts w:cs="Arial"/>
                <w:szCs w:val="18"/>
              </w:rPr>
            </w:pPr>
            <w:r w:rsidRPr="00FC7496">
              <w:rPr>
                <w:rFonts w:cs="Arial"/>
                <w:szCs w:val="18"/>
              </w:rPr>
              <w:t>4</w:t>
            </w:r>
          </w:p>
        </w:tc>
      </w:tr>
      <w:tr w:rsidR="00F51464" w:rsidRPr="00FC7496" w14:paraId="7993C886" w14:textId="77777777">
        <w:trPr>
          <w:jc w:val="center"/>
        </w:trPr>
        <w:tc>
          <w:tcPr>
            <w:tcW w:w="1809" w:type="dxa"/>
            <w:vMerge/>
          </w:tcPr>
          <w:p w14:paraId="521D379A" w14:textId="77777777" w:rsidR="00F51464" w:rsidRPr="00FC7496" w:rsidRDefault="00F51464" w:rsidP="00145A47">
            <w:pPr>
              <w:pStyle w:val="TAL"/>
            </w:pPr>
          </w:p>
        </w:tc>
        <w:tc>
          <w:tcPr>
            <w:tcW w:w="993" w:type="dxa"/>
            <w:vMerge/>
          </w:tcPr>
          <w:p w14:paraId="45EAFE5D" w14:textId="77777777" w:rsidR="00F51464" w:rsidRPr="00FC7496" w:rsidRDefault="00F51464" w:rsidP="00145A47">
            <w:pPr>
              <w:pStyle w:val="TAL"/>
            </w:pPr>
          </w:p>
        </w:tc>
        <w:tc>
          <w:tcPr>
            <w:tcW w:w="1417" w:type="dxa"/>
          </w:tcPr>
          <w:p w14:paraId="632D1372" w14:textId="77777777" w:rsidR="00F51464" w:rsidRPr="00FC7496" w:rsidRDefault="00F51464" w:rsidP="00145A47">
            <w:pPr>
              <w:pStyle w:val="TAL"/>
            </w:pPr>
            <w:r w:rsidRPr="00FC7496">
              <w:t>CCE_St_Ind'</w:t>
            </w:r>
          </w:p>
        </w:tc>
        <w:tc>
          <w:tcPr>
            <w:tcW w:w="567" w:type="dxa"/>
            <w:vAlign w:val="bottom"/>
          </w:tcPr>
          <w:p w14:paraId="534FD833"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2609E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357841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F72582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0AC40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B2DD6C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9448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B25F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0FB20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62E4ED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54FE8F0" w14:textId="77777777">
        <w:trPr>
          <w:jc w:val="center"/>
        </w:trPr>
        <w:tc>
          <w:tcPr>
            <w:tcW w:w="1809" w:type="dxa"/>
            <w:vMerge/>
          </w:tcPr>
          <w:p w14:paraId="3580B9E3" w14:textId="77777777" w:rsidR="00F51464" w:rsidRPr="00FC7496" w:rsidRDefault="00F51464" w:rsidP="00145A47">
            <w:pPr>
              <w:pStyle w:val="TAL"/>
            </w:pPr>
          </w:p>
        </w:tc>
        <w:tc>
          <w:tcPr>
            <w:tcW w:w="993" w:type="dxa"/>
            <w:vMerge/>
          </w:tcPr>
          <w:p w14:paraId="26680106" w14:textId="77777777" w:rsidR="00F51464" w:rsidRPr="00FC7496" w:rsidRDefault="00F51464" w:rsidP="00145A47">
            <w:pPr>
              <w:pStyle w:val="TAL"/>
            </w:pPr>
          </w:p>
        </w:tc>
        <w:tc>
          <w:tcPr>
            <w:tcW w:w="1417" w:type="dxa"/>
          </w:tcPr>
          <w:p w14:paraId="7EFC088F" w14:textId="77777777" w:rsidR="00F51464" w:rsidRPr="00FC7496" w:rsidRDefault="00F51464" w:rsidP="00145A47">
            <w:pPr>
              <w:pStyle w:val="TAL"/>
            </w:pPr>
            <w:r w:rsidRPr="00FC7496">
              <w:t>m</w:t>
            </w:r>
            <w:r w:rsidR="000B1697" w:rsidRPr="00FC7496">
              <w:t>''</w:t>
            </w:r>
          </w:p>
        </w:tc>
        <w:tc>
          <w:tcPr>
            <w:tcW w:w="567" w:type="dxa"/>
            <w:vAlign w:val="bottom"/>
          </w:tcPr>
          <w:p w14:paraId="25E15D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1D81AB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A860D3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B5C0F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EB77560"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F1EDAF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C1F4B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4D5EDE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15174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5A29EC02"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C678833" w14:textId="77777777">
        <w:trPr>
          <w:jc w:val="center"/>
        </w:trPr>
        <w:tc>
          <w:tcPr>
            <w:tcW w:w="1809" w:type="dxa"/>
            <w:vMerge/>
          </w:tcPr>
          <w:p w14:paraId="35A7FB5B" w14:textId="77777777" w:rsidR="00F51464" w:rsidRPr="00FC7496" w:rsidRDefault="00F51464" w:rsidP="00145A47">
            <w:pPr>
              <w:pStyle w:val="TAL"/>
            </w:pPr>
          </w:p>
        </w:tc>
        <w:tc>
          <w:tcPr>
            <w:tcW w:w="993" w:type="dxa"/>
            <w:vMerge/>
          </w:tcPr>
          <w:p w14:paraId="0862A66E" w14:textId="77777777" w:rsidR="00F51464" w:rsidRPr="00FC7496" w:rsidRDefault="00F51464" w:rsidP="00145A47">
            <w:pPr>
              <w:pStyle w:val="TAL"/>
            </w:pPr>
          </w:p>
        </w:tc>
        <w:tc>
          <w:tcPr>
            <w:tcW w:w="1417" w:type="dxa"/>
          </w:tcPr>
          <w:p w14:paraId="4B9791AB" w14:textId="77777777" w:rsidR="00F51464" w:rsidRPr="00FC7496" w:rsidRDefault="00F51464" w:rsidP="00145A47">
            <w:pPr>
              <w:pStyle w:val="TAL"/>
            </w:pPr>
            <w:r w:rsidRPr="00FC7496">
              <w:t>CCE_St_Ind'</w:t>
            </w:r>
            <w:r w:rsidR="000B1697" w:rsidRPr="00FC7496">
              <w:t>'</w:t>
            </w:r>
          </w:p>
        </w:tc>
        <w:tc>
          <w:tcPr>
            <w:tcW w:w="567" w:type="dxa"/>
            <w:vAlign w:val="bottom"/>
          </w:tcPr>
          <w:p w14:paraId="10BC2072"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C35684B"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EEC58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E1CECC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B3E66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9BF1E3"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F9B68D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811854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332BC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C7EED70"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FBE59B" w14:textId="77777777">
        <w:trPr>
          <w:jc w:val="center"/>
        </w:trPr>
        <w:tc>
          <w:tcPr>
            <w:tcW w:w="1809" w:type="dxa"/>
            <w:vMerge w:val="restart"/>
          </w:tcPr>
          <w:p w14:paraId="2AE0F44E" w14:textId="77777777" w:rsidR="00F51464" w:rsidRPr="00FC7496" w:rsidRDefault="00F51464" w:rsidP="00145A47">
            <w:pPr>
              <w:pStyle w:val="TAL"/>
            </w:pPr>
            <w:r w:rsidRPr="00FC7496">
              <w:t>tsc_C_RNTI_Def4</w:t>
            </w:r>
          </w:p>
        </w:tc>
        <w:tc>
          <w:tcPr>
            <w:tcW w:w="993" w:type="dxa"/>
            <w:vMerge w:val="restart"/>
          </w:tcPr>
          <w:p w14:paraId="13091DD8" w14:textId="77777777" w:rsidR="00F51464" w:rsidRPr="00FC7496" w:rsidRDefault="000B1697" w:rsidP="00145A47">
            <w:pPr>
              <w:pStyle w:val="TAL"/>
            </w:pPr>
            <w:r w:rsidRPr="00FC7496">
              <w:t>'</w:t>
            </w:r>
            <w:r w:rsidR="00F51464" w:rsidRPr="00FC7496">
              <w:t>1FF1</w:t>
            </w:r>
            <w:r w:rsidRPr="00FC7496">
              <w:t>'</w:t>
            </w:r>
            <w:r w:rsidR="00F51464" w:rsidRPr="00FC7496">
              <w:t>H</w:t>
            </w:r>
          </w:p>
          <w:p w14:paraId="5FCAA236" w14:textId="77777777" w:rsidR="00F51464" w:rsidRPr="00FC7496" w:rsidRDefault="00F51464" w:rsidP="00145A47">
            <w:pPr>
              <w:pStyle w:val="TAL"/>
            </w:pPr>
            <w:r w:rsidRPr="00FC7496">
              <w:t>8177</w:t>
            </w:r>
          </w:p>
        </w:tc>
        <w:tc>
          <w:tcPr>
            <w:tcW w:w="1417" w:type="dxa"/>
          </w:tcPr>
          <w:p w14:paraId="7BBDDB0A" w14:textId="77777777" w:rsidR="00F51464" w:rsidRPr="00FC7496" w:rsidRDefault="00F51464" w:rsidP="00145A47">
            <w:pPr>
              <w:pStyle w:val="TAL"/>
            </w:pPr>
            <w:r w:rsidRPr="00FC7496">
              <w:t>m</w:t>
            </w:r>
            <w:r w:rsidR="000B1697" w:rsidRPr="00FC7496">
              <w:t>'</w:t>
            </w:r>
          </w:p>
        </w:tc>
        <w:tc>
          <w:tcPr>
            <w:tcW w:w="567" w:type="dxa"/>
            <w:vAlign w:val="bottom"/>
          </w:tcPr>
          <w:p w14:paraId="3D88FE4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B8FB62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4B86C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7F4C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5B03945"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491C58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753FED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C63A76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1A614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D12BD7B" w14:textId="77777777" w:rsidR="00F51464" w:rsidRPr="00FC7496" w:rsidRDefault="00F51464" w:rsidP="00D726C0">
            <w:pPr>
              <w:pStyle w:val="TAC"/>
              <w:rPr>
                <w:rFonts w:cs="Arial"/>
                <w:szCs w:val="18"/>
              </w:rPr>
            </w:pPr>
            <w:r w:rsidRPr="00FC7496">
              <w:rPr>
                <w:rFonts w:cs="Arial"/>
                <w:szCs w:val="18"/>
              </w:rPr>
              <w:t>4</w:t>
            </w:r>
          </w:p>
        </w:tc>
      </w:tr>
      <w:tr w:rsidR="00F51464" w:rsidRPr="00FC7496" w14:paraId="0DE0A0B0" w14:textId="77777777">
        <w:trPr>
          <w:jc w:val="center"/>
        </w:trPr>
        <w:tc>
          <w:tcPr>
            <w:tcW w:w="1809" w:type="dxa"/>
            <w:vMerge/>
          </w:tcPr>
          <w:p w14:paraId="44A467EA" w14:textId="77777777" w:rsidR="00F51464" w:rsidRPr="00FC7496" w:rsidRDefault="00F51464" w:rsidP="00145A47">
            <w:pPr>
              <w:pStyle w:val="TAL"/>
            </w:pPr>
          </w:p>
        </w:tc>
        <w:tc>
          <w:tcPr>
            <w:tcW w:w="993" w:type="dxa"/>
            <w:vMerge/>
          </w:tcPr>
          <w:p w14:paraId="7233588B" w14:textId="77777777" w:rsidR="00F51464" w:rsidRPr="00FC7496" w:rsidRDefault="00F51464" w:rsidP="00145A47">
            <w:pPr>
              <w:pStyle w:val="TAL"/>
            </w:pPr>
          </w:p>
        </w:tc>
        <w:tc>
          <w:tcPr>
            <w:tcW w:w="1417" w:type="dxa"/>
          </w:tcPr>
          <w:p w14:paraId="36D8B2D9" w14:textId="77777777" w:rsidR="00F51464" w:rsidRPr="00FC7496" w:rsidRDefault="00F51464" w:rsidP="00145A47">
            <w:pPr>
              <w:pStyle w:val="TAL"/>
            </w:pPr>
            <w:r w:rsidRPr="00FC7496">
              <w:t>CCE_St_Ind'</w:t>
            </w:r>
          </w:p>
        </w:tc>
        <w:tc>
          <w:tcPr>
            <w:tcW w:w="567" w:type="dxa"/>
            <w:vAlign w:val="bottom"/>
          </w:tcPr>
          <w:p w14:paraId="32520D78"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0DB77E2"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E92D0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165D3E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6A806E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250653"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3708AC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5F899C7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D451BD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F4AA675" w14:textId="77777777" w:rsidR="00F51464" w:rsidRPr="00FC7496" w:rsidRDefault="00F51464" w:rsidP="00D726C0">
            <w:pPr>
              <w:pStyle w:val="TAC"/>
              <w:rPr>
                <w:rFonts w:cs="Arial"/>
                <w:szCs w:val="18"/>
              </w:rPr>
            </w:pPr>
            <w:r w:rsidRPr="00FC7496">
              <w:rPr>
                <w:rFonts w:cs="Arial"/>
                <w:szCs w:val="18"/>
              </w:rPr>
              <w:t>8</w:t>
            </w:r>
          </w:p>
        </w:tc>
      </w:tr>
      <w:tr w:rsidR="00F51464" w:rsidRPr="00FC7496" w14:paraId="0E5B9852" w14:textId="77777777">
        <w:trPr>
          <w:jc w:val="center"/>
        </w:trPr>
        <w:tc>
          <w:tcPr>
            <w:tcW w:w="1809" w:type="dxa"/>
            <w:vMerge/>
          </w:tcPr>
          <w:p w14:paraId="7D812CAB" w14:textId="77777777" w:rsidR="00F51464" w:rsidRPr="00FC7496" w:rsidRDefault="00F51464" w:rsidP="00145A47">
            <w:pPr>
              <w:pStyle w:val="TAL"/>
            </w:pPr>
          </w:p>
        </w:tc>
        <w:tc>
          <w:tcPr>
            <w:tcW w:w="993" w:type="dxa"/>
            <w:vMerge/>
          </w:tcPr>
          <w:p w14:paraId="5F9B86D1" w14:textId="77777777" w:rsidR="00F51464" w:rsidRPr="00FC7496" w:rsidRDefault="00F51464" w:rsidP="00145A47">
            <w:pPr>
              <w:pStyle w:val="TAL"/>
            </w:pPr>
          </w:p>
        </w:tc>
        <w:tc>
          <w:tcPr>
            <w:tcW w:w="1417" w:type="dxa"/>
          </w:tcPr>
          <w:p w14:paraId="6C8FF2F0" w14:textId="77777777" w:rsidR="00F51464" w:rsidRPr="00FC7496" w:rsidRDefault="00F51464" w:rsidP="00145A47">
            <w:pPr>
              <w:pStyle w:val="TAL"/>
            </w:pPr>
            <w:r w:rsidRPr="00FC7496">
              <w:t>m</w:t>
            </w:r>
            <w:r w:rsidR="000B1697" w:rsidRPr="00FC7496">
              <w:t>''</w:t>
            </w:r>
          </w:p>
        </w:tc>
        <w:tc>
          <w:tcPr>
            <w:tcW w:w="567" w:type="dxa"/>
            <w:vAlign w:val="bottom"/>
          </w:tcPr>
          <w:p w14:paraId="6967DA6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033372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7D8A04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C8A737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67CF06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2206F0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0150027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57B351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2AFC2F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BD7516C"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FE7F76A" w14:textId="77777777">
        <w:trPr>
          <w:jc w:val="center"/>
        </w:trPr>
        <w:tc>
          <w:tcPr>
            <w:tcW w:w="1809" w:type="dxa"/>
            <w:vMerge/>
          </w:tcPr>
          <w:p w14:paraId="6AEF2D78" w14:textId="77777777" w:rsidR="00F51464" w:rsidRPr="00FC7496" w:rsidRDefault="00F51464" w:rsidP="00145A47">
            <w:pPr>
              <w:pStyle w:val="TAL"/>
            </w:pPr>
          </w:p>
        </w:tc>
        <w:tc>
          <w:tcPr>
            <w:tcW w:w="993" w:type="dxa"/>
            <w:vMerge/>
          </w:tcPr>
          <w:p w14:paraId="74B050D2" w14:textId="77777777" w:rsidR="00F51464" w:rsidRPr="00FC7496" w:rsidRDefault="00F51464" w:rsidP="00145A47">
            <w:pPr>
              <w:pStyle w:val="TAL"/>
            </w:pPr>
          </w:p>
        </w:tc>
        <w:tc>
          <w:tcPr>
            <w:tcW w:w="1417" w:type="dxa"/>
          </w:tcPr>
          <w:p w14:paraId="2B198EC9" w14:textId="77777777" w:rsidR="00F51464" w:rsidRPr="00FC7496" w:rsidRDefault="00F51464" w:rsidP="00145A47">
            <w:pPr>
              <w:pStyle w:val="TAL"/>
            </w:pPr>
            <w:r w:rsidRPr="00FC7496">
              <w:t>CCE_St_Ind'</w:t>
            </w:r>
            <w:r w:rsidR="000B1697" w:rsidRPr="00FC7496">
              <w:t>'</w:t>
            </w:r>
          </w:p>
        </w:tc>
        <w:tc>
          <w:tcPr>
            <w:tcW w:w="567" w:type="dxa"/>
            <w:vAlign w:val="bottom"/>
          </w:tcPr>
          <w:p w14:paraId="0E8790A9"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C55C7E"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B7A10F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EA6AC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00EBC2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05528B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E07DA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E5D3C2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8554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4CE48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127F55A" w14:textId="77777777">
        <w:trPr>
          <w:jc w:val="center"/>
        </w:trPr>
        <w:tc>
          <w:tcPr>
            <w:tcW w:w="1809" w:type="dxa"/>
            <w:vMerge w:val="restart"/>
          </w:tcPr>
          <w:p w14:paraId="010B9EC3" w14:textId="77777777" w:rsidR="00F51464" w:rsidRPr="00FC7496" w:rsidRDefault="00F51464" w:rsidP="00145A47">
            <w:pPr>
              <w:pStyle w:val="TAL"/>
            </w:pPr>
            <w:r w:rsidRPr="00FC7496">
              <w:t>tsc_C_RNTI_Def5</w:t>
            </w:r>
          </w:p>
        </w:tc>
        <w:tc>
          <w:tcPr>
            <w:tcW w:w="993" w:type="dxa"/>
            <w:vMerge w:val="restart"/>
          </w:tcPr>
          <w:p w14:paraId="35D65F0E" w14:textId="77777777" w:rsidR="00F51464" w:rsidRPr="00FC7496" w:rsidRDefault="000B1697" w:rsidP="00145A47">
            <w:pPr>
              <w:pStyle w:val="TAL"/>
            </w:pPr>
            <w:r w:rsidRPr="00FC7496">
              <w:t>'</w:t>
            </w:r>
            <w:r w:rsidR="00F51464" w:rsidRPr="00FC7496">
              <w:t>04D2</w:t>
            </w:r>
            <w:r w:rsidRPr="00FC7496">
              <w:t>'</w:t>
            </w:r>
            <w:r w:rsidR="00F51464" w:rsidRPr="00FC7496">
              <w:t>H</w:t>
            </w:r>
          </w:p>
          <w:p w14:paraId="7C09691C" w14:textId="77777777" w:rsidR="00F51464" w:rsidRPr="00FC7496" w:rsidRDefault="00F51464" w:rsidP="00145A47">
            <w:pPr>
              <w:pStyle w:val="TAL"/>
            </w:pPr>
            <w:r w:rsidRPr="00FC7496">
              <w:t>1234</w:t>
            </w:r>
          </w:p>
        </w:tc>
        <w:tc>
          <w:tcPr>
            <w:tcW w:w="1417" w:type="dxa"/>
          </w:tcPr>
          <w:p w14:paraId="1012585A" w14:textId="77777777" w:rsidR="00F51464" w:rsidRPr="00FC7496" w:rsidRDefault="00F51464" w:rsidP="00145A47">
            <w:pPr>
              <w:pStyle w:val="TAL"/>
            </w:pPr>
            <w:r w:rsidRPr="00FC7496">
              <w:t>m</w:t>
            </w:r>
            <w:r w:rsidR="000B1697" w:rsidRPr="00FC7496">
              <w:t>'</w:t>
            </w:r>
          </w:p>
        </w:tc>
        <w:tc>
          <w:tcPr>
            <w:tcW w:w="567" w:type="dxa"/>
            <w:vAlign w:val="bottom"/>
          </w:tcPr>
          <w:p w14:paraId="2AD42DD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8F067D4"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9CC031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2A033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26F2BEA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98952A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433C04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064632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3D60B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BB4C64A" w14:textId="77777777" w:rsidR="00F51464" w:rsidRPr="00FC7496" w:rsidRDefault="00F51464" w:rsidP="00D726C0">
            <w:pPr>
              <w:pStyle w:val="TAC"/>
              <w:rPr>
                <w:rFonts w:cs="Arial"/>
                <w:szCs w:val="18"/>
              </w:rPr>
            </w:pPr>
            <w:r w:rsidRPr="00FC7496">
              <w:rPr>
                <w:rFonts w:cs="Arial"/>
                <w:szCs w:val="18"/>
              </w:rPr>
              <w:t>0</w:t>
            </w:r>
          </w:p>
        </w:tc>
      </w:tr>
      <w:tr w:rsidR="00F51464" w:rsidRPr="00FC7496" w14:paraId="046C1D5E" w14:textId="77777777">
        <w:trPr>
          <w:jc w:val="center"/>
        </w:trPr>
        <w:tc>
          <w:tcPr>
            <w:tcW w:w="1809" w:type="dxa"/>
            <w:vMerge/>
          </w:tcPr>
          <w:p w14:paraId="34FC49D3" w14:textId="77777777" w:rsidR="00F51464" w:rsidRPr="00FC7496" w:rsidRDefault="00F51464" w:rsidP="00145A47">
            <w:pPr>
              <w:pStyle w:val="TAL"/>
            </w:pPr>
          </w:p>
        </w:tc>
        <w:tc>
          <w:tcPr>
            <w:tcW w:w="993" w:type="dxa"/>
            <w:vMerge/>
          </w:tcPr>
          <w:p w14:paraId="4DA8EC1C" w14:textId="77777777" w:rsidR="00F51464" w:rsidRPr="00FC7496" w:rsidRDefault="00F51464" w:rsidP="00145A47">
            <w:pPr>
              <w:pStyle w:val="TAL"/>
            </w:pPr>
          </w:p>
        </w:tc>
        <w:tc>
          <w:tcPr>
            <w:tcW w:w="1417" w:type="dxa"/>
          </w:tcPr>
          <w:p w14:paraId="6476BA72" w14:textId="77777777" w:rsidR="00F51464" w:rsidRPr="00FC7496" w:rsidRDefault="00F51464" w:rsidP="00145A47">
            <w:pPr>
              <w:pStyle w:val="TAL"/>
            </w:pPr>
            <w:r w:rsidRPr="00FC7496">
              <w:t>CCE_St_Ind'</w:t>
            </w:r>
          </w:p>
        </w:tc>
        <w:tc>
          <w:tcPr>
            <w:tcW w:w="567" w:type="dxa"/>
            <w:vAlign w:val="bottom"/>
          </w:tcPr>
          <w:p w14:paraId="39DBA42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A35F00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245C6F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EE885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EF205B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D2249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23F9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DD9CE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DD934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0B03EF6"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F5F55D9" w14:textId="77777777">
        <w:trPr>
          <w:jc w:val="center"/>
        </w:trPr>
        <w:tc>
          <w:tcPr>
            <w:tcW w:w="1809" w:type="dxa"/>
            <w:vMerge/>
          </w:tcPr>
          <w:p w14:paraId="42AF42E4" w14:textId="77777777" w:rsidR="00F51464" w:rsidRPr="00FC7496" w:rsidRDefault="00F51464" w:rsidP="00145A47">
            <w:pPr>
              <w:pStyle w:val="TAL"/>
            </w:pPr>
          </w:p>
        </w:tc>
        <w:tc>
          <w:tcPr>
            <w:tcW w:w="993" w:type="dxa"/>
            <w:vMerge/>
          </w:tcPr>
          <w:p w14:paraId="58A5FC73" w14:textId="77777777" w:rsidR="00F51464" w:rsidRPr="00FC7496" w:rsidRDefault="00F51464" w:rsidP="00145A47">
            <w:pPr>
              <w:pStyle w:val="TAL"/>
            </w:pPr>
          </w:p>
        </w:tc>
        <w:tc>
          <w:tcPr>
            <w:tcW w:w="1417" w:type="dxa"/>
          </w:tcPr>
          <w:p w14:paraId="72D2BDA3" w14:textId="77777777" w:rsidR="00F51464" w:rsidRPr="00FC7496" w:rsidRDefault="00F51464" w:rsidP="00145A47">
            <w:pPr>
              <w:pStyle w:val="TAL"/>
            </w:pPr>
            <w:r w:rsidRPr="00FC7496">
              <w:t>m</w:t>
            </w:r>
            <w:r w:rsidR="000B1697" w:rsidRPr="00FC7496">
              <w:t>''</w:t>
            </w:r>
          </w:p>
        </w:tc>
        <w:tc>
          <w:tcPr>
            <w:tcW w:w="567" w:type="dxa"/>
            <w:vAlign w:val="bottom"/>
          </w:tcPr>
          <w:p w14:paraId="19C20BB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447CB0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144FF8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F0B76B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5D55B4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51BEA71"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AFDD29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85712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853C8A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14496F1" w14:textId="77777777" w:rsidR="00F51464" w:rsidRPr="00FC7496" w:rsidRDefault="00F51464" w:rsidP="00D726C0">
            <w:pPr>
              <w:pStyle w:val="TAC"/>
              <w:rPr>
                <w:rFonts w:cs="Arial"/>
                <w:szCs w:val="18"/>
              </w:rPr>
            </w:pPr>
            <w:r w:rsidRPr="00FC7496">
              <w:rPr>
                <w:rFonts w:cs="Arial"/>
                <w:szCs w:val="18"/>
              </w:rPr>
              <w:t>1</w:t>
            </w:r>
          </w:p>
        </w:tc>
      </w:tr>
      <w:tr w:rsidR="00F51464" w:rsidRPr="00FC7496" w14:paraId="5540815F" w14:textId="77777777">
        <w:trPr>
          <w:jc w:val="center"/>
        </w:trPr>
        <w:tc>
          <w:tcPr>
            <w:tcW w:w="1809" w:type="dxa"/>
            <w:vMerge/>
          </w:tcPr>
          <w:p w14:paraId="576D2572" w14:textId="77777777" w:rsidR="00F51464" w:rsidRPr="00FC7496" w:rsidRDefault="00F51464" w:rsidP="00145A47">
            <w:pPr>
              <w:pStyle w:val="TAL"/>
            </w:pPr>
          </w:p>
        </w:tc>
        <w:tc>
          <w:tcPr>
            <w:tcW w:w="993" w:type="dxa"/>
            <w:vMerge/>
          </w:tcPr>
          <w:p w14:paraId="1142686C" w14:textId="77777777" w:rsidR="00F51464" w:rsidRPr="00FC7496" w:rsidRDefault="00F51464" w:rsidP="00145A47">
            <w:pPr>
              <w:pStyle w:val="TAL"/>
            </w:pPr>
          </w:p>
        </w:tc>
        <w:tc>
          <w:tcPr>
            <w:tcW w:w="1417" w:type="dxa"/>
          </w:tcPr>
          <w:p w14:paraId="3BACC130" w14:textId="77777777" w:rsidR="00F51464" w:rsidRPr="00FC7496" w:rsidRDefault="00F51464" w:rsidP="00145A47">
            <w:pPr>
              <w:pStyle w:val="TAL"/>
            </w:pPr>
            <w:r w:rsidRPr="00FC7496">
              <w:t>CCE_St_Ind'</w:t>
            </w:r>
            <w:r w:rsidR="000B1697" w:rsidRPr="00FC7496">
              <w:t>'</w:t>
            </w:r>
          </w:p>
        </w:tc>
        <w:tc>
          <w:tcPr>
            <w:tcW w:w="567" w:type="dxa"/>
            <w:vAlign w:val="bottom"/>
          </w:tcPr>
          <w:p w14:paraId="6D7C32F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D0AF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F5ABE0E"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73A29D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D64795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28F128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5C7D4C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3AFEE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850F21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464ACA7"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741C4B51" w14:textId="77777777">
        <w:trPr>
          <w:jc w:val="center"/>
        </w:trPr>
        <w:tc>
          <w:tcPr>
            <w:tcW w:w="1809" w:type="dxa"/>
            <w:vMerge w:val="restart"/>
          </w:tcPr>
          <w:p w14:paraId="26AFF959" w14:textId="77777777" w:rsidR="00F51464" w:rsidRPr="00FC7496" w:rsidRDefault="00F51464" w:rsidP="00145A47">
            <w:pPr>
              <w:pStyle w:val="TAL"/>
            </w:pPr>
            <w:r w:rsidRPr="00FC7496">
              <w:t>tsc_C_RNTI_Def6</w:t>
            </w:r>
          </w:p>
        </w:tc>
        <w:tc>
          <w:tcPr>
            <w:tcW w:w="993" w:type="dxa"/>
            <w:vMerge w:val="restart"/>
          </w:tcPr>
          <w:p w14:paraId="47FD8B05" w14:textId="77777777" w:rsidR="00F51464" w:rsidRPr="00FC7496" w:rsidRDefault="000B1697" w:rsidP="00145A47">
            <w:pPr>
              <w:pStyle w:val="TAL"/>
            </w:pPr>
            <w:r w:rsidRPr="00FC7496">
              <w:t>'</w:t>
            </w:r>
            <w:r w:rsidR="00F51464" w:rsidRPr="00FC7496">
              <w:t>0929</w:t>
            </w:r>
            <w:r w:rsidRPr="00FC7496">
              <w:t>'</w:t>
            </w:r>
            <w:r w:rsidR="00F51464" w:rsidRPr="00FC7496">
              <w:t>H</w:t>
            </w:r>
          </w:p>
          <w:p w14:paraId="64CB27CA" w14:textId="77777777" w:rsidR="00F51464" w:rsidRPr="00FC7496" w:rsidRDefault="00F51464" w:rsidP="00145A47">
            <w:pPr>
              <w:pStyle w:val="TAL"/>
            </w:pPr>
            <w:r w:rsidRPr="00FC7496">
              <w:t>2345</w:t>
            </w:r>
          </w:p>
        </w:tc>
        <w:tc>
          <w:tcPr>
            <w:tcW w:w="1417" w:type="dxa"/>
          </w:tcPr>
          <w:p w14:paraId="60C25C94" w14:textId="77777777" w:rsidR="00F51464" w:rsidRPr="00FC7496" w:rsidRDefault="00F51464" w:rsidP="00145A47">
            <w:pPr>
              <w:pStyle w:val="TAL"/>
            </w:pPr>
            <w:r w:rsidRPr="00FC7496">
              <w:t>m</w:t>
            </w:r>
            <w:r w:rsidR="000B1697" w:rsidRPr="00FC7496">
              <w:t>'</w:t>
            </w:r>
          </w:p>
        </w:tc>
        <w:tc>
          <w:tcPr>
            <w:tcW w:w="567" w:type="dxa"/>
            <w:vAlign w:val="bottom"/>
          </w:tcPr>
          <w:p w14:paraId="1B667EB2"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173F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F8F865"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E5DF3A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5588FD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1937DA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248593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C9476B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69C1AF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DC405B8" w14:textId="77777777" w:rsidR="00F51464" w:rsidRPr="00FC7496" w:rsidRDefault="00F51464" w:rsidP="00D726C0">
            <w:pPr>
              <w:pStyle w:val="TAC"/>
              <w:rPr>
                <w:rFonts w:cs="Arial"/>
                <w:szCs w:val="18"/>
              </w:rPr>
            </w:pPr>
            <w:r w:rsidRPr="00FC7496">
              <w:rPr>
                <w:rFonts w:cs="Arial"/>
                <w:szCs w:val="18"/>
              </w:rPr>
              <w:t>2</w:t>
            </w:r>
          </w:p>
        </w:tc>
      </w:tr>
      <w:tr w:rsidR="00F51464" w:rsidRPr="00FC7496" w14:paraId="3477E72F" w14:textId="77777777">
        <w:trPr>
          <w:jc w:val="center"/>
        </w:trPr>
        <w:tc>
          <w:tcPr>
            <w:tcW w:w="1809" w:type="dxa"/>
            <w:vMerge/>
          </w:tcPr>
          <w:p w14:paraId="7C825CB5" w14:textId="77777777" w:rsidR="00F51464" w:rsidRPr="00FC7496" w:rsidRDefault="00F51464" w:rsidP="00145A47">
            <w:pPr>
              <w:pStyle w:val="TAL"/>
            </w:pPr>
          </w:p>
        </w:tc>
        <w:tc>
          <w:tcPr>
            <w:tcW w:w="993" w:type="dxa"/>
            <w:vMerge/>
          </w:tcPr>
          <w:p w14:paraId="302B7661" w14:textId="77777777" w:rsidR="00F51464" w:rsidRPr="00FC7496" w:rsidRDefault="00F51464" w:rsidP="00145A47">
            <w:pPr>
              <w:pStyle w:val="TAL"/>
            </w:pPr>
          </w:p>
        </w:tc>
        <w:tc>
          <w:tcPr>
            <w:tcW w:w="1417" w:type="dxa"/>
          </w:tcPr>
          <w:p w14:paraId="0E692D00" w14:textId="77777777" w:rsidR="00F51464" w:rsidRPr="00FC7496" w:rsidRDefault="00F51464" w:rsidP="00145A47">
            <w:pPr>
              <w:pStyle w:val="TAL"/>
            </w:pPr>
            <w:r w:rsidRPr="00FC7496">
              <w:t>CCE_St_Ind'</w:t>
            </w:r>
          </w:p>
        </w:tc>
        <w:tc>
          <w:tcPr>
            <w:tcW w:w="567" w:type="dxa"/>
            <w:vAlign w:val="bottom"/>
          </w:tcPr>
          <w:p w14:paraId="73F0109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BB98EE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8AB2A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992E50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7368437B"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F1CA0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3DF802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04502D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28A96F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9CE9004" w14:textId="77777777" w:rsidR="00F51464" w:rsidRPr="00FC7496" w:rsidRDefault="00F51464" w:rsidP="00D726C0">
            <w:pPr>
              <w:pStyle w:val="TAC"/>
              <w:rPr>
                <w:rFonts w:cs="Arial"/>
                <w:szCs w:val="18"/>
              </w:rPr>
            </w:pPr>
            <w:r w:rsidRPr="00FC7496">
              <w:rPr>
                <w:rFonts w:cs="Arial"/>
                <w:szCs w:val="18"/>
              </w:rPr>
              <w:t>8</w:t>
            </w:r>
          </w:p>
        </w:tc>
      </w:tr>
      <w:tr w:rsidR="00F51464" w:rsidRPr="00FC7496" w14:paraId="49B8AF0C" w14:textId="77777777">
        <w:trPr>
          <w:jc w:val="center"/>
        </w:trPr>
        <w:tc>
          <w:tcPr>
            <w:tcW w:w="1809" w:type="dxa"/>
            <w:vMerge/>
          </w:tcPr>
          <w:p w14:paraId="76ECC7F8" w14:textId="77777777" w:rsidR="00F51464" w:rsidRPr="00FC7496" w:rsidRDefault="00F51464" w:rsidP="00145A47">
            <w:pPr>
              <w:pStyle w:val="TAL"/>
            </w:pPr>
          </w:p>
        </w:tc>
        <w:tc>
          <w:tcPr>
            <w:tcW w:w="993" w:type="dxa"/>
            <w:vMerge/>
          </w:tcPr>
          <w:p w14:paraId="74C06363" w14:textId="77777777" w:rsidR="00F51464" w:rsidRPr="00FC7496" w:rsidRDefault="00F51464" w:rsidP="00145A47">
            <w:pPr>
              <w:pStyle w:val="TAL"/>
            </w:pPr>
          </w:p>
        </w:tc>
        <w:tc>
          <w:tcPr>
            <w:tcW w:w="1417" w:type="dxa"/>
          </w:tcPr>
          <w:p w14:paraId="13B1B531" w14:textId="77777777" w:rsidR="00F51464" w:rsidRPr="00FC7496" w:rsidRDefault="00F51464" w:rsidP="00145A47">
            <w:pPr>
              <w:pStyle w:val="TAL"/>
            </w:pPr>
            <w:r w:rsidRPr="00FC7496">
              <w:t>m</w:t>
            </w:r>
            <w:r w:rsidR="000B1697" w:rsidRPr="00FC7496">
              <w:t>''</w:t>
            </w:r>
          </w:p>
        </w:tc>
        <w:tc>
          <w:tcPr>
            <w:tcW w:w="567" w:type="dxa"/>
            <w:vAlign w:val="bottom"/>
          </w:tcPr>
          <w:p w14:paraId="2380E5C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FAE57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42FE7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3B2835E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A9AF2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8B012EC"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5D2DFB1"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5DC8216"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777585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884CCF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5412A79F" w14:textId="77777777">
        <w:trPr>
          <w:jc w:val="center"/>
        </w:trPr>
        <w:tc>
          <w:tcPr>
            <w:tcW w:w="1809" w:type="dxa"/>
            <w:vMerge/>
          </w:tcPr>
          <w:p w14:paraId="4D202E7C" w14:textId="77777777" w:rsidR="00F51464" w:rsidRPr="00FC7496" w:rsidRDefault="00F51464" w:rsidP="00145A47">
            <w:pPr>
              <w:pStyle w:val="TAL"/>
            </w:pPr>
          </w:p>
        </w:tc>
        <w:tc>
          <w:tcPr>
            <w:tcW w:w="993" w:type="dxa"/>
            <w:vMerge/>
          </w:tcPr>
          <w:p w14:paraId="66A41DB1" w14:textId="77777777" w:rsidR="00F51464" w:rsidRPr="00FC7496" w:rsidRDefault="00F51464" w:rsidP="00145A47">
            <w:pPr>
              <w:pStyle w:val="TAL"/>
            </w:pPr>
          </w:p>
        </w:tc>
        <w:tc>
          <w:tcPr>
            <w:tcW w:w="1417" w:type="dxa"/>
          </w:tcPr>
          <w:p w14:paraId="4113F68D" w14:textId="77777777" w:rsidR="00F51464" w:rsidRPr="00FC7496" w:rsidRDefault="00F51464" w:rsidP="00145A47">
            <w:pPr>
              <w:pStyle w:val="TAL"/>
            </w:pPr>
            <w:r w:rsidRPr="00FC7496">
              <w:t>CCE_St_Ind'</w:t>
            </w:r>
            <w:r w:rsidR="000B1697" w:rsidRPr="00FC7496">
              <w:t>'</w:t>
            </w:r>
          </w:p>
        </w:tc>
        <w:tc>
          <w:tcPr>
            <w:tcW w:w="567" w:type="dxa"/>
            <w:vAlign w:val="bottom"/>
          </w:tcPr>
          <w:p w14:paraId="35E6649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AE389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CFD9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D59B82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5FA03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368687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77D328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08BB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F133E72"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04F7A4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4C5820" w14:textId="77777777">
        <w:trPr>
          <w:jc w:val="center"/>
        </w:trPr>
        <w:tc>
          <w:tcPr>
            <w:tcW w:w="1809" w:type="dxa"/>
            <w:vMerge w:val="restart"/>
          </w:tcPr>
          <w:p w14:paraId="6AB55095" w14:textId="77777777" w:rsidR="00F51464" w:rsidRPr="00FC7496" w:rsidRDefault="00F51464" w:rsidP="00145A47">
            <w:pPr>
              <w:pStyle w:val="TAL"/>
            </w:pPr>
            <w:r w:rsidRPr="00FC7496">
              <w:t>tsc_C_RNTI_Def7</w:t>
            </w:r>
          </w:p>
        </w:tc>
        <w:tc>
          <w:tcPr>
            <w:tcW w:w="993" w:type="dxa"/>
            <w:vMerge w:val="restart"/>
          </w:tcPr>
          <w:p w14:paraId="48E14B74" w14:textId="77777777" w:rsidR="00F51464" w:rsidRPr="00FC7496" w:rsidRDefault="000B1697" w:rsidP="00145A47">
            <w:pPr>
              <w:pStyle w:val="TAL"/>
            </w:pPr>
            <w:r w:rsidRPr="00FC7496">
              <w:t>'</w:t>
            </w:r>
            <w:r w:rsidR="00F51464" w:rsidRPr="00FC7496">
              <w:t>0D80</w:t>
            </w:r>
            <w:r w:rsidRPr="00FC7496">
              <w:t>'</w:t>
            </w:r>
            <w:r w:rsidR="00F51464" w:rsidRPr="00FC7496">
              <w:t>H</w:t>
            </w:r>
          </w:p>
          <w:p w14:paraId="06188D7E" w14:textId="77777777" w:rsidR="00F51464" w:rsidRPr="00FC7496" w:rsidRDefault="00F51464" w:rsidP="00145A47">
            <w:pPr>
              <w:pStyle w:val="TAL"/>
            </w:pPr>
            <w:r w:rsidRPr="00FC7496">
              <w:t>3456</w:t>
            </w:r>
          </w:p>
        </w:tc>
        <w:tc>
          <w:tcPr>
            <w:tcW w:w="1417" w:type="dxa"/>
          </w:tcPr>
          <w:p w14:paraId="76F8C0E9" w14:textId="77777777" w:rsidR="00F51464" w:rsidRPr="00FC7496" w:rsidRDefault="00F51464" w:rsidP="00145A47">
            <w:pPr>
              <w:pStyle w:val="TAL"/>
            </w:pPr>
            <w:r w:rsidRPr="00FC7496">
              <w:t>m</w:t>
            </w:r>
            <w:r w:rsidR="000B1697" w:rsidRPr="00FC7496">
              <w:t>'</w:t>
            </w:r>
          </w:p>
        </w:tc>
        <w:tc>
          <w:tcPr>
            <w:tcW w:w="567" w:type="dxa"/>
            <w:vAlign w:val="bottom"/>
          </w:tcPr>
          <w:p w14:paraId="400D95F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643E1C9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DDB7EC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89AB14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18F60E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85910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3189C5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232B2A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DFCDD4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8C2BFFE" w14:textId="77777777" w:rsidR="00F51464" w:rsidRPr="00FC7496" w:rsidRDefault="00F51464" w:rsidP="00D726C0">
            <w:pPr>
              <w:pStyle w:val="TAC"/>
              <w:rPr>
                <w:rFonts w:cs="Arial"/>
                <w:szCs w:val="18"/>
              </w:rPr>
            </w:pPr>
            <w:r w:rsidRPr="00FC7496">
              <w:rPr>
                <w:rFonts w:cs="Arial"/>
                <w:szCs w:val="18"/>
              </w:rPr>
              <w:t>2</w:t>
            </w:r>
          </w:p>
        </w:tc>
      </w:tr>
      <w:tr w:rsidR="00F51464" w:rsidRPr="00FC7496" w14:paraId="2F6C0738" w14:textId="77777777">
        <w:trPr>
          <w:jc w:val="center"/>
        </w:trPr>
        <w:tc>
          <w:tcPr>
            <w:tcW w:w="1809" w:type="dxa"/>
            <w:vMerge/>
          </w:tcPr>
          <w:p w14:paraId="75DDB031" w14:textId="77777777" w:rsidR="00F51464" w:rsidRPr="00FC7496" w:rsidRDefault="00F51464" w:rsidP="00145A47">
            <w:pPr>
              <w:pStyle w:val="TAL"/>
            </w:pPr>
          </w:p>
        </w:tc>
        <w:tc>
          <w:tcPr>
            <w:tcW w:w="993" w:type="dxa"/>
            <w:vMerge/>
          </w:tcPr>
          <w:p w14:paraId="54BD4FA5" w14:textId="77777777" w:rsidR="00F51464" w:rsidRPr="00FC7496" w:rsidRDefault="00F51464" w:rsidP="00145A47">
            <w:pPr>
              <w:pStyle w:val="TAL"/>
            </w:pPr>
          </w:p>
        </w:tc>
        <w:tc>
          <w:tcPr>
            <w:tcW w:w="1417" w:type="dxa"/>
          </w:tcPr>
          <w:p w14:paraId="7DA552EA" w14:textId="77777777" w:rsidR="00F51464" w:rsidRPr="00FC7496" w:rsidRDefault="00F51464" w:rsidP="00145A47">
            <w:pPr>
              <w:pStyle w:val="TAL"/>
            </w:pPr>
            <w:r w:rsidRPr="00FC7496">
              <w:t>CCE_St_Ind'</w:t>
            </w:r>
          </w:p>
        </w:tc>
        <w:tc>
          <w:tcPr>
            <w:tcW w:w="567" w:type="dxa"/>
            <w:vAlign w:val="bottom"/>
          </w:tcPr>
          <w:p w14:paraId="4A6AE36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A1CA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6D69E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285D9C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FFBE7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3AD70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D576A9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DA2627B"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9A8C0F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9FF3A4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966A0A" w14:textId="77777777">
        <w:trPr>
          <w:jc w:val="center"/>
        </w:trPr>
        <w:tc>
          <w:tcPr>
            <w:tcW w:w="1809" w:type="dxa"/>
            <w:vMerge/>
          </w:tcPr>
          <w:p w14:paraId="5E5DBD1E" w14:textId="77777777" w:rsidR="00F51464" w:rsidRPr="00FC7496" w:rsidRDefault="00F51464" w:rsidP="00145A47">
            <w:pPr>
              <w:pStyle w:val="TAL"/>
            </w:pPr>
          </w:p>
        </w:tc>
        <w:tc>
          <w:tcPr>
            <w:tcW w:w="993" w:type="dxa"/>
            <w:vMerge/>
          </w:tcPr>
          <w:p w14:paraId="4D2D1691" w14:textId="77777777" w:rsidR="00F51464" w:rsidRPr="00FC7496" w:rsidRDefault="00F51464" w:rsidP="00145A47">
            <w:pPr>
              <w:pStyle w:val="TAL"/>
            </w:pPr>
          </w:p>
        </w:tc>
        <w:tc>
          <w:tcPr>
            <w:tcW w:w="1417" w:type="dxa"/>
          </w:tcPr>
          <w:p w14:paraId="55C79D61" w14:textId="77777777" w:rsidR="00F51464" w:rsidRPr="00FC7496" w:rsidRDefault="00F51464" w:rsidP="00145A47">
            <w:pPr>
              <w:pStyle w:val="TAL"/>
            </w:pPr>
            <w:r w:rsidRPr="00FC7496">
              <w:t>m</w:t>
            </w:r>
            <w:r w:rsidR="000B1697" w:rsidRPr="00FC7496">
              <w:t>''</w:t>
            </w:r>
          </w:p>
        </w:tc>
        <w:tc>
          <w:tcPr>
            <w:tcW w:w="567" w:type="dxa"/>
            <w:vAlign w:val="bottom"/>
          </w:tcPr>
          <w:p w14:paraId="65ED70DF"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611004A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E8FA594"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7D004F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B6EA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B06D8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66E03B"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7CB531D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E46E3D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9FB95A" w14:textId="77777777" w:rsidR="00F51464" w:rsidRPr="00FC7496" w:rsidRDefault="00F51464" w:rsidP="00D726C0">
            <w:pPr>
              <w:pStyle w:val="TAC"/>
              <w:rPr>
                <w:rFonts w:cs="Arial"/>
                <w:szCs w:val="18"/>
              </w:rPr>
            </w:pPr>
            <w:r w:rsidRPr="00FC7496">
              <w:rPr>
                <w:rFonts w:cs="Arial"/>
                <w:szCs w:val="18"/>
              </w:rPr>
              <w:t>3</w:t>
            </w:r>
          </w:p>
        </w:tc>
      </w:tr>
      <w:tr w:rsidR="00F51464" w:rsidRPr="00FC7496" w14:paraId="7C2573E3" w14:textId="77777777">
        <w:trPr>
          <w:jc w:val="center"/>
        </w:trPr>
        <w:tc>
          <w:tcPr>
            <w:tcW w:w="1809" w:type="dxa"/>
            <w:vMerge/>
          </w:tcPr>
          <w:p w14:paraId="576EF240" w14:textId="77777777" w:rsidR="00F51464" w:rsidRPr="00FC7496" w:rsidRDefault="00F51464" w:rsidP="00145A47">
            <w:pPr>
              <w:pStyle w:val="TAL"/>
            </w:pPr>
          </w:p>
        </w:tc>
        <w:tc>
          <w:tcPr>
            <w:tcW w:w="993" w:type="dxa"/>
            <w:vMerge/>
          </w:tcPr>
          <w:p w14:paraId="56505B50" w14:textId="77777777" w:rsidR="00F51464" w:rsidRPr="00FC7496" w:rsidRDefault="00F51464" w:rsidP="00145A47">
            <w:pPr>
              <w:pStyle w:val="TAL"/>
            </w:pPr>
          </w:p>
        </w:tc>
        <w:tc>
          <w:tcPr>
            <w:tcW w:w="1417" w:type="dxa"/>
          </w:tcPr>
          <w:p w14:paraId="63CBF2A3" w14:textId="77777777" w:rsidR="00F51464" w:rsidRPr="00FC7496" w:rsidRDefault="00F51464" w:rsidP="00145A47">
            <w:pPr>
              <w:pStyle w:val="TAL"/>
            </w:pPr>
            <w:r w:rsidRPr="00FC7496">
              <w:t>CCE_St_Ind'</w:t>
            </w:r>
            <w:r w:rsidR="000B1697" w:rsidRPr="00FC7496">
              <w:t>'</w:t>
            </w:r>
          </w:p>
        </w:tc>
        <w:tc>
          <w:tcPr>
            <w:tcW w:w="567" w:type="dxa"/>
            <w:vAlign w:val="bottom"/>
          </w:tcPr>
          <w:p w14:paraId="22284A9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C2EBA7"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6D7739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79F62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BE59DB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DF99D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71DC7C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C856AF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056476F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A35C723"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06311AC" w14:textId="77777777">
        <w:trPr>
          <w:jc w:val="center"/>
        </w:trPr>
        <w:tc>
          <w:tcPr>
            <w:tcW w:w="1809" w:type="dxa"/>
            <w:vMerge w:val="restart"/>
          </w:tcPr>
          <w:p w14:paraId="43DBB424" w14:textId="77777777" w:rsidR="00F51464" w:rsidRPr="00FC7496" w:rsidRDefault="00F51464" w:rsidP="00145A47">
            <w:pPr>
              <w:pStyle w:val="TAL"/>
            </w:pPr>
            <w:r w:rsidRPr="00FC7496">
              <w:t>tsc_C_RNTI_Def8</w:t>
            </w:r>
          </w:p>
        </w:tc>
        <w:tc>
          <w:tcPr>
            <w:tcW w:w="993" w:type="dxa"/>
            <w:vMerge w:val="restart"/>
          </w:tcPr>
          <w:p w14:paraId="5E9A997A" w14:textId="77777777" w:rsidR="00F51464" w:rsidRPr="00FC7496" w:rsidRDefault="000B1697" w:rsidP="00145A47">
            <w:pPr>
              <w:pStyle w:val="TAL"/>
            </w:pPr>
            <w:r w:rsidRPr="00FC7496">
              <w:t>'</w:t>
            </w:r>
            <w:r w:rsidR="00F51464" w:rsidRPr="00FC7496">
              <w:t>11D7</w:t>
            </w:r>
            <w:r w:rsidRPr="00FC7496">
              <w:t>'</w:t>
            </w:r>
            <w:r w:rsidR="00F51464" w:rsidRPr="00FC7496">
              <w:t>H</w:t>
            </w:r>
          </w:p>
          <w:p w14:paraId="6BFEB356" w14:textId="77777777" w:rsidR="00F51464" w:rsidRPr="00FC7496" w:rsidRDefault="00F51464" w:rsidP="00145A47">
            <w:pPr>
              <w:pStyle w:val="TAL"/>
            </w:pPr>
            <w:r w:rsidRPr="00FC7496">
              <w:t>4567</w:t>
            </w:r>
          </w:p>
        </w:tc>
        <w:tc>
          <w:tcPr>
            <w:tcW w:w="1417" w:type="dxa"/>
          </w:tcPr>
          <w:p w14:paraId="2532D82A" w14:textId="77777777" w:rsidR="00F51464" w:rsidRPr="00FC7496" w:rsidRDefault="00F51464" w:rsidP="00145A47">
            <w:pPr>
              <w:pStyle w:val="TAL"/>
            </w:pPr>
            <w:r w:rsidRPr="00FC7496">
              <w:t>m</w:t>
            </w:r>
            <w:r w:rsidR="000B1697" w:rsidRPr="00FC7496">
              <w:t>'</w:t>
            </w:r>
          </w:p>
        </w:tc>
        <w:tc>
          <w:tcPr>
            <w:tcW w:w="567" w:type="dxa"/>
            <w:vAlign w:val="bottom"/>
          </w:tcPr>
          <w:p w14:paraId="2A9B88B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D8BCE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4D4D83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4789DE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24FCA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A21AA9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89A85A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B07236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BE4F86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1B9D02" w14:textId="77777777" w:rsidR="00F51464" w:rsidRPr="00FC7496" w:rsidRDefault="00F51464" w:rsidP="00D726C0">
            <w:pPr>
              <w:pStyle w:val="TAC"/>
              <w:rPr>
                <w:rFonts w:cs="Arial"/>
                <w:szCs w:val="18"/>
              </w:rPr>
            </w:pPr>
            <w:r w:rsidRPr="00FC7496">
              <w:rPr>
                <w:rFonts w:cs="Arial"/>
                <w:szCs w:val="18"/>
              </w:rPr>
              <w:t>2</w:t>
            </w:r>
          </w:p>
        </w:tc>
      </w:tr>
      <w:tr w:rsidR="00F51464" w:rsidRPr="00FC7496" w14:paraId="79A9CC43" w14:textId="77777777">
        <w:trPr>
          <w:jc w:val="center"/>
        </w:trPr>
        <w:tc>
          <w:tcPr>
            <w:tcW w:w="1809" w:type="dxa"/>
            <w:vMerge/>
          </w:tcPr>
          <w:p w14:paraId="73A9B2F2" w14:textId="77777777" w:rsidR="00F51464" w:rsidRPr="00FC7496" w:rsidRDefault="00F51464" w:rsidP="00145A47">
            <w:pPr>
              <w:pStyle w:val="TAL"/>
            </w:pPr>
          </w:p>
        </w:tc>
        <w:tc>
          <w:tcPr>
            <w:tcW w:w="993" w:type="dxa"/>
            <w:vMerge/>
          </w:tcPr>
          <w:p w14:paraId="5042E859" w14:textId="77777777" w:rsidR="00F51464" w:rsidRPr="00FC7496" w:rsidRDefault="00F51464" w:rsidP="00145A47">
            <w:pPr>
              <w:pStyle w:val="TAL"/>
            </w:pPr>
          </w:p>
        </w:tc>
        <w:tc>
          <w:tcPr>
            <w:tcW w:w="1417" w:type="dxa"/>
          </w:tcPr>
          <w:p w14:paraId="31D87EEA" w14:textId="77777777" w:rsidR="00F51464" w:rsidRPr="00FC7496" w:rsidRDefault="00F51464" w:rsidP="00145A47">
            <w:pPr>
              <w:pStyle w:val="TAL"/>
            </w:pPr>
            <w:r w:rsidRPr="00FC7496">
              <w:t>CCE_St_Ind'</w:t>
            </w:r>
          </w:p>
        </w:tc>
        <w:tc>
          <w:tcPr>
            <w:tcW w:w="567" w:type="dxa"/>
            <w:vAlign w:val="bottom"/>
          </w:tcPr>
          <w:p w14:paraId="5989B60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3189D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6226B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A73D5D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8DF0B5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FC2127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34A68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8841E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E5504F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EABA36F"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A02833" w14:textId="77777777">
        <w:trPr>
          <w:jc w:val="center"/>
        </w:trPr>
        <w:tc>
          <w:tcPr>
            <w:tcW w:w="1809" w:type="dxa"/>
            <w:vMerge/>
          </w:tcPr>
          <w:p w14:paraId="020E189C" w14:textId="77777777" w:rsidR="00F51464" w:rsidRPr="00FC7496" w:rsidRDefault="00F51464" w:rsidP="00145A47">
            <w:pPr>
              <w:pStyle w:val="TAL"/>
            </w:pPr>
          </w:p>
        </w:tc>
        <w:tc>
          <w:tcPr>
            <w:tcW w:w="993" w:type="dxa"/>
            <w:vMerge/>
          </w:tcPr>
          <w:p w14:paraId="71D2CC4B" w14:textId="77777777" w:rsidR="00F51464" w:rsidRPr="00FC7496" w:rsidRDefault="00F51464" w:rsidP="00145A47">
            <w:pPr>
              <w:pStyle w:val="TAL"/>
            </w:pPr>
          </w:p>
        </w:tc>
        <w:tc>
          <w:tcPr>
            <w:tcW w:w="1417" w:type="dxa"/>
          </w:tcPr>
          <w:p w14:paraId="3EF45F38" w14:textId="77777777" w:rsidR="00F51464" w:rsidRPr="00FC7496" w:rsidRDefault="00F51464" w:rsidP="00145A47">
            <w:pPr>
              <w:pStyle w:val="TAL"/>
            </w:pPr>
            <w:r w:rsidRPr="00FC7496">
              <w:t>m</w:t>
            </w:r>
            <w:r w:rsidR="000B1697" w:rsidRPr="00FC7496">
              <w:t>''</w:t>
            </w:r>
          </w:p>
        </w:tc>
        <w:tc>
          <w:tcPr>
            <w:tcW w:w="567" w:type="dxa"/>
            <w:vAlign w:val="bottom"/>
          </w:tcPr>
          <w:p w14:paraId="3FF5CF9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28E0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4958C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BDFE07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6B275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7627FA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C7135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83EA26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5E8945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690C345"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E6885A5" w14:textId="77777777">
        <w:trPr>
          <w:jc w:val="center"/>
        </w:trPr>
        <w:tc>
          <w:tcPr>
            <w:tcW w:w="1809" w:type="dxa"/>
            <w:vMerge/>
          </w:tcPr>
          <w:p w14:paraId="4D330937" w14:textId="77777777" w:rsidR="00F51464" w:rsidRPr="00FC7496" w:rsidRDefault="00F51464" w:rsidP="00145A47">
            <w:pPr>
              <w:pStyle w:val="TAL"/>
            </w:pPr>
          </w:p>
        </w:tc>
        <w:tc>
          <w:tcPr>
            <w:tcW w:w="993" w:type="dxa"/>
            <w:vMerge/>
          </w:tcPr>
          <w:p w14:paraId="39F550E8" w14:textId="77777777" w:rsidR="00F51464" w:rsidRPr="00FC7496" w:rsidRDefault="00F51464" w:rsidP="00145A47">
            <w:pPr>
              <w:pStyle w:val="TAL"/>
            </w:pPr>
          </w:p>
        </w:tc>
        <w:tc>
          <w:tcPr>
            <w:tcW w:w="1417" w:type="dxa"/>
          </w:tcPr>
          <w:p w14:paraId="132DAA87" w14:textId="77777777" w:rsidR="00F51464" w:rsidRPr="00FC7496" w:rsidRDefault="00F51464" w:rsidP="00145A47">
            <w:pPr>
              <w:pStyle w:val="TAL"/>
            </w:pPr>
            <w:r w:rsidRPr="00FC7496">
              <w:t>CCE_St_Ind'</w:t>
            </w:r>
            <w:r w:rsidR="000B1697" w:rsidRPr="00FC7496">
              <w:t>'</w:t>
            </w:r>
          </w:p>
        </w:tc>
        <w:tc>
          <w:tcPr>
            <w:tcW w:w="567" w:type="dxa"/>
            <w:vAlign w:val="bottom"/>
          </w:tcPr>
          <w:p w14:paraId="59F3B32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52C4B7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F57D07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E58D4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6A60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EF931D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8FA9AA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10B57A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2D6B1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715221"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604541ED" w14:textId="77777777">
        <w:trPr>
          <w:jc w:val="center"/>
        </w:trPr>
        <w:tc>
          <w:tcPr>
            <w:tcW w:w="1809" w:type="dxa"/>
            <w:vMerge w:val="restart"/>
          </w:tcPr>
          <w:p w14:paraId="4ADBD39F" w14:textId="77777777" w:rsidR="00F51464" w:rsidRPr="00FC7496" w:rsidRDefault="00F51464" w:rsidP="00145A47">
            <w:pPr>
              <w:pStyle w:val="TAL"/>
            </w:pPr>
            <w:r w:rsidRPr="00FC7496">
              <w:t>tsc_C_RNTI_Def9</w:t>
            </w:r>
          </w:p>
        </w:tc>
        <w:tc>
          <w:tcPr>
            <w:tcW w:w="993" w:type="dxa"/>
            <w:vMerge w:val="restart"/>
          </w:tcPr>
          <w:p w14:paraId="6E525BF1" w14:textId="77777777" w:rsidR="00F51464" w:rsidRPr="00FC7496" w:rsidRDefault="000B1697" w:rsidP="00145A47">
            <w:pPr>
              <w:pStyle w:val="TAL"/>
            </w:pPr>
            <w:r w:rsidRPr="00FC7496">
              <w:t>'</w:t>
            </w:r>
            <w:r w:rsidR="00F51464" w:rsidRPr="00FC7496">
              <w:t>162E</w:t>
            </w:r>
            <w:r w:rsidRPr="00FC7496">
              <w:t>'</w:t>
            </w:r>
            <w:r w:rsidR="00F51464" w:rsidRPr="00FC7496">
              <w:t>H</w:t>
            </w:r>
          </w:p>
          <w:p w14:paraId="689E1CF1" w14:textId="77777777" w:rsidR="00F51464" w:rsidRPr="00FC7496" w:rsidRDefault="00F51464" w:rsidP="00145A47">
            <w:pPr>
              <w:pStyle w:val="TAL"/>
            </w:pPr>
            <w:r w:rsidRPr="00FC7496">
              <w:t>5678</w:t>
            </w:r>
          </w:p>
        </w:tc>
        <w:tc>
          <w:tcPr>
            <w:tcW w:w="1417" w:type="dxa"/>
          </w:tcPr>
          <w:p w14:paraId="14C93513" w14:textId="77777777" w:rsidR="00F51464" w:rsidRPr="00FC7496" w:rsidRDefault="00F51464" w:rsidP="00145A47">
            <w:pPr>
              <w:pStyle w:val="TAL"/>
            </w:pPr>
            <w:r w:rsidRPr="00FC7496">
              <w:t>m</w:t>
            </w:r>
            <w:r w:rsidR="000B1697" w:rsidRPr="00FC7496">
              <w:t>'</w:t>
            </w:r>
          </w:p>
        </w:tc>
        <w:tc>
          <w:tcPr>
            <w:tcW w:w="567" w:type="dxa"/>
            <w:vAlign w:val="bottom"/>
          </w:tcPr>
          <w:p w14:paraId="0605E67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67C896"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786FC6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08DFA6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1CCD68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4DE17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8CF5A7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5CE559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7B6F50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0E1C4BD" w14:textId="77777777" w:rsidR="00F51464" w:rsidRPr="00FC7496" w:rsidRDefault="00F51464" w:rsidP="00D726C0">
            <w:pPr>
              <w:pStyle w:val="TAC"/>
              <w:rPr>
                <w:rFonts w:cs="Arial"/>
                <w:szCs w:val="18"/>
              </w:rPr>
            </w:pPr>
            <w:r w:rsidRPr="00FC7496">
              <w:rPr>
                <w:rFonts w:cs="Arial"/>
                <w:szCs w:val="18"/>
              </w:rPr>
              <w:t>2</w:t>
            </w:r>
          </w:p>
        </w:tc>
      </w:tr>
      <w:tr w:rsidR="00F51464" w:rsidRPr="00FC7496" w14:paraId="6BA20705" w14:textId="77777777">
        <w:trPr>
          <w:jc w:val="center"/>
        </w:trPr>
        <w:tc>
          <w:tcPr>
            <w:tcW w:w="1809" w:type="dxa"/>
            <w:vMerge/>
          </w:tcPr>
          <w:p w14:paraId="5BFF14EF" w14:textId="77777777" w:rsidR="00F51464" w:rsidRPr="00FC7496" w:rsidRDefault="00F51464" w:rsidP="00145A47">
            <w:pPr>
              <w:pStyle w:val="TAL"/>
            </w:pPr>
          </w:p>
        </w:tc>
        <w:tc>
          <w:tcPr>
            <w:tcW w:w="993" w:type="dxa"/>
            <w:vMerge/>
          </w:tcPr>
          <w:p w14:paraId="63D30DFB" w14:textId="77777777" w:rsidR="00F51464" w:rsidRPr="00FC7496" w:rsidRDefault="00F51464" w:rsidP="00145A47">
            <w:pPr>
              <w:pStyle w:val="TAL"/>
            </w:pPr>
          </w:p>
        </w:tc>
        <w:tc>
          <w:tcPr>
            <w:tcW w:w="1417" w:type="dxa"/>
          </w:tcPr>
          <w:p w14:paraId="32CC4B5F" w14:textId="77777777" w:rsidR="00F51464" w:rsidRPr="00FC7496" w:rsidRDefault="00F51464" w:rsidP="00145A47">
            <w:pPr>
              <w:pStyle w:val="TAL"/>
            </w:pPr>
            <w:r w:rsidRPr="00FC7496">
              <w:t>CCE_St_Ind'</w:t>
            </w:r>
          </w:p>
        </w:tc>
        <w:tc>
          <w:tcPr>
            <w:tcW w:w="567" w:type="dxa"/>
            <w:vAlign w:val="bottom"/>
          </w:tcPr>
          <w:p w14:paraId="627458A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2479A9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6F35BA"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6CFF4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B8A376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07C913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DB84D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183AC6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79E12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5BE968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C263607" w14:textId="77777777">
        <w:trPr>
          <w:jc w:val="center"/>
        </w:trPr>
        <w:tc>
          <w:tcPr>
            <w:tcW w:w="1809" w:type="dxa"/>
            <w:vMerge/>
          </w:tcPr>
          <w:p w14:paraId="41F43152" w14:textId="77777777" w:rsidR="00F51464" w:rsidRPr="00FC7496" w:rsidRDefault="00F51464" w:rsidP="00145A47">
            <w:pPr>
              <w:pStyle w:val="TAL"/>
            </w:pPr>
          </w:p>
        </w:tc>
        <w:tc>
          <w:tcPr>
            <w:tcW w:w="993" w:type="dxa"/>
            <w:vMerge/>
          </w:tcPr>
          <w:p w14:paraId="5014DCD9" w14:textId="77777777" w:rsidR="00F51464" w:rsidRPr="00FC7496" w:rsidRDefault="00F51464" w:rsidP="00145A47">
            <w:pPr>
              <w:pStyle w:val="TAL"/>
            </w:pPr>
          </w:p>
        </w:tc>
        <w:tc>
          <w:tcPr>
            <w:tcW w:w="1417" w:type="dxa"/>
          </w:tcPr>
          <w:p w14:paraId="4B69444D" w14:textId="77777777" w:rsidR="00F51464" w:rsidRPr="00FC7496" w:rsidRDefault="00F51464" w:rsidP="00145A47">
            <w:pPr>
              <w:pStyle w:val="TAL"/>
            </w:pPr>
            <w:r w:rsidRPr="00FC7496">
              <w:t>m</w:t>
            </w:r>
            <w:r w:rsidR="000B1697" w:rsidRPr="00FC7496">
              <w:t>''</w:t>
            </w:r>
          </w:p>
        </w:tc>
        <w:tc>
          <w:tcPr>
            <w:tcW w:w="567" w:type="dxa"/>
            <w:vAlign w:val="bottom"/>
          </w:tcPr>
          <w:p w14:paraId="206E252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C94013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4FF6FB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266DF6C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A02F3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33F45E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D69F70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5378DC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F47066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02CD619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79E6A9A" w14:textId="77777777">
        <w:trPr>
          <w:jc w:val="center"/>
        </w:trPr>
        <w:tc>
          <w:tcPr>
            <w:tcW w:w="1809" w:type="dxa"/>
            <w:vMerge/>
          </w:tcPr>
          <w:p w14:paraId="00F35F4D" w14:textId="77777777" w:rsidR="00F51464" w:rsidRPr="00FC7496" w:rsidRDefault="00F51464" w:rsidP="00145A47">
            <w:pPr>
              <w:pStyle w:val="TAL"/>
            </w:pPr>
          </w:p>
        </w:tc>
        <w:tc>
          <w:tcPr>
            <w:tcW w:w="993" w:type="dxa"/>
            <w:vMerge/>
          </w:tcPr>
          <w:p w14:paraId="139BAC4C" w14:textId="77777777" w:rsidR="00F51464" w:rsidRPr="00FC7496" w:rsidRDefault="00F51464" w:rsidP="00145A47">
            <w:pPr>
              <w:pStyle w:val="TAL"/>
            </w:pPr>
          </w:p>
        </w:tc>
        <w:tc>
          <w:tcPr>
            <w:tcW w:w="1417" w:type="dxa"/>
          </w:tcPr>
          <w:p w14:paraId="562D903D" w14:textId="77777777" w:rsidR="00F51464" w:rsidRPr="00FC7496" w:rsidRDefault="00F51464" w:rsidP="00145A47">
            <w:pPr>
              <w:pStyle w:val="TAL"/>
            </w:pPr>
            <w:r w:rsidRPr="00FC7496">
              <w:t>CCE_St_Ind'</w:t>
            </w:r>
            <w:r w:rsidR="000B1697" w:rsidRPr="00FC7496">
              <w:t>'</w:t>
            </w:r>
          </w:p>
        </w:tc>
        <w:tc>
          <w:tcPr>
            <w:tcW w:w="567" w:type="dxa"/>
            <w:vAlign w:val="bottom"/>
          </w:tcPr>
          <w:p w14:paraId="2D03551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3E3CB6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4FF71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6B627E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52534D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F68DBD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C7C39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EA75FE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61812C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494B2DB"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5EC532EC" w14:textId="77777777">
        <w:trPr>
          <w:jc w:val="center"/>
        </w:trPr>
        <w:tc>
          <w:tcPr>
            <w:tcW w:w="1809" w:type="dxa"/>
            <w:vMerge w:val="restart"/>
          </w:tcPr>
          <w:p w14:paraId="536C7720" w14:textId="77777777" w:rsidR="00F51464" w:rsidRPr="00FC7496" w:rsidRDefault="00F51464" w:rsidP="00145A47">
            <w:pPr>
              <w:pStyle w:val="TAL"/>
            </w:pPr>
            <w:r w:rsidRPr="00FC7496">
              <w:t>tsc_C_RNTI_Def10</w:t>
            </w:r>
          </w:p>
        </w:tc>
        <w:tc>
          <w:tcPr>
            <w:tcW w:w="993" w:type="dxa"/>
            <w:vMerge w:val="restart"/>
          </w:tcPr>
          <w:p w14:paraId="0322F705" w14:textId="77777777" w:rsidR="00F51464" w:rsidRPr="00FC7496" w:rsidRDefault="000B1697" w:rsidP="00145A47">
            <w:pPr>
              <w:pStyle w:val="TAL"/>
            </w:pPr>
            <w:r w:rsidRPr="00FC7496">
              <w:t>'</w:t>
            </w:r>
            <w:r w:rsidR="00F51464" w:rsidRPr="00FC7496">
              <w:t>1A85</w:t>
            </w:r>
            <w:r w:rsidRPr="00FC7496">
              <w:t>'</w:t>
            </w:r>
            <w:r w:rsidR="00F51464" w:rsidRPr="00FC7496">
              <w:t>H</w:t>
            </w:r>
          </w:p>
          <w:p w14:paraId="6F6B3FF9" w14:textId="77777777" w:rsidR="00F51464" w:rsidRPr="00FC7496" w:rsidRDefault="00F51464" w:rsidP="00145A47">
            <w:pPr>
              <w:pStyle w:val="TAL"/>
            </w:pPr>
            <w:r w:rsidRPr="00FC7496">
              <w:t>6789</w:t>
            </w:r>
          </w:p>
        </w:tc>
        <w:tc>
          <w:tcPr>
            <w:tcW w:w="1417" w:type="dxa"/>
          </w:tcPr>
          <w:p w14:paraId="00822667" w14:textId="77777777" w:rsidR="00F51464" w:rsidRPr="00FC7496" w:rsidRDefault="00F51464" w:rsidP="00145A47">
            <w:pPr>
              <w:pStyle w:val="TAL"/>
            </w:pPr>
            <w:r w:rsidRPr="00FC7496">
              <w:t>m</w:t>
            </w:r>
            <w:r w:rsidR="000B1697" w:rsidRPr="00FC7496">
              <w:t>'</w:t>
            </w:r>
          </w:p>
        </w:tc>
        <w:tc>
          <w:tcPr>
            <w:tcW w:w="567" w:type="dxa"/>
            <w:vAlign w:val="bottom"/>
          </w:tcPr>
          <w:p w14:paraId="1C07FA0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910031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65343D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35E4D1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3BF8DC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AE9D8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3DD16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BB1F1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CA4C36C"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7E9C8B1" w14:textId="77777777" w:rsidR="00F51464" w:rsidRPr="00FC7496" w:rsidRDefault="00F51464" w:rsidP="00D726C0">
            <w:pPr>
              <w:pStyle w:val="TAC"/>
              <w:rPr>
                <w:rFonts w:cs="Arial"/>
                <w:szCs w:val="18"/>
              </w:rPr>
            </w:pPr>
            <w:r w:rsidRPr="00FC7496">
              <w:rPr>
                <w:rFonts w:cs="Arial"/>
                <w:szCs w:val="18"/>
              </w:rPr>
              <w:t>2</w:t>
            </w:r>
          </w:p>
        </w:tc>
      </w:tr>
      <w:tr w:rsidR="00F51464" w:rsidRPr="00FC7496" w14:paraId="404DA83C" w14:textId="77777777">
        <w:trPr>
          <w:jc w:val="center"/>
        </w:trPr>
        <w:tc>
          <w:tcPr>
            <w:tcW w:w="1809" w:type="dxa"/>
            <w:vMerge/>
          </w:tcPr>
          <w:p w14:paraId="4E3F750E" w14:textId="77777777" w:rsidR="00F51464" w:rsidRPr="00FC7496" w:rsidRDefault="00F51464" w:rsidP="00145A47">
            <w:pPr>
              <w:pStyle w:val="TAL"/>
            </w:pPr>
          </w:p>
        </w:tc>
        <w:tc>
          <w:tcPr>
            <w:tcW w:w="993" w:type="dxa"/>
            <w:vMerge/>
          </w:tcPr>
          <w:p w14:paraId="737A7472" w14:textId="77777777" w:rsidR="00F51464" w:rsidRPr="00FC7496" w:rsidRDefault="00F51464" w:rsidP="00145A47">
            <w:pPr>
              <w:pStyle w:val="TAL"/>
            </w:pPr>
          </w:p>
        </w:tc>
        <w:tc>
          <w:tcPr>
            <w:tcW w:w="1417" w:type="dxa"/>
          </w:tcPr>
          <w:p w14:paraId="3BD23BDD" w14:textId="77777777" w:rsidR="00F51464" w:rsidRPr="00FC7496" w:rsidRDefault="00F51464" w:rsidP="00145A47">
            <w:pPr>
              <w:pStyle w:val="TAL"/>
            </w:pPr>
            <w:r w:rsidRPr="00FC7496">
              <w:t>CCE_St_Ind'</w:t>
            </w:r>
          </w:p>
        </w:tc>
        <w:tc>
          <w:tcPr>
            <w:tcW w:w="567" w:type="dxa"/>
            <w:vAlign w:val="bottom"/>
          </w:tcPr>
          <w:p w14:paraId="0B4F704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192B88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4BD9BA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90977F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B4C0E6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FD07C4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3D608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ACEA9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9B1857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5B014C" w14:textId="77777777" w:rsidR="00F51464" w:rsidRPr="00FC7496" w:rsidRDefault="00F51464" w:rsidP="00D726C0">
            <w:pPr>
              <w:pStyle w:val="TAC"/>
              <w:rPr>
                <w:rFonts w:cs="Arial"/>
                <w:szCs w:val="18"/>
              </w:rPr>
            </w:pPr>
            <w:r w:rsidRPr="00FC7496">
              <w:rPr>
                <w:rFonts w:cs="Arial"/>
                <w:szCs w:val="18"/>
              </w:rPr>
              <w:t>8</w:t>
            </w:r>
          </w:p>
        </w:tc>
      </w:tr>
      <w:tr w:rsidR="00F51464" w:rsidRPr="00FC7496" w14:paraId="7A9B851C" w14:textId="77777777">
        <w:trPr>
          <w:jc w:val="center"/>
        </w:trPr>
        <w:tc>
          <w:tcPr>
            <w:tcW w:w="1809" w:type="dxa"/>
            <w:vMerge/>
          </w:tcPr>
          <w:p w14:paraId="7E3BE7A6" w14:textId="77777777" w:rsidR="00F51464" w:rsidRPr="00FC7496" w:rsidRDefault="00F51464" w:rsidP="00145A47">
            <w:pPr>
              <w:pStyle w:val="TAL"/>
            </w:pPr>
          </w:p>
        </w:tc>
        <w:tc>
          <w:tcPr>
            <w:tcW w:w="993" w:type="dxa"/>
            <w:vMerge/>
          </w:tcPr>
          <w:p w14:paraId="5B32D40C" w14:textId="77777777" w:rsidR="00F51464" w:rsidRPr="00FC7496" w:rsidRDefault="00F51464" w:rsidP="00145A47">
            <w:pPr>
              <w:pStyle w:val="TAL"/>
            </w:pPr>
          </w:p>
        </w:tc>
        <w:tc>
          <w:tcPr>
            <w:tcW w:w="1417" w:type="dxa"/>
          </w:tcPr>
          <w:p w14:paraId="47FDBD3B" w14:textId="77777777" w:rsidR="00F51464" w:rsidRPr="00FC7496" w:rsidRDefault="00F51464" w:rsidP="00145A47">
            <w:pPr>
              <w:pStyle w:val="TAL"/>
            </w:pPr>
            <w:r w:rsidRPr="00FC7496">
              <w:t>m</w:t>
            </w:r>
            <w:r w:rsidR="000B1697" w:rsidRPr="00FC7496">
              <w:t>''</w:t>
            </w:r>
          </w:p>
        </w:tc>
        <w:tc>
          <w:tcPr>
            <w:tcW w:w="567" w:type="dxa"/>
            <w:vAlign w:val="bottom"/>
          </w:tcPr>
          <w:p w14:paraId="6C5157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790E62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D9FA2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15F56EE"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196C6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0440EAA"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DF34A6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97B1A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2A366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1AE6668" w14:textId="77777777" w:rsidR="00F51464" w:rsidRPr="00FC7496" w:rsidRDefault="00F51464" w:rsidP="00D726C0">
            <w:pPr>
              <w:pStyle w:val="TAC"/>
              <w:rPr>
                <w:rFonts w:cs="Arial"/>
                <w:szCs w:val="18"/>
              </w:rPr>
            </w:pPr>
            <w:r w:rsidRPr="00FC7496">
              <w:rPr>
                <w:rFonts w:cs="Arial"/>
                <w:szCs w:val="18"/>
              </w:rPr>
              <w:t>3</w:t>
            </w:r>
          </w:p>
        </w:tc>
      </w:tr>
      <w:tr w:rsidR="00F51464" w:rsidRPr="00FC7496" w14:paraId="08F34C12" w14:textId="77777777">
        <w:trPr>
          <w:jc w:val="center"/>
        </w:trPr>
        <w:tc>
          <w:tcPr>
            <w:tcW w:w="1809" w:type="dxa"/>
            <w:vMerge/>
          </w:tcPr>
          <w:p w14:paraId="3B4E8180" w14:textId="77777777" w:rsidR="00F51464" w:rsidRPr="00FC7496" w:rsidRDefault="00F51464" w:rsidP="00145A47">
            <w:pPr>
              <w:pStyle w:val="TAL"/>
            </w:pPr>
          </w:p>
        </w:tc>
        <w:tc>
          <w:tcPr>
            <w:tcW w:w="993" w:type="dxa"/>
            <w:vMerge/>
          </w:tcPr>
          <w:p w14:paraId="4DCAEEEE" w14:textId="77777777" w:rsidR="00F51464" w:rsidRPr="00FC7496" w:rsidRDefault="00F51464" w:rsidP="00145A47">
            <w:pPr>
              <w:pStyle w:val="TAL"/>
            </w:pPr>
          </w:p>
        </w:tc>
        <w:tc>
          <w:tcPr>
            <w:tcW w:w="1417" w:type="dxa"/>
          </w:tcPr>
          <w:p w14:paraId="7D3CFBB8" w14:textId="77777777" w:rsidR="00F51464" w:rsidRPr="00FC7496" w:rsidRDefault="00F51464" w:rsidP="00145A47">
            <w:pPr>
              <w:pStyle w:val="TAL"/>
            </w:pPr>
            <w:r w:rsidRPr="00FC7496">
              <w:t>CCE_St_Ind'</w:t>
            </w:r>
            <w:r w:rsidR="000B1697" w:rsidRPr="00FC7496">
              <w:t>'</w:t>
            </w:r>
          </w:p>
        </w:tc>
        <w:tc>
          <w:tcPr>
            <w:tcW w:w="567" w:type="dxa"/>
            <w:vAlign w:val="bottom"/>
          </w:tcPr>
          <w:p w14:paraId="2791CB30"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F2CC85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0E1AD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C28087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D981B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152243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74450E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2E0C8F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489CA1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51B0749" w14:textId="77777777" w:rsidR="00F51464" w:rsidRPr="00FC7496" w:rsidRDefault="00F51464" w:rsidP="00D726C0">
            <w:pPr>
              <w:pStyle w:val="TAC"/>
              <w:rPr>
                <w:rFonts w:cs="Arial"/>
                <w:szCs w:val="18"/>
              </w:rPr>
            </w:pPr>
            <w:r w:rsidRPr="00FC7496">
              <w:rPr>
                <w:rFonts w:cs="Arial"/>
                <w:szCs w:val="18"/>
              </w:rPr>
              <w:t>10</w:t>
            </w:r>
          </w:p>
        </w:tc>
      </w:tr>
    </w:tbl>
    <w:p w14:paraId="78BA0C21" w14:textId="77777777" w:rsidR="00CF4B83" w:rsidRPr="00FC7496" w:rsidRDefault="00CF4B83" w:rsidP="00CF4B83"/>
    <w:p w14:paraId="147033AB" w14:textId="77777777" w:rsidR="00FE793E" w:rsidRPr="00FC7496" w:rsidRDefault="00FE793E" w:rsidP="00FE793E">
      <w:r w:rsidRPr="00FC7496">
        <w:t>Table 7.1.1.1-1a gives the CCE resources utilized for m' and m'' for default values of common search space aggregation level =4, UE-specific search space aggregation L=2 resulting in 6 PDCCH candidates m=0..5 and channel Bandwidth of 5 MHz and CFI=2, suitable for eMBMS test cases. This give Max_CCE =12 for FDD. The table also gives the corresponding CCE start indices of PDCCH candidates for m' and m''.</w:t>
      </w:r>
    </w:p>
    <w:p w14:paraId="2F7AED55" w14:textId="77777777" w:rsidR="00FE793E" w:rsidRPr="00FC7496" w:rsidRDefault="00FE793E" w:rsidP="00FE793E">
      <w:pPr>
        <w:pStyle w:val="TH"/>
      </w:pPr>
      <w:r w:rsidRPr="00FC7496">
        <w:lastRenderedPageBreak/>
        <w:t>Table 7.1.1.1-1a: CCE Start indices(m' &amp; m''</w:t>
      </w:r>
      <w:r w:rsidR="0044663A" w:rsidRPr="00FC7496">
        <w:t>)</w:t>
      </w:r>
      <w:r w:rsidRPr="00FC7496">
        <w:t xml:space="preserve">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E793E" w:rsidRPr="00FC7496" w14:paraId="69774F60" w14:textId="77777777" w:rsidTr="00FE793E">
        <w:trPr>
          <w:jc w:val="center"/>
        </w:trPr>
        <w:tc>
          <w:tcPr>
            <w:tcW w:w="1809" w:type="dxa"/>
          </w:tcPr>
          <w:p w14:paraId="19EF90ED" w14:textId="77777777" w:rsidR="00FE793E" w:rsidRPr="00FC7496" w:rsidRDefault="00FE793E" w:rsidP="00FE793E">
            <w:pPr>
              <w:pStyle w:val="TAH"/>
            </w:pPr>
            <w:r w:rsidRPr="00FC7496">
              <w:t>C-RNTI</w:t>
            </w:r>
          </w:p>
        </w:tc>
        <w:tc>
          <w:tcPr>
            <w:tcW w:w="993" w:type="dxa"/>
          </w:tcPr>
          <w:p w14:paraId="16978CAC" w14:textId="77777777" w:rsidR="00FE793E" w:rsidRPr="00FC7496" w:rsidRDefault="00FE793E" w:rsidP="00FE793E">
            <w:pPr>
              <w:pStyle w:val="TAH"/>
            </w:pPr>
            <w:r w:rsidRPr="00FC7496">
              <w:t>Value</w:t>
            </w:r>
          </w:p>
        </w:tc>
        <w:tc>
          <w:tcPr>
            <w:tcW w:w="1417" w:type="dxa"/>
          </w:tcPr>
          <w:p w14:paraId="4EFC5B48" w14:textId="77777777" w:rsidR="00FE793E" w:rsidRPr="00FC7496" w:rsidRDefault="00FE793E" w:rsidP="00FE793E">
            <w:pPr>
              <w:pStyle w:val="TAH"/>
            </w:pPr>
          </w:p>
        </w:tc>
        <w:tc>
          <w:tcPr>
            <w:tcW w:w="567" w:type="dxa"/>
          </w:tcPr>
          <w:p w14:paraId="4246A6DB" w14:textId="77777777" w:rsidR="00FE793E" w:rsidRPr="00FC7496" w:rsidRDefault="00FE793E" w:rsidP="00FE793E">
            <w:pPr>
              <w:pStyle w:val="TAH"/>
            </w:pPr>
            <w:r w:rsidRPr="00FC7496">
              <w:t>SF0</w:t>
            </w:r>
          </w:p>
        </w:tc>
        <w:tc>
          <w:tcPr>
            <w:tcW w:w="567" w:type="dxa"/>
          </w:tcPr>
          <w:p w14:paraId="2B7C0743" w14:textId="77777777" w:rsidR="00FE793E" w:rsidRPr="00FC7496" w:rsidRDefault="00FE793E" w:rsidP="00FE793E">
            <w:pPr>
              <w:pStyle w:val="TAH"/>
            </w:pPr>
            <w:r w:rsidRPr="00FC7496">
              <w:t>SF1</w:t>
            </w:r>
          </w:p>
        </w:tc>
        <w:tc>
          <w:tcPr>
            <w:tcW w:w="567" w:type="dxa"/>
          </w:tcPr>
          <w:p w14:paraId="502F57CD" w14:textId="77777777" w:rsidR="00FE793E" w:rsidRPr="00FC7496" w:rsidRDefault="00FE793E" w:rsidP="00FE793E">
            <w:pPr>
              <w:pStyle w:val="TAH"/>
            </w:pPr>
            <w:r w:rsidRPr="00FC7496">
              <w:t>SF2</w:t>
            </w:r>
          </w:p>
        </w:tc>
        <w:tc>
          <w:tcPr>
            <w:tcW w:w="567" w:type="dxa"/>
          </w:tcPr>
          <w:p w14:paraId="434831BC" w14:textId="77777777" w:rsidR="00FE793E" w:rsidRPr="00FC7496" w:rsidRDefault="00FE793E" w:rsidP="00FE793E">
            <w:pPr>
              <w:pStyle w:val="TAH"/>
            </w:pPr>
            <w:r w:rsidRPr="00FC7496">
              <w:t>SF3</w:t>
            </w:r>
          </w:p>
        </w:tc>
        <w:tc>
          <w:tcPr>
            <w:tcW w:w="567" w:type="dxa"/>
          </w:tcPr>
          <w:p w14:paraId="43A8C01B" w14:textId="77777777" w:rsidR="00FE793E" w:rsidRPr="00FC7496" w:rsidRDefault="00FE793E" w:rsidP="00FE793E">
            <w:pPr>
              <w:pStyle w:val="TAH"/>
            </w:pPr>
            <w:r w:rsidRPr="00FC7496">
              <w:t>SF4</w:t>
            </w:r>
          </w:p>
        </w:tc>
        <w:tc>
          <w:tcPr>
            <w:tcW w:w="567" w:type="dxa"/>
          </w:tcPr>
          <w:p w14:paraId="3BDE983C" w14:textId="77777777" w:rsidR="00FE793E" w:rsidRPr="00FC7496" w:rsidRDefault="00FE793E" w:rsidP="00FE793E">
            <w:pPr>
              <w:pStyle w:val="TAH"/>
            </w:pPr>
            <w:r w:rsidRPr="00FC7496">
              <w:t>SF5</w:t>
            </w:r>
          </w:p>
        </w:tc>
        <w:tc>
          <w:tcPr>
            <w:tcW w:w="567" w:type="dxa"/>
          </w:tcPr>
          <w:p w14:paraId="65831A20" w14:textId="77777777" w:rsidR="00FE793E" w:rsidRPr="00FC7496" w:rsidRDefault="00FE793E" w:rsidP="00FE793E">
            <w:pPr>
              <w:pStyle w:val="TAH"/>
            </w:pPr>
            <w:r w:rsidRPr="00FC7496">
              <w:t>SF6</w:t>
            </w:r>
          </w:p>
        </w:tc>
        <w:tc>
          <w:tcPr>
            <w:tcW w:w="567" w:type="dxa"/>
          </w:tcPr>
          <w:p w14:paraId="718E1FC7" w14:textId="77777777" w:rsidR="00FE793E" w:rsidRPr="00FC7496" w:rsidRDefault="00FE793E" w:rsidP="00FE793E">
            <w:pPr>
              <w:pStyle w:val="TAH"/>
            </w:pPr>
            <w:r w:rsidRPr="00FC7496">
              <w:t>SF7</w:t>
            </w:r>
          </w:p>
        </w:tc>
        <w:tc>
          <w:tcPr>
            <w:tcW w:w="567" w:type="dxa"/>
          </w:tcPr>
          <w:p w14:paraId="7466138B" w14:textId="77777777" w:rsidR="00FE793E" w:rsidRPr="00FC7496" w:rsidRDefault="00FE793E" w:rsidP="00FE793E">
            <w:pPr>
              <w:pStyle w:val="TAH"/>
            </w:pPr>
            <w:r w:rsidRPr="00FC7496">
              <w:t>SF8</w:t>
            </w:r>
          </w:p>
        </w:tc>
        <w:tc>
          <w:tcPr>
            <w:tcW w:w="567" w:type="dxa"/>
          </w:tcPr>
          <w:p w14:paraId="0B08BE40" w14:textId="77777777" w:rsidR="00FE793E" w:rsidRPr="00FC7496" w:rsidRDefault="00FE793E" w:rsidP="00FE793E">
            <w:pPr>
              <w:pStyle w:val="TAH"/>
            </w:pPr>
            <w:r w:rsidRPr="00FC7496">
              <w:t>SF9</w:t>
            </w:r>
          </w:p>
        </w:tc>
      </w:tr>
      <w:tr w:rsidR="00FE793E" w:rsidRPr="00FC7496" w14:paraId="7486BCE1" w14:textId="77777777" w:rsidTr="00FE793E">
        <w:trPr>
          <w:jc w:val="center"/>
        </w:trPr>
        <w:tc>
          <w:tcPr>
            <w:tcW w:w="1809" w:type="dxa"/>
            <w:vMerge w:val="restart"/>
          </w:tcPr>
          <w:p w14:paraId="212D0392" w14:textId="77777777" w:rsidR="00FE793E" w:rsidRPr="00FC7496" w:rsidRDefault="00FE793E" w:rsidP="00FE793E">
            <w:pPr>
              <w:pStyle w:val="TAL"/>
            </w:pPr>
            <w:r w:rsidRPr="00FC7496">
              <w:t>tsc_C_RNTI_Def</w:t>
            </w:r>
          </w:p>
        </w:tc>
        <w:tc>
          <w:tcPr>
            <w:tcW w:w="993" w:type="dxa"/>
            <w:vMerge w:val="restart"/>
          </w:tcPr>
          <w:p w14:paraId="56EECEE1" w14:textId="77777777" w:rsidR="00FE793E" w:rsidRPr="00FC7496" w:rsidRDefault="00FE793E" w:rsidP="00FE793E">
            <w:pPr>
              <w:pStyle w:val="TAL"/>
            </w:pPr>
            <w:r w:rsidRPr="00FC7496">
              <w:t>'1001'H</w:t>
            </w:r>
          </w:p>
          <w:p w14:paraId="22837B96" w14:textId="77777777" w:rsidR="00FE793E" w:rsidRPr="00FC7496" w:rsidRDefault="00FE793E" w:rsidP="00FE793E">
            <w:pPr>
              <w:pStyle w:val="TAL"/>
            </w:pPr>
            <w:r w:rsidRPr="00FC7496">
              <w:t>4097</w:t>
            </w:r>
          </w:p>
        </w:tc>
        <w:tc>
          <w:tcPr>
            <w:tcW w:w="1417" w:type="dxa"/>
          </w:tcPr>
          <w:p w14:paraId="2928E7E9" w14:textId="77777777" w:rsidR="00FE793E" w:rsidRPr="00FC7496" w:rsidRDefault="00FE793E" w:rsidP="00FE793E">
            <w:pPr>
              <w:pStyle w:val="TAL"/>
            </w:pPr>
            <w:r w:rsidRPr="00FC7496">
              <w:t>m'</w:t>
            </w:r>
          </w:p>
        </w:tc>
        <w:tc>
          <w:tcPr>
            <w:tcW w:w="567" w:type="dxa"/>
            <w:vAlign w:val="bottom"/>
          </w:tcPr>
          <w:p w14:paraId="215594E3" w14:textId="77777777" w:rsidR="00FE793E" w:rsidRPr="00FC7496" w:rsidRDefault="00FE793E" w:rsidP="00FE793E">
            <w:pPr>
              <w:pStyle w:val="TAC"/>
              <w:rPr>
                <w:szCs w:val="18"/>
              </w:rPr>
            </w:pPr>
            <w:r w:rsidRPr="00FC7496">
              <w:t>4</w:t>
            </w:r>
          </w:p>
        </w:tc>
        <w:tc>
          <w:tcPr>
            <w:tcW w:w="567" w:type="dxa"/>
            <w:vAlign w:val="bottom"/>
          </w:tcPr>
          <w:p w14:paraId="6B3D87A1" w14:textId="77777777" w:rsidR="00FE793E" w:rsidRPr="00FC7496" w:rsidRDefault="00FE793E" w:rsidP="00FE793E">
            <w:pPr>
              <w:pStyle w:val="TAC"/>
              <w:rPr>
                <w:szCs w:val="18"/>
              </w:rPr>
            </w:pPr>
            <w:r w:rsidRPr="00FC7496">
              <w:t>3</w:t>
            </w:r>
          </w:p>
        </w:tc>
        <w:tc>
          <w:tcPr>
            <w:tcW w:w="567" w:type="dxa"/>
            <w:vAlign w:val="bottom"/>
          </w:tcPr>
          <w:p w14:paraId="32890A0D" w14:textId="77777777" w:rsidR="00FE793E" w:rsidRPr="00FC7496" w:rsidRDefault="00FE793E" w:rsidP="00FE793E">
            <w:pPr>
              <w:pStyle w:val="TAC"/>
              <w:rPr>
                <w:szCs w:val="18"/>
              </w:rPr>
            </w:pPr>
            <w:r w:rsidRPr="00FC7496">
              <w:t>3</w:t>
            </w:r>
          </w:p>
        </w:tc>
        <w:tc>
          <w:tcPr>
            <w:tcW w:w="567" w:type="dxa"/>
            <w:vAlign w:val="bottom"/>
          </w:tcPr>
          <w:p w14:paraId="4E535130" w14:textId="77777777" w:rsidR="00FE793E" w:rsidRPr="00FC7496" w:rsidRDefault="00FE793E" w:rsidP="00FE793E">
            <w:pPr>
              <w:pStyle w:val="TAC"/>
              <w:rPr>
                <w:szCs w:val="18"/>
              </w:rPr>
            </w:pPr>
            <w:r w:rsidRPr="00FC7496">
              <w:t>0</w:t>
            </w:r>
          </w:p>
        </w:tc>
        <w:tc>
          <w:tcPr>
            <w:tcW w:w="567" w:type="dxa"/>
            <w:vAlign w:val="bottom"/>
          </w:tcPr>
          <w:p w14:paraId="6D5E8EAD" w14:textId="77777777" w:rsidR="00FE793E" w:rsidRPr="00FC7496" w:rsidRDefault="00FE793E" w:rsidP="00FE793E">
            <w:pPr>
              <w:pStyle w:val="TAC"/>
              <w:rPr>
                <w:szCs w:val="18"/>
              </w:rPr>
            </w:pPr>
            <w:r w:rsidRPr="00FC7496">
              <w:t>2</w:t>
            </w:r>
          </w:p>
        </w:tc>
        <w:tc>
          <w:tcPr>
            <w:tcW w:w="567" w:type="dxa"/>
            <w:vAlign w:val="bottom"/>
          </w:tcPr>
          <w:p w14:paraId="5F9486CB" w14:textId="77777777" w:rsidR="00FE793E" w:rsidRPr="00FC7496" w:rsidRDefault="00FE793E" w:rsidP="00FE793E">
            <w:pPr>
              <w:pStyle w:val="TAC"/>
              <w:rPr>
                <w:szCs w:val="18"/>
              </w:rPr>
            </w:pPr>
            <w:r w:rsidRPr="00FC7496">
              <w:t>1</w:t>
            </w:r>
          </w:p>
        </w:tc>
        <w:tc>
          <w:tcPr>
            <w:tcW w:w="567" w:type="dxa"/>
            <w:vAlign w:val="bottom"/>
          </w:tcPr>
          <w:p w14:paraId="60041500" w14:textId="77777777" w:rsidR="00FE793E" w:rsidRPr="00FC7496" w:rsidRDefault="00FE793E" w:rsidP="00FE793E">
            <w:pPr>
              <w:pStyle w:val="TAC"/>
              <w:rPr>
                <w:szCs w:val="18"/>
              </w:rPr>
            </w:pPr>
            <w:r w:rsidRPr="00FC7496">
              <w:t>2</w:t>
            </w:r>
          </w:p>
        </w:tc>
        <w:tc>
          <w:tcPr>
            <w:tcW w:w="567" w:type="dxa"/>
            <w:vAlign w:val="bottom"/>
          </w:tcPr>
          <w:p w14:paraId="17A6997D" w14:textId="77777777" w:rsidR="00FE793E" w:rsidRPr="00FC7496" w:rsidRDefault="00FE793E" w:rsidP="00FE793E">
            <w:pPr>
              <w:pStyle w:val="TAC"/>
              <w:rPr>
                <w:szCs w:val="18"/>
              </w:rPr>
            </w:pPr>
            <w:r w:rsidRPr="00FC7496">
              <w:t>0</w:t>
            </w:r>
          </w:p>
        </w:tc>
        <w:tc>
          <w:tcPr>
            <w:tcW w:w="567" w:type="dxa"/>
            <w:vAlign w:val="bottom"/>
          </w:tcPr>
          <w:p w14:paraId="6D5B06E1" w14:textId="77777777" w:rsidR="00FE793E" w:rsidRPr="00FC7496" w:rsidRDefault="00FE793E" w:rsidP="00FE793E">
            <w:pPr>
              <w:pStyle w:val="TAC"/>
              <w:rPr>
                <w:szCs w:val="18"/>
              </w:rPr>
            </w:pPr>
            <w:r w:rsidRPr="00FC7496">
              <w:t>3</w:t>
            </w:r>
          </w:p>
        </w:tc>
        <w:tc>
          <w:tcPr>
            <w:tcW w:w="567" w:type="dxa"/>
            <w:vAlign w:val="bottom"/>
          </w:tcPr>
          <w:p w14:paraId="5823E7F6" w14:textId="77777777" w:rsidR="00FE793E" w:rsidRPr="00FC7496" w:rsidRDefault="00FE793E" w:rsidP="00FE793E">
            <w:pPr>
              <w:pStyle w:val="TAC"/>
              <w:rPr>
                <w:szCs w:val="18"/>
              </w:rPr>
            </w:pPr>
            <w:r w:rsidRPr="00FC7496">
              <w:t>1</w:t>
            </w:r>
          </w:p>
        </w:tc>
      </w:tr>
      <w:tr w:rsidR="00FE793E" w:rsidRPr="00FC7496" w14:paraId="6507A653" w14:textId="77777777" w:rsidTr="00FE793E">
        <w:trPr>
          <w:jc w:val="center"/>
        </w:trPr>
        <w:tc>
          <w:tcPr>
            <w:tcW w:w="1809" w:type="dxa"/>
            <w:vMerge/>
          </w:tcPr>
          <w:p w14:paraId="7008EEE2" w14:textId="77777777" w:rsidR="00FE793E" w:rsidRPr="00FC7496" w:rsidRDefault="00FE793E" w:rsidP="00FE793E">
            <w:pPr>
              <w:pStyle w:val="TAL"/>
            </w:pPr>
          </w:p>
        </w:tc>
        <w:tc>
          <w:tcPr>
            <w:tcW w:w="993" w:type="dxa"/>
            <w:vMerge/>
          </w:tcPr>
          <w:p w14:paraId="21C14AB7" w14:textId="77777777" w:rsidR="00FE793E" w:rsidRPr="00FC7496" w:rsidRDefault="00FE793E" w:rsidP="00FE793E">
            <w:pPr>
              <w:pStyle w:val="TAL"/>
            </w:pPr>
          </w:p>
        </w:tc>
        <w:tc>
          <w:tcPr>
            <w:tcW w:w="1417" w:type="dxa"/>
          </w:tcPr>
          <w:p w14:paraId="0F5C16A4" w14:textId="77777777" w:rsidR="00FE793E" w:rsidRPr="00FC7496" w:rsidRDefault="00FE793E" w:rsidP="00FE793E">
            <w:pPr>
              <w:pStyle w:val="TAL"/>
            </w:pPr>
            <w:r w:rsidRPr="00FC7496">
              <w:t>CCE_St_Ind'</w:t>
            </w:r>
          </w:p>
        </w:tc>
        <w:tc>
          <w:tcPr>
            <w:tcW w:w="567" w:type="dxa"/>
            <w:vAlign w:val="bottom"/>
          </w:tcPr>
          <w:p w14:paraId="5ADD41FB" w14:textId="77777777" w:rsidR="00FE793E" w:rsidRPr="00FC7496" w:rsidRDefault="00FE793E" w:rsidP="00FE793E">
            <w:pPr>
              <w:pStyle w:val="TAC"/>
              <w:rPr>
                <w:szCs w:val="18"/>
              </w:rPr>
            </w:pPr>
            <w:r w:rsidRPr="00FC7496">
              <w:t>8</w:t>
            </w:r>
          </w:p>
        </w:tc>
        <w:tc>
          <w:tcPr>
            <w:tcW w:w="567" w:type="dxa"/>
            <w:vAlign w:val="bottom"/>
          </w:tcPr>
          <w:p w14:paraId="7539210F" w14:textId="77777777" w:rsidR="00FE793E" w:rsidRPr="00FC7496" w:rsidRDefault="00FE793E" w:rsidP="00FE793E">
            <w:pPr>
              <w:pStyle w:val="TAC"/>
              <w:rPr>
                <w:szCs w:val="18"/>
              </w:rPr>
            </w:pPr>
            <w:r w:rsidRPr="00FC7496">
              <w:t>8</w:t>
            </w:r>
          </w:p>
        </w:tc>
        <w:tc>
          <w:tcPr>
            <w:tcW w:w="567" w:type="dxa"/>
            <w:vAlign w:val="bottom"/>
          </w:tcPr>
          <w:p w14:paraId="2BB6255A" w14:textId="77777777" w:rsidR="00FE793E" w:rsidRPr="00FC7496" w:rsidRDefault="00FE793E" w:rsidP="00FE793E">
            <w:pPr>
              <w:pStyle w:val="TAC"/>
              <w:rPr>
                <w:szCs w:val="18"/>
              </w:rPr>
            </w:pPr>
            <w:r w:rsidRPr="00FC7496">
              <w:t>8</w:t>
            </w:r>
          </w:p>
        </w:tc>
        <w:tc>
          <w:tcPr>
            <w:tcW w:w="567" w:type="dxa"/>
            <w:vAlign w:val="bottom"/>
          </w:tcPr>
          <w:p w14:paraId="05C3AC90" w14:textId="77777777" w:rsidR="00FE793E" w:rsidRPr="00FC7496" w:rsidRDefault="00FE793E" w:rsidP="00FE793E">
            <w:pPr>
              <w:pStyle w:val="TAC"/>
              <w:rPr>
                <w:szCs w:val="18"/>
              </w:rPr>
            </w:pPr>
            <w:r w:rsidRPr="00FC7496">
              <w:t>8</w:t>
            </w:r>
          </w:p>
        </w:tc>
        <w:tc>
          <w:tcPr>
            <w:tcW w:w="567" w:type="dxa"/>
            <w:vAlign w:val="bottom"/>
          </w:tcPr>
          <w:p w14:paraId="3EBFD300" w14:textId="77777777" w:rsidR="00FE793E" w:rsidRPr="00FC7496" w:rsidRDefault="00FE793E" w:rsidP="00FE793E">
            <w:pPr>
              <w:pStyle w:val="TAC"/>
              <w:rPr>
                <w:szCs w:val="18"/>
              </w:rPr>
            </w:pPr>
            <w:r w:rsidRPr="00FC7496">
              <w:t>8</w:t>
            </w:r>
          </w:p>
        </w:tc>
        <w:tc>
          <w:tcPr>
            <w:tcW w:w="567" w:type="dxa"/>
            <w:vAlign w:val="bottom"/>
          </w:tcPr>
          <w:p w14:paraId="600E73CD" w14:textId="77777777" w:rsidR="00FE793E" w:rsidRPr="00FC7496" w:rsidRDefault="00FE793E" w:rsidP="00FE793E">
            <w:pPr>
              <w:pStyle w:val="TAC"/>
              <w:rPr>
                <w:szCs w:val="18"/>
              </w:rPr>
            </w:pPr>
            <w:r w:rsidRPr="00FC7496">
              <w:t>8</w:t>
            </w:r>
          </w:p>
        </w:tc>
        <w:tc>
          <w:tcPr>
            <w:tcW w:w="567" w:type="dxa"/>
            <w:vAlign w:val="bottom"/>
          </w:tcPr>
          <w:p w14:paraId="257D6048" w14:textId="77777777" w:rsidR="00FE793E" w:rsidRPr="00FC7496" w:rsidRDefault="00FE793E" w:rsidP="00FE793E">
            <w:pPr>
              <w:pStyle w:val="TAC"/>
              <w:rPr>
                <w:szCs w:val="18"/>
              </w:rPr>
            </w:pPr>
            <w:r w:rsidRPr="00FC7496">
              <w:t>8</w:t>
            </w:r>
          </w:p>
        </w:tc>
        <w:tc>
          <w:tcPr>
            <w:tcW w:w="567" w:type="dxa"/>
            <w:vAlign w:val="bottom"/>
          </w:tcPr>
          <w:p w14:paraId="55E377B5" w14:textId="77777777" w:rsidR="00FE793E" w:rsidRPr="00FC7496" w:rsidRDefault="00FE793E" w:rsidP="00FE793E">
            <w:pPr>
              <w:pStyle w:val="TAC"/>
              <w:rPr>
                <w:szCs w:val="18"/>
              </w:rPr>
            </w:pPr>
            <w:r w:rsidRPr="00FC7496">
              <w:t>8</w:t>
            </w:r>
          </w:p>
        </w:tc>
        <w:tc>
          <w:tcPr>
            <w:tcW w:w="567" w:type="dxa"/>
            <w:vAlign w:val="bottom"/>
          </w:tcPr>
          <w:p w14:paraId="12743485" w14:textId="77777777" w:rsidR="00FE793E" w:rsidRPr="00FC7496" w:rsidRDefault="00FE793E" w:rsidP="00FE793E">
            <w:pPr>
              <w:pStyle w:val="TAC"/>
              <w:rPr>
                <w:szCs w:val="18"/>
              </w:rPr>
            </w:pPr>
            <w:r w:rsidRPr="00FC7496">
              <w:t>8</w:t>
            </w:r>
          </w:p>
        </w:tc>
        <w:tc>
          <w:tcPr>
            <w:tcW w:w="567" w:type="dxa"/>
            <w:vAlign w:val="bottom"/>
          </w:tcPr>
          <w:p w14:paraId="0F0F9D06" w14:textId="77777777" w:rsidR="00FE793E" w:rsidRPr="00FC7496" w:rsidRDefault="00FE793E" w:rsidP="00FE793E">
            <w:pPr>
              <w:pStyle w:val="TAC"/>
              <w:rPr>
                <w:szCs w:val="18"/>
              </w:rPr>
            </w:pPr>
            <w:r w:rsidRPr="00FC7496">
              <w:t>8</w:t>
            </w:r>
          </w:p>
        </w:tc>
      </w:tr>
      <w:tr w:rsidR="00FE793E" w:rsidRPr="00FC7496" w14:paraId="6DE6B448" w14:textId="77777777" w:rsidTr="00FE793E">
        <w:trPr>
          <w:jc w:val="center"/>
        </w:trPr>
        <w:tc>
          <w:tcPr>
            <w:tcW w:w="1809" w:type="dxa"/>
            <w:vMerge/>
          </w:tcPr>
          <w:p w14:paraId="7184B25D" w14:textId="77777777" w:rsidR="00FE793E" w:rsidRPr="00FC7496" w:rsidRDefault="00FE793E" w:rsidP="00FE793E">
            <w:pPr>
              <w:pStyle w:val="TAL"/>
            </w:pPr>
          </w:p>
        </w:tc>
        <w:tc>
          <w:tcPr>
            <w:tcW w:w="993" w:type="dxa"/>
            <w:vMerge/>
          </w:tcPr>
          <w:p w14:paraId="0ABB8F6D" w14:textId="77777777" w:rsidR="00FE793E" w:rsidRPr="00FC7496" w:rsidRDefault="00FE793E" w:rsidP="00FE793E">
            <w:pPr>
              <w:pStyle w:val="TAL"/>
            </w:pPr>
          </w:p>
        </w:tc>
        <w:tc>
          <w:tcPr>
            <w:tcW w:w="1417" w:type="dxa"/>
          </w:tcPr>
          <w:p w14:paraId="587A02F7" w14:textId="77777777" w:rsidR="00FE793E" w:rsidRPr="00FC7496" w:rsidRDefault="00FE793E" w:rsidP="00FE793E">
            <w:pPr>
              <w:pStyle w:val="TAL"/>
            </w:pPr>
            <w:r w:rsidRPr="00FC7496">
              <w:t>m''</w:t>
            </w:r>
          </w:p>
        </w:tc>
        <w:tc>
          <w:tcPr>
            <w:tcW w:w="567" w:type="dxa"/>
            <w:vAlign w:val="bottom"/>
          </w:tcPr>
          <w:p w14:paraId="5BD0AAAD" w14:textId="77777777" w:rsidR="00FE793E" w:rsidRPr="00FC7496" w:rsidRDefault="00FE793E" w:rsidP="00FE793E">
            <w:pPr>
              <w:pStyle w:val="TAC"/>
              <w:rPr>
                <w:szCs w:val="18"/>
              </w:rPr>
            </w:pPr>
            <w:r w:rsidRPr="00FC7496">
              <w:t>5</w:t>
            </w:r>
          </w:p>
        </w:tc>
        <w:tc>
          <w:tcPr>
            <w:tcW w:w="567" w:type="dxa"/>
            <w:vAlign w:val="bottom"/>
          </w:tcPr>
          <w:p w14:paraId="6F308CBB" w14:textId="77777777" w:rsidR="00FE793E" w:rsidRPr="00FC7496" w:rsidRDefault="00FE793E" w:rsidP="00FE793E">
            <w:pPr>
              <w:pStyle w:val="TAC"/>
              <w:rPr>
                <w:szCs w:val="18"/>
              </w:rPr>
            </w:pPr>
            <w:r w:rsidRPr="00FC7496">
              <w:t>4</w:t>
            </w:r>
          </w:p>
        </w:tc>
        <w:tc>
          <w:tcPr>
            <w:tcW w:w="567" w:type="dxa"/>
            <w:vAlign w:val="bottom"/>
          </w:tcPr>
          <w:p w14:paraId="3493D2A0" w14:textId="77777777" w:rsidR="00FE793E" w:rsidRPr="00FC7496" w:rsidRDefault="00FE793E" w:rsidP="00FE793E">
            <w:pPr>
              <w:pStyle w:val="TAC"/>
              <w:rPr>
                <w:szCs w:val="18"/>
              </w:rPr>
            </w:pPr>
            <w:r w:rsidRPr="00FC7496">
              <w:t>4</w:t>
            </w:r>
          </w:p>
        </w:tc>
        <w:tc>
          <w:tcPr>
            <w:tcW w:w="567" w:type="dxa"/>
            <w:vAlign w:val="bottom"/>
          </w:tcPr>
          <w:p w14:paraId="26042529" w14:textId="77777777" w:rsidR="00FE793E" w:rsidRPr="00FC7496" w:rsidRDefault="00FE793E" w:rsidP="00FE793E">
            <w:pPr>
              <w:pStyle w:val="TAC"/>
              <w:rPr>
                <w:szCs w:val="18"/>
              </w:rPr>
            </w:pPr>
            <w:r w:rsidRPr="00FC7496">
              <w:t>1</w:t>
            </w:r>
          </w:p>
        </w:tc>
        <w:tc>
          <w:tcPr>
            <w:tcW w:w="567" w:type="dxa"/>
            <w:vAlign w:val="bottom"/>
          </w:tcPr>
          <w:p w14:paraId="081251FE" w14:textId="77777777" w:rsidR="00FE793E" w:rsidRPr="00FC7496" w:rsidRDefault="00FE793E" w:rsidP="00FE793E">
            <w:pPr>
              <w:pStyle w:val="TAC"/>
              <w:rPr>
                <w:szCs w:val="18"/>
              </w:rPr>
            </w:pPr>
            <w:r w:rsidRPr="00FC7496">
              <w:t>3</w:t>
            </w:r>
          </w:p>
        </w:tc>
        <w:tc>
          <w:tcPr>
            <w:tcW w:w="567" w:type="dxa"/>
            <w:vAlign w:val="bottom"/>
          </w:tcPr>
          <w:p w14:paraId="41E02450" w14:textId="77777777" w:rsidR="00FE793E" w:rsidRPr="00FC7496" w:rsidRDefault="00FE793E" w:rsidP="00FE793E">
            <w:pPr>
              <w:pStyle w:val="TAC"/>
              <w:rPr>
                <w:szCs w:val="18"/>
              </w:rPr>
            </w:pPr>
            <w:r w:rsidRPr="00FC7496">
              <w:t>2</w:t>
            </w:r>
          </w:p>
        </w:tc>
        <w:tc>
          <w:tcPr>
            <w:tcW w:w="567" w:type="dxa"/>
            <w:vAlign w:val="bottom"/>
          </w:tcPr>
          <w:p w14:paraId="4EDDDCE4" w14:textId="77777777" w:rsidR="00FE793E" w:rsidRPr="00FC7496" w:rsidRDefault="00FE793E" w:rsidP="00FE793E">
            <w:pPr>
              <w:pStyle w:val="TAC"/>
              <w:rPr>
                <w:szCs w:val="18"/>
              </w:rPr>
            </w:pPr>
            <w:r w:rsidRPr="00FC7496">
              <w:t>3</w:t>
            </w:r>
          </w:p>
        </w:tc>
        <w:tc>
          <w:tcPr>
            <w:tcW w:w="567" w:type="dxa"/>
            <w:vAlign w:val="bottom"/>
          </w:tcPr>
          <w:p w14:paraId="306FE9C6" w14:textId="77777777" w:rsidR="00FE793E" w:rsidRPr="00FC7496" w:rsidRDefault="00FE793E" w:rsidP="00FE793E">
            <w:pPr>
              <w:pStyle w:val="TAC"/>
              <w:rPr>
                <w:szCs w:val="18"/>
              </w:rPr>
            </w:pPr>
            <w:r w:rsidRPr="00FC7496">
              <w:t>1</w:t>
            </w:r>
          </w:p>
        </w:tc>
        <w:tc>
          <w:tcPr>
            <w:tcW w:w="567" w:type="dxa"/>
            <w:vAlign w:val="bottom"/>
          </w:tcPr>
          <w:p w14:paraId="50682DB1" w14:textId="77777777" w:rsidR="00FE793E" w:rsidRPr="00FC7496" w:rsidRDefault="00FE793E" w:rsidP="00FE793E">
            <w:pPr>
              <w:pStyle w:val="TAC"/>
              <w:rPr>
                <w:szCs w:val="18"/>
              </w:rPr>
            </w:pPr>
            <w:r w:rsidRPr="00FC7496">
              <w:t>4</w:t>
            </w:r>
          </w:p>
        </w:tc>
        <w:tc>
          <w:tcPr>
            <w:tcW w:w="567" w:type="dxa"/>
            <w:vAlign w:val="bottom"/>
          </w:tcPr>
          <w:p w14:paraId="47ADB432" w14:textId="77777777" w:rsidR="00FE793E" w:rsidRPr="00FC7496" w:rsidRDefault="00FE793E" w:rsidP="00FE793E">
            <w:pPr>
              <w:pStyle w:val="TAC"/>
              <w:rPr>
                <w:szCs w:val="18"/>
              </w:rPr>
            </w:pPr>
            <w:r w:rsidRPr="00FC7496">
              <w:t>2</w:t>
            </w:r>
          </w:p>
        </w:tc>
      </w:tr>
      <w:tr w:rsidR="00FE793E" w:rsidRPr="00FC7496" w14:paraId="127D64A8" w14:textId="77777777" w:rsidTr="00FE793E">
        <w:trPr>
          <w:jc w:val="center"/>
        </w:trPr>
        <w:tc>
          <w:tcPr>
            <w:tcW w:w="1809" w:type="dxa"/>
            <w:vMerge/>
          </w:tcPr>
          <w:p w14:paraId="469F315B" w14:textId="77777777" w:rsidR="00FE793E" w:rsidRPr="00FC7496" w:rsidRDefault="00FE793E" w:rsidP="00FE793E">
            <w:pPr>
              <w:pStyle w:val="TAL"/>
            </w:pPr>
          </w:p>
        </w:tc>
        <w:tc>
          <w:tcPr>
            <w:tcW w:w="993" w:type="dxa"/>
            <w:vMerge/>
          </w:tcPr>
          <w:p w14:paraId="64354BFE" w14:textId="77777777" w:rsidR="00FE793E" w:rsidRPr="00FC7496" w:rsidRDefault="00FE793E" w:rsidP="00FE793E">
            <w:pPr>
              <w:pStyle w:val="TAL"/>
            </w:pPr>
          </w:p>
        </w:tc>
        <w:tc>
          <w:tcPr>
            <w:tcW w:w="1417" w:type="dxa"/>
          </w:tcPr>
          <w:p w14:paraId="6BB14A9A" w14:textId="77777777" w:rsidR="00FE793E" w:rsidRPr="00FC7496" w:rsidRDefault="00FE793E" w:rsidP="00FE793E">
            <w:pPr>
              <w:pStyle w:val="TAL"/>
            </w:pPr>
            <w:r w:rsidRPr="00FC7496">
              <w:t>CCE_St_Ind''</w:t>
            </w:r>
          </w:p>
        </w:tc>
        <w:tc>
          <w:tcPr>
            <w:tcW w:w="567" w:type="dxa"/>
            <w:vAlign w:val="bottom"/>
          </w:tcPr>
          <w:p w14:paraId="0B87F567" w14:textId="77777777" w:rsidR="00FE793E" w:rsidRPr="00FC7496" w:rsidRDefault="00FE793E" w:rsidP="00FE793E">
            <w:pPr>
              <w:pStyle w:val="TAC"/>
              <w:rPr>
                <w:szCs w:val="18"/>
              </w:rPr>
            </w:pPr>
            <w:r w:rsidRPr="00FC7496">
              <w:t>10</w:t>
            </w:r>
          </w:p>
        </w:tc>
        <w:tc>
          <w:tcPr>
            <w:tcW w:w="567" w:type="dxa"/>
            <w:vAlign w:val="bottom"/>
          </w:tcPr>
          <w:p w14:paraId="79DE22D7" w14:textId="77777777" w:rsidR="00FE793E" w:rsidRPr="00FC7496" w:rsidRDefault="00FE793E" w:rsidP="00FE793E">
            <w:pPr>
              <w:pStyle w:val="TAC"/>
              <w:rPr>
                <w:szCs w:val="18"/>
              </w:rPr>
            </w:pPr>
            <w:r w:rsidRPr="00FC7496">
              <w:t>10</w:t>
            </w:r>
          </w:p>
        </w:tc>
        <w:tc>
          <w:tcPr>
            <w:tcW w:w="567" w:type="dxa"/>
            <w:vAlign w:val="bottom"/>
          </w:tcPr>
          <w:p w14:paraId="59EB9BAC" w14:textId="77777777" w:rsidR="00FE793E" w:rsidRPr="00FC7496" w:rsidRDefault="00FE793E" w:rsidP="00FE793E">
            <w:pPr>
              <w:pStyle w:val="TAC"/>
              <w:rPr>
                <w:szCs w:val="18"/>
              </w:rPr>
            </w:pPr>
            <w:r w:rsidRPr="00FC7496">
              <w:t>10</w:t>
            </w:r>
          </w:p>
        </w:tc>
        <w:tc>
          <w:tcPr>
            <w:tcW w:w="567" w:type="dxa"/>
            <w:vAlign w:val="bottom"/>
          </w:tcPr>
          <w:p w14:paraId="3EC00235" w14:textId="77777777" w:rsidR="00FE793E" w:rsidRPr="00FC7496" w:rsidRDefault="00FE793E" w:rsidP="00FE793E">
            <w:pPr>
              <w:pStyle w:val="TAC"/>
              <w:rPr>
                <w:szCs w:val="18"/>
              </w:rPr>
            </w:pPr>
            <w:r w:rsidRPr="00FC7496">
              <w:t>10</w:t>
            </w:r>
          </w:p>
        </w:tc>
        <w:tc>
          <w:tcPr>
            <w:tcW w:w="567" w:type="dxa"/>
            <w:vAlign w:val="bottom"/>
          </w:tcPr>
          <w:p w14:paraId="6721743B" w14:textId="77777777" w:rsidR="00FE793E" w:rsidRPr="00FC7496" w:rsidRDefault="00FE793E" w:rsidP="00FE793E">
            <w:pPr>
              <w:pStyle w:val="TAC"/>
              <w:rPr>
                <w:szCs w:val="18"/>
              </w:rPr>
            </w:pPr>
            <w:r w:rsidRPr="00FC7496">
              <w:t>10</w:t>
            </w:r>
          </w:p>
        </w:tc>
        <w:tc>
          <w:tcPr>
            <w:tcW w:w="567" w:type="dxa"/>
            <w:vAlign w:val="bottom"/>
          </w:tcPr>
          <w:p w14:paraId="0974F87E" w14:textId="77777777" w:rsidR="00FE793E" w:rsidRPr="00FC7496" w:rsidRDefault="00FE793E" w:rsidP="00FE793E">
            <w:pPr>
              <w:pStyle w:val="TAC"/>
              <w:rPr>
                <w:szCs w:val="18"/>
              </w:rPr>
            </w:pPr>
            <w:r w:rsidRPr="00FC7496">
              <w:t>10</w:t>
            </w:r>
          </w:p>
        </w:tc>
        <w:tc>
          <w:tcPr>
            <w:tcW w:w="567" w:type="dxa"/>
            <w:vAlign w:val="bottom"/>
          </w:tcPr>
          <w:p w14:paraId="676DB351" w14:textId="77777777" w:rsidR="00FE793E" w:rsidRPr="00FC7496" w:rsidRDefault="00FE793E" w:rsidP="00FE793E">
            <w:pPr>
              <w:pStyle w:val="TAC"/>
              <w:rPr>
                <w:szCs w:val="18"/>
              </w:rPr>
            </w:pPr>
            <w:r w:rsidRPr="00FC7496">
              <w:t>10</w:t>
            </w:r>
          </w:p>
        </w:tc>
        <w:tc>
          <w:tcPr>
            <w:tcW w:w="567" w:type="dxa"/>
            <w:vAlign w:val="bottom"/>
          </w:tcPr>
          <w:p w14:paraId="76851772" w14:textId="77777777" w:rsidR="00FE793E" w:rsidRPr="00FC7496" w:rsidRDefault="00FE793E" w:rsidP="00FE793E">
            <w:pPr>
              <w:pStyle w:val="TAC"/>
              <w:rPr>
                <w:szCs w:val="18"/>
              </w:rPr>
            </w:pPr>
            <w:r w:rsidRPr="00FC7496">
              <w:t>10</w:t>
            </w:r>
          </w:p>
        </w:tc>
        <w:tc>
          <w:tcPr>
            <w:tcW w:w="567" w:type="dxa"/>
            <w:vAlign w:val="bottom"/>
          </w:tcPr>
          <w:p w14:paraId="6AE15544" w14:textId="77777777" w:rsidR="00FE793E" w:rsidRPr="00FC7496" w:rsidRDefault="00FE793E" w:rsidP="00FE793E">
            <w:pPr>
              <w:pStyle w:val="TAC"/>
              <w:rPr>
                <w:szCs w:val="18"/>
              </w:rPr>
            </w:pPr>
            <w:r w:rsidRPr="00FC7496">
              <w:t>10</w:t>
            </w:r>
          </w:p>
        </w:tc>
        <w:tc>
          <w:tcPr>
            <w:tcW w:w="567" w:type="dxa"/>
            <w:vAlign w:val="bottom"/>
          </w:tcPr>
          <w:p w14:paraId="6190FE6C" w14:textId="77777777" w:rsidR="00FE793E" w:rsidRPr="00FC7496" w:rsidRDefault="00FE793E" w:rsidP="00FE793E">
            <w:pPr>
              <w:pStyle w:val="TAC"/>
              <w:rPr>
                <w:szCs w:val="18"/>
              </w:rPr>
            </w:pPr>
            <w:r w:rsidRPr="00FC7496">
              <w:t>10</w:t>
            </w:r>
          </w:p>
        </w:tc>
      </w:tr>
      <w:tr w:rsidR="00FE793E" w:rsidRPr="00FC7496" w14:paraId="7C0A580D" w14:textId="77777777" w:rsidTr="00FE793E">
        <w:trPr>
          <w:jc w:val="center"/>
        </w:trPr>
        <w:tc>
          <w:tcPr>
            <w:tcW w:w="1809" w:type="dxa"/>
            <w:vMerge w:val="restart"/>
          </w:tcPr>
          <w:p w14:paraId="6F8B3853" w14:textId="77777777" w:rsidR="00FE793E" w:rsidRPr="00FC7496" w:rsidRDefault="00FE793E" w:rsidP="00FE793E">
            <w:pPr>
              <w:pStyle w:val="TAL"/>
            </w:pPr>
            <w:r w:rsidRPr="00FC7496">
              <w:t>tsc_C_RNTI_Def2</w:t>
            </w:r>
          </w:p>
        </w:tc>
        <w:tc>
          <w:tcPr>
            <w:tcW w:w="993" w:type="dxa"/>
            <w:vMerge w:val="restart"/>
          </w:tcPr>
          <w:p w14:paraId="4AFCCA4D" w14:textId="77777777" w:rsidR="00FE793E" w:rsidRPr="00FC7496" w:rsidRDefault="00FE793E" w:rsidP="00FE793E">
            <w:pPr>
              <w:pStyle w:val="TAL"/>
            </w:pPr>
            <w:r w:rsidRPr="00FC7496">
              <w:t>'1034'H</w:t>
            </w:r>
          </w:p>
          <w:p w14:paraId="5EE9D971" w14:textId="77777777" w:rsidR="00FE793E" w:rsidRPr="00FC7496" w:rsidRDefault="00FE793E" w:rsidP="00FE793E">
            <w:pPr>
              <w:pStyle w:val="TAL"/>
            </w:pPr>
            <w:r w:rsidRPr="00FC7496">
              <w:t>4148</w:t>
            </w:r>
          </w:p>
        </w:tc>
        <w:tc>
          <w:tcPr>
            <w:tcW w:w="1417" w:type="dxa"/>
          </w:tcPr>
          <w:p w14:paraId="4C47AC5A" w14:textId="77777777" w:rsidR="00FE793E" w:rsidRPr="00FC7496" w:rsidRDefault="00FE793E" w:rsidP="00FE793E">
            <w:pPr>
              <w:pStyle w:val="TAL"/>
            </w:pPr>
            <w:r w:rsidRPr="00FC7496">
              <w:t>m'</w:t>
            </w:r>
          </w:p>
        </w:tc>
        <w:tc>
          <w:tcPr>
            <w:tcW w:w="567" w:type="dxa"/>
            <w:vAlign w:val="bottom"/>
          </w:tcPr>
          <w:p w14:paraId="74ABCC8A" w14:textId="77777777" w:rsidR="00FE793E" w:rsidRPr="00FC7496" w:rsidRDefault="00FE793E" w:rsidP="00FE793E">
            <w:pPr>
              <w:pStyle w:val="TAC"/>
              <w:rPr>
                <w:szCs w:val="18"/>
              </w:rPr>
            </w:pPr>
            <w:r w:rsidRPr="00FC7496">
              <w:t>0</w:t>
            </w:r>
          </w:p>
        </w:tc>
        <w:tc>
          <w:tcPr>
            <w:tcW w:w="567" w:type="dxa"/>
            <w:vAlign w:val="bottom"/>
          </w:tcPr>
          <w:p w14:paraId="7DD2ADC9" w14:textId="77777777" w:rsidR="00FE793E" w:rsidRPr="00FC7496" w:rsidRDefault="00FE793E" w:rsidP="00FE793E">
            <w:pPr>
              <w:pStyle w:val="TAC"/>
              <w:rPr>
                <w:szCs w:val="18"/>
              </w:rPr>
            </w:pPr>
            <w:r w:rsidRPr="00FC7496">
              <w:t>4</w:t>
            </w:r>
          </w:p>
        </w:tc>
        <w:tc>
          <w:tcPr>
            <w:tcW w:w="567" w:type="dxa"/>
            <w:vAlign w:val="bottom"/>
          </w:tcPr>
          <w:p w14:paraId="1661E857" w14:textId="77777777" w:rsidR="00FE793E" w:rsidRPr="00FC7496" w:rsidRDefault="00FE793E" w:rsidP="00FE793E">
            <w:pPr>
              <w:pStyle w:val="TAC"/>
              <w:rPr>
                <w:szCs w:val="18"/>
              </w:rPr>
            </w:pPr>
            <w:r w:rsidRPr="00FC7496">
              <w:t>0</w:t>
            </w:r>
          </w:p>
        </w:tc>
        <w:tc>
          <w:tcPr>
            <w:tcW w:w="567" w:type="dxa"/>
            <w:vAlign w:val="bottom"/>
          </w:tcPr>
          <w:p w14:paraId="451B0FDF" w14:textId="77777777" w:rsidR="00FE793E" w:rsidRPr="00FC7496" w:rsidRDefault="00FE793E" w:rsidP="00FE793E">
            <w:pPr>
              <w:pStyle w:val="TAC"/>
              <w:rPr>
                <w:szCs w:val="18"/>
              </w:rPr>
            </w:pPr>
            <w:r w:rsidRPr="00FC7496">
              <w:t>0</w:t>
            </w:r>
          </w:p>
        </w:tc>
        <w:tc>
          <w:tcPr>
            <w:tcW w:w="567" w:type="dxa"/>
            <w:vAlign w:val="bottom"/>
          </w:tcPr>
          <w:p w14:paraId="3A3CB5AE" w14:textId="77777777" w:rsidR="00FE793E" w:rsidRPr="00FC7496" w:rsidRDefault="00FE793E" w:rsidP="00FE793E">
            <w:pPr>
              <w:pStyle w:val="TAC"/>
              <w:rPr>
                <w:szCs w:val="18"/>
              </w:rPr>
            </w:pPr>
            <w:r w:rsidRPr="00FC7496">
              <w:t>3</w:t>
            </w:r>
          </w:p>
        </w:tc>
        <w:tc>
          <w:tcPr>
            <w:tcW w:w="567" w:type="dxa"/>
            <w:vAlign w:val="bottom"/>
          </w:tcPr>
          <w:p w14:paraId="46129B9E" w14:textId="77777777" w:rsidR="00FE793E" w:rsidRPr="00FC7496" w:rsidRDefault="00FE793E" w:rsidP="00FE793E">
            <w:pPr>
              <w:pStyle w:val="TAC"/>
              <w:rPr>
                <w:szCs w:val="18"/>
              </w:rPr>
            </w:pPr>
            <w:r w:rsidRPr="00FC7496">
              <w:t>4</w:t>
            </w:r>
          </w:p>
        </w:tc>
        <w:tc>
          <w:tcPr>
            <w:tcW w:w="567" w:type="dxa"/>
            <w:vAlign w:val="bottom"/>
          </w:tcPr>
          <w:p w14:paraId="52E8DA35" w14:textId="77777777" w:rsidR="00FE793E" w:rsidRPr="00FC7496" w:rsidRDefault="00FE793E" w:rsidP="00FE793E">
            <w:pPr>
              <w:pStyle w:val="TAC"/>
              <w:rPr>
                <w:szCs w:val="18"/>
              </w:rPr>
            </w:pPr>
            <w:r w:rsidRPr="00FC7496">
              <w:t>0</w:t>
            </w:r>
          </w:p>
        </w:tc>
        <w:tc>
          <w:tcPr>
            <w:tcW w:w="567" w:type="dxa"/>
            <w:vAlign w:val="bottom"/>
          </w:tcPr>
          <w:p w14:paraId="4A080CFA" w14:textId="77777777" w:rsidR="00FE793E" w:rsidRPr="00FC7496" w:rsidRDefault="00FE793E" w:rsidP="00FE793E">
            <w:pPr>
              <w:pStyle w:val="TAC"/>
              <w:rPr>
                <w:szCs w:val="18"/>
              </w:rPr>
            </w:pPr>
            <w:r w:rsidRPr="00FC7496">
              <w:t>0</w:t>
            </w:r>
          </w:p>
        </w:tc>
        <w:tc>
          <w:tcPr>
            <w:tcW w:w="567" w:type="dxa"/>
            <w:vAlign w:val="bottom"/>
          </w:tcPr>
          <w:p w14:paraId="31E6B7FA" w14:textId="77777777" w:rsidR="00FE793E" w:rsidRPr="00FC7496" w:rsidRDefault="00FE793E" w:rsidP="00FE793E">
            <w:pPr>
              <w:pStyle w:val="TAC"/>
              <w:rPr>
                <w:szCs w:val="18"/>
              </w:rPr>
            </w:pPr>
            <w:r w:rsidRPr="00FC7496">
              <w:t>1</w:t>
            </w:r>
          </w:p>
        </w:tc>
        <w:tc>
          <w:tcPr>
            <w:tcW w:w="567" w:type="dxa"/>
            <w:vAlign w:val="bottom"/>
          </w:tcPr>
          <w:p w14:paraId="7B2CAD89" w14:textId="77777777" w:rsidR="00FE793E" w:rsidRPr="00FC7496" w:rsidRDefault="00FE793E" w:rsidP="00FE793E">
            <w:pPr>
              <w:pStyle w:val="TAC"/>
              <w:rPr>
                <w:szCs w:val="18"/>
              </w:rPr>
            </w:pPr>
            <w:r w:rsidRPr="00FC7496">
              <w:t>0</w:t>
            </w:r>
          </w:p>
        </w:tc>
      </w:tr>
      <w:tr w:rsidR="00FE793E" w:rsidRPr="00FC7496" w14:paraId="28CF606D" w14:textId="77777777" w:rsidTr="00FE793E">
        <w:trPr>
          <w:jc w:val="center"/>
        </w:trPr>
        <w:tc>
          <w:tcPr>
            <w:tcW w:w="1809" w:type="dxa"/>
            <w:vMerge/>
          </w:tcPr>
          <w:p w14:paraId="33E0F185" w14:textId="77777777" w:rsidR="00FE793E" w:rsidRPr="00FC7496" w:rsidRDefault="00FE793E" w:rsidP="00FE793E">
            <w:pPr>
              <w:pStyle w:val="TAL"/>
            </w:pPr>
          </w:p>
        </w:tc>
        <w:tc>
          <w:tcPr>
            <w:tcW w:w="993" w:type="dxa"/>
            <w:vMerge/>
          </w:tcPr>
          <w:p w14:paraId="579E4C76" w14:textId="77777777" w:rsidR="00FE793E" w:rsidRPr="00FC7496" w:rsidRDefault="00FE793E" w:rsidP="00FE793E">
            <w:pPr>
              <w:pStyle w:val="TAL"/>
            </w:pPr>
          </w:p>
        </w:tc>
        <w:tc>
          <w:tcPr>
            <w:tcW w:w="1417" w:type="dxa"/>
          </w:tcPr>
          <w:p w14:paraId="6EE84034" w14:textId="77777777" w:rsidR="00FE793E" w:rsidRPr="00FC7496" w:rsidRDefault="00FE793E" w:rsidP="00FE793E">
            <w:pPr>
              <w:pStyle w:val="TAL"/>
            </w:pPr>
            <w:r w:rsidRPr="00FC7496">
              <w:t>CCE_St_Ind'</w:t>
            </w:r>
          </w:p>
        </w:tc>
        <w:tc>
          <w:tcPr>
            <w:tcW w:w="567" w:type="dxa"/>
            <w:vAlign w:val="bottom"/>
          </w:tcPr>
          <w:p w14:paraId="5EF3F5F6" w14:textId="77777777" w:rsidR="00FE793E" w:rsidRPr="00FC7496" w:rsidRDefault="00FE793E" w:rsidP="00FE793E">
            <w:pPr>
              <w:pStyle w:val="TAC"/>
              <w:rPr>
                <w:szCs w:val="18"/>
              </w:rPr>
            </w:pPr>
            <w:r w:rsidRPr="00FC7496">
              <w:t>8</w:t>
            </w:r>
          </w:p>
        </w:tc>
        <w:tc>
          <w:tcPr>
            <w:tcW w:w="567" w:type="dxa"/>
            <w:vAlign w:val="bottom"/>
          </w:tcPr>
          <w:p w14:paraId="502FCDEF" w14:textId="77777777" w:rsidR="00FE793E" w:rsidRPr="00FC7496" w:rsidRDefault="00FE793E" w:rsidP="00FE793E">
            <w:pPr>
              <w:pStyle w:val="TAC"/>
              <w:rPr>
                <w:szCs w:val="18"/>
              </w:rPr>
            </w:pPr>
            <w:r w:rsidRPr="00FC7496">
              <w:t>8</w:t>
            </w:r>
          </w:p>
        </w:tc>
        <w:tc>
          <w:tcPr>
            <w:tcW w:w="567" w:type="dxa"/>
            <w:vAlign w:val="bottom"/>
          </w:tcPr>
          <w:p w14:paraId="54FC356C" w14:textId="77777777" w:rsidR="00FE793E" w:rsidRPr="00FC7496" w:rsidRDefault="00FE793E" w:rsidP="00FE793E">
            <w:pPr>
              <w:pStyle w:val="TAC"/>
              <w:rPr>
                <w:szCs w:val="18"/>
              </w:rPr>
            </w:pPr>
            <w:r w:rsidRPr="00FC7496">
              <w:t>8</w:t>
            </w:r>
          </w:p>
        </w:tc>
        <w:tc>
          <w:tcPr>
            <w:tcW w:w="567" w:type="dxa"/>
            <w:vAlign w:val="bottom"/>
          </w:tcPr>
          <w:p w14:paraId="6A9A43C7" w14:textId="77777777" w:rsidR="00FE793E" w:rsidRPr="00FC7496" w:rsidRDefault="00FE793E" w:rsidP="00FE793E">
            <w:pPr>
              <w:pStyle w:val="TAC"/>
              <w:rPr>
                <w:szCs w:val="18"/>
              </w:rPr>
            </w:pPr>
            <w:r w:rsidRPr="00FC7496">
              <w:t>10</w:t>
            </w:r>
          </w:p>
        </w:tc>
        <w:tc>
          <w:tcPr>
            <w:tcW w:w="567" w:type="dxa"/>
            <w:vAlign w:val="bottom"/>
          </w:tcPr>
          <w:p w14:paraId="3B271770" w14:textId="77777777" w:rsidR="00FE793E" w:rsidRPr="00FC7496" w:rsidRDefault="00FE793E" w:rsidP="00FE793E">
            <w:pPr>
              <w:pStyle w:val="TAC"/>
              <w:rPr>
                <w:szCs w:val="18"/>
              </w:rPr>
            </w:pPr>
            <w:r w:rsidRPr="00FC7496">
              <w:t>8</w:t>
            </w:r>
          </w:p>
        </w:tc>
        <w:tc>
          <w:tcPr>
            <w:tcW w:w="567" w:type="dxa"/>
            <w:vAlign w:val="bottom"/>
          </w:tcPr>
          <w:p w14:paraId="65BAFDF9" w14:textId="77777777" w:rsidR="00FE793E" w:rsidRPr="00FC7496" w:rsidRDefault="00FE793E" w:rsidP="00FE793E">
            <w:pPr>
              <w:pStyle w:val="TAC"/>
              <w:rPr>
                <w:szCs w:val="18"/>
              </w:rPr>
            </w:pPr>
            <w:r w:rsidRPr="00FC7496">
              <w:t>8</w:t>
            </w:r>
          </w:p>
        </w:tc>
        <w:tc>
          <w:tcPr>
            <w:tcW w:w="567" w:type="dxa"/>
            <w:vAlign w:val="bottom"/>
          </w:tcPr>
          <w:p w14:paraId="51AE34F0" w14:textId="77777777" w:rsidR="00FE793E" w:rsidRPr="00FC7496" w:rsidRDefault="00FE793E" w:rsidP="00FE793E">
            <w:pPr>
              <w:pStyle w:val="TAC"/>
              <w:rPr>
                <w:szCs w:val="18"/>
              </w:rPr>
            </w:pPr>
            <w:r w:rsidRPr="00FC7496">
              <w:t>8</w:t>
            </w:r>
          </w:p>
        </w:tc>
        <w:tc>
          <w:tcPr>
            <w:tcW w:w="567" w:type="dxa"/>
            <w:vAlign w:val="bottom"/>
          </w:tcPr>
          <w:p w14:paraId="2331C237" w14:textId="77777777" w:rsidR="00FE793E" w:rsidRPr="00FC7496" w:rsidRDefault="00FE793E" w:rsidP="00FE793E">
            <w:pPr>
              <w:pStyle w:val="TAC"/>
              <w:rPr>
                <w:szCs w:val="18"/>
              </w:rPr>
            </w:pPr>
            <w:r w:rsidRPr="00FC7496">
              <w:t>10</w:t>
            </w:r>
          </w:p>
        </w:tc>
        <w:tc>
          <w:tcPr>
            <w:tcW w:w="567" w:type="dxa"/>
            <w:vAlign w:val="bottom"/>
          </w:tcPr>
          <w:p w14:paraId="46F48874" w14:textId="77777777" w:rsidR="00FE793E" w:rsidRPr="00FC7496" w:rsidRDefault="00FE793E" w:rsidP="00FE793E">
            <w:pPr>
              <w:pStyle w:val="TAC"/>
              <w:rPr>
                <w:szCs w:val="18"/>
              </w:rPr>
            </w:pPr>
            <w:r w:rsidRPr="00FC7496">
              <w:t>8</w:t>
            </w:r>
          </w:p>
        </w:tc>
        <w:tc>
          <w:tcPr>
            <w:tcW w:w="567" w:type="dxa"/>
            <w:vAlign w:val="bottom"/>
          </w:tcPr>
          <w:p w14:paraId="2E23A721" w14:textId="77777777" w:rsidR="00FE793E" w:rsidRPr="00FC7496" w:rsidRDefault="00FE793E" w:rsidP="00FE793E">
            <w:pPr>
              <w:pStyle w:val="TAC"/>
              <w:rPr>
                <w:szCs w:val="18"/>
              </w:rPr>
            </w:pPr>
            <w:r w:rsidRPr="00FC7496">
              <w:t>8</w:t>
            </w:r>
          </w:p>
        </w:tc>
      </w:tr>
      <w:tr w:rsidR="00FE793E" w:rsidRPr="00FC7496" w14:paraId="34E2FA77" w14:textId="77777777" w:rsidTr="00FE793E">
        <w:trPr>
          <w:jc w:val="center"/>
        </w:trPr>
        <w:tc>
          <w:tcPr>
            <w:tcW w:w="1809" w:type="dxa"/>
            <w:vMerge/>
          </w:tcPr>
          <w:p w14:paraId="36B2FB5B" w14:textId="77777777" w:rsidR="00FE793E" w:rsidRPr="00FC7496" w:rsidRDefault="00FE793E" w:rsidP="00FE793E">
            <w:pPr>
              <w:pStyle w:val="TAL"/>
            </w:pPr>
          </w:p>
        </w:tc>
        <w:tc>
          <w:tcPr>
            <w:tcW w:w="993" w:type="dxa"/>
            <w:vMerge/>
          </w:tcPr>
          <w:p w14:paraId="0B61B006" w14:textId="77777777" w:rsidR="00FE793E" w:rsidRPr="00FC7496" w:rsidRDefault="00FE793E" w:rsidP="00FE793E">
            <w:pPr>
              <w:pStyle w:val="TAL"/>
            </w:pPr>
          </w:p>
        </w:tc>
        <w:tc>
          <w:tcPr>
            <w:tcW w:w="1417" w:type="dxa"/>
          </w:tcPr>
          <w:p w14:paraId="3DAA811D" w14:textId="77777777" w:rsidR="00FE793E" w:rsidRPr="00FC7496" w:rsidRDefault="00FE793E" w:rsidP="00FE793E">
            <w:pPr>
              <w:pStyle w:val="TAL"/>
            </w:pPr>
            <w:r w:rsidRPr="00FC7496">
              <w:t>m''</w:t>
            </w:r>
          </w:p>
        </w:tc>
        <w:tc>
          <w:tcPr>
            <w:tcW w:w="567" w:type="dxa"/>
            <w:vAlign w:val="bottom"/>
          </w:tcPr>
          <w:p w14:paraId="51281272" w14:textId="77777777" w:rsidR="00FE793E" w:rsidRPr="00FC7496" w:rsidRDefault="00FE793E" w:rsidP="00FE793E">
            <w:pPr>
              <w:pStyle w:val="TAC"/>
              <w:rPr>
                <w:szCs w:val="18"/>
              </w:rPr>
            </w:pPr>
            <w:r w:rsidRPr="00FC7496">
              <w:t>1</w:t>
            </w:r>
          </w:p>
        </w:tc>
        <w:tc>
          <w:tcPr>
            <w:tcW w:w="567" w:type="dxa"/>
            <w:vAlign w:val="bottom"/>
          </w:tcPr>
          <w:p w14:paraId="09588240" w14:textId="77777777" w:rsidR="00FE793E" w:rsidRPr="00FC7496" w:rsidRDefault="00FE793E" w:rsidP="00FE793E">
            <w:pPr>
              <w:pStyle w:val="TAC"/>
              <w:rPr>
                <w:szCs w:val="18"/>
              </w:rPr>
            </w:pPr>
            <w:r w:rsidRPr="00FC7496">
              <w:t>5</w:t>
            </w:r>
          </w:p>
        </w:tc>
        <w:tc>
          <w:tcPr>
            <w:tcW w:w="567" w:type="dxa"/>
            <w:vAlign w:val="bottom"/>
          </w:tcPr>
          <w:p w14:paraId="238974C5" w14:textId="77777777" w:rsidR="00FE793E" w:rsidRPr="00FC7496" w:rsidRDefault="00FE793E" w:rsidP="00FE793E">
            <w:pPr>
              <w:pStyle w:val="TAC"/>
              <w:rPr>
                <w:szCs w:val="18"/>
              </w:rPr>
            </w:pPr>
            <w:r w:rsidRPr="00FC7496">
              <w:t>1</w:t>
            </w:r>
          </w:p>
        </w:tc>
        <w:tc>
          <w:tcPr>
            <w:tcW w:w="567" w:type="dxa"/>
            <w:vAlign w:val="bottom"/>
          </w:tcPr>
          <w:p w14:paraId="6B5160C9" w14:textId="77777777" w:rsidR="00FE793E" w:rsidRPr="00FC7496" w:rsidRDefault="00FE793E" w:rsidP="00FE793E">
            <w:pPr>
              <w:pStyle w:val="TAC"/>
              <w:rPr>
                <w:szCs w:val="18"/>
              </w:rPr>
            </w:pPr>
            <w:r w:rsidRPr="00FC7496">
              <w:t>5</w:t>
            </w:r>
          </w:p>
        </w:tc>
        <w:tc>
          <w:tcPr>
            <w:tcW w:w="567" w:type="dxa"/>
            <w:vAlign w:val="bottom"/>
          </w:tcPr>
          <w:p w14:paraId="2BFAFA34" w14:textId="77777777" w:rsidR="00FE793E" w:rsidRPr="00FC7496" w:rsidRDefault="00FE793E" w:rsidP="00FE793E">
            <w:pPr>
              <w:pStyle w:val="TAC"/>
              <w:rPr>
                <w:szCs w:val="18"/>
              </w:rPr>
            </w:pPr>
            <w:r w:rsidRPr="00FC7496">
              <w:t>4</w:t>
            </w:r>
          </w:p>
        </w:tc>
        <w:tc>
          <w:tcPr>
            <w:tcW w:w="567" w:type="dxa"/>
            <w:vAlign w:val="bottom"/>
          </w:tcPr>
          <w:p w14:paraId="565D680B" w14:textId="77777777" w:rsidR="00FE793E" w:rsidRPr="00FC7496" w:rsidRDefault="00FE793E" w:rsidP="00FE793E">
            <w:pPr>
              <w:pStyle w:val="TAC"/>
              <w:rPr>
                <w:szCs w:val="18"/>
              </w:rPr>
            </w:pPr>
            <w:r w:rsidRPr="00FC7496">
              <w:t>5</w:t>
            </w:r>
          </w:p>
        </w:tc>
        <w:tc>
          <w:tcPr>
            <w:tcW w:w="567" w:type="dxa"/>
            <w:vAlign w:val="bottom"/>
          </w:tcPr>
          <w:p w14:paraId="586D4EF4" w14:textId="77777777" w:rsidR="00FE793E" w:rsidRPr="00FC7496" w:rsidRDefault="00FE793E" w:rsidP="00FE793E">
            <w:pPr>
              <w:pStyle w:val="TAC"/>
              <w:rPr>
                <w:szCs w:val="18"/>
              </w:rPr>
            </w:pPr>
            <w:r w:rsidRPr="00FC7496">
              <w:t>1</w:t>
            </w:r>
          </w:p>
        </w:tc>
        <w:tc>
          <w:tcPr>
            <w:tcW w:w="567" w:type="dxa"/>
            <w:vAlign w:val="bottom"/>
          </w:tcPr>
          <w:p w14:paraId="747AC220" w14:textId="77777777" w:rsidR="00FE793E" w:rsidRPr="00FC7496" w:rsidRDefault="00FE793E" w:rsidP="00FE793E">
            <w:pPr>
              <w:pStyle w:val="TAC"/>
              <w:rPr>
                <w:szCs w:val="18"/>
              </w:rPr>
            </w:pPr>
            <w:r w:rsidRPr="00FC7496">
              <w:t>5</w:t>
            </w:r>
          </w:p>
        </w:tc>
        <w:tc>
          <w:tcPr>
            <w:tcW w:w="567" w:type="dxa"/>
            <w:vAlign w:val="bottom"/>
          </w:tcPr>
          <w:p w14:paraId="24763D83" w14:textId="77777777" w:rsidR="00FE793E" w:rsidRPr="00FC7496" w:rsidRDefault="00FE793E" w:rsidP="00FE793E">
            <w:pPr>
              <w:pStyle w:val="TAC"/>
              <w:rPr>
                <w:szCs w:val="18"/>
              </w:rPr>
            </w:pPr>
            <w:r w:rsidRPr="00FC7496">
              <w:t>2</w:t>
            </w:r>
          </w:p>
        </w:tc>
        <w:tc>
          <w:tcPr>
            <w:tcW w:w="567" w:type="dxa"/>
            <w:vAlign w:val="bottom"/>
          </w:tcPr>
          <w:p w14:paraId="6722960A" w14:textId="77777777" w:rsidR="00FE793E" w:rsidRPr="00FC7496" w:rsidRDefault="00FE793E" w:rsidP="00FE793E">
            <w:pPr>
              <w:pStyle w:val="TAC"/>
              <w:rPr>
                <w:szCs w:val="18"/>
              </w:rPr>
            </w:pPr>
            <w:r w:rsidRPr="00FC7496">
              <w:t>1</w:t>
            </w:r>
          </w:p>
        </w:tc>
      </w:tr>
      <w:tr w:rsidR="00FE793E" w:rsidRPr="00FC7496" w14:paraId="50B38B39" w14:textId="77777777" w:rsidTr="00FE793E">
        <w:trPr>
          <w:jc w:val="center"/>
        </w:trPr>
        <w:tc>
          <w:tcPr>
            <w:tcW w:w="1809" w:type="dxa"/>
            <w:vMerge/>
          </w:tcPr>
          <w:p w14:paraId="02AF723D" w14:textId="77777777" w:rsidR="00FE793E" w:rsidRPr="00FC7496" w:rsidRDefault="00FE793E" w:rsidP="00FE793E">
            <w:pPr>
              <w:pStyle w:val="TAL"/>
            </w:pPr>
          </w:p>
        </w:tc>
        <w:tc>
          <w:tcPr>
            <w:tcW w:w="993" w:type="dxa"/>
            <w:vMerge/>
          </w:tcPr>
          <w:p w14:paraId="1FBE3AD2" w14:textId="77777777" w:rsidR="00FE793E" w:rsidRPr="00FC7496" w:rsidRDefault="00FE793E" w:rsidP="00FE793E">
            <w:pPr>
              <w:pStyle w:val="TAL"/>
            </w:pPr>
          </w:p>
        </w:tc>
        <w:tc>
          <w:tcPr>
            <w:tcW w:w="1417" w:type="dxa"/>
          </w:tcPr>
          <w:p w14:paraId="5FE347A8" w14:textId="77777777" w:rsidR="00FE793E" w:rsidRPr="00FC7496" w:rsidRDefault="00FE793E" w:rsidP="00FE793E">
            <w:pPr>
              <w:pStyle w:val="TAL"/>
            </w:pPr>
            <w:r w:rsidRPr="00FC7496">
              <w:t>CCE_St_Ind''</w:t>
            </w:r>
          </w:p>
        </w:tc>
        <w:tc>
          <w:tcPr>
            <w:tcW w:w="567" w:type="dxa"/>
            <w:vAlign w:val="bottom"/>
          </w:tcPr>
          <w:p w14:paraId="2D40DFCF" w14:textId="77777777" w:rsidR="00FE793E" w:rsidRPr="00FC7496" w:rsidRDefault="00FE793E" w:rsidP="00FE793E">
            <w:pPr>
              <w:pStyle w:val="TAC"/>
              <w:rPr>
                <w:szCs w:val="18"/>
              </w:rPr>
            </w:pPr>
            <w:r w:rsidRPr="00FC7496">
              <w:t>10</w:t>
            </w:r>
          </w:p>
        </w:tc>
        <w:tc>
          <w:tcPr>
            <w:tcW w:w="567" w:type="dxa"/>
            <w:vAlign w:val="bottom"/>
          </w:tcPr>
          <w:p w14:paraId="2CD6D1A1" w14:textId="77777777" w:rsidR="00FE793E" w:rsidRPr="00FC7496" w:rsidRDefault="00FE793E" w:rsidP="00FE793E">
            <w:pPr>
              <w:pStyle w:val="TAC"/>
              <w:rPr>
                <w:szCs w:val="18"/>
              </w:rPr>
            </w:pPr>
            <w:r w:rsidRPr="00FC7496">
              <w:t>10</w:t>
            </w:r>
          </w:p>
        </w:tc>
        <w:tc>
          <w:tcPr>
            <w:tcW w:w="567" w:type="dxa"/>
            <w:vAlign w:val="bottom"/>
          </w:tcPr>
          <w:p w14:paraId="4834E7A0" w14:textId="77777777" w:rsidR="00FE793E" w:rsidRPr="00FC7496" w:rsidRDefault="00FE793E" w:rsidP="00FE793E">
            <w:pPr>
              <w:pStyle w:val="TAC"/>
              <w:rPr>
                <w:szCs w:val="18"/>
              </w:rPr>
            </w:pPr>
            <w:r w:rsidRPr="00FC7496">
              <w:t>10</w:t>
            </w:r>
          </w:p>
        </w:tc>
        <w:tc>
          <w:tcPr>
            <w:tcW w:w="567" w:type="dxa"/>
            <w:vAlign w:val="bottom"/>
          </w:tcPr>
          <w:p w14:paraId="30A6D2AC" w14:textId="77777777" w:rsidR="00FE793E" w:rsidRPr="00FC7496" w:rsidRDefault="00FE793E" w:rsidP="00FE793E">
            <w:pPr>
              <w:pStyle w:val="TAC"/>
              <w:rPr>
                <w:szCs w:val="18"/>
              </w:rPr>
            </w:pPr>
            <w:r w:rsidRPr="00FC7496">
              <w:t>8</w:t>
            </w:r>
          </w:p>
        </w:tc>
        <w:tc>
          <w:tcPr>
            <w:tcW w:w="567" w:type="dxa"/>
            <w:vAlign w:val="bottom"/>
          </w:tcPr>
          <w:p w14:paraId="0AECD965" w14:textId="77777777" w:rsidR="00FE793E" w:rsidRPr="00FC7496" w:rsidRDefault="00FE793E" w:rsidP="00FE793E">
            <w:pPr>
              <w:pStyle w:val="TAC"/>
              <w:rPr>
                <w:szCs w:val="18"/>
              </w:rPr>
            </w:pPr>
            <w:r w:rsidRPr="00FC7496">
              <w:t>10</w:t>
            </w:r>
          </w:p>
        </w:tc>
        <w:tc>
          <w:tcPr>
            <w:tcW w:w="567" w:type="dxa"/>
            <w:vAlign w:val="bottom"/>
          </w:tcPr>
          <w:p w14:paraId="3B5CA10D" w14:textId="77777777" w:rsidR="00FE793E" w:rsidRPr="00FC7496" w:rsidRDefault="00FE793E" w:rsidP="00FE793E">
            <w:pPr>
              <w:pStyle w:val="TAC"/>
              <w:rPr>
                <w:szCs w:val="18"/>
              </w:rPr>
            </w:pPr>
            <w:r w:rsidRPr="00FC7496">
              <w:t>10</w:t>
            </w:r>
          </w:p>
        </w:tc>
        <w:tc>
          <w:tcPr>
            <w:tcW w:w="567" w:type="dxa"/>
            <w:vAlign w:val="bottom"/>
          </w:tcPr>
          <w:p w14:paraId="6B9B53C0" w14:textId="77777777" w:rsidR="00FE793E" w:rsidRPr="00FC7496" w:rsidRDefault="00FE793E" w:rsidP="00FE793E">
            <w:pPr>
              <w:pStyle w:val="TAC"/>
              <w:rPr>
                <w:szCs w:val="18"/>
              </w:rPr>
            </w:pPr>
            <w:r w:rsidRPr="00FC7496">
              <w:t>10</w:t>
            </w:r>
          </w:p>
        </w:tc>
        <w:tc>
          <w:tcPr>
            <w:tcW w:w="567" w:type="dxa"/>
            <w:vAlign w:val="bottom"/>
          </w:tcPr>
          <w:p w14:paraId="40E8D965" w14:textId="77777777" w:rsidR="00FE793E" w:rsidRPr="00FC7496" w:rsidRDefault="00FE793E" w:rsidP="00FE793E">
            <w:pPr>
              <w:pStyle w:val="TAC"/>
              <w:rPr>
                <w:szCs w:val="18"/>
              </w:rPr>
            </w:pPr>
            <w:r w:rsidRPr="00FC7496">
              <w:t>8</w:t>
            </w:r>
          </w:p>
        </w:tc>
        <w:tc>
          <w:tcPr>
            <w:tcW w:w="567" w:type="dxa"/>
            <w:vAlign w:val="bottom"/>
          </w:tcPr>
          <w:p w14:paraId="3FE8E037" w14:textId="77777777" w:rsidR="00FE793E" w:rsidRPr="00FC7496" w:rsidRDefault="00FE793E" w:rsidP="00FE793E">
            <w:pPr>
              <w:pStyle w:val="TAC"/>
              <w:rPr>
                <w:szCs w:val="18"/>
              </w:rPr>
            </w:pPr>
            <w:r w:rsidRPr="00FC7496">
              <w:t>10</w:t>
            </w:r>
          </w:p>
        </w:tc>
        <w:tc>
          <w:tcPr>
            <w:tcW w:w="567" w:type="dxa"/>
            <w:vAlign w:val="bottom"/>
          </w:tcPr>
          <w:p w14:paraId="63EE86BA" w14:textId="77777777" w:rsidR="00FE793E" w:rsidRPr="00FC7496" w:rsidRDefault="00FE793E" w:rsidP="00FE793E">
            <w:pPr>
              <w:pStyle w:val="TAC"/>
              <w:rPr>
                <w:szCs w:val="18"/>
              </w:rPr>
            </w:pPr>
            <w:r w:rsidRPr="00FC7496">
              <w:t>10</w:t>
            </w:r>
          </w:p>
        </w:tc>
      </w:tr>
      <w:tr w:rsidR="00FE793E" w:rsidRPr="00FC7496" w14:paraId="24BCBAB6" w14:textId="77777777" w:rsidTr="00FE793E">
        <w:trPr>
          <w:jc w:val="center"/>
        </w:trPr>
        <w:tc>
          <w:tcPr>
            <w:tcW w:w="1809" w:type="dxa"/>
            <w:vMerge w:val="restart"/>
          </w:tcPr>
          <w:p w14:paraId="12F0FB00" w14:textId="77777777" w:rsidR="00FE793E" w:rsidRPr="00FC7496" w:rsidRDefault="00FE793E" w:rsidP="00FE793E">
            <w:pPr>
              <w:pStyle w:val="TAL"/>
            </w:pPr>
            <w:r w:rsidRPr="00FC7496">
              <w:t>tsc_C_RNTI_Def3</w:t>
            </w:r>
          </w:p>
        </w:tc>
        <w:tc>
          <w:tcPr>
            <w:tcW w:w="993" w:type="dxa"/>
            <w:vMerge w:val="restart"/>
          </w:tcPr>
          <w:p w14:paraId="41D9FB0D" w14:textId="77777777" w:rsidR="00FE793E" w:rsidRPr="00FC7496" w:rsidRDefault="00FE793E" w:rsidP="00FE793E">
            <w:pPr>
              <w:pStyle w:val="TAL"/>
            </w:pPr>
            <w:r w:rsidRPr="00FC7496">
              <w:t>'1111'H</w:t>
            </w:r>
          </w:p>
          <w:p w14:paraId="62810992" w14:textId="77777777" w:rsidR="00FE793E" w:rsidRPr="00FC7496" w:rsidRDefault="00FE793E" w:rsidP="00FE793E">
            <w:pPr>
              <w:pStyle w:val="TAL"/>
            </w:pPr>
            <w:r w:rsidRPr="00FC7496">
              <w:t>4369</w:t>
            </w:r>
          </w:p>
        </w:tc>
        <w:tc>
          <w:tcPr>
            <w:tcW w:w="1417" w:type="dxa"/>
          </w:tcPr>
          <w:p w14:paraId="0B591CCE" w14:textId="77777777" w:rsidR="00FE793E" w:rsidRPr="00FC7496" w:rsidRDefault="00FE793E" w:rsidP="00FE793E">
            <w:pPr>
              <w:pStyle w:val="TAL"/>
            </w:pPr>
            <w:r w:rsidRPr="00FC7496">
              <w:t>m'</w:t>
            </w:r>
          </w:p>
        </w:tc>
        <w:tc>
          <w:tcPr>
            <w:tcW w:w="567" w:type="dxa"/>
            <w:vAlign w:val="bottom"/>
          </w:tcPr>
          <w:p w14:paraId="74B2BA7D" w14:textId="77777777" w:rsidR="00FE793E" w:rsidRPr="00FC7496" w:rsidRDefault="00FE793E" w:rsidP="00FE793E">
            <w:pPr>
              <w:pStyle w:val="TAC"/>
              <w:rPr>
                <w:szCs w:val="18"/>
              </w:rPr>
            </w:pPr>
            <w:r w:rsidRPr="00FC7496">
              <w:t>2</w:t>
            </w:r>
          </w:p>
        </w:tc>
        <w:tc>
          <w:tcPr>
            <w:tcW w:w="567" w:type="dxa"/>
            <w:vAlign w:val="bottom"/>
          </w:tcPr>
          <w:p w14:paraId="07A93B55" w14:textId="77777777" w:rsidR="00FE793E" w:rsidRPr="00FC7496" w:rsidRDefault="00FE793E" w:rsidP="00FE793E">
            <w:pPr>
              <w:pStyle w:val="TAC"/>
              <w:rPr>
                <w:szCs w:val="18"/>
              </w:rPr>
            </w:pPr>
            <w:r w:rsidRPr="00FC7496">
              <w:t>0</w:t>
            </w:r>
          </w:p>
        </w:tc>
        <w:tc>
          <w:tcPr>
            <w:tcW w:w="567" w:type="dxa"/>
            <w:vAlign w:val="bottom"/>
          </w:tcPr>
          <w:p w14:paraId="0255F157" w14:textId="77777777" w:rsidR="00FE793E" w:rsidRPr="00FC7496" w:rsidRDefault="00FE793E" w:rsidP="00FE793E">
            <w:pPr>
              <w:pStyle w:val="TAC"/>
              <w:rPr>
                <w:szCs w:val="18"/>
              </w:rPr>
            </w:pPr>
            <w:r w:rsidRPr="00FC7496">
              <w:t>0</w:t>
            </w:r>
          </w:p>
        </w:tc>
        <w:tc>
          <w:tcPr>
            <w:tcW w:w="567" w:type="dxa"/>
            <w:vAlign w:val="bottom"/>
          </w:tcPr>
          <w:p w14:paraId="361858B1" w14:textId="77777777" w:rsidR="00FE793E" w:rsidRPr="00FC7496" w:rsidRDefault="00FE793E" w:rsidP="00FE793E">
            <w:pPr>
              <w:pStyle w:val="TAC"/>
              <w:rPr>
                <w:szCs w:val="18"/>
              </w:rPr>
            </w:pPr>
            <w:r w:rsidRPr="00FC7496">
              <w:t>4</w:t>
            </w:r>
          </w:p>
        </w:tc>
        <w:tc>
          <w:tcPr>
            <w:tcW w:w="567" w:type="dxa"/>
            <w:vAlign w:val="bottom"/>
          </w:tcPr>
          <w:p w14:paraId="5F0F6015" w14:textId="77777777" w:rsidR="00FE793E" w:rsidRPr="00FC7496" w:rsidRDefault="00FE793E" w:rsidP="00FE793E">
            <w:pPr>
              <w:pStyle w:val="TAC"/>
              <w:rPr>
                <w:szCs w:val="18"/>
              </w:rPr>
            </w:pPr>
            <w:r w:rsidRPr="00FC7496">
              <w:t>0</w:t>
            </w:r>
          </w:p>
        </w:tc>
        <w:tc>
          <w:tcPr>
            <w:tcW w:w="567" w:type="dxa"/>
            <w:vAlign w:val="bottom"/>
          </w:tcPr>
          <w:p w14:paraId="6BE5F80B" w14:textId="77777777" w:rsidR="00FE793E" w:rsidRPr="00FC7496" w:rsidRDefault="00FE793E" w:rsidP="00FE793E">
            <w:pPr>
              <w:pStyle w:val="TAC"/>
              <w:rPr>
                <w:szCs w:val="18"/>
              </w:rPr>
            </w:pPr>
            <w:r w:rsidRPr="00FC7496">
              <w:t>0</w:t>
            </w:r>
          </w:p>
        </w:tc>
        <w:tc>
          <w:tcPr>
            <w:tcW w:w="567" w:type="dxa"/>
            <w:vAlign w:val="bottom"/>
          </w:tcPr>
          <w:p w14:paraId="7069A5D8" w14:textId="77777777" w:rsidR="00FE793E" w:rsidRPr="00FC7496" w:rsidRDefault="00FE793E" w:rsidP="00FE793E">
            <w:pPr>
              <w:pStyle w:val="TAC"/>
              <w:rPr>
                <w:szCs w:val="18"/>
              </w:rPr>
            </w:pPr>
            <w:r w:rsidRPr="00FC7496">
              <w:t>0</w:t>
            </w:r>
          </w:p>
        </w:tc>
        <w:tc>
          <w:tcPr>
            <w:tcW w:w="567" w:type="dxa"/>
            <w:vAlign w:val="bottom"/>
          </w:tcPr>
          <w:p w14:paraId="200C4662" w14:textId="77777777" w:rsidR="00FE793E" w:rsidRPr="00FC7496" w:rsidRDefault="00FE793E" w:rsidP="00FE793E">
            <w:pPr>
              <w:pStyle w:val="TAC"/>
              <w:rPr>
                <w:szCs w:val="18"/>
              </w:rPr>
            </w:pPr>
            <w:r w:rsidRPr="00FC7496">
              <w:t>2</w:t>
            </w:r>
          </w:p>
        </w:tc>
        <w:tc>
          <w:tcPr>
            <w:tcW w:w="567" w:type="dxa"/>
            <w:vAlign w:val="bottom"/>
          </w:tcPr>
          <w:p w14:paraId="11F4DB45" w14:textId="77777777" w:rsidR="00FE793E" w:rsidRPr="00FC7496" w:rsidRDefault="00FE793E" w:rsidP="00FE793E">
            <w:pPr>
              <w:pStyle w:val="TAC"/>
              <w:rPr>
                <w:szCs w:val="18"/>
              </w:rPr>
            </w:pPr>
            <w:r w:rsidRPr="00FC7496">
              <w:t>0</w:t>
            </w:r>
          </w:p>
        </w:tc>
        <w:tc>
          <w:tcPr>
            <w:tcW w:w="567" w:type="dxa"/>
            <w:vAlign w:val="bottom"/>
          </w:tcPr>
          <w:p w14:paraId="798CAC59" w14:textId="77777777" w:rsidR="00FE793E" w:rsidRPr="00FC7496" w:rsidRDefault="00FE793E" w:rsidP="00FE793E">
            <w:pPr>
              <w:pStyle w:val="TAC"/>
              <w:rPr>
                <w:szCs w:val="18"/>
              </w:rPr>
            </w:pPr>
            <w:r w:rsidRPr="00FC7496">
              <w:t>2</w:t>
            </w:r>
          </w:p>
        </w:tc>
      </w:tr>
      <w:tr w:rsidR="00FE793E" w:rsidRPr="00FC7496" w14:paraId="20A44203" w14:textId="77777777" w:rsidTr="00FE793E">
        <w:trPr>
          <w:jc w:val="center"/>
        </w:trPr>
        <w:tc>
          <w:tcPr>
            <w:tcW w:w="1809" w:type="dxa"/>
            <w:vMerge/>
          </w:tcPr>
          <w:p w14:paraId="77538CA4" w14:textId="77777777" w:rsidR="00FE793E" w:rsidRPr="00FC7496" w:rsidRDefault="00FE793E" w:rsidP="00FE793E">
            <w:pPr>
              <w:pStyle w:val="TAL"/>
            </w:pPr>
          </w:p>
        </w:tc>
        <w:tc>
          <w:tcPr>
            <w:tcW w:w="993" w:type="dxa"/>
            <w:vMerge/>
          </w:tcPr>
          <w:p w14:paraId="5B475614" w14:textId="77777777" w:rsidR="00FE793E" w:rsidRPr="00FC7496" w:rsidRDefault="00FE793E" w:rsidP="00FE793E">
            <w:pPr>
              <w:pStyle w:val="TAL"/>
            </w:pPr>
          </w:p>
        </w:tc>
        <w:tc>
          <w:tcPr>
            <w:tcW w:w="1417" w:type="dxa"/>
          </w:tcPr>
          <w:p w14:paraId="5ABE29B0" w14:textId="77777777" w:rsidR="00FE793E" w:rsidRPr="00FC7496" w:rsidRDefault="00FE793E" w:rsidP="00FE793E">
            <w:pPr>
              <w:pStyle w:val="TAL"/>
            </w:pPr>
            <w:r w:rsidRPr="00FC7496">
              <w:t>CCE_St_Ind'</w:t>
            </w:r>
          </w:p>
        </w:tc>
        <w:tc>
          <w:tcPr>
            <w:tcW w:w="567" w:type="dxa"/>
            <w:vAlign w:val="bottom"/>
          </w:tcPr>
          <w:p w14:paraId="4C521868" w14:textId="77777777" w:rsidR="00FE793E" w:rsidRPr="00FC7496" w:rsidRDefault="00FE793E" w:rsidP="00FE793E">
            <w:pPr>
              <w:pStyle w:val="TAC"/>
              <w:rPr>
                <w:szCs w:val="18"/>
              </w:rPr>
            </w:pPr>
            <w:r w:rsidRPr="00FC7496">
              <w:t>8</w:t>
            </w:r>
          </w:p>
        </w:tc>
        <w:tc>
          <w:tcPr>
            <w:tcW w:w="567" w:type="dxa"/>
            <w:vAlign w:val="bottom"/>
          </w:tcPr>
          <w:p w14:paraId="047F34F6" w14:textId="77777777" w:rsidR="00FE793E" w:rsidRPr="00FC7496" w:rsidRDefault="00FE793E" w:rsidP="00FE793E">
            <w:pPr>
              <w:pStyle w:val="TAC"/>
              <w:rPr>
                <w:szCs w:val="18"/>
              </w:rPr>
            </w:pPr>
            <w:r w:rsidRPr="00FC7496">
              <w:t>10</w:t>
            </w:r>
          </w:p>
        </w:tc>
        <w:tc>
          <w:tcPr>
            <w:tcW w:w="567" w:type="dxa"/>
            <w:vAlign w:val="bottom"/>
          </w:tcPr>
          <w:p w14:paraId="1F1F796A" w14:textId="77777777" w:rsidR="00FE793E" w:rsidRPr="00FC7496" w:rsidRDefault="00FE793E" w:rsidP="00FE793E">
            <w:pPr>
              <w:pStyle w:val="TAC"/>
              <w:rPr>
                <w:szCs w:val="18"/>
              </w:rPr>
            </w:pPr>
            <w:r w:rsidRPr="00FC7496">
              <w:t>10</w:t>
            </w:r>
          </w:p>
        </w:tc>
        <w:tc>
          <w:tcPr>
            <w:tcW w:w="567" w:type="dxa"/>
            <w:vAlign w:val="bottom"/>
          </w:tcPr>
          <w:p w14:paraId="1581AC41" w14:textId="77777777" w:rsidR="00FE793E" w:rsidRPr="00FC7496" w:rsidRDefault="00FE793E" w:rsidP="00FE793E">
            <w:pPr>
              <w:pStyle w:val="TAC"/>
              <w:rPr>
                <w:szCs w:val="18"/>
              </w:rPr>
            </w:pPr>
            <w:r w:rsidRPr="00FC7496">
              <w:t>8</w:t>
            </w:r>
          </w:p>
        </w:tc>
        <w:tc>
          <w:tcPr>
            <w:tcW w:w="567" w:type="dxa"/>
            <w:vAlign w:val="bottom"/>
          </w:tcPr>
          <w:p w14:paraId="2AB9FDCD" w14:textId="77777777" w:rsidR="00FE793E" w:rsidRPr="00FC7496" w:rsidRDefault="00FE793E" w:rsidP="00FE793E">
            <w:pPr>
              <w:pStyle w:val="TAC"/>
              <w:rPr>
                <w:szCs w:val="18"/>
              </w:rPr>
            </w:pPr>
            <w:r w:rsidRPr="00FC7496">
              <w:t>10</w:t>
            </w:r>
          </w:p>
        </w:tc>
        <w:tc>
          <w:tcPr>
            <w:tcW w:w="567" w:type="dxa"/>
            <w:vAlign w:val="bottom"/>
          </w:tcPr>
          <w:p w14:paraId="3C4A6030" w14:textId="77777777" w:rsidR="00FE793E" w:rsidRPr="00FC7496" w:rsidRDefault="00FE793E" w:rsidP="00FE793E">
            <w:pPr>
              <w:pStyle w:val="TAC"/>
              <w:rPr>
                <w:szCs w:val="18"/>
              </w:rPr>
            </w:pPr>
            <w:r w:rsidRPr="00FC7496">
              <w:t>10</w:t>
            </w:r>
          </w:p>
        </w:tc>
        <w:tc>
          <w:tcPr>
            <w:tcW w:w="567" w:type="dxa"/>
            <w:vAlign w:val="bottom"/>
          </w:tcPr>
          <w:p w14:paraId="0C58EC8E" w14:textId="77777777" w:rsidR="00FE793E" w:rsidRPr="00FC7496" w:rsidRDefault="00FE793E" w:rsidP="00FE793E">
            <w:pPr>
              <w:pStyle w:val="TAC"/>
              <w:rPr>
                <w:szCs w:val="18"/>
              </w:rPr>
            </w:pPr>
            <w:r w:rsidRPr="00FC7496">
              <w:t>10</w:t>
            </w:r>
          </w:p>
        </w:tc>
        <w:tc>
          <w:tcPr>
            <w:tcW w:w="567" w:type="dxa"/>
            <w:vAlign w:val="bottom"/>
          </w:tcPr>
          <w:p w14:paraId="4A77B244" w14:textId="77777777" w:rsidR="00FE793E" w:rsidRPr="00FC7496" w:rsidRDefault="00FE793E" w:rsidP="00FE793E">
            <w:pPr>
              <w:pStyle w:val="TAC"/>
              <w:rPr>
                <w:szCs w:val="18"/>
              </w:rPr>
            </w:pPr>
            <w:r w:rsidRPr="00FC7496">
              <w:t>8</w:t>
            </w:r>
          </w:p>
        </w:tc>
        <w:tc>
          <w:tcPr>
            <w:tcW w:w="567" w:type="dxa"/>
            <w:vAlign w:val="bottom"/>
          </w:tcPr>
          <w:p w14:paraId="6CFEBAC2" w14:textId="77777777" w:rsidR="00FE793E" w:rsidRPr="00FC7496" w:rsidRDefault="00FE793E" w:rsidP="00FE793E">
            <w:pPr>
              <w:pStyle w:val="TAC"/>
              <w:rPr>
                <w:szCs w:val="18"/>
              </w:rPr>
            </w:pPr>
            <w:r w:rsidRPr="00FC7496">
              <w:t>10</w:t>
            </w:r>
          </w:p>
        </w:tc>
        <w:tc>
          <w:tcPr>
            <w:tcW w:w="567" w:type="dxa"/>
            <w:vAlign w:val="bottom"/>
          </w:tcPr>
          <w:p w14:paraId="034F9F70" w14:textId="77777777" w:rsidR="00FE793E" w:rsidRPr="00FC7496" w:rsidRDefault="00FE793E" w:rsidP="00FE793E">
            <w:pPr>
              <w:pStyle w:val="TAC"/>
              <w:rPr>
                <w:szCs w:val="18"/>
              </w:rPr>
            </w:pPr>
            <w:r w:rsidRPr="00FC7496">
              <w:t>8</w:t>
            </w:r>
          </w:p>
        </w:tc>
      </w:tr>
      <w:tr w:rsidR="00FE793E" w:rsidRPr="00FC7496" w14:paraId="300F60D0" w14:textId="77777777" w:rsidTr="00FE793E">
        <w:trPr>
          <w:jc w:val="center"/>
        </w:trPr>
        <w:tc>
          <w:tcPr>
            <w:tcW w:w="1809" w:type="dxa"/>
            <w:vMerge/>
          </w:tcPr>
          <w:p w14:paraId="58853B04" w14:textId="77777777" w:rsidR="00FE793E" w:rsidRPr="00FC7496" w:rsidRDefault="00FE793E" w:rsidP="00FE793E">
            <w:pPr>
              <w:pStyle w:val="TAL"/>
            </w:pPr>
          </w:p>
        </w:tc>
        <w:tc>
          <w:tcPr>
            <w:tcW w:w="993" w:type="dxa"/>
            <w:vMerge/>
          </w:tcPr>
          <w:p w14:paraId="0A35F5B4" w14:textId="77777777" w:rsidR="00FE793E" w:rsidRPr="00FC7496" w:rsidRDefault="00FE793E" w:rsidP="00FE793E">
            <w:pPr>
              <w:pStyle w:val="TAL"/>
            </w:pPr>
          </w:p>
        </w:tc>
        <w:tc>
          <w:tcPr>
            <w:tcW w:w="1417" w:type="dxa"/>
          </w:tcPr>
          <w:p w14:paraId="531FA76C" w14:textId="77777777" w:rsidR="00FE793E" w:rsidRPr="00FC7496" w:rsidRDefault="00FE793E" w:rsidP="00FE793E">
            <w:pPr>
              <w:pStyle w:val="TAL"/>
            </w:pPr>
            <w:r w:rsidRPr="00FC7496">
              <w:t>m''</w:t>
            </w:r>
          </w:p>
        </w:tc>
        <w:tc>
          <w:tcPr>
            <w:tcW w:w="567" w:type="dxa"/>
            <w:vAlign w:val="bottom"/>
          </w:tcPr>
          <w:p w14:paraId="0066BA72" w14:textId="77777777" w:rsidR="00FE793E" w:rsidRPr="00FC7496" w:rsidRDefault="00FE793E" w:rsidP="00FE793E">
            <w:pPr>
              <w:pStyle w:val="TAC"/>
              <w:rPr>
                <w:szCs w:val="18"/>
              </w:rPr>
            </w:pPr>
            <w:r w:rsidRPr="00FC7496">
              <w:t>3</w:t>
            </w:r>
          </w:p>
        </w:tc>
        <w:tc>
          <w:tcPr>
            <w:tcW w:w="567" w:type="dxa"/>
            <w:vAlign w:val="bottom"/>
          </w:tcPr>
          <w:p w14:paraId="000B6396" w14:textId="77777777" w:rsidR="00FE793E" w:rsidRPr="00FC7496" w:rsidRDefault="00FE793E" w:rsidP="00FE793E">
            <w:pPr>
              <w:pStyle w:val="TAC"/>
              <w:rPr>
                <w:szCs w:val="18"/>
              </w:rPr>
            </w:pPr>
            <w:r w:rsidRPr="00FC7496">
              <w:t>5</w:t>
            </w:r>
          </w:p>
        </w:tc>
        <w:tc>
          <w:tcPr>
            <w:tcW w:w="567" w:type="dxa"/>
            <w:vAlign w:val="bottom"/>
          </w:tcPr>
          <w:p w14:paraId="4FF81F80" w14:textId="77777777" w:rsidR="00FE793E" w:rsidRPr="00FC7496" w:rsidRDefault="00FE793E" w:rsidP="00FE793E">
            <w:pPr>
              <w:pStyle w:val="TAC"/>
              <w:rPr>
                <w:szCs w:val="18"/>
              </w:rPr>
            </w:pPr>
            <w:r w:rsidRPr="00FC7496">
              <w:t>5</w:t>
            </w:r>
          </w:p>
        </w:tc>
        <w:tc>
          <w:tcPr>
            <w:tcW w:w="567" w:type="dxa"/>
            <w:vAlign w:val="bottom"/>
          </w:tcPr>
          <w:p w14:paraId="7CDD4794" w14:textId="77777777" w:rsidR="00FE793E" w:rsidRPr="00FC7496" w:rsidRDefault="00FE793E" w:rsidP="00FE793E">
            <w:pPr>
              <w:pStyle w:val="TAC"/>
              <w:rPr>
                <w:szCs w:val="18"/>
              </w:rPr>
            </w:pPr>
            <w:r w:rsidRPr="00FC7496">
              <w:t>5</w:t>
            </w:r>
          </w:p>
        </w:tc>
        <w:tc>
          <w:tcPr>
            <w:tcW w:w="567" w:type="dxa"/>
            <w:vAlign w:val="bottom"/>
          </w:tcPr>
          <w:p w14:paraId="500FE749" w14:textId="77777777" w:rsidR="00FE793E" w:rsidRPr="00FC7496" w:rsidRDefault="00FE793E" w:rsidP="00FE793E">
            <w:pPr>
              <w:pStyle w:val="TAC"/>
              <w:rPr>
                <w:szCs w:val="18"/>
              </w:rPr>
            </w:pPr>
            <w:r w:rsidRPr="00FC7496">
              <w:t>5</w:t>
            </w:r>
          </w:p>
        </w:tc>
        <w:tc>
          <w:tcPr>
            <w:tcW w:w="567" w:type="dxa"/>
            <w:vAlign w:val="bottom"/>
          </w:tcPr>
          <w:p w14:paraId="0D28B25D" w14:textId="77777777" w:rsidR="00FE793E" w:rsidRPr="00FC7496" w:rsidRDefault="00FE793E" w:rsidP="00FE793E">
            <w:pPr>
              <w:pStyle w:val="TAC"/>
              <w:rPr>
                <w:szCs w:val="18"/>
              </w:rPr>
            </w:pPr>
            <w:r w:rsidRPr="00FC7496">
              <w:t>5</w:t>
            </w:r>
          </w:p>
        </w:tc>
        <w:tc>
          <w:tcPr>
            <w:tcW w:w="567" w:type="dxa"/>
            <w:vAlign w:val="bottom"/>
          </w:tcPr>
          <w:p w14:paraId="6D4F6144" w14:textId="77777777" w:rsidR="00FE793E" w:rsidRPr="00FC7496" w:rsidRDefault="00FE793E" w:rsidP="00FE793E">
            <w:pPr>
              <w:pStyle w:val="TAC"/>
              <w:rPr>
                <w:szCs w:val="18"/>
              </w:rPr>
            </w:pPr>
            <w:r w:rsidRPr="00FC7496">
              <w:t>5</w:t>
            </w:r>
          </w:p>
        </w:tc>
        <w:tc>
          <w:tcPr>
            <w:tcW w:w="567" w:type="dxa"/>
            <w:vAlign w:val="bottom"/>
          </w:tcPr>
          <w:p w14:paraId="1953527C" w14:textId="77777777" w:rsidR="00FE793E" w:rsidRPr="00FC7496" w:rsidRDefault="00FE793E" w:rsidP="00FE793E">
            <w:pPr>
              <w:pStyle w:val="TAC"/>
              <w:rPr>
                <w:szCs w:val="18"/>
              </w:rPr>
            </w:pPr>
            <w:r w:rsidRPr="00FC7496">
              <w:t>3</w:t>
            </w:r>
          </w:p>
        </w:tc>
        <w:tc>
          <w:tcPr>
            <w:tcW w:w="567" w:type="dxa"/>
            <w:vAlign w:val="bottom"/>
          </w:tcPr>
          <w:p w14:paraId="2C901E5D" w14:textId="77777777" w:rsidR="00FE793E" w:rsidRPr="00FC7496" w:rsidRDefault="00FE793E" w:rsidP="00FE793E">
            <w:pPr>
              <w:pStyle w:val="TAC"/>
              <w:rPr>
                <w:szCs w:val="18"/>
              </w:rPr>
            </w:pPr>
            <w:r w:rsidRPr="00FC7496">
              <w:t>5</w:t>
            </w:r>
          </w:p>
        </w:tc>
        <w:tc>
          <w:tcPr>
            <w:tcW w:w="567" w:type="dxa"/>
            <w:vAlign w:val="bottom"/>
          </w:tcPr>
          <w:p w14:paraId="2FE99BEB" w14:textId="77777777" w:rsidR="00FE793E" w:rsidRPr="00FC7496" w:rsidRDefault="00FE793E" w:rsidP="00FE793E">
            <w:pPr>
              <w:pStyle w:val="TAC"/>
              <w:rPr>
                <w:szCs w:val="18"/>
              </w:rPr>
            </w:pPr>
            <w:r w:rsidRPr="00FC7496">
              <w:t>3</w:t>
            </w:r>
          </w:p>
        </w:tc>
      </w:tr>
      <w:tr w:rsidR="00FE793E" w:rsidRPr="00FC7496" w14:paraId="68322105" w14:textId="77777777" w:rsidTr="00FE793E">
        <w:trPr>
          <w:jc w:val="center"/>
        </w:trPr>
        <w:tc>
          <w:tcPr>
            <w:tcW w:w="1809" w:type="dxa"/>
            <w:vMerge/>
          </w:tcPr>
          <w:p w14:paraId="5901C841" w14:textId="77777777" w:rsidR="00FE793E" w:rsidRPr="00FC7496" w:rsidRDefault="00FE793E" w:rsidP="00FE793E">
            <w:pPr>
              <w:pStyle w:val="TAL"/>
            </w:pPr>
          </w:p>
        </w:tc>
        <w:tc>
          <w:tcPr>
            <w:tcW w:w="993" w:type="dxa"/>
            <w:vMerge/>
          </w:tcPr>
          <w:p w14:paraId="346C4466" w14:textId="77777777" w:rsidR="00FE793E" w:rsidRPr="00FC7496" w:rsidRDefault="00FE793E" w:rsidP="00FE793E">
            <w:pPr>
              <w:pStyle w:val="TAL"/>
            </w:pPr>
          </w:p>
        </w:tc>
        <w:tc>
          <w:tcPr>
            <w:tcW w:w="1417" w:type="dxa"/>
          </w:tcPr>
          <w:p w14:paraId="3888CE47" w14:textId="77777777" w:rsidR="00FE793E" w:rsidRPr="00FC7496" w:rsidRDefault="00FE793E" w:rsidP="00FE793E">
            <w:pPr>
              <w:pStyle w:val="TAL"/>
            </w:pPr>
            <w:r w:rsidRPr="00FC7496">
              <w:t>CCE_St_Ind''</w:t>
            </w:r>
          </w:p>
        </w:tc>
        <w:tc>
          <w:tcPr>
            <w:tcW w:w="567" w:type="dxa"/>
            <w:vAlign w:val="bottom"/>
          </w:tcPr>
          <w:p w14:paraId="735E4FBC" w14:textId="77777777" w:rsidR="00FE793E" w:rsidRPr="00FC7496" w:rsidRDefault="00FE793E" w:rsidP="00FE793E">
            <w:pPr>
              <w:pStyle w:val="TAC"/>
              <w:rPr>
                <w:szCs w:val="18"/>
              </w:rPr>
            </w:pPr>
            <w:r w:rsidRPr="00FC7496">
              <w:t>10</w:t>
            </w:r>
          </w:p>
        </w:tc>
        <w:tc>
          <w:tcPr>
            <w:tcW w:w="567" w:type="dxa"/>
            <w:vAlign w:val="bottom"/>
          </w:tcPr>
          <w:p w14:paraId="0425C641" w14:textId="77777777" w:rsidR="00FE793E" w:rsidRPr="00FC7496" w:rsidRDefault="00FE793E" w:rsidP="00FE793E">
            <w:pPr>
              <w:pStyle w:val="TAC"/>
              <w:rPr>
                <w:szCs w:val="18"/>
              </w:rPr>
            </w:pPr>
            <w:r w:rsidRPr="00FC7496">
              <w:t>8</w:t>
            </w:r>
          </w:p>
        </w:tc>
        <w:tc>
          <w:tcPr>
            <w:tcW w:w="567" w:type="dxa"/>
            <w:vAlign w:val="bottom"/>
          </w:tcPr>
          <w:p w14:paraId="38334EE8" w14:textId="77777777" w:rsidR="00FE793E" w:rsidRPr="00FC7496" w:rsidRDefault="00FE793E" w:rsidP="00FE793E">
            <w:pPr>
              <w:pStyle w:val="TAC"/>
              <w:rPr>
                <w:szCs w:val="18"/>
              </w:rPr>
            </w:pPr>
            <w:r w:rsidRPr="00FC7496">
              <w:t>8</w:t>
            </w:r>
          </w:p>
        </w:tc>
        <w:tc>
          <w:tcPr>
            <w:tcW w:w="567" w:type="dxa"/>
            <w:vAlign w:val="bottom"/>
          </w:tcPr>
          <w:p w14:paraId="2366E2F7" w14:textId="77777777" w:rsidR="00FE793E" w:rsidRPr="00FC7496" w:rsidRDefault="00FE793E" w:rsidP="00FE793E">
            <w:pPr>
              <w:pStyle w:val="TAC"/>
              <w:rPr>
                <w:szCs w:val="18"/>
              </w:rPr>
            </w:pPr>
            <w:r w:rsidRPr="00FC7496">
              <w:t>10</w:t>
            </w:r>
          </w:p>
        </w:tc>
        <w:tc>
          <w:tcPr>
            <w:tcW w:w="567" w:type="dxa"/>
            <w:vAlign w:val="bottom"/>
          </w:tcPr>
          <w:p w14:paraId="3D1DD88D" w14:textId="77777777" w:rsidR="00FE793E" w:rsidRPr="00FC7496" w:rsidRDefault="00FE793E" w:rsidP="00FE793E">
            <w:pPr>
              <w:pStyle w:val="TAC"/>
              <w:rPr>
                <w:szCs w:val="18"/>
              </w:rPr>
            </w:pPr>
            <w:r w:rsidRPr="00FC7496">
              <w:t>8</w:t>
            </w:r>
          </w:p>
        </w:tc>
        <w:tc>
          <w:tcPr>
            <w:tcW w:w="567" w:type="dxa"/>
            <w:vAlign w:val="bottom"/>
          </w:tcPr>
          <w:p w14:paraId="3D096341" w14:textId="77777777" w:rsidR="00FE793E" w:rsidRPr="00FC7496" w:rsidRDefault="00FE793E" w:rsidP="00FE793E">
            <w:pPr>
              <w:pStyle w:val="TAC"/>
              <w:rPr>
                <w:szCs w:val="18"/>
              </w:rPr>
            </w:pPr>
            <w:r w:rsidRPr="00FC7496">
              <w:t>8</w:t>
            </w:r>
          </w:p>
        </w:tc>
        <w:tc>
          <w:tcPr>
            <w:tcW w:w="567" w:type="dxa"/>
            <w:vAlign w:val="bottom"/>
          </w:tcPr>
          <w:p w14:paraId="2C3179C6" w14:textId="77777777" w:rsidR="00FE793E" w:rsidRPr="00FC7496" w:rsidRDefault="00FE793E" w:rsidP="00FE793E">
            <w:pPr>
              <w:pStyle w:val="TAC"/>
              <w:rPr>
                <w:szCs w:val="18"/>
              </w:rPr>
            </w:pPr>
            <w:r w:rsidRPr="00FC7496">
              <w:t>8</w:t>
            </w:r>
          </w:p>
        </w:tc>
        <w:tc>
          <w:tcPr>
            <w:tcW w:w="567" w:type="dxa"/>
            <w:vAlign w:val="bottom"/>
          </w:tcPr>
          <w:p w14:paraId="01196D83" w14:textId="77777777" w:rsidR="00FE793E" w:rsidRPr="00FC7496" w:rsidRDefault="00FE793E" w:rsidP="00FE793E">
            <w:pPr>
              <w:pStyle w:val="TAC"/>
              <w:rPr>
                <w:szCs w:val="18"/>
              </w:rPr>
            </w:pPr>
            <w:r w:rsidRPr="00FC7496">
              <w:t>10</w:t>
            </w:r>
          </w:p>
        </w:tc>
        <w:tc>
          <w:tcPr>
            <w:tcW w:w="567" w:type="dxa"/>
            <w:vAlign w:val="bottom"/>
          </w:tcPr>
          <w:p w14:paraId="478AE021" w14:textId="77777777" w:rsidR="00FE793E" w:rsidRPr="00FC7496" w:rsidRDefault="00FE793E" w:rsidP="00FE793E">
            <w:pPr>
              <w:pStyle w:val="TAC"/>
              <w:rPr>
                <w:szCs w:val="18"/>
              </w:rPr>
            </w:pPr>
            <w:r w:rsidRPr="00FC7496">
              <w:t>8</w:t>
            </w:r>
          </w:p>
        </w:tc>
        <w:tc>
          <w:tcPr>
            <w:tcW w:w="567" w:type="dxa"/>
            <w:vAlign w:val="bottom"/>
          </w:tcPr>
          <w:p w14:paraId="35C52BE8" w14:textId="77777777" w:rsidR="00FE793E" w:rsidRPr="00FC7496" w:rsidRDefault="00FE793E" w:rsidP="00FE793E">
            <w:pPr>
              <w:pStyle w:val="TAC"/>
              <w:rPr>
                <w:szCs w:val="18"/>
              </w:rPr>
            </w:pPr>
            <w:r w:rsidRPr="00FC7496">
              <w:t>10</w:t>
            </w:r>
          </w:p>
        </w:tc>
      </w:tr>
    </w:tbl>
    <w:p w14:paraId="6629B06E" w14:textId="77777777" w:rsidR="00FE793E" w:rsidRPr="00FC7496" w:rsidRDefault="00FE793E" w:rsidP="00FE793E"/>
    <w:p w14:paraId="68625036" w14:textId="77777777" w:rsidR="00CF4B83" w:rsidRPr="00FC7496" w:rsidRDefault="00D726C0" w:rsidP="00CF4B83">
      <w:r w:rsidRPr="00FC7496">
        <w:t>Tables 7.1.1.1-2, 7.1.1.1-3 and</w:t>
      </w:r>
      <w:r w:rsidR="00CF4B83" w:rsidRPr="00FC7496">
        <w:t xml:space="preserve"> 7.1.1.1-4 give the CCE resources utilized for m' and m'' for default values of common search space aggregation level =4, UE-specific search space aggregation L=2 resulting in 6 PDCCH candidates m=0..5 and bandwidths of 10/15/20 MHz respectively. This gives Max_CCE =25(10 MHz)/37(15 MHz)/50(20 MHz) for FDD. The tables also give the corresponding CCE start indices of PDCCH candidates for m' and m''. These are in general to be applied in MAC Transport block size test cases defined in clause 7.1.7 of </w:t>
      </w:r>
      <w:r w:rsidRPr="00FC7496">
        <w:t xml:space="preserve">TS </w:t>
      </w:r>
      <w:r w:rsidR="00CF4B83" w:rsidRPr="00FC7496">
        <w:t>36.523-1 [1].</w:t>
      </w:r>
    </w:p>
    <w:p w14:paraId="1EAC292C" w14:textId="77777777" w:rsidR="00CF4B83" w:rsidRPr="00FC7496" w:rsidRDefault="00CF4B83" w:rsidP="003A3D48">
      <w:pPr>
        <w:pStyle w:val="TH"/>
      </w:pPr>
      <w:r w:rsidRPr="00FC7496">
        <w:lastRenderedPageBreak/>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43C4A7F7" w14:textId="77777777">
        <w:trPr>
          <w:jc w:val="center"/>
        </w:trPr>
        <w:tc>
          <w:tcPr>
            <w:tcW w:w="1809" w:type="dxa"/>
          </w:tcPr>
          <w:p w14:paraId="4DB432A2" w14:textId="77777777" w:rsidR="00CF4B83" w:rsidRPr="00FC7496" w:rsidRDefault="00CF4B83" w:rsidP="00D726C0">
            <w:pPr>
              <w:pStyle w:val="TAH"/>
            </w:pPr>
            <w:r w:rsidRPr="00FC7496">
              <w:t>C-RNTI</w:t>
            </w:r>
          </w:p>
        </w:tc>
        <w:tc>
          <w:tcPr>
            <w:tcW w:w="993" w:type="dxa"/>
          </w:tcPr>
          <w:p w14:paraId="15074CCB" w14:textId="77777777" w:rsidR="00CF4B83" w:rsidRPr="00FC7496" w:rsidRDefault="00CF4B83" w:rsidP="00D726C0">
            <w:pPr>
              <w:pStyle w:val="TAH"/>
            </w:pPr>
            <w:r w:rsidRPr="00FC7496">
              <w:t>Value</w:t>
            </w:r>
          </w:p>
        </w:tc>
        <w:tc>
          <w:tcPr>
            <w:tcW w:w="1417" w:type="dxa"/>
          </w:tcPr>
          <w:p w14:paraId="5419B65A" w14:textId="77777777" w:rsidR="00CF4B83" w:rsidRPr="00FC7496" w:rsidRDefault="00CF4B83" w:rsidP="00D726C0">
            <w:pPr>
              <w:pStyle w:val="TAH"/>
            </w:pPr>
          </w:p>
        </w:tc>
        <w:tc>
          <w:tcPr>
            <w:tcW w:w="567" w:type="dxa"/>
          </w:tcPr>
          <w:p w14:paraId="797573C8" w14:textId="77777777" w:rsidR="00CF4B83" w:rsidRPr="00FC7496" w:rsidRDefault="00CF4B83" w:rsidP="00D726C0">
            <w:pPr>
              <w:pStyle w:val="TAH"/>
            </w:pPr>
            <w:r w:rsidRPr="00FC7496">
              <w:t>SF0</w:t>
            </w:r>
          </w:p>
        </w:tc>
        <w:tc>
          <w:tcPr>
            <w:tcW w:w="567" w:type="dxa"/>
          </w:tcPr>
          <w:p w14:paraId="29E7BEBC" w14:textId="77777777" w:rsidR="00CF4B83" w:rsidRPr="00FC7496" w:rsidRDefault="00CF4B83" w:rsidP="00D726C0">
            <w:pPr>
              <w:pStyle w:val="TAH"/>
            </w:pPr>
            <w:r w:rsidRPr="00FC7496">
              <w:t>SF1</w:t>
            </w:r>
          </w:p>
        </w:tc>
        <w:tc>
          <w:tcPr>
            <w:tcW w:w="567" w:type="dxa"/>
          </w:tcPr>
          <w:p w14:paraId="3A8D0E89" w14:textId="77777777" w:rsidR="00CF4B83" w:rsidRPr="00FC7496" w:rsidRDefault="00CF4B83" w:rsidP="00D726C0">
            <w:pPr>
              <w:pStyle w:val="TAH"/>
            </w:pPr>
            <w:r w:rsidRPr="00FC7496">
              <w:t>SF2</w:t>
            </w:r>
          </w:p>
        </w:tc>
        <w:tc>
          <w:tcPr>
            <w:tcW w:w="567" w:type="dxa"/>
          </w:tcPr>
          <w:p w14:paraId="5073683F" w14:textId="77777777" w:rsidR="00CF4B83" w:rsidRPr="00FC7496" w:rsidRDefault="00CF4B83" w:rsidP="00D726C0">
            <w:pPr>
              <w:pStyle w:val="TAH"/>
            </w:pPr>
            <w:r w:rsidRPr="00FC7496">
              <w:t>SF3</w:t>
            </w:r>
          </w:p>
        </w:tc>
        <w:tc>
          <w:tcPr>
            <w:tcW w:w="567" w:type="dxa"/>
          </w:tcPr>
          <w:p w14:paraId="767327DA" w14:textId="77777777" w:rsidR="00CF4B83" w:rsidRPr="00FC7496" w:rsidRDefault="00CF4B83" w:rsidP="00D726C0">
            <w:pPr>
              <w:pStyle w:val="TAH"/>
            </w:pPr>
            <w:r w:rsidRPr="00FC7496">
              <w:t>SF4</w:t>
            </w:r>
          </w:p>
        </w:tc>
        <w:tc>
          <w:tcPr>
            <w:tcW w:w="567" w:type="dxa"/>
          </w:tcPr>
          <w:p w14:paraId="3ACCD6C6" w14:textId="77777777" w:rsidR="00CF4B83" w:rsidRPr="00FC7496" w:rsidRDefault="00CF4B83" w:rsidP="00D726C0">
            <w:pPr>
              <w:pStyle w:val="TAH"/>
            </w:pPr>
            <w:r w:rsidRPr="00FC7496">
              <w:t>SF5</w:t>
            </w:r>
          </w:p>
        </w:tc>
        <w:tc>
          <w:tcPr>
            <w:tcW w:w="567" w:type="dxa"/>
          </w:tcPr>
          <w:p w14:paraId="5F583814" w14:textId="77777777" w:rsidR="00CF4B83" w:rsidRPr="00FC7496" w:rsidRDefault="00CF4B83" w:rsidP="00D726C0">
            <w:pPr>
              <w:pStyle w:val="TAH"/>
            </w:pPr>
            <w:r w:rsidRPr="00FC7496">
              <w:t>SF6</w:t>
            </w:r>
          </w:p>
        </w:tc>
        <w:tc>
          <w:tcPr>
            <w:tcW w:w="567" w:type="dxa"/>
          </w:tcPr>
          <w:p w14:paraId="566C4269" w14:textId="77777777" w:rsidR="00CF4B83" w:rsidRPr="00FC7496" w:rsidRDefault="00CF4B83" w:rsidP="00D726C0">
            <w:pPr>
              <w:pStyle w:val="TAH"/>
            </w:pPr>
            <w:r w:rsidRPr="00FC7496">
              <w:t>SF7</w:t>
            </w:r>
          </w:p>
        </w:tc>
        <w:tc>
          <w:tcPr>
            <w:tcW w:w="567" w:type="dxa"/>
          </w:tcPr>
          <w:p w14:paraId="123CAC9C" w14:textId="77777777" w:rsidR="00CF4B83" w:rsidRPr="00FC7496" w:rsidRDefault="00CF4B83" w:rsidP="00D726C0">
            <w:pPr>
              <w:pStyle w:val="TAH"/>
            </w:pPr>
            <w:r w:rsidRPr="00FC7496">
              <w:t>SF8</w:t>
            </w:r>
          </w:p>
        </w:tc>
        <w:tc>
          <w:tcPr>
            <w:tcW w:w="567" w:type="dxa"/>
          </w:tcPr>
          <w:p w14:paraId="3CB696D1" w14:textId="77777777" w:rsidR="00CF4B83" w:rsidRPr="00FC7496" w:rsidRDefault="00CF4B83" w:rsidP="00D726C0">
            <w:pPr>
              <w:pStyle w:val="TAH"/>
            </w:pPr>
            <w:r w:rsidRPr="00FC7496">
              <w:t>SF9</w:t>
            </w:r>
          </w:p>
        </w:tc>
      </w:tr>
      <w:tr w:rsidR="00CF4B83" w:rsidRPr="00FC7496" w14:paraId="6D16D6B4" w14:textId="77777777">
        <w:trPr>
          <w:jc w:val="center"/>
        </w:trPr>
        <w:tc>
          <w:tcPr>
            <w:tcW w:w="1809" w:type="dxa"/>
            <w:vMerge w:val="restart"/>
          </w:tcPr>
          <w:p w14:paraId="6A6C98FA" w14:textId="77777777" w:rsidR="00CF4B83" w:rsidRPr="00FC7496" w:rsidRDefault="00CF4B83" w:rsidP="00B8165D">
            <w:pPr>
              <w:pStyle w:val="TAL"/>
            </w:pPr>
            <w:r w:rsidRPr="00FC7496">
              <w:t>tsc_C_RNTI_Def</w:t>
            </w:r>
          </w:p>
        </w:tc>
        <w:tc>
          <w:tcPr>
            <w:tcW w:w="993" w:type="dxa"/>
            <w:vMerge w:val="restart"/>
          </w:tcPr>
          <w:p w14:paraId="63359E63" w14:textId="77777777" w:rsidR="00CF4B83" w:rsidRPr="00FC7496" w:rsidRDefault="00CF4B83" w:rsidP="00B8165D">
            <w:pPr>
              <w:pStyle w:val="TAL"/>
            </w:pPr>
            <w:r w:rsidRPr="00FC7496">
              <w:t>'1001'H</w:t>
            </w:r>
          </w:p>
          <w:p w14:paraId="1B0A2790" w14:textId="77777777" w:rsidR="00CF4B83" w:rsidRPr="00FC7496" w:rsidRDefault="00CF4B83" w:rsidP="00C9284E">
            <w:pPr>
              <w:pStyle w:val="TAL"/>
            </w:pPr>
            <w:r w:rsidRPr="00FC7496">
              <w:t>4097</w:t>
            </w:r>
          </w:p>
        </w:tc>
        <w:tc>
          <w:tcPr>
            <w:tcW w:w="1417" w:type="dxa"/>
          </w:tcPr>
          <w:p w14:paraId="6F9C92DB" w14:textId="77777777" w:rsidR="00CF4B83" w:rsidRPr="00FC7496" w:rsidRDefault="00CF4B83" w:rsidP="00B8165D">
            <w:pPr>
              <w:pStyle w:val="TAL"/>
            </w:pPr>
            <w:r w:rsidRPr="00FC7496">
              <w:t>m'</w:t>
            </w:r>
          </w:p>
        </w:tc>
        <w:tc>
          <w:tcPr>
            <w:tcW w:w="567" w:type="dxa"/>
            <w:vAlign w:val="bottom"/>
          </w:tcPr>
          <w:p w14:paraId="64BAC9B4"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6CD8D8D4"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6032012"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0F2317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660CE1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AD0229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DCC2F5C"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3D41A5E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A875635"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5502F250" w14:textId="77777777" w:rsidR="00CF4B83" w:rsidRPr="00FC7496" w:rsidRDefault="00CF4B83" w:rsidP="00D726C0">
            <w:pPr>
              <w:pStyle w:val="TAC"/>
              <w:rPr>
                <w:rFonts w:cs="Arial"/>
                <w:szCs w:val="18"/>
              </w:rPr>
            </w:pPr>
            <w:r w:rsidRPr="00FC7496">
              <w:rPr>
                <w:rFonts w:cs="Arial"/>
                <w:szCs w:val="18"/>
              </w:rPr>
              <w:t>0</w:t>
            </w:r>
          </w:p>
        </w:tc>
      </w:tr>
      <w:tr w:rsidR="00CF4B83" w:rsidRPr="00FC7496" w14:paraId="7D7FECBB" w14:textId="77777777">
        <w:trPr>
          <w:jc w:val="center"/>
        </w:trPr>
        <w:tc>
          <w:tcPr>
            <w:tcW w:w="1809" w:type="dxa"/>
            <w:vMerge/>
          </w:tcPr>
          <w:p w14:paraId="2037A9F5" w14:textId="77777777" w:rsidR="00CF4B83" w:rsidRPr="00FC7496" w:rsidRDefault="00CF4B83" w:rsidP="00B8165D">
            <w:pPr>
              <w:pStyle w:val="TAL"/>
            </w:pPr>
          </w:p>
        </w:tc>
        <w:tc>
          <w:tcPr>
            <w:tcW w:w="993" w:type="dxa"/>
            <w:vMerge/>
          </w:tcPr>
          <w:p w14:paraId="127FEB82" w14:textId="77777777" w:rsidR="00CF4B83" w:rsidRPr="00FC7496" w:rsidRDefault="00CF4B83" w:rsidP="00B8165D">
            <w:pPr>
              <w:pStyle w:val="TAL"/>
            </w:pPr>
          </w:p>
        </w:tc>
        <w:tc>
          <w:tcPr>
            <w:tcW w:w="1417" w:type="dxa"/>
          </w:tcPr>
          <w:p w14:paraId="507A82FD" w14:textId="77777777" w:rsidR="00CF4B83" w:rsidRPr="00FC7496" w:rsidRDefault="00CF4B83" w:rsidP="00B8165D">
            <w:pPr>
              <w:pStyle w:val="TAL"/>
            </w:pPr>
            <w:r w:rsidRPr="00FC7496">
              <w:t>CCE_St_Ind'</w:t>
            </w:r>
          </w:p>
        </w:tc>
        <w:tc>
          <w:tcPr>
            <w:tcW w:w="567" w:type="dxa"/>
            <w:vAlign w:val="bottom"/>
          </w:tcPr>
          <w:p w14:paraId="06FFF68F" w14:textId="77777777" w:rsidR="00CF4B83" w:rsidRPr="00FC7496" w:rsidRDefault="00CF4B83" w:rsidP="00D726C0">
            <w:pPr>
              <w:pStyle w:val="TAC"/>
              <w:rPr>
                <w:rFonts w:cs="Arial"/>
                <w:szCs w:val="18"/>
              </w:rPr>
            </w:pPr>
            <w:r w:rsidRPr="00FC7496">
              <w:rPr>
                <w:rFonts w:cs="Arial"/>
                <w:szCs w:val="18"/>
              </w:rPr>
              <w:t>12</w:t>
            </w:r>
          </w:p>
        </w:tc>
        <w:tc>
          <w:tcPr>
            <w:tcW w:w="567" w:type="dxa"/>
            <w:vAlign w:val="bottom"/>
          </w:tcPr>
          <w:p w14:paraId="24A28CD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B01D320"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600D1CE2"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7219F506"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8D9C8BC"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05F6C152"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663254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49A015E"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3332E32" w14:textId="77777777" w:rsidR="00CF4B83" w:rsidRPr="00FC7496" w:rsidRDefault="00CF4B83" w:rsidP="00D726C0">
            <w:pPr>
              <w:pStyle w:val="TAC"/>
              <w:rPr>
                <w:rFonts w:cs="Arial"/>
                <w:szCs w:val="18"/>
              </w:rPr>
            </w:pPr>
            <w:r w:rsidRPr="00FC7496">
              <w:rPr>
                <w:rFonts w:cs="Arial"/>
                <w:szCs w:val="18"/>
              </w:rPr>
              <w:t>18</w:t>
            </w:r>
          </w:p>
        </w:tc>
      </w:tr>
      <w:tr w:rsidR="00CF4B83" w:rsidRPr="00FC7496" w14:paraId="765979BA" w14:textId="77777777">
        <w:trPr>
          <w:jc w:val="center"/>
        </w:trPr>
        <w:tc>
          <w:tcPr>
            <w:tcW w:w="1809" w:type="dxa"/>
            <w:vMerge/>
          </w:tcPr>
          <w:p w14:paraId="2FA9C775" w14:textId="77777777" w:rsidR="00CF4B83" w:rsidRPr="00FC7496" w:rsidRDefault="00CF4B83" w:rsidP="00B8165D">
            <w:pPr>
              <w:pStyle w:val="TAL"/>
            </w:pPr>
          </w:p>
        </w:tc>
        <w:tc>
          <w:tcPr>
            <w:tcW w:w="993" w:type="dxa"/>
            <w:vMerge/>
          </w:tcPr>
          <w:p w14:paraId="1F55A15B" w14:textId="77777777" w:rsidR="00CF4B83" w:rsidRPr="00FC7496" w:rsidRDefault="00CF4B83" w:rsidP="00B8165D">
            <w:pPr>
              <w:pStyle w:val="TAL"/>
            </w:pPr>
          </w:p>
        </w:tc>
        <w:tc>
          <w:tcPr>
            <w:tcW w:w="1417" w:type="dxa"/>
          </w:tcPr>
          <w:p w14:paraId="331BEF55" w14:textId="77777777" w:rsidR="00CF4B83" w:rsidRPr="00FC7496" w:rsidRDefault="00CF4B83" w:rsidP="00B8165D">
            <w:pPr>
              <w:pStyle w:val="TAL"/>
            </w:pPr>
            <w:r w:rsidRPr="00FC7496">
              <w:t>m''</w:t>
            </w:r>
          </w:p>
        </w:tc>
        <w:tc>
          <w:tcPr>
            <w:tcW w:w="567" w:type="dxa"/>
            <w:vAlign w:val="bottom"/>
          </w:tcPr>
          <w:p w14:paraId="51B97076"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21C3DE0"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207EA081"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34E03E7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9C85D21"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36A979E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EB7691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7D486C93"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E7A4AF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49A1662" w14:textId="77777777" w:rsidR="00CF4B83" w:rsidRPr="00FC7496" w:rsidRDefault="00CF4B83" w:rsidP="00D726C0">
            <w:pPr>
              <w:pStyle w:val="TAC"/>
              <w:rPr>
                <w:rFonts w:cs="Arial"/>
                <w:szCs w:val="18"/>
              </w:rPr>
            </w:pPr>
            <w:r w:rsidRPr="00FC7496">
              <w:rPr>
                <w:rFonts w:cs="Arial"/>
                <w:szCs w:val="18"/>
              </w:rPr>
              <w:t>1</w:t>
            </w:r>
          </w:p>
        </w:tc>
      </w:tr>
      <w:tr w:rsidR="00CF4B83" w:rsidRPr="00FC7496" w14:paraId="38CE9A73" w14:textId="77777777">
        <w:trPr>
          <w:jc w:val="center"/>
        </w:trPr>
        <w:tc>
          <w:tcPr>
            <w:tcW w:w="1809" w:type="dxa"/>
            <w:vMerge/>
          </w:tcPr>
          <w:p w14:paraId="619FC363" w14:textId="77777777" w:rsidR="00CF4B83" w:rsidRPr="00FC7496" w:rsidRDefault="00CF4B83" w:rsidP="00B8165D">
            <w:pPr>
              <w:pStyle w:val="TAL"/>
            </w:pPr>
          </w:p>
        </w:tc>
        <w:tc>
          <w:tcPr>
            <w:tcW w:w="993" w:type="dxa"/>
            <w:vMerge/>
          </w:tcPr>
          <w:p w14:paraId="49179FAE" w14:textId="77777777" w:rsidR="00CF4B83" w:rsidRPr="00FC7496" w:rsidRDefault="00CF4B83" w:rsidP="00B8165D">
            <w:pPr>
              <w:pStyle w:val="TAL"/>
            </w:pPr>
          </w:p>
        </w:tc>
        <w:tc>
          <w:tcPr>
            <w:tcW w:w="1417" w:type="dxa"/>
          </w:tcPr>
          <w:p w14:paraId="2A55B393" w14:textId="77777777" w:rsidR="00CF4B83" w:rsidRPr="00FC7496" w:rsidRDefault="00CF4B83" w:rsidP="00B8165D">
            <w:pPr>
              <w:pStyle w:val="TAL"/>
            </w:pPr>
            <w:r w:rsidRPr="00FC7496">
              <w:t>CCE_St_Ind''</w:t>
            </w:r>
          </w:p>
        </w:tc>
        <w:tc>
          <w:tcPr>
            <w:tcW w:w="567" w:type="dxa"/>
            <w:vAlign w:val="bottom"/>
          </w:tcPr>
          <w:p w14:paraId="34D6CE51"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FB5D0F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6D1D8D62"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21C5CEA8" w14:textId="77777777" w:rsidR="00CF4B83" w:rsidRPr="00FC7496" w:rsidRDefault="00CF4B83" w:rsidP="00D726C0">
            <w:pPr>
              <w:pStyle w:val="TAC"/>
              <w:rPr>
                <w:rFonts w:cs="Arial"/>
                <w:szCs w:val="18"/>
              </w:rPr>
            </w:pPr>
            <w:r w:rsidRPr="00FC7496">
              <w:rPr>
                <w:rFonts w:cs="Arial"/>
                <w:szCs w:val="18"/>
              </w:rPr>
              <w:t>22</w:t>
            </w:r>
          </w:p>
        </w:tc>
        <w:tc>
          <w:tcPr>
            <w:tcW w:w="567" w:type="dxa"/>
            <w:vAlign w:val="bottom"/>
          </w:tcPr>
          <w:p w14:paraId="3C95C5CB"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58D1D084"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043934A5"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21A5458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5C683C1B"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25D6B446" w14:textId="77777777" w:rsidR="00CF4B83" w:rsidRPr="00FC7496" w:rsidRDefault="00CF4B83" w:rsidP="00D726C0">
            <w:pPr>
              <w:pStyle w:val="TAC"/>
              <w:rPr>
                <w:rFonts w:cs="Arial"/>
                <w:szCs w:val="18"/>
              </w:rPr>
            </w:pPr>
            <w:r w:rsidRPr="00FC7496">
              <w:rPr>
                <w:rFonts w:cs="Arial"/>
                <w:szCs w:val="18"/>
              </w:rPr>
              <w:t>20</w:t>
            </w:r>
          </w:p>
        </w:tc>
      </w:tr>
      <w:tr w:rsidR="00C13F45" w:rsidRPr="00FC7496" w14:paraId="79D98390" w14:textId="77777777">
        <w:trPr>
          <w:jc w:val="center"/>
        </w:trPr>
        <w:tc>
          <w:tcPr>
            <w:tcW w:w="1809" w:type="dxa"/>
            <w:vMerge w:val="restart"/>
          </w:tcPr>
          <w:p w14:paraId="69081061" w14:textId="77777777" w:rsidR="00C13F45" w:rsidRPr="00FC7496" w:rsidRDefault="00C13F45" w:rsidP="00C13F45">
            <w:pPr>
              <w:pStyle w:val="TAL"/>
            </w:pPr>
            <w:r w:rsidRPr="00FC7496">
              <w:t>tsc_C_RNTI_Def2</w:t>
            </w:r>
          </w:p>
        </w:tc>
        <w:tc>
          <w:tcPr>
            <w:tcW w:w="993" w:type="dxa"/>
            <w:vMerge w:val="restart"/>
          </w:tcPr>
          <w:p w14:paraId="75695AF0" w14:textId="77777777" w:rsidR="00C13F45" w:rsidRPr="00FC7496" w:rsidRDefault="00C13F45" w:rsidP="00C13F45">
            <w:pPr>
              <w:pStyle w:val="TAL"/>
            </w:pPr>
            <w:r w:rsidRPr="00FC7496">
              <w:t>'1034'H</w:t>
            </w:r>
          </w:p>
          <w:p w14:paraId="65D29322" w14:textId="77777777" w:rsidR="00C13F45" w:rsidRPr="00FC7496" w:rsidRDefault="00C13F45" w:rsidP="00C13F45">
            <w:pPr>
              <w:pStyle w:val="TAL"/>
            </w:pPr>
            <w:r w:rsidRPr="00FC7496">
              <w:t>4148</w:t>
            </w:r>
          </w:p>
        </w:tc>
        <w:tc>
          <w:tcPr>
            <w:tcW w:w="1417" w:type="dxa"/>
          </w:tcPr>
          <w:p w14:paraId="5A63798F" w14:textId="77777777" w:rsidR="00C13F45" w:rsidRPr="00FC7496" w:rsidRDefault="00C13F45" w:rsidP="00C13F45">
            <w:pPr>
              <w:pStyle w:val="TAL"/>
            </w:pPr>
            <w:r w:rsidRPr="00FC7496">
              <w:t>m'</w:t>
            </w:r>
          </w:p>
        </w:tc>
        <w:tc>
          <w:tcPr>
            <w:tcW w:w="567" w:type="dxa"/>
            <w:vAlign w:val="bottom"/>
          </w:tcPr>
          <w:p w14:paraId="353B469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E10721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7F6992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A5E461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B46AF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D77D0C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8906C3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793FCE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35A06F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FCA959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71A3A69" w14:textId="77777777">
        <w:trPr>
          <w:jc w:val="center"/>
        </w:trPr>
        <w:tc>
          <w:tcPr>
            <w:tcW w:w="1809" w:type="dxa"/>
            <w:vMerge/>
          </w:tcPr>
          <w:p w14:paraId="289936FB" w14:textId="77777777" w:rsidR="00C13F45" w:rsidRPr="00FC7496" w:rsidRDefault="00C13F45" w:rsidP="00C13F45">
            <w:pPr>
              <w:pStyle w:val="TAL"/>
            </w:pPr>
          </w:p>
        </w:tc>
        <w:tc>
          <w:tcPr>
            <w:tcW w:w="993" w:type="dxa"/>
            <w:vMerge/>
          </w:tcPr>
          <w:p w14:paraId="18DF04D7" w14:textId="77777777" w:rsidR="00C13F45" w:rsidRPr="00FC7496" w:rsidRDefault="00C13F45" w:rsidP="00C13F45">
            <w:pPr>
              <w:pStyle w:val="TAL"/>
            </w:pPr>
          </w:p>
        </w:tc>
        <w:tc>
          <w:tcPr>
            <w:tcW w:w="1417" w:type="dxa"/>
          </w:tcPr>
          <w:p w14:paraId="3EC974C9" w14:textId="77777777" w:rsidR="00C13F45" w:rsidRPr="00FC7496" w:rsidRDefault="00C13F45" w:rsidP="00C13F45">
            <w:pPr>
              <w:pStyle w:val="TAL"/>
            </w:pPr>
            <w:r w:rsidRPr="00FC7496">
              <w:t>CCE_St_Ind'</w:t>
            </w:r>
          </w:p>
        </w:tc>
        <w:tc>
          <w:tcPr>
            <w:tcW w:w="567" w:type="dxa"/>
            <w:vAlign w:val="bottom"/>
          </w:tcPr>
          <w:p w14:paraId="5192243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E83A8E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F42AE5"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1E5FD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54FB457"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DC6438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1A38D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6B024D11"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253664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6487C194"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FBE8812" w14:textId="77777777">
        <w:trPr>
          <w:jc w:val="center"/>
        </w:trPr>
        <w:tc>
          <w:tcPr>
            <w:tcW w:w="1809" w:type="dxa"/>
            <w:vMerge/>
          </w:tcPr>
          <w:p w14:paraId="543F9A58" w14:textId="77777777" w:rsidR="00C13F45" w:rsidRPr="00FC7496" w:rsidRDefault="00C13F45" w:rsidP="00C13F45">
            <w:pPr>
              <w:pStyle w:val="TAL"/>
            </w:pPr>
          </w:p>
        </w:tc>
        <w:tc>
          <w:tcPr>
            <w:tcW w:w="993" w:type="dxa"/>
            <w:vMerge/>
          </w:tcPr>
          <w:p w14:paraId="271117C2" w14:textId="77777777" w:rsidR="00C13F45" w:rsidRPr="00FC7496" w:rsidRDefault="00C13F45" w:rsidP="00C13F45">
            <w:pPr>
              <w:pStyle w:val="TAL"/>
            </w:pPr>
          </w:p>
        </w:tc>
        <w:tc>
          <w:tcPr>
            <w:tcW w:w="1417" w:type="dxa"/>
          </w:tcPr>
          <w:p w14:paraId="55C935A2" w14:textId="77777777" w:rsidR="00C13F45" w:rsidRPr="00FC7496" w:rsidRDefault="00C13F45" w:rsidP="00C13F45">
            <w:pPr>
              <w:pStyle w:val="TAL"/>
            </w:pPr>
            <w:r w:rsidRPr="00FC7496">
              <w:t>m''</w:t>
            </w:r>
          </w:p>
        </w:tc>
        <w:tc>
          <w:tcPr>
            <w:tcW w:w="567" w:type="dxa"/>
            <w:vAlign w:val="bottom"/>
          </w:tcPr>
          <w:p w14:paraId="231B5E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C09BA46"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C3BF85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3B293B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4DAC9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AAB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6F819C3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A521E1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B58B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A8407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3A1721FE" w14:textId="77777777">
        <w:trPr>
          <w:jc w:val="center"/>
        </w:trPr>
        <w:tc>
          <w:tcPr>
            <w:tcW w:w="1809" w:type="dxa"/>
            <w:vMerge/>
          </w:tcPr>
          <w:p w14:paraId="7B770F20" w14:textId="77777777" w:rsidR="00C13F45" w:rsidRPr="00FC7496" w:rsidRDefault="00C13F45" w:rsidP="00C13F45">
            <w:pPr>
              <w:pStyle w:val="TAL"/>
            </w:pPr>
          </w:p>
        </w:tc>
        <w:tc>
          <w:tcPr>
            <w:tcW w:w="993" w:type="dxa"/>
            <w:vMerge/>
          </w:tcPr>
          <w:p w14:paraId="218C30BE" w14:textId="77777777" w:rsidR="00C13F45" w:rsidRPr="00FC7496" w:rsidRDefault="00C13F45" w:rsidP="00C13F45">
            <w:pPr>
              <w:pStyle w:val="TAL"/>
            </w:pPr>
          </w:p>
        </w:tc>
        <w:tc>
          <w:tcPr>
            <w:tcW w:w="1417" w:type="dxa"/>
          </w:tcPr>
          <w:p w14:paraId="1A36B514" w14:textId="77777777" w:rsidR="00C13F45" w:rsidRPr="00FC7496" w:rsidRDefault="00C13F45" w:rsidP="00C13F45">
            <w:pPr>
              <w:pStyle w:val="TAL"/>
            </w:pPr>
            <w:r w:rsidRPr="00FC7496">
              <w:t>CCE_St_Ind''</w:t>
            </w:r>
          </w:p>
        </w:tc>
        <w:tc>
          <w:tcPr>
            <w:tcW w:w="567" w:type="dxa"/>
            <w:vAlign w:val="bottom"/>
          </w:tcPr>
          <w:p w14:paraId="3FCD81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9F7998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AC90C9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DF5843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EDE90D1"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B66836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6CC12A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DF59E9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2D2BB1C"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961055B"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582DED1D" w14:textId="77777777">
        <w:trPr>
          <w:jc w:val="center"/>
        </w:trPr>
        <w:tc>
          <w:tcPr>
            <w:tcW w:w="1809" w:type="dxa"/>
            <w:vMerge w:val="restart"/>
          </w:tcPr>
          <w:p w14:paraId="247FCE03" w14:textId="77777777" w:rsidR="00C13F45" w:rsidRPr="00FC7496" w:rsidRDefault="00C13F45" w:rsidP="00C13F45">
            <w:pPr>
              <w:pStyle w:val="TAL"/>
            </w:pPr>
            <w:r w:rsidRPr="00FC7496">
              <w:t>tsc_C_RNTI_Def3</w:t>
            </w:r>
          </w:p>
        </w:tc>
        <w:tc>
          <w:tcPr>
            <w:tcW w:w="993" w:type="dxa"/>
            <w:vMerge w:val="restart"/>
          </w:tcPr>
          <w:p w14:paraId="560F2088" w14:textId="77777777" w:rsidR="00C13F45" w:rsidRPr="00FC7496" w:rsidRDefault="00C13F45" w:rsidP="00C13F45">
            <w:pPr>
              <w:pStyle w:val="TAL"/>
            </w:pPr>
            <w:r w:rsidRPr="00FC7496">
              <w:t>'1111'H</w:t>
            </w:r>
          </w:p>
          <w:p w14:paraId="1D5FDA46" w14:textId="77777777" w:rsidR="00C13F45" w:rsidRPr="00FC7496" w:rsidRDefault="00C13F45" w:rsidP="00C13F45">
            <w:pPr>
              <w:pStyle w:val="TAL"/>
            </w:pPr>
            <w:r w:rsidRPr="00FC7496">
              <w:t>4369</w:t>
            </w:r>
          </w:p>
        </w:tc>
        <w:tc>
          <w:tcPr>
            <w:tcW w:w="1417" w:type="dxa"/>
          </w:tcPr>
          <w:p w14:paraId="0145733E" w14:textId="77777777" w:rsidR="00C13F45" w:rsidRPr="00FC7496" w:rsidRDefault="00C13F45" w:rsidP="00C13F45">
            <w:pPr>
              <w:pStyle w:val="TAL"/>
            </w:pPr>
            <w:r w:rsidRPr="00FC7496">
              <w:t>m'</w:t>
            </w:r>
          </w:p>
        </w:tc>
        <w:tc>
          <w:tcPr>
            <w:tcW w:w="567" w:type="dxa"/>
            <w:vAlign w:val="bottom"/>
          </w:tcPr>
          <w:p w14:paraId="6062D3C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A62A93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601C1C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C7498C2"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01528A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C5C19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BA0DB2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50364F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E44573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0ED33892"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85B5AF6" w14:textId="77777777">
        <w:trPr>
          <w:jc w:val="center"/>
        </w:trPr>
        <w:tc>
          <w:tcPr>
            <w:tcW w:w="1809" w:type="dxa"/>
            <w:vMerge/>
          </w:tcPr>
          <w:p w14:paraId="74EE5496" w14:textId="77777777" w:rsidR="00C13F45" w:rsidRPr="00FC7496" w:rsidRDefault="00C13F45" w:rsidP="00C13F45">
            <w:pPr>
              <w:pStyle w:val="TAL"/>
            </w:pPr>
          </w:p>
        </w:tc>
        <w:tc>
          <w:tcPr>
            <w:tcW w:w="993" w:type="dxa"/>
            <w:vMerge/>
          </w:tcPr>
          <w:p w14:paraId="763003A3" w14:textId="77777777" w:rsidR="00C13F45" w:rsidRPr="00FC7496" w:rsidRDefault="00C13F45" w:rsidP="00C13F45">
            <w:pPr>
              <w:pStyle w:val="TAL"/>
            </w:pPr>
          </w:p>
        </w:tc>
        <w:tc>
          <w:tcPr>
            <w:tcW w:w="1417" w:type="dxa"/>
          </w:tcPr>
          <w:p w14:paraId="2B087BE0" w14:textId="77777777" w:rsidR="00C13F45" w:rsidRPr="00FC7496" w:rsidRDefault="00C13F45" w:rsidP="00C13F45">
            <w:pPr>
              <w:pStyle w:val="TAL"/>
            </w:pPr>
            <w:r w:rsidRPr="00FC7496">
              <w:t>CCE_St_Ind'</w:t>
            </w:r>
          </w:p>
        </w:tc>
        <w:tc>
          <w:tcPr>
            <w:tcW w:w="567" w:type="dxa"/>
            <w:vAlign w:val="bottom"/>
          </w:tcPr>
          <w:p w14:paraId="7F851D5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0C43C3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3471C76"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1BDF3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A4E2C3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40457B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5A6A1E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49D4C1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7D0B4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25DB4F"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79E69E7" w14:textId="77777777">
        <w:trPr>
          <w:jc w:val="center"/>
        </w:trPr>
        <w:tc>
          <w:tcPr>
            <w:tcW w:w="1809" w:type="dxa"/>
            <w:vMerge/>
          </w:tcPr>
          <w:p w14:paraId="73BD738B" w14:textId="77777777" w:rsidR="00C13F45" w:rsidRPr="00FC7496" w:rsidRDefault="00C13F45" w:rsidP="00C13F45">
            <w:pPr>
              <w:pStyle w:val="TAL"/>
            </w:pPr>
          </w:p>
        </w:tc>
        <w:tc>
          <w:tcPr>
            <w:tcW w:w="993" w:type="dxa"/>
            <w:vMerge/>
          </w:tcPr>
          <w:p w14:paraId="46069614" w14:textId="77777777" w:rsidR="00C13F45" w:rsidRPr="00FC7496" w:rsidRDefault="00C13F45" w:rsidP="00C13F45">
            <w:pPr>
              <w:pStyle w:val="TAL"/>
            </w:pPr>
          </w:p>
        </w:tc>
        <w:tc>
          <w:tcPr>
            <w:tcW w:w="1417" w:type="dxa"/>
          </w:tcPr>
          <w:p w14:paraId="05B85D67" w14:textId="77777777" w:rsidR="00C13F45" w:rsidRPr="00FC7496" w:rsidRDefault="00C13F45" w:rsidP="00C13F45">
            <w:pPr>
              <w:pStyle w:val="TAL"/>
            </w:pPr>
            <w:r w:rsidRPr="00FC7496">
              <w:t>m''</w:t>
            </w:r>
          </w:p>
        </w:tc>
        <w:tc>
          <w:tcPr>
            <w:tcW w:w="567" w:type="dxa"/>
            <w:vAlign w:val="bottom"/>
          </w:tcPr>
          <w:p w14:paraId="0CE3ED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1F9EE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B1F582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5F3B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9E4612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6F86DC"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695652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C56BB6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660FC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1CEDA6E" w14:textId="77777777" w:rsidR="00C13F45" w:rsidRPr="00FC7496" w:rsidRDefault="00C13F45" w:rsidP="00D726C0">
            <w:pPr>
              <w:pStyle w:val="TAC"/>
              <w:rPr>
                <w:rFonts w:cs="Arial"/>
                <w:szCs w:val="18"/>
              </w:rPr>
            </w:pPr>
            <w:r w:rsidRPr="00FC7496">
              <w:rPr>
                <w:rFonts w:cs="Arial"/>
                <w:szCs w:val="18"/>
              </w:rPr>
              <w:t>1</w:t>
            </w:r>
          </w:p>
        </w:tc>
      </w:tr>
      <w:tr w:rsidR="00C13F45" w:rsidRPr="00FC7496" w14:paraId="450D76B5" w14:textId="77777777">
        <w:trPr>
          <w:jc w:val="center"/>
        </w:trPr>
        <w:tc>
          <w:tcPr>
            <w:tcW w:w="1809" w:type="dxa"/>
            <w:vMerge/>
          </w:tcPr>
          <w:p w14:paraId="2351A8BF" w14:textId="77777777" w:rsidR="00C13F45" w:rsidRPr="00FC7496" w:rsidRDefault="00C13F45" w:rsidP="00C13F45">
            <w:pPr>
              <w:pStyle w:val="TAL"/>
            </w:pPr>
          </w:p>
        </w:tc>
        <w:tc>
          <w:tcPr>
            <w:tcW w:w="993" w:type="dxa"/>
            <w:vMerge/>
          </w:tcPr>
          <w:p w14:paraId="0EC37B76" w14:textId="77777777" w:rsidR="00C13F45" w:rsidRPr="00FC7496" w:rsidRDefault="00C13F45" w:rsidP="00C13F45">
            <w:pPr>
              <w:pStyle w:val="TAL"/>
            </w:pPr>
          </w:p>
        </w:tc>
        <w:tc>
          <w:tcPr>
            <w:tcW w:w="1417" w:type="dxa"/>
          </w:tcPr>
          <w:p w14:paraId="7C6409B2" w14:textId="77777777" w:rsidR="00C13F45" w:rsidRPr="00FC7496" w:rsidRDefault="00C13F45" w:rsidP="00C13F45">
            <w:pPr>
              <w:pStyle w:val="TAL"/>
            </w:pPr>
            <w:r w:rsidRPr="00FC7496">
              <w:t>CCE_St_Ind''</w:t>
            </w:r>
          </w:p>
        </w:tc>
        <w:tc>
          <w:tcPr>
            <w:tcW w:w="567" w:type="dxa"/>
            <w:vAlign w:val="bottom"/>
          </w:tcPr>
          <w:p w14:paraId="24D4FBD5"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9CDF21F"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0CCE5DA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63EB0FE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BCDFB0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823AA1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40DB7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305D6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47B9427"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F794D"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23A6464D" w14:textId="77777777">
        <w:trPr>
          <w:jc w:val="center"/>
        </w:trPr>
        <w:tc>
          <w:tcPr>
            <w:tcW w:w="1809" w:type="dxa"/>
            <w:vMerge w:val="restart"/>
          </w:tcPr>
          <w:p w14:paraId="308FE1C9" w14:textId="77777777" w:rsidR="00C13F45" w:rsidRPr="00FC7496" w:rsidRDefault="00C13F45" w:rsidP="00C13F45">
            <w:pPr>
              <w:pStyle w:val="TAL"/>
            </w:pPr>
            <w:r w:rsidRPr="00FC7496">
              <w:t>tsc_C_RNTI_Def4</w:t>
            </w:r>
          </w:p>
        </w:tc>
        <w:tc>
          <w:tcPr>
            <w:tcW w:w="993" w:type="dxa"/>
            <w:vMerge w:val="restart"/>
          </w:tcPr>
          <w:p w14:paraId="1AD5A24E" w14:textId="77777777" w:rsidR="00C13F45" w:rsidRPr="00FC7496" w:rsidRDefault="00C13F45" w:rsidP="00C13F45">
            <w:pPr>
              <w:pStyle w:val="TAL"/>
            </w:pPr>
            <w:r w:rsidRPr="00FC7496">
              <w:t>'1FF1'H</w:t>
            </w:r>
          </w:p>
          <w:p w14:paraId="10C04C5A" w14:textId="77777777" w:rsidR="00C13F45" w:rsidRPr="00FC7496" w:rsidRDefault="00C13F45" w:rsidP="00C13F45">
            <w:pPr>
              <w:pStyle w:val="TAL"/>
            </w:pPr>
            <w:r w:rsidRPr="00FC7496">
              <w:t>8177</w:t>
            </w:r>
          </w:p>
        </w:tc>
        <w:tc>
          <w:tcPr>
            <w:tcW w:w="1417" w:type="dxa"/>
          </w:tcPr>
          <w:p w14:paraId="3C3DCD25" w14:textId="77777777" w:rsidR="00C13F45" w:rsidRPr="00FC7496" w:rsidRDefault="00C13F45" w:rsidP="00C13F45">
            <w:pPr>
              <w:pStyle w:val="TAL"/>
            </w:pPr>
            <w:r w:rsidRPr="00FC7496">
              <w:t>m'</w:t>
            </w:r>
          </w:p>
        </w:tc>
        <w:tc>
          <w:tcPr>
            <w:tcW w:w="567" w:type="dxa"/>
            <w:vAlign w:val="bottom"/>
          </w:tcPr>
          <w:p w14:paraId="29F3E3FA"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C7DB80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08AB1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98A26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9BAF8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6A97A8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CF4904"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130F77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928857"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68551F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F11B5B2" w14:textId="77777777">
        <w:trPr>
          <w:jc w:val="center"/>
        </w:trPr>
        <w:tc>
          <w:tcPr>
            <w:tcW w:w="1809" w:type="dxa"/>
            <w:vMerge/>
          </w:tcPr>
          <w:p w14:paraId="3CE3BC15" w14:textId="77777777" w:rsidR="00C13F45" w:rsidRPr="00FC7496" w:rsidRDefault="00C13F45" w:rsidP="00C13F45">
            <w:pPr>
              <w:pStyle w:val="TAL"/>
            </w:pPr>
          </w:p>
        </w:tc>
        <w:tc>
          <w:tcPr>
            <w:tcW w:w="993" w:type="dxa"/>
            <w:vMerge/>
          </w:tcPr>
          <w:p w14:paraId="07B34FBE" w14:textId="77777777" w:rsidR="00C13F45" w:rsidRPr="00FC7496" w:rsidRDefault="00C13F45" w:rsidP="00C13F45">
            <w:pPr>
              <w:pStyle w:val="TAL"/>
            </w:pPr>
          </w:p>
        </w:tc>
        <w:tc>
          <w:tcPr>
            <w:tcW w:w="1417" w:type="dxa"/>
          </w:tcPr>
          <w:p w14:paraId="0506E4E6" w14:textId="77777777" w:rsidR="00C13F45" w:rsidRPr="00FC7496" w:rsidRDefault="00C13F45" w:rsidP="00C13F45">
            <w:pPr>
              <w:pStyle w:val="TAL"/>
            </w:pPr>
            <w:r w:rsidRPr="00FC7496">
              <w:t>CCE_St_Ind'</w:t>
            </w:r>
          </w:p>
        </w:tc>
        <w:tc>
          <w:tcPr>
            <w:tcW w:w="567" w:type="dxa"/>
            <w:vAlign w:val="bottom"/>
          </w:tcPr>
          <w:p w14:paraId="7487F9D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F895081"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E227C6"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C1CB8A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E419A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DB93711"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5827CB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F8385A"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96986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6629597"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51F0CF55" w14:textId="77777777">
        <w:trPr>
          <w:jc w:val="center"/>
        </w:trPr>
        <w:tc>
          <w:tcPr>
            <w:tcW w:w="1809" w:type="dxa"/>
            <w:vMerge/>
          </w:tcPr>
          <w:p w14:paraId="15745777" w14:textId="77777777" w:rsidR="00C13F45" w:rsidRPr="00FC7496" w:rsidRDefault="00C13F45" w:rsidP="00C13F45">
            <w:pPr>
              <w:pStyle w:val="TAL"/>
            </w:pPr>
          </w:p>
        </w:tc>
        <w:tc>
          <w:tcPr>
            <w:tcW w:w="993" w:type="dxa"/>
            <w:vMerge/>
          </w:tcPr>
          <w:p w14:paraId="2B4C35FE" w14:textId="77777777" w:rsidR="00C13F45" w:rsidRPr="00FC7496" w:rsidRDefault="00C13F45" w:rsidP="00C13F45">
            <w:pPr>
              <w:pStyle w:val="TAL"/>
            </w:pPr>
          </w:p>
        </w:tc>
        <w:tc>
          <w:tcPr>
            <w:tcW w:w="1417" w:type="dxa"/>
          </w:tcPr>
          <w:p w14:paraId="25C008DF" w14:textId="77777777" w:rsidR="00C13F45" w:rsidRPr="00FC7496" w:rsidRDefault="00C13F45" w:rsidP="00C13F45">
            <w:pPr>
              <w:pStyle w:val="TAL"/>
            </w:pPr>
            <w:r w:rsidRPr="00FC7496">
              <w:t>m''</w:t>
            </w:r>
          </w:p>
        </w:tc>
        <w:tc>
          <w:tcPr>
            <w:tcW w:w="567" w:type="dxa"/>
            <w:vAlign w:val="bottom"/>
          </w:tcPr>
          <w:p w14:paraId="5321244F"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97AC7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488E81"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8FB4B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C15BA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A4C77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485F7EC"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85200E"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82B94B9"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AF55CA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0B7305B" w14:textId="77777777">
        <w:trPr>
          <w:jc w:val="center"/>
        </w:trPr>
        <w:tc>
          <w:tcPr>
            <w:tcW w:w="1809" w:type="dxa"/>
            <w:vMerge/>
          </w:tcPr>
          <w:p w14:paraId="1E4EC719" w14:textId="77777777" w:rsidR="00C13F45" w:rsidRPr="00FC7496" w:rsidRDefault="00C13F45" w:rsidP="00C13F45">
            <w:pPr>
              <w:pStyle w:val="TAL"/>
            </w:pPr>
          </w:p>
        </w:tc>
        <w:tc>
          <w:tcPr>
            <w:tcW w:w="993" w:type="dxa"/>
            <w:vMerge/>
          </w:tcPr>
          <w:p w14:paraId="4F38CE0B" w14:textId="77777777" w:rsidR="00C13F45" w:rsidRPr="00FC7496" w:rsidRDefault="00C13F45" w:rsidP="00C13F45">
            <w:pPr>
              <w:pStyle w:val="TAL"/>
            </w:pPr>
          </w:p>
        </w:tc>
        <w:tc>
          <w:tcPr>
            <w:tcW w:w="1417" w:type="dxa"/>
          </w:tcPr>
          <w:p w14:paraId="51454C2B" w14:textId="77777777" w:rsidR="00C13F45" w:rsidRPr="00FC7496" w:rsidRDefault="00C13F45" w:rsidP="00C13F45">
            <w:pPr>
              <w:pStyle w:val="TAL"/>
            </w:pPr>
            <w:r w:rsidRPr="00FC7496">
              <w:t>CCE_St_Ind''</w:t>
            </w:r>
          </w:p>
        </w:tc>
        <w:tc>
          <w:tcPr>
            <w:tcW w:w="567" w:type="dxa"/>
            <w:vAlign w:val="bottom"/>
          </w:tcPr>
          <w:p w14:paraId="6A87F51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D29400"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584AEA0"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E2BF5E2"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784BD1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55E01B"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4B836F1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C495B7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54687B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DD287F9" w14:textId="77777777" w:rsidR="00C13F45" w:rsidRPr="00FC7496" w:rsidRDefault="00C13F45" w:rsidP="00D726C0">
            <w:pPr>
              <w:pStyle w:val="TAC"/>
              <w:rPr>
                <w:rFonts w:cs="Arial"/>
                <w:szCs w:val="18"/>
              </w:rPr>
            </w:pPr>
            <w:r w:rsidRPr="00FC7496">
              <w:rPr>
                <w:rFonts w:cs="Arial"/>
                <w:szCs w:val="18"/>
              </w:rPr>
              <w:t>14</w:t>
            </w:r>
          </w:p>
        </w:tc>
      </w:tr>
      <w:tr w:rsidR="00C13F45" w:rsidRPr="00FC7496" w14:paraId="1D0CC9D8" w14:textId="77777777">
        <w:trPr>
          <w:jc w:val="center"/>
        </w:trPr>
        <w:tc>
          <w:tcPr>
            <w:tcW w:w="1809" w:type="dxa"/>
            <w:vMerge w:val="restart"/>
          </w:tcPr>
          <w:p w14:paraId="0EC6BED2" w14:textId="77777777" w:rsidR="00C13F45" w:rsidRPr="00FC7496" w:rsidRDefault="00C13F45" w:rsidP="00C13F45">
            <w:pPr>
              <w:pStyle w:val="TAL"/>
            </w:pPr>
            <w:r w:rsidRPr="00FC7496">
              <w:t>tsc_C_RNTI_Def5</w:t>
            </w:r>
          </w:p>
        </w:tc>
        <w:tc>
          <w:tcPr>
            <w:tcW w:w="993" w:type="dxa"/>
            <w:vMerge w:val="restart"/>
          </w:tcPr>
          <w:p w14:paraId="799334C3" w14:textId="77777777" w:rsidR="00C13F45" w:rsidRPr="00FC7496" w:rsidRDefault="00C13F45" w:rsidP="00C13F45">
            <w:pPr>
              <w:pStyle w:val="TAL"/>
            </w:pPr>
            <w:r w:rsidRPr="00FC7496">
              <w:t>'04D2'H</w:t>
            </w:r>
          </w:p>
          <w:p w14:paraId="1F5C0435" w14:textId="77777777" w:rsidR="00C13F45" w:rsidRPr="00FC7496" w:rsidRDefault="00C13F45" w:rsidP="00C13F45">
            <w:pPr>
              <w:pStyle w:val="TAL"/>
            </w:pPr>
            <w:r w:rsidRPr="00FC7496">
              <w:t>1234</w:t>
            </w:r>
          </w:p>
        </w:tc>
        <w:tc>
          <w:tcPr>
            <w:tcW w:w="1417" w:type="dxa"/>
          </w:tcPr>
          <w:p w14:paraId="281A1B94" w14:textId="77777777" w:rsidR="00C13F45" w:rsidRPr="00FC7496" w:rsidRDefault="00C13F45" w:rsidP="00C13F45">
            <w:pPr>
              <w:pStyle w:val="TAL"/>
            </w:pPr>
            <w:r w:rsidRPr="00FC7496">
              <w:t>m'</w:t>
            </w:r>
          </w:p>
        </w:tc>
        <w:tc>
          <w:tcPr>
            <w:tcW w:w="567" w:type="dxa"/>
            <w:vAlign w:val="bottom"/>
          </w:tcPr>
          <w:p w14:paraId="0CA0CAB2"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F8CBE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576B6F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655B46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F61C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B2E860"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68994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71F368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37A89C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04FA8E"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7F1C3C7" w14:textId="77777777">
        <w:trPr>
          <w:jc w:val="center"/>
        </w:trPr>
        <w:tc>
          <w:tcPr>
            <w:tcW w:w="1809" w:type="dxa"/>
            <w:vMerge/>
          </w:tcPr>
          <w:p w14:paraId="0EA8160C" w14:textId="77777777" w:rsidR="00C13F45" w:rsidRPr="00FC7496" w:rsidRDefault="00C13F45" w:rsidP="00C13F45">
            <w:pPr>
              <w:pStyle w:val="TAL"/>
            </w:pPr>
          </w:p>
        </w:tc>
        <w:tc>
          <w:tcPr>
            <w:tcW w:w="993" w:type="dxa"/>
            <w:vMerge/>
          </w:tcPr>
          <w:p w14:paraId="61629523" w14:textId="77777777" w:rsidR="00C13F45" w:rsidRPr="00FC7496" w:rsidRDefault="00C13F45" w:rsidP="00C13F45">
            <w:pPr>
              <w:pStyle w:val="TAL"/>
            </w:pPr>
          </w:p>
        </w:tc>
        <w:tc>
          <w:tcPr>
            <w:tcW w:w="1417" w:type="dxa"/>
          </w:tcPr>
          <w:p w14:paraId="1E004432" w14:textId="77777777" w:rsidR="00C13F45" w:rsidRPr="00FC7496" w:rsidRDefault="00C13F45" w:rsidP="00C13F45">
            <w:pPr>
              <w:pStyle w:val="TAL"/>
            </w:pPr>
            <w:r w:rsidRPr="00FC7496">
              <w:t>CCE_St_Ind'</w:t>
            </w:r>
          </w:p>
        </w:tc>
        <w:tc>
          <w:tcPr>
            <w:tcW w:w="567" w:type="dxa"/>
            <w:vAlign w:val="bottom"/>
          </w:tcPr>
          <w:p w14:paraId="0B44FBE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0804FD6"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583C82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BA2E42D"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231861E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797170D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002438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E5ECC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CB8B05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518F43"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2F30B438" w14:textId="77777777">
        <w:trPr>
          <w:jc w:val="center"/>
        </w:trPr>
        <w:tc>
          <w:tcPr>
            <w:tcW w:w="1809" w:type="dxa"/>
            <w:vMerge/>
          </w:tcPr>
          <w:p w14:paraId="60F052E0" w14:textId="77777777" w:rsidR="00C13F45" w:rsidRPr="00FC7496" w:rsidRDefault="00C13F45" w:rsidP="00C13F45">
            <w:pPr>
              <w:pStyle w:val="TAL"/>
            </w:pPr>
          </w:p>
        </w:tc>
        <w:tc>
          <w:tcPr>
            <w:tcW w:w="993" w:type="dxa"/>
            <w:vMerge/>
          </w:tcPr>
          <w:p w14:paraId="7EA8544E" w14:textId="77777777" w:rsidR="00C13F45" w:rsidRPr="00FC7496" w:rsidRDefault="00C13F45" w:rsidP="00C13F45">
            <w:pPr>
              <w:pStyle w:val="TAL"/>
            </w:pPr>
          </w:p>
        </w:tc>
        <w:tc>
          <w:tcPr>
            <w:tcW w:w="1417" w:type="dxa"/>
          </w:tcPr>
          <w:p w14:paraId="1AB73AFC" w14:textId="77777777" w:rsidR="00C13F45" w:rsidRPr="00FC7496" w:rsidRDefault="00C13F45" w:rsidP="00C13F45">
            <w:pPr>
              <w:pStyle w:val="TAL"/>
            </w:pPr>
            <w:r w:rsidRPr="00FC7496">
              <w:t>m''</w:t>
            </w:r>
          </w:p>
        </w:tc>
        <w:tc>
          <w:tcPr>
            <w:tcW w:w="567" w:type="dxa"/>
            <w:vAlign w:val="bottom"/>
          </w:tcPr>
          <w:p w14:paraId="025E98C3"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21721B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C746DA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9E7A4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FC68C6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F0425C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D291FA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DB0088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754432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4507F4E" w14:textId="77777777" w:rsidR="00C13F45" w:rsidRPr="00FC7496" w:rsidRDefault="00C13F45" w:rsidP="00D726C0">
            <w:pPr>
              <w:pStyle w:val="TAC"/>
              <w:rPr>
                <w:rFonts w:cs="Arial"/>
                <w:szCs w:val="18"/>
              </w:rPr>
            </w:pPr>
            <w:r w:rsidRPr="00FC7496">
              <w:rPr>
                <w:rFonts w:cs="Arial"/>
                <w:szCs w:val="18"/>
              </w:rPr>
              <w:t>5</w:t>
            </w:r>
          </w:p>
        </w:tc>
      </w:tr>
      <w:tr w:rsidR="00C13F45" w:rsidRPr="00FC7496" w14:paraId="66EF8609" w14:textId="77777777">
        <w:trPr>
          <w:jc w:val="center"/>
        </w:trPr>
        <w:tc>
          <w:tcPr>
            <w:tcW w:w="1809" w:type="dxa"/>
            <w:vMerge/>
          </w:tcPr>
          <w:p w14:paraId="7A7E9CDC" w14:textId="77777777" w:rsidR="00C13F45" w:rsidRPr="00FC7496" w:rsidRDefault="00C13F45" w:rsidP="00C13F45">
            <w:pPr>
              <w:pStyle w:val="TAL"/>
            </w:pPr>
          </w:p>
        </w:tc>
        <w:tc>
          <w:tcPr>
            <w:tcW w:w="993" w:type="dxa"/>
            <w:vMerge/>
          </w:tcPr>
          <w:p w14:paraId="66549FED" w14:textId="77777777" w:rsidR="00C13F45" w:rsidRPr="00FC7496" w:rsidRDefault="00C13F45" w:rsidP="00C13F45">
            <w:pPr>
              <w:pStyle w:val="TAL"/>
            </w:pPr>
          </w:p>
        </w:tc>
        <w:tc>
          <w:tcPr>
            <w:tcW w:w="1417" w:type="dxa"/>
          </w:tcPr>
          <w:p w14:paraId="5788389D" w14:textId="77777777" w:rsidR="00C13F45" w:rsidRPr="00FC7496" w:rsidRDefault="00C13F45" w:rsidP="00C13F45">
            <w:pPr>
              <w:pStyle w:val="TAL"/>
            </w:pPr>
            <w:r w:rsidRPr="00FC7496">
              <w:t>CCE_St_Ind''</w:t>
            </w:r>
          </w:p>
        </w:tc>
        <w:tc>
          <w:tcPr>
            <w:tcW w:w="567" w:type="dxa"/>
            <w:vAlign w:val="bottom"/>
          </w:tcPr>
          <w:p w14:paraId="1FF0BFF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024EC2"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D94605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0419B3D"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ED49A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2E707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99E64C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C8DA37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0C5501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9E7B5C"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CBEABC3" w14:textId="77777777">
        <w:trPr>
          <w:jc w:val="center"/>
        </w:trPr>
        <w:tc>
          <w:tcPr>
            <w:tcW w:w="1809" w:type="dxa"/>
            <w:vMerge w:val="restart"/>
          </w:tcPr>
          <w:p w14:paraId="0DF5ECCD" w14:textId="77777777" w:rsidR="00C13F45" w:rsidRPr="00FC7496" w:rsidRDefault="00C13F45" w:rsidP="00C13F45">
            <w:pPr>
              <w:pStyle w:val="TAL"/>
            </w:pPr>
            <w:r w:rsidRPr="00FC7496">
              <w:t>tsc_C_RNTI_Def6</w:t>
            </w:r>
          </w:p>
        </w:tc>
        <w:tc>
          <w:tcPr>
            <w:tcW w:w="993" w:type="dxa"/>
            <w:vMerge w:val="restart"/>
          </w:tcPr>
          <w:p w14:paraId="2E8A2CAC" w14:textId="77777777" w:rsidR="00C13F45" w:rsidRPr="00FC7496" w:rsidRDefault="00C13F45" w:rsidP="00C13F45">
            <w:pPr>
              <w:pStyle w:val="TAL"/>
            </w:pPr>
            <w:r w:rsidRPr="00FC7496">
              <w:t>'0929'H</w:t>
            </w:r>
          </w:p>
          <w:p w14:paraId="05E07ECE" w14:textId="77777777" w:rsidR="00C13F45" w:rsidRPr="00FC7496" w:rsidRDefault="00C13F45" w:rsidP="00C13F45">
            <w:pPr>
              <w:pStyle w:val="TAL"/>
            </w:pPr>
            <w:r w:rsidRPr="00FC7496">
              <w:t>2345</w:t>
            </w:r>
          </w:p>
        </w:tc>
        <w:tc>
          <w:tcPr>
            <w:tcW w:w="1417" w:type="dxa"/>
          </w:tcPr>
          <w:p w14:paraId="106D60C8" w14:textId="77777777" w:rsidR="00C13F45" w:rsidRPr="00FC7496" w:rsidRDefault="00C13F45" w:rsidP="00C13F45">
            <w:pPr>
              <w:pStyle w:val="TAL"/>
            </w:pPr>
            <w:r w:rsidRPr="00FC7496">
              <w:t>m'</w:t>
            </w:r>
          </w:p>
        </w:tc>
        <w:tc>
          <w:tcPr>
            <w:tcW w:w="567" w:type="dxa"/>
            <w:vAlign w:val="bottom"/>
          </w:tcPr>
          <w:p w14:paraId="4F26981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6A6B15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EDDC1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720A8B5"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AF4FF7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FA798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B14704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A243DE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B67357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17ABD58" w14:textId="77777777" w:rsidR="00C13F45" w:rsidRPr="00FC7496" w:rsidRDefault="00C13F45" w:rsidP="00D726C0">
            <w:pPr>
              <w:pStyle w:val="TAC"/>
              <w:rPr>
                <w:rFonts w:cs="Arial"/>
                <w:szCs w:val="18"/>
              </w:rPr>
            </w:pPr>
            <w:r w:rsidRPr="00FC7496">
              <w:rPr>
                <w:rFonts w:cs="Arial"/>
                <w:szCs w:val="18"/>
              </w:rPr>
              <w:t>2</w:t>
            </w:r>
          </w:p>
        </w:tc>
      </w:tr>
      <w:tr w:rsidR="00C13F45" w:rsidRPr="00FC7496" w14:paraId="0C248C65" w14:textId="77777777">
        <w:trPr>
          <w:jc w:val="center"/>
        </w:trPr>
        <w:tc>
          <w:tcPr>
            <w:tcW w:w="1809" w:type="dxa"/>
            <w:vMerge/>
          </w:tcPr>
          <w:p w14:paraId="69D04D07" w14:textId="77777777" w:rsidR="00C13F45" w:rsidRPr="00FC7496" w:rsidRDefault="00C13F45" w:rsidP="00C13F45">
            <w:pPr>
              <w:pStyle w:val="TAL"/>
            </w:pPr>
          </w:p>
        </w:tc>
        <w:tc>
          <w:tcPr>
            <w:tcW w:w="993" w:type="dxa"/>
            <w:vMerge/>
          </w:tcPr>
          <w:p w14:paraId="7727E2AD" w14:textId="77777777" w:rsidR="00C13F45" w:rsidRPr="00FC7496" w:rsidRDefault="00C13F45" w:rsidP="00C13F45">
            <w:pPr>
              <w:pStyle w:val="TAL"/>
            </w:pPr>
          </w:p>
        </w:tc>
        <w:tc>
          <w:tcPr>
            <w:tcW w:w="1417" w:type="dxa"/>
          </w:tcPr>
          <w:p w14:paraId="502FFE95" w14:textId="77777777" w:rsidR="00C13F45" w:rsidRPr="00FC7496" w:rsidRDefault="00C13F45" w:rsidP="00C13F45">
            <w:pPr>
              <w:pStyle w:val="TAL"/>
            </w:pPr>
            <w:r w:rsidRPr="00FC7496">
              <w:t>CCE_St_Ind'</w:t>
            </w:r>
          </w:p>
        </w:tc>
        <w:tc>
          <w:tcPr>
            <w:tcW w:w="567" w:type="dxa"/>
            <w:vAlign w:val="bottom"/>
          </w:tcPr>
          <w:p w14:paraId="5C467E28"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62B12E"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033F3B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419DB0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EF42E5A"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8A2FCE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FCBF079"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3DD5164B"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2C507E6"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4BCCD56D" w14:textId="77777777" w:rsidR="00C13F45" w:rsidRPr="00FC7496" w:rsidRDefault="00C13F45" w:rsidP="00D726C0">
            <w:pPr>
              <w:pStyle w:val="TAC"/>
              <w:rPr>
                <w:rFonts w:cs="Arial"/>
                <w:szCs w:val="18"/>
              </w:rPr>
            </w:pPr>
            <w:r w:rsidRPr="00FC7496">
              <w:rPr>
                <w:rFonts w:cs="Arial"/>
                <w:szCs w:val="18"/>
              </w:rPr>
              <w:t>8</w:t>
            </w:r>
          </w:p>
        </w:tc>
      </w:tr>
      <w:tr w:rsidR="00C13F45" w:rsidRPr="00FC7496" w14:paraId="255ADAF0" w14:textId="77777777">
        <w:trPr>
          <w:jc w:val="center"/>
        </w:trPr>
        <w:tc>
          <w:tcPr>
            <w:tcW w:w="1809" w:type="dxa"/>
            <w:vMerge/>
          </w:tcPr>
          <w:p w14:paraId="712AB157" w14:textId="77777777" w:rsidR="00C13F45" w:rsidRPr="00FC7496" w:rsidRDefault="00C13F45" w:rsidP="00C13F45">
            <w:pPr>
              <w:pStyle w:val="TAL"/>
            </w:pPr>
          </w:p>
        </w:tc>
        <w:tc>
          <w:tcPr>
            <w:tcW w:w="993" w:type="dxa"/>
            <w:vMerge/>
          </w:tcPr>
          <w:p w14:paraId="0DE24EB8" w14:textId="77777777" w:rsidR="00C13F45" w:rsidRPr="00FC7496" w:rsidRDefault="00C13F45" w:rsidP="00C13F45">
            <w:pPr>
              <w:pStyle w:val="TAL"/>
            </w:pPr>
          </w:p>
        </w:tc>
        <w:tc>
          <w:tcPr>
            <w:tcW w:w="1417" w:type="dxa"/>
          </w:tcPr>
          <w:p w14:paraId="3DF2A2EA" w14:textId="77777777" w:rsidR="00C13F45" w:rsidRPr="00FC7496" w:rsidRDefault="00C13F45" w:rsidP="00C13F45">
            <w:pPr>
              <w:pStyle w:val="TAL"/>
            </w:pPr>
            <w:r w:rsidRPr="00FC7496">
              <w:t>m''</w:t>
            </w:r>
          </w:p>
        </w:tc>
        <w:tc>
          <w:tcPr>
            <w:tcW w:w="567" w:type="dxa"/>
            <w:vAlign w:val="bottom"/>
          </w:tcPr>
          <w:p w14:paraId="2060BC15"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A1C39A3"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7DBEB0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AD4F41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6A5E4A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542F9FF"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57D7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A8215F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0B9242F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51F85C0" w14:textId="77777777" w:rsidR="00C13F45" w:rsidRPr="00FC7496" w:rsidRDefault="00C13F45" w:rsidP="00D726C0">
            <w:pPr>
              <w:pStyle w:val="TAC"/>
              <w:rPr>
                <w:rFonts w:cs="Arial"/>
                <w:szCs w:val="18"/>
              </w:rPr>
            </w:pPr>
            <w:r w:rsidRPr="00FC7496">
              <w:rPr>
                <w:rFonts w:cs="Arial"/>
                <w:szCs w:val="18"/>
              </w:rPr>
              <w:t>3</w:t>
            </w:r>
          </w:p>
        </w:tc>
      </w:tr>
      <w:tr w:rsidR="00C13F45" w:rsidRPr="00FC7496" w14:paraId="2C2CB7A7" w14:textId="77777777">
        <w:trPr>
          <w:jc w:val="center"/>
        </w:trPr>
        <w:tc>
          <w:tcPr>
            <w:tcW w:w="1809" w:type="dxa"/>
            <w:vMerge/>
          </w:tcPr>
          <w:p w14:paraId="298DE7E7" w14:textId="77777777" w:rsidR="00C13F45" w:rsidRPr="00FC7496" w:rsidRDefault="00C13F45" w:rsidP="00C13F45">
            <w:pPr>
              <w:pStyle w:val="TAL"/>
            </w:pPr>
          </w:p>
        </w:tc>
        <w:tc>
          <w:tcPr>
            <w:tcW w:w="993" w:type="dxa"/>
            <w:vMerge/>
          </w:tcPr>
          <w:p w14:paraId="44066408" w14:textId="77777777" w:rsidR="00C13F45" w:rsidRPr="00FC7496" w:rsidRDefault="00C13F45" w:rsidP="00C13F45">
            <w:pPr>
              <w:pStyle w:val="TAL"/>
            </w:pPr>
          </w:p>
        </w:tc>
        <w:tc>
          <w:tcPr>
            <w:tcW w:w="1417" w:type="dxa"/>
          </w:tcPr>
          <w:p w14:paraId="44385BF3" w14:textId="77777777" w:rsidR="00C13F45" w:rsidRPr="00FC7496" w:rsidRDefault="00C13F45" w:rsidP="00C13F45">
            <w:pPr>
              <w:pStyle w:val="TAL"/>
            </w:pPr>
            <w:r w:rsidRPr="00FC7496">
              <w:t>CCE_St_Ind''</w:t>
            </w:r>
          </w:p>
        </w:tc>
        <w:tc>
          <w:tcPr>
            <w:tcW w:w="567" w:type="dxa"/>
            <w:vAlign w:val="bottom"/>
          </w:tcPr>
          <w:p w14:paraId="412C5956"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D6C0CD6"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5354A5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8724C0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3DB0FD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5FAA10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FD30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34E517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E98DB83"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92A05C9"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45BA9903" w14:textId="77777777">
        <w:trPr>
          <w:jc w:val="center"/>
        </w:trPr>
        <w:tc>
          <w:tcPr>
            <w:tcW w:w="1809" w:type="dxa"/>
            <w:vMerge w:val="restart"/>
          </w:tcPr>
          <w:p w14:paraId="4A8E4E05" w14:textId="77777777" w:rsidR="00C13F45" w:rsidRPr="00FC7496" w:rsidRDefault="00C13F45" w:rsidP="00C13F45">
            <w:pPr>
              <w:pStyle w:val="TAL"/>
            </w:pPr>
            <w:r w:rsidRPr="00FC7496">
              <w:t>tsc_C_RNTI_Def7</w:t>
            </w:r>
          </w:p>
        </w:tc>
        <w:tc>
          <w:tcPr>
            <w:tcW w:w="993" w:type="dxa"/>
            <w:vMerge w:val="restart"/>
          </w:tcPr>
          <w:p w14:paraId="5053F32D" w14:textId="77777777" w:rsidR="00C13F45" w:rsidRPr="00FC7496" w:rsidRDefault="00C13F45" w:rsidP="00C13F45">
            <w:pPr>
              <w:pStyle w:val="TAL"/>
            </w:pPr>
            <w:r w:rsidRPr="00FC7496">
              <w:t>'0D80'H</w:t>
            </w:r>
          </w:p>
          <w:p w14:paraId="3FA4EBA0" w14:textId="77777777" w:rsidR="00C13F45" w:rsidRPr="00FC7496" w:rsidRDefault="00C13F45" w:rsidP="00C13F45">
            <w:pPr>
              <w:pStyle w:val="TAL"/>
            </w:pPr>
            <w:r w:rsidRPr="00FC7496">
              <w:t>3456</w:t>
            </w:r>
          </w:p>
        </w:tc>
        <w:tc>
          <w:tcPr>
            <w:tcW w:w="1417" w:type="dxa"/>
          </w:tcPr>
          <w:p w14:paraId="34F030A4" w14:textId="77777777" w:rsidR="00C13F45" w:rsidRPr="00FC7496" w:rsidRDefault="00C13F45" w:rsidP="00C13F45">
            <w:pPr>
              <w:pStyle w:val="TAL"/>
            </w:pPr>
            <w:r w:rsidRPr="00FC7496">
              <w:t>m'</w:t>
            </w:r>
          </w:p>
        </w:tc>
        <w:tc>
          <w:tcPr>
            <w:tcW w:w="567" w:type="dxa"/>
            <w:vAlign w:val="bottom"/>
          </w:tcPr>
          <w:p w14:paraId="7D86E36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ACF193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067C4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1DAF6A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35415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E190DF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23A52C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286EBE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D157CB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C5EA3B1" w14:textId="77777777" w:rsidR="00C13F45" w:rsidRPr="00FC7496" w:rsidRDefault="00C13F45" w:rsidP="00D726C0">
            <w:pPr>
              <w:pStyle w:val="TAC"/>
              <w:rPr>
                <w:rFonts w:cs="Arial"/>
                <w:szCs w:val="18"/>
              </w:rPr>
            </w:pPr>
            <w:r w:rsidRPr="00FC7496">
              <w:rPr>
                <w:rFonts w:cs="Arial"/>
                <w:szCs w:val="18"/>
              </w:rPr>
              <w:t>4</w:t>
            </w:r>
          </w:p>
        </w:tc>
      </w:tr>
      <w:tr w:rsidR="00C13F45" w:rsidRPr="00FC7496" w14:paraId="64052CD6" w14:textId="77777777">
        <w:trPr>
          <w:jc w:val="center"/>
        </w:trPr>
        <w:tc>
          <w:tcPr>
            <w:tcW w:w="1809" w:type="dxa"/>
            <w:vMerge/>
          </w:tcPr>
          <w:p w14:paraId="228CEE85" w14:textId="77777777" w:rsidR="00C13F45" w:rsidRPr="00FC7496" w:rsidRDefault="00C13F45" w:rsidP="00C13F45">
            <w:pPr>
              <w:pStyle w:val="TAL"/>
            </w:pPr>
          </w:p>
        </w:tc>
        <w:tc>
          <w:tcPr>
            <w:tcW w:w="993" w:type="dxa"/>
            <w:vMerge/>
          </w:tcPr>
          <w:p w14:paraId="13A72369" w14:textId="77777777" w:rsidR="00C13F45" w:rsidRPr="00FC7496" w:rsidRDefault="00C13F45" w:rsidP="00C13F45">
            <w:pPr>
              <w:pStyle w:val="TAL"/>
            </w:pPr>
          </w:p>
        </w:tc>
        <w:tc>
          <w:tcPr>
            <w:tcW w:w="1417" w:type="dxa"/>
          </w:tcPr>
          <w:p w14:paraId="0E062460" w14:textId="77777777" w:rsidR="00C13F45" w:rsidRPr="00FC7496" w:rsidRDefault="00C13F45" w:rsidP="00C13F45">
            <w:pPr>
              <w:pStyle w:val="TAL"/>
            </w:pPr>
            <w:r w:rsidRPr="00FC7496">
              <w:t>CCE_St_Ind'</w:t>
            </w:r>
          </w:p>
        </w:tc>
        <w:tc>
          <w:tcPr>
            <w:tcW w:w="567" w:type="dxa"/>
            <w:vAlign w:val="bottom"/>
          </w:tcPr>
          <w:p w14:paraId="1CAE375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28CD9FE"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093CE9F"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16A927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080A30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61FA792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10625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3E353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3186E4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B4AEA23" w14:textId="77777777" w:rsidR="00C13F45" w:rsidRPr="00FC7496" w:rsidRDefault="00C13F45" w:rsidP="00D726C0">
            <w:pPr>
              <w:pStyle w:val="TAC"/>
              <w:rPr>
                <w:rFonts w:cs="Arial"/>
                <w:szCs w:val="18"/>
              </w:rPr>
            </w:pPr>
            <w:r w:rsidRPr="00FC7496">
              <w:rPr>
                <w:rFonts w:cs="Arial"/>
                <w:szCs w:val="18"/>
              </w:rPr>
              <w:t>8</w:t>
            </w:r>
          </w:p>
        </w:tc>
      </w:tr>
      <w:tr w:rsidR="00C13F45" w:rsidRPr="00FC7496" w14:paraId="10765129" w14:textId="77777777">
        <w:trPr>
          <w:jc w:val="center"/>
        </w:trPr>
        <w:tc>
          <w:tcPr>
            <w:tcW w:w="1809" w:type="dxa"/>
            <w:vMerge/>
          </w:tcPr>
          <w:p w14:paraId="359602B5" w14:textId="77777777" w:rsidR="00C13F45" w:rsidRPr="00FC7496" w:rsidRDefault="00C13F45" w:rsidP="00C13F45">
            <w:pPr>
              <w:pStyle w:val="TAL"/>
            </w:pPr>
          </w:p>
        </w:tc>
        <w:tc>
          <w:tcPr>
            <w:tcW w:w="993" w:type="dxa"/>
            <w:vMerge/>
          </w:tcPr>
          <w:p w14:paraId="56F2A1FC" w14:textId="77777777" w:rsidR="00C13F45" w:rsidRPr="00FC7496" w:rsidRDefault="00C13F45" w:rsidP="00C13F45">
            <w:pPr>
              <w:pStyle w:val="TAL"/>
            </w:pPr>
          </w:p>
        </w:tc>
        <w:tc>
          <w:tcPr>
            <w:tcW w:w="1417" w:type="dxa"/>
          </w:tcPr>
          <w:p w14:paraId="353D1E48" w14:textId="77777777" w:rsidR="00C13F45" w:rsidRPr="00FC7496" w:rsidRDefault="00C13F45" w:rsidP="00C13F45">
            <w:pPr>
              <w:pStyle w:val="TAL"/>
            </w:pPr>
            <w:r w:rsidRPr="00FC7496">
              <w:t>m''</w:t>
            </w:r>
          </w:p>
        </w:tc>
        <w:tc>
          <w:tcPr>
            <w:tcW w:w="567" w:type="dxa"/>
            <w:vAlign w:val="bottom"/>
          </w:tcPr>
          <w:p w14:paraId="04BF92E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473DDE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C15621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B606DB6"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D5DAD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DE113F3"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EC7048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405922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4C587B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F52AC4" w14:textId="77777777" w:rsidR="00C13F45" w:rsidRPr="00FC7496" w:rsidRDefault="00C13F45" w:rsidP="00D726C0">
            <w:pPr>
              <w:pStyle w:val="TAC"/>
              <w:rPr>
                <w:rFonts w:cs="Arial"/>
                <w:szCs w:val="18"/>
              </w:rPr>
            </w:pPr>
            <w:r w:rsidRPr="00FC7496">
              <w:rPr>
                <w:rFonts w:cs="Arial"/>
                <w:szCs w:val="18"/>
              </w:rPr>
              <w:t>5</w:t>
            </w:r>
          </w:p>
        </w:tc>
      </w:tr>
      <w:tr w:rsidR="00C13F45" w:rsidRPr="00FC7496" w14:paraId="237891AF" w14:textId="77777777">
        <w:trPr>
          <w:jc w:val="center"/>
        </w:trPr>
        <w:tc>
          <w:tcPr>
            <w:tcW w:w="1809" w:type="dxa"/>
            <w:vMerge/>
          </w:tcPr>
          <w:p w14:paraId="26144EF7" w14:textId="77777777" w:rsidR="00C13F45" w:rsidRPr="00FC7496" w:rsidRDefault="00C13F45" w:rsidP="00C13F45">
            <w:pPr>
              <w:pStyle w:val="TAL"/>
            </w:pPr>
          </w:p>
        </w:tc>
        <w:tc>
          <w:tcPr>
            <w:tcW w:w="993" w:type="dxa"/>
            <w:vMerge/>
          </w:tcPr>
          <w:p w14:paraId="74260EA1" w14:textId="77777777" w:rsidR="00C13F45" w:rsidRPr="00FC7496" w:rsidRDefault="00C13F45" w:rsidP="00C13F45">
            <w:pPr>
              <w:pStyle w:val="TAL"/>
            </w:pPr>
          </w:p>
        </w:tc>
        <w:tc>
          <w:tcPr>
            <w:tcW w:w="1417" w:type="dxa"/>
          </w:tcPr>
          <w:p w14:paraId="730C1977" w14:textId="77777777" w:rsidR="00C13F45" w:rsidRPr="00FC7496" w:rsidRDefault="00C13F45" w:rsidP="00C13F45">
            <w:pPr>
              <w:pStyle w:val="TAL"/>
            </w:pPr>
            <w:r w:rsidRPr="00FC7496">
              <w:t>CCE_St_Ind''</w:t>
            </w:r>
          </w:p>
        </w:tc>
        <w:tc>
          <w:tcPr>
            <w:tcW w:w="567" w:type="dxa"/>
            <w:vAlign w:val="bottom"/>
          </w:tcPr>
          <w:p w14:paraId="3239E87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98B96E"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80EAFBD"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678CC6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345CCEE"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7D38D9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9EADBF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205D9A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57C326A"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28A6D650"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01561E65" w14:textId="77777777">
        <w:trPr>
          <w:jc w:val="center"/>
        </w:trPr>
        <w:tc>
          <w:tcPr>
            <w:tcW w:w="1809" w:type="dxa"/>
            <w:vMerge w:val="restart"/>
          </w:tcPr>
          <w:p w14:paraId="63799926" w14:textId="77777777" w:rsidR="00C13F45" w:rsidRPr="00FC7496" w:rsidRDefault="00C13F45" w:rsidP="00C13F45">
            <w:pPr>
              <w:pStyle w:val="TAL"/>
            </w:pPr>
            <w:r w:rsidRPr="00FC7496">
              <w:t>tsc_C_RNTI_Def8</w:t>
            </w:r>
          </w:p>
        </w:tc>
        <w:tc>
          <w:tcPr>
            <w:tcW w:w="993" w:type="dxa"/>
            <w:vMerge w:val="restart"/>
          </w:tcPr>
          <w:p w14:paraId="4AF537F2" w14:textId="77777777" w:rsidR="00C13F45" w:rsidRPr="00FC7496" w:rsidRDefault="00C13F45" w:rsidP="00C13F45">
            <w:pPr>
              <w:pStyle w:val="TAL"/>
            </w:pPr>
            <w:r w:rsidRPr="00FC7496">
              <w:t>'11D7'H</w:t>
            </w:r>
          </w:p>
          <w:p w14:paraId="3C702365" w14:textId="77777777" w:rsidR="00C13F45" w:rsidRPr="00FC7496" w:rsidRDefault="00C13F45" w:rsidP="00C13F45">
            <w:pPr>
              <w:pStyle w:val="TAL"/>
            </w:pPr>
            <w:r w:rsidRPr="00FC7496">
              <w:t>4567</w:t>
            </w:r>
          </w:p>
        </w:tc>
        <w:tc>
          <w:tcPr>
            <w:tcW w:w="1417" w:type="dxa"/>
          </w:tcPr>
          <w:p w14:paraId="350AA36C" w14:textId="77777777" w:rsidR="00C13F45" w:rsidRPr="00FC7496" w:rsidRDefault="00C13F45" w:rsidP="00C13F45">
            <w:pPr>
              <w:pStyle w:val="TAL"/>
            </w:pPr>
            <w:r w:rsidRPr="00FC7496">
              <w:t>m'</w:t>
            </w:r>
          </w:p>
        </w:tc>
        <w:tc>
          <w:tcPr>
            <w:tcW w:w="567" w:type="dxa"/>
            <w:vAlign w:val="bottom"/>
          </w:tcPr>
          <w:p w14:paraId="742C35E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F1BFC2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FA5A1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03D782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36ACCE"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9904FB9"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04F53D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E4FF43C"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C59842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1309F25"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AEDA6BC" w14:textId="77777777">
        <w:trPr>
          <w:jc w:val="center"/>
        </w:trPr>
        <w:tc>
          <w:tcPr>
            <w:tcW w:w="1809" w:type="dxa"/>
            <w:vMerge/>
          </w:tcPr>
          <w:p w14:paraId="5FD8B4E6" w14:textId="77777777" w:rsidR="00C13F45" w:rsidRPr="00FC7496" w:rsidRDefault="00C13F45" w:rsidP="00C13F45">
            <w:pPr>
              <w:pStyle w:val="TAL"/>
            </w:pPr>
          </w:p>
        </w:tc>
        <w:tc>
          <w:tcPr>
            <w:tcW w:w="993" w:type="dxa"/>
            <w:vMerge/>
          </w:tcPr>
          <w:p w14:paraId="17A0BBD7" w14:textId="77777777" w:rsidR="00C13F45" w:rsidRPr="00FC7496" w:rsidRDefault="00C13F45" w:rsidP="00C13F45">
            <w:pPr>
              <w:pStyle w:val="TAL"/>
            </w:pPr>
          </w:p>
        </w:tc>
        <w:tc>
          <w:tcPr>
            <w:tcW w:w="1417" w:type="dxa"/>
          </w:tcPr>
          <w:p w14:paraId="0C52F5B5" w14:textId="77777777" w:rsidR="00C13F45" w:rsidRPr="00FC7496" w:rsidRDefault="00C13F45" w:rsidP="00C13F45">
            <w:pPr>
              <w:pStyle w:val="TAL"/>
            </w:pPr>
            <w:r w:rsidRPr="00FC7496">
              <w:t>CCE_St_Ind'</w:t>
            </w:r>
          </w:p>
        </w:tc>
        <w:tc>
          <w:tcPr>
            <w:tcW w:w="567" w:type="dxa"/>
            <w:vAlign w:val="bottom"/>
          </w:tcPr>
          <w:p w14:paraId="65A8E8F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BFEE94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4851E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7B40EA"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576591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84428B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DA9CC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BDE6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A51AB8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2E3D2C" w14:textId="77777777" w:rsidR="00C13F45" w:rsidRPr="00FC7496" w:rsidRDefault="00C13F45" w:rsidP="00D726C0">
            <w:pPr>
              <w:pStyle w:val="TAC"/>
              <w:rPr>
                <w:rFonts w:cs="Arial"/>
                <w:szCs w:val="18"/>
              </w:rPr>
            </w:pPr>
            <w:r w:rsidRPr="00FC7496">
              <w:rPr>
                <w:rFonts w:cs="Arial"/>
                <w:szCs w:val="18"/>
              </w:rPr>
              <w:t>20</w:t>
            </w:r>
          </w:p>
        </w:tc>
      </w:tr>
      <w:tr w:rsidR="00C13F45" w:rsidRPr="00FC7496" w14:paraId="6E06DFBB" w14:textId="77777777">
        <w:trPr>
          <w:jc w:val="center"/>
        </w:trPr>
        <w:tc>
          <w:tcPr>
            <w:tcW w:w="1809" w:type="dxa"/>
            <w:vMerge/>
          </w:tcPr>
          <w:p w14:paraId="3A226DC3" w14:textId="77777777" w:rsidR="00C13F45" w:rsidRPr="00FC7496" w:rsidRDefault="00C13F45" w:rsidP="00C13F45">
            <w:pPr>
              <w:pStyle w:val="TAL"/>
            </w:pPr>
          </w:p>
        </w:tc>
        <w:tc>
          <w:tcPr>
            <w:tcW w:w="993" w:type="dxa"/>
            <w:vMerge/>
          </w:tcPr>
          <w:p w14:paraId="55D9A83B" w14:textId="77777777" w:rsidR="00C13F45" w:rsidRPr="00FC7496" w:rsidRDefault="00C13F45" w:rsidP="00C13F45">
            <w:pPr>
              <w:pStyle w:val="TAL"/>
            </w:pPr>
          </w:p>
        </w:tc>
        <w:tc>
          <w:tcPr>
            <w:tcW w:w="1417" w:type="dxa"/>
          </w:tcPr>
          <w:p w14:paraId="1A17C9D6" w14:textId="77777777" w:rsidR="00C13F45" w:rsidRPr="00FC7496" w:rsidRDefault="00C13F45" w:rsidP="00C13F45">
            <w:pPr>
              <w:pStyle w:val="TAL"/>
            </w:pPr>
            <w:r w:rsidRPr="00FC7496">
              <w:t>m''</w:t>
            </w:r>
          </w:p>
        </w:tc>
        <w:tc>
          <w:tcPr>
            <w:tcW w:w="567" w:type="dxa"/>
            <w:vAlign w:val="bottom"/>
          </w:tcPr>
          <w:p w14:paraId="1DA6C78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22411CA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F5C6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DD7A76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53DA52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F4E237"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597422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6D1BAC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6F6E0EB"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81F90E7" w14:textId="77777777" w:rsidR="00C13F45" w:rsidRPr="00FC7496" w:rsidRDefault="00C13F45" w:rsidP="00D726C0">
            <w:pPr>
              <w:pStyle w:val="TAC"/>
              <w:rPr>
                <w:rFonts w:cs="Arial"/>
                <w:szCs w:val="18"/>
              </w:rPr>
            </w:pPr>
            <w:r w:rsidRPr="00FC7496">
              <w:rPr>
                <w:rFonts w:cs="Arial"/>
                <w:szCs w:val="18"/>
              </w:rPr>
              <w:t>1</w:t>
            </w:r>
          </w:p>
        </w:tc>
      </w:tr>
      <w:tr w:rsidR="00C13F45" w:rsidRPr="00FC7496" w14:paraId="6FC1366A" w14:textId="77777777">
        <w:trPr>
          <w:jc w:val="center"/>
        </w:trPr>
        <w:tc>
          <w:tcPr>
            <w:tcW w:w="1809" w:type="dxa"/>
            <w:vMerge/>
          </w:tcPr>
          <w:p w14:paraId="18C205D7" w14:textId="77777777" w:rsidR="00C13F45" w:rsidRPr="00FC7496" w:rsidRDefault="00C13F45" w:rsidP="00C13F45">
            <w:pPr>
              <w:pStyle w:val="TAL"/>
            </w:pPr>
          </w:p>
        </w:tc>
        <w:tc>
          <w:tcPr>
            <w:tcW w:w="993" w:type="dxa"/>
            <w:vMerge/>
          </w:tcPr>
          <w:p w14:paraId="6666DB26" w14:textId="77777777" w:rsidR="00C13F45" w:rsidRPr="00FC7496" w:rsidRDefault="00C13F45" w:rsidP="00C13F45">
            <w:pPr>
              <w:pStyle w:val="TAL"/>
            </w:pPr>
          </w:p>
        </w:tc>
        <w:tc>
          <w:tcPr>
            <w:tcW w:w="1417" w:type="dxa"/>
          </w:tcPr>
          <w:p w14:paraId="12F23D0A" w14:textId="77777777" w:rsidR="00C13F45" w:rsidRPr="00FC7496" w:rsidRDefault="00C13F45" w:rsidP="00C13F45">
            <w:pPr>
              <w:pStyle w:val="TAL"/>
            </w:pPr>
            <w:r w:rsidRPr="00FC7496">
              <w:t>CCE_St_Ind''</w:t>
            </w:r>
          </w:p>
        </w:tc>
        <w:tc>
          <w:tcPr>
            <w:tcW w:w="567" w:type="dxa"/>
            <w:vAlign w:val="bottom"/>
          </w:tcPr>
          <w:p w14:paraId="721C624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5F2253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8B75E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3698C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38FC1F8"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D10F9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F2D3E6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5C0801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4FEB77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D02FAA"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4621664F" w14:textId="77777777">
        <w:trPr>
          <w:jc w:val="center"/>
        </w:trPr>
        <w:tc>
          <w:tcPr>
            <w:tcW w:w="1809" w:type="dxa"/>
            <w:vMerge w:val="restart"/>
          </w:tcPr>
          <w:p w14:paraId="62518069" w14:textId="77777777" w:rsidR="00C13F45" w:rsidRPr="00FC7496" w:rsidRDefault="00C13F45" w:rsidP="00C13F45">
            <w:pPr>
              <w:pStyle w:val="TAL"/>
            </w:pPr>
            <w:r w:rsidRPr="00FC7496">
              <w:t>tsc_C_RNTI_Def9</w:t>
            </w:r>
          </w:p>
        </w:tc>
        <w:tc>
          <w:tcPr>
            <w:tcW w:w="993" w:type="dxa"/>
            <w:vMerge w:val="restart"/>
          </w:tcPr>
          <w:p w14:paraId="6BB81861" w14:textId="77777777" w:rsidR="00C13F45" w:rsidRPr="00FC7496" w:rsidRDefault="00C13F45" w:rsidP="00C13F45">
            <w:pPr>
              <w:pStyle w:val="TAL"/>
            </w:pPr>
            <w:r w:rsidRPr="00FC7496">
              <w:t>'162E'H</w:t>
            </w:r>
          </w:p>
          <w:p w14:paraId="108C3215" w14:textId="77777777" w:rsidR="00C13F45" w:rsidRPr="00FC7496" w:rsidRDefault="00C13F45" w:rsidP="00C13F45">
            <w:pPr>
              <w:pStyle w:val="TAL"/>
            </w:pPr>
            <w:r w:rsidRPr="00FC7496">
              <w:t>5678</w:t>
            </w:r>
          </w:p>
        </w:tc>
        <w:tc>
          <w:tcPr>
            <w:tcW w:w="1417" w:type="dxa"/>
          </w:tcPr>
          <w:p w14:paraId="6D6A1862" w14:textId="77777777" w:rsidR="00C13F45" w:rsidRPr="00FC7496" w:rsidRDefault="00C13F45" w:rsidP="00C13F45">
            <w:pPr>
              <w:pStyle w:val="TAL"/>
            </w:pPr>
            <w:r w:rsidRPr="00FC7496">
              <w:t>m'</w:t>
            </w:r>
          </w:p>
        </w:tc>
        <w:tc>
          <w:tcPr>
            <w:tcW w:w="567" w:type="dxa"/>
            <w:vAlign w:val="bottom"/>
          </w:tcPr>
          <w:p w14:paraId="1A364FC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9E652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79C1C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AFC755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2D82D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701207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1481F98"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6F0EF4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41911B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0C9BB40"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28D8198" w14:textId="77777777">
        <w:trPr>
          <w:jc w:val="center"/>
        </w:trPr>
        <w:tc>
          <w:tcPr>
            <w:tcW w:w="1809" w:type="dxa"/>
            <w:vMerge/>
          </w:tcPr>
          <w:p w14:paraId="0A5EB94C" w14:textId="77777777" w:rsidR="00C13F45" w:rsidRPr="00FC7496" w:rsidRDefault="00C13F45" w:rsidP="00C13F45">
            <w:pPr>
              <w:pStyle w:val="TAL"/>
            </w:pPr>
          </w:p>
        </w:tc>
        <w:tc>
          <w:tcPr>
            <w:tcW w:w="993" w:type="dxa"/>
            <w:vMerge/>
          </w:tcPr>
          <w:p w14:paraId="6EF74EDB" w14:textId="77777777" w:rsidR="00C13F45" w:rsidRPr="00FC7496" w:rsidRDefault="00C13F45" w:rsidP="00C13F45">
            <w:pPr>
              <w:pStyle w:val="TAL"/>
            </w:pPr>
          </w:p>
        </w:tc>
        <w:tc>
          <w:tcPr>
            <w:tcW w:w="1417" w:type="dxa"/>
          </w:tcPr>
          <w:p w14:paraId="209914E2" w14:textId="77777777" w:rsidR="00C13F45" w:rsidRPr="00FC7496" w:rsidRDefault="00C13F45" w:rsidP="00C13F45">
            <w:pPr>
              <w:pStyle w:val="TAL"/>
            </w:pPr>
            <w:r w:rsidRPr="00FC7496">
              <w:t>CCE_St_Ind'</w:t>
            </w:r>
          </w:p>
        </w:tc>
        <w:tc>
          <w:tcPr>
            <w:tcW w:w="567" w:type="dxa"/>
            <w:vAlign w:val="bottom"/>
          </w:tcPr>
          <w:p w14:paraId="2BC2D62E"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C9F5F6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91BD13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B35892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FDCD35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A4E02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138752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DF29D4C"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8967C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55FAD71"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2F9612C" w14:textId="77777777">
        <w:trPr>
          <w:jc w:val="center"/>
        </w:trPr>
        <w:tc>
          <w:tcPr>
            <w:tcW w:w="1809" w:type="dxa"/>
            <w:vMerge/>
          </w:tcPr>
          <w:p w14:paraId="69B1913D" w14:textId="77777777" w:rsidR="00C13F45" w:rsidRPr="00FC7496" w:rsidRDefault="00C13F45" w:rsidP="00C13F45">
            <w:pPr>
              <w:pStyle w:val="TAL"/>
            </w:pPr>
          </w:p>
        </w:tc>
        <w:tc>
          <w:tcPr>
            <w:tcW w:w="993" w:type="dxa"/>
            <w:vMerge/>
          </w:tcPr>
          <w:p w14:paraId="5C1DB603" w14:textId="77777777" w:rsidR="00C13F45" w:rsidRPr="00FC7496" w:rsidRDefault="00C13F45" w:rsidP="00C13F45">
            <w:pPr>
              <w:pStyle w:val="TAL"/>
            </w:pPr>
          </w:p>
        </w:tc>
        <w:tc>
          <w:tcPr>
            <w:tcW w:w="1417" w:type="dxa"/>
          </w:tcPr>
          <w:p w14:paraId="7ADC7DA8" w14:textId="77777777" w:rsidR="00C13F45" w:rsidRPr="00FC7496" w:rsidRDefault="00C13F45" w:rsidP="00C13F45">
            <w:pPr>
              <w:pStyle w:val="TAL"/>
            </w:pPr>
            <w:r w:rsidRPr="00FC7496">
              <w:t>m''</w:t>
            </w:r>
          </w:p>
        </w:tc>
        <w:tc>
          <w:tcPr>
            <w:tcW w:w="567" w:type="dxa"/>
            <w:vAlign w:val="bottom"/>
          </w:tcPr>
          <w:p w14:paraId="77CD9DC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62BA06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2B5950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B228F1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7D97BF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D76900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80EED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55820E0"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0F1F8A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3DDC2EBA" w14:textId="77777777" w:rsidR="00C13F45" w:rsidRPr="00FC7496" w:rsidRDefault="00C13F45" w:rsidP="00D726C0">
            <w:pPr>
              <w:pStyle w:val="TAC"/>
              <w:rPr>
                <w:rFonts w:cs="Arial"/>
                <w:szCs w:val="18"/>
              </w:rPr>
            </w:pPr>
            <w:r w:rsidRPr="00FC7496">
              <w:rPr>
                <w:rFonts w:cs="Arial"/>
                <w:szCs w:val="18"/>
              </w:rPr>
              <w:t>1</w:t>
            </w:r>
          </w:p>
        </w:tc>
      </w:tr>
      <w:tr w:rsidR="00C13F45" w:rsidRPr="00FC7496" w14:paraId="1AF82F7F" w14:textId="77777777">
        <w:trPr>
          <w:jc w:val="center"/>
        </w:trPr>
        <w:tc>
          <w:tcPr>
            <w:tcW w:w="1809" w:type="dxa"/>
            <w:vMerge/>
          </w:tcPr>
          <w:p w14:paraId="7411B963" w14:textId="77777777" w:rsidR="00C13F45" w:rsidRPr="00FC7496" w:rsidRDefault="00C13F45" w:rsidP="00C13F45">
            <w:pPr>
              <w:pStyle w:val="TAL"/>
            </w:pPr>
          </w:p>
        </w:tc>
        <w:tc>
          <w:tcPr>
            <w:tcW w:w="993" w:type="dxa"/>
            <w:vMerge/>
          </w:tcPr>
          <w:p w14:paraId="6701F416" w14:textId="77777777" w:rsidR="00C13F45" w:rsidRPr="00FC7496" w:rsidRDefault="00C13F45" w:rsidP="00C13F45">
            <w:pPr>
              <w:pStyle w:val="TAL"/>
            </w:pPr>
          </w:p>
        </w:tc>
        <w:tc>
          <w:tcPr>
            <w:tcW w:w="1417" w:type="dxa"/>
          </w:tcPr>
          <w:p w14:paraId="50FDEA33" w14:textId="77777777" w:rsidR="00C13F45" w:rsidRPr="00FC7496" w:rsidRDefault="00C13F45" w:rsidP="00C13F45">
            <w:pPr>
              <w:pStyle w:val="TAL"/>
            </w:pPr>
            <w:r w:rsidRPr="00FC7496">
              <w:t>CCE_St_Ind''</w:t>
            </w:r>
          </w:p>
        </w:tc>
        <w:tc>
          <w:tcPr>
            <w:tcW w:w="567" w:type="dxa"/>
            <w:vAlign w:val="bottom"/>
          </w:tcPr>
          <w:p w14:paraId="380E8A2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0D7F6E1"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1826EC5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4638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DF22C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34610C6"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01FE45AA"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2C3340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B0670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B6E8BDB"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1107A5C6" w14:textId="77777777">
        <w:trPr>
          <w:jc w:val="center"/>
        </w:trPr>
        <w:tc>
          <w:tcPr>
            <w:tcW w:w="1809" w:type="dxa"/>
            <w:vMerge w:val="restart"/>
          </w:tcPr>
          <w:p w14:paraId="3E42D3EF" w14:textId="77777777" w:rsidR="00C13F45" w:rsidRPr="00FC7496" w:rsidRDefault="00C13F45" w:rsidP="00C13F45">
            <w:pPr>
              <w:pStyle w:val="TAL"/>
            </w:pPr>
            <w:r w:rsidRPr="00FC7496">
              <w:t>tsc_C_RNTI_Def10</w:t>
            </w:r>
          </w:p>
        </w:tc>
        <w:tc>
          <w:tcPr>
            <w:tcW w:w="993" w:type="dxa"/>
            <w:vMerge w:val="restart"/>
          </w:tcPr>
          <w:p w14:paraId="24C94587" w14:textId="77777777" w:rsidR="00C13F45" w:rsidRPr="00FC7496" w:rsidRDefault="00C13F45" w:rsidP="00C13F45">
            <w:pPr>
              <w:pStyle w:val="TAL"/>
            </w:pPr>
            <w:r w:rsidRPr="00FC7496">
              <w:t>'1A85'H</w:t>
            </w:r>
          </w:p>
          <w:p w14:paraId="587D0D61" w14:textId="77777777" w:rsidR="00C13F45" w:rsidRPr="00FC7496" w:rsidRDefault="00C13F45" w:rsidP="00C13F45">
            <w:pPr>
              <w:pStyle w:val="TAL"/>
            </w:pPr>
            <w:r w:rsidRPr="00FC7496">
              <w:t>6789</w:t>
            </w:r>
          </w:p>
        </w:tc>
        <w:tc>
          <w:tcPr>
            <w:tcW w:w="1417" w:type="dxa"/>
          </w:tcPr>
          <w:p w14:paraId="50772B10" w14:textId="77777777" w:rsidR="00C13F45" w:rsidRPr="00FC7496" w:rsidRDefault="00C13F45" w:rsidP="00C13F45">
            <w:pPr>
              <w:pStyle w:val="TAL"/>
            </w:pPr>
            <w:r w:rsidRPr="00FC7496">
              <w:t>m'</w:t>
            </w:r>
          </w:p>
        </w:tc>
        <w:tc>
          <w:tcPr>
            <w:tcW w:w="567" w:type="dxa"/>
            <w:vAlign w:val="bottom"/>
          </w:tcPr>
          <w:p w14:paraId="06BBE31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0316B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E8B10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80688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DBBE8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CDF251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79EBFA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02BD4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86A98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522544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C942641" w14:textId="77777777">
        <w:trPr>
          <w:jc w:val="center"/>
        </w:trPr>
        <w:tc>
          <w:tcPr>
            <w:tcW w:w="1809" w:type="dxa"/>
            <w:vMerge/>
          </w:tcPr>
          <w:p w14:paraId="6D6F5413" w14:textId="77777777" w:rsidR="00C13F45" w:rsidRPr="00FC7496" w:rsidRDefault="00C13F45" w:rsidP="00C13F45">
            <w:pPr>
              <w:pStyle w:val="TAL"/>
            </w:pPr>
          </w:p>
        </w:tc>
        <w:tc>
          <w:tcPr>
            <w:tcW w:w="993" w:type="dxa"/>
            <w:vMerge/>
          </w:tcPr>
          <w:p w14:paraId="62F9511D" w14:textId="77777777" w:rsidR="00C13F45" w:rsidRPr="00FC7496" w:rsidRDefault="00C13F45" w:rsidP="00C13F45">
            <w:pPr>
              <w:pStyle w:val="TAL"/>
            </w:pPr>
          </w:p>
        </w:tc>
        <w:tc>
          <w:tcPr>
            <w:tcW w:w="1417" w:type="dxa"/>
          </w:tcPr>
          <w:p w14:paraId="11A9BB40" w14:textId="77777777" w:rsidR="00C13F45" w:rsidRPr="00FC7496" w:rsidRDefault="00C13F45" w:rsidP="00C13F45">
            <w:pPr>
              <w:pStyle w:val="TAL"/>
            </w:pPr>
            <w:r w:rsidRPr="00FC7496">
              <w:t>CCE_St_Ind'</w:t>
            </w:r>
          </w:p>
        </w:tc>
        <w:tc>
          <w:tcPr>
            <w:tcW w:w="567" w:type="dxa"/>
            <w:vAlign w:val="bottom"/>
          </w:tcPr>
          <w:p w14:paraId="3781477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59E6E93"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A04E3E7"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8A8015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0483A1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DE8D21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7D027AD"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8EEC9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117476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551B1F7F"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33EB0F3A" w14:textId="77777777">
        <w:trPr>
          <w:jc w:val="center"/>
        </w:trPr>
        <w:tc>
          <w:tcPr>
            <w:tcW w:w="1809" w:type="dxa"/>
            <w:vMerge/>
          </w:tcPr>
          <w:p w14:paraId="2A8C3A4C" w14:textId="77777777" w:rsidR="00C13F45" w:rsidRPr="00FC7496" w:rsidRDefault="00C13F45" w:rsidP="00C13F45">
            <w:pPr>
              <w:pStyle w:val="TAL"/>
            </w:pPr>
          </w:p>
        </w:tc>
        <w:tc>
          <w:tcPr>
            <w:tcW w:w="993" w:type="dxa"/>
            <w:vMerge/>
          </w:tcPr>
          <w:p w14:paraId="60A52F4D" w14:textId="77777777" w:rsidR="00C13F45" w:rsidRPr="00FC7496" w:rsidRDefault="00C13F45" w:rsidP="00C13F45">
            <w:pPr>
              <w:pStyle w:val="TAL"/>
            </w:pPr>
          </w:p>
        </w:tc>
        <w:tc>
          <w:tcPr>
            <w:tcW w:w="1417" w:type="dxa"/>
          </w:tcPr>
          <w:p w14:paraId="3C1497EE" w14:textId="77777777" w:rsidR="00C13F45" w:rsidRPr="00FC7496" w:rsidRDefault="00C13F45" w:rsidP="00C13F45">
            <w:pPr>
              <w:pStyle w:val="TAL"/>
            </w:pPr>
            <w:r w:rsidRPr="00FC7496">
              <w:t>m''</w:t>
            </w:r>
          </w:p>
        </w:tc>
        <w:tc>
          <w:tcPr>
            <w:tcW w:w="567" w:type="dxa"/>
            <w:vAlign w:val="bottom"/>
          </w:tcPr>
          <w:p w14:paraId="7D1562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39D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E98875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DB77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3C4A21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98BB70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FF983D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24402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62BA2A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0C8F88"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F06327A" w14:textId="77777777">
        <w:trPr>
          <w:jc w:val="center"/>
        </w:trPr>
        <w:tc>
          <w:tcPr>
            <w:tcW w:w="1809" w:type="dxa"/>
            <w:vMerge/>
          </w:tcPr>
          <w:p w14:paraId="5BB3EE19" w14:textId="77777777" w:rsidR="00C13F45" w:rsidRPr="00FC7496" w:rsidRDefault="00C13F45" w:rsidP="00C13F45">
            <w:pPr>
              <w:pStyle w:val="TAL"/>
            </w:pPr>
          </w:p>
        </w:tc>
        <w:tc>
          <w:tcPr>
            <w:tcW w:w="993" w:type="dxa"/>
            <w:vMerge/>
          </w:tcPr>
          <w:p w14:paraId="20C2209B" w14:textId="77777777" w:rsidR="00C13F45" w:rsidRPr="00FC7496" w:rsidRDefault="00C13F45" w:rsidP="00C13F45">
            <w:pPr>
              <w:pStyle w:val="TAL"/>
            </w:pPr>
          </w:p>
        </w:tc>
        <w:tc>
          <w:tcPr>
            <w:tcW w:w="1417" w:type="dxa"/>
          </w:tcPr>
          <w:p w14:paraId="5269A6E2" w14:textId="77777777" w:rsidR="00C13F45" w:rsidRPr="00FC7496" w:rsidRDefault="00C13F45" w:rsidP="00C13F45">
            <w:pPr>
              <w:pStyle w:val="TAL"/>
            </w:pPr>
            <w:r w:rsidRPr="00FC7496">
              <w:t>CCE_St_Ind''</w:t>
            </w:r>
          </w:p>
        </w:tc>
        <w:tc>
          <w:tcPr>
            <w:tcW w:w="567" w:type="dxa"/>
            <w:vAlign w:val="bottom"/>
          </w:tcPr>
          <w:p w14:paraId="3A341E5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7C7DD60F"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89FC75"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A6C37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52A6419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F30258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51BB9A2"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3AD2152"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3F35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C6047" w14:textId="77777777" w:rsidR="00C13F45" w:rsidRPr="00FC7496" w:rsidRDefault="00C13F45" w:rsidP="00D726C0">
            <w:pPr>
              <w:pStyle w:val="TAC"/>
              <w:rPr>
                <w:rFonts w:cs="Arial"/>
                <w:szCs w:val="18"/>
              </w:rPr>
            </w:pPr>
            <w:r w:rsidRPr="00FC7496">
              <w:rPr>
                <w:rFonts w:cs="Arial"/>
                <w:szCs w:val="18"/>
              </w:rPr>
              <w:t>14</w:t>
            </w:r>
          </w:p>
        </w:tc>
      </w:tr>
    </w:tbl>
    <w:p w14:paraId="7BCB2C03" w14:textId="77777777" w:rsidR="00CF4B83" w:rsidRPr="00FC7496" w:rsidRDefault="00CF4B83" w:rsidP="00CF4B83"/>
    <w:p w14:paraId="3C646A0C" w14:textId="77777777" w:rsidR="00CF4B83" w:rsidRPr="00FC7496" w:rsidRDefault="00CF4B83" w:rsidP="003A3D48">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2AE8D029" w14:textId="77777777">
        <w:trPr>
          <w:jc w:val="center"/>
        </w:trPr>
        <w:tc>
          <w:tcPr>
            <w:tcW w:w="1809" w:type="dxa"/>
          </w:tcPr>
          <w:p w14:paraId="73452B0B" w14:textId="77777777" w:rsidR="00CF4B83" w:rsidRPr="00FC7496" w:rsidRDefault="00CF4B83" w:rsidP="00D726C0">
            <w:pPr>
              <w:pStyle w:val="TAH"/>
            </w:pPr>
            <w:r w:rsidRPr="00FC7496">
              <w:t>C-RNTI</w:t>
            </w:r>
          </w:p>
        </w:tc>
        <w:tc>
          <w:tcPr>
            <w:tcW w:w="993" w:type="dxa"/>
          </w:tcPr>
          <w:p w14:paraId="3F913949" w14:textId="77777777" w:rsidR="00CF4B83" w:rsidRPr="00FC7496" w:rsidRDefault="00CF4B83" w:rsidP="00D726C0">
            <w:pPr>
              <w:pStyle w:val="TAH"/>
            </w:pPr>
            <w:r w:rsidRPr="00FC7496">
              <w:t>Value</w:t>
            </w:r>
          </w:p>
        </w:tc>
        <w:tc>
          <w:tcPr>
            <w:tcW w:w="1417" w:type="dxa"/>
          </w:tcPr>
          <w:p w14:paraId="414F7BC3" w14:textId="77777777" w:rsidR="00CF4B83" w:rsidRPr="00FC7496" w:rsidRDefault="00CF4B83" w:rsidP="00D726C0">
            <w:pPr>
              <w:pStyle w:val="TAH"/>
            </w:pPr>
          </w:p>
        </w:tc>
        <w:tc>
          <w:tcPr>
            <w:tcW w:w="567" w:type="dxa"/>
          </w:tcPr>
          <w:p w14:paraId="214BC44E" w14:textId="77777777" w:rsidR="00CF4B83" w:rsidRPr="00FC7496" w:rsidRDefault="00CF4B83" w:rsidP="00D726C0">
            <w:pPr>
              <w:pStyle w:val="TAH"/>
            </w:pPr>
            <w:r w:rsidRPr="00FC7496">
              <w:t>SF0</w:t>
            </w:r>
          </w:p>
        </w:tc>
        <w:tc>
          <w:tcPr>
            <w:tcW w:w="567" w:type="dxa"/>
          </w:tcPr>
          <w:p w14:paraId="72B69D5B" w14:textId="77777777" w:rsidR="00CF4B83" w:rsidRPr="00FC7496" w:rsidRDefault="00CF4B83" w:rsidP="00D726C0">
            <w:pPr>
              <w:pStyle w:val="TAH"/>
            </w:pPr>
            <w:r w:rsidRPr="00FC7496">
              <w:t>SF1</w:t>
            </w:r>
          </w:p>
        </w:tc>
        <w:tc>
          <w:tcPr>
            <w:tcW w:w="567" w:type="dxa"/>
          </w:tcPr>
          <w:p w14:paraId="62BF8EAA" w14:textId="77777777" w:rsidR="00CF4B83" w:rsidRPr="00FC7496" w:rsidRDefault="00CF4B83" w:rsidP="00D726C0">
            <w:pPr>
              <w:pStyle w:val="TAH"/>
            </w:pPr>
            <w:r w:rsidRPr="00FC7496">
              <w:t>SF2</w:t>
            </w:r>
          </w:p>
        </w:tc>
        <w:tc>
          <w:tcPr>
            <w:tcW w:w="567" w:type="dxa"/>
          </w:tcPr>
          <w:p w14:paraId="69D0EB18" w14:textId="77777777" w:rsidR="00CF4B83" w:rsidRPr="00FC7496" w:rsidRDefault="00CF4B83" w:rsidP="00D726C0">
            <w:pPr>
              <w:pStyle w:val="TAH"/>
            </w:pPr>
            <w:r w:rsidRPr="00FC7496">
              <w:t>SF3</w:t>
            </w:r>
          </w:p>
        </w:tc>
        <w:tc>
          <w:tcPr>
            <w:tcW w:w="567" w:type="dxa"/>
          </w:tcPr>
          <w:p w14:paraId="0ED7E1AC" w14:textId="77777777" w:rsidR="00CF4B83" w:rsidRPr="00FC7496" w:rsidRDefault="00CF4B83" w:rsidP="00D726C0">
            <w:pPr>
              <w:pStyle w:val="TAH"/>
            </w:pPr>
            <w:r w:rsidRPr="00FC7496">
              <w:t>SF4</w:t>
            </w:r>
          </w:p>
        </w:tc>
        <w:tc>
          <w:tcPr>
            <w:tcW w:w="567" w:type="dxa"/>
          </w:tcPr>
          <w:p w14:paraId="0AF930D2" w14:textId="77777777" w:rsidR="00CF4B83" w:rsidRPr="00FC7496" w:rsidRDefault="00CF4B83" w:rsidP="00D726C0">
            <w:pPr>
              <w:pStyle w:val="TAH"/>
            </w:pPr>
            <w:r w:rsidRPr="00FC7496">
              <w:t>SF5</w:t>
            </w:r>
          </w:p>
        </w:tc>
        <w:tc>
          <w:tcPr>
            <w:tcW w:w="567" w:type="dxa"/>
          </w:tcPr>
          <w:p w14:paraId="14D297A6" w14:textId="77777777" w:rsidR="00CF4B83" w:rsidRPr="00FC7496" w:rsidRDefault="00CF4B83" w:rsidP="00D726C0">
            <w:pPr>
              <w:pStyle w:val="TAH"/>
            </w:pPr>
            <w:r w:rsidRPr="00FC7496">
              <w:t>SF6</w:t>
            </w:r>
          </w:p>
        </w:tc>
        <w:tc>
          <w:tcPr>
            <w:tcW w:w="567" w:type="dxa"/>
          </w:tcPr>
          <w:p w14:paraId="6E1066FC" w14:textId="77777777" w:rsidR="00CF4B83" w:rsidRPr="00FC7496" w:rsidRDefault="00CF4B83" w:rsidP="00D726C0">
            <w:pPr>
              <w:pStyle w:val="TAH"/>
            </w:pPr>
            <w:r w:rsidRPr="00FC7496">
              <w:t>SF7</w:t>
            </w:r>
          </w:p>
        </w:tc>
        <w:tc>
          <w:tcPr>
            <w:tcW w:w="567" w:type="dxa"/>
          </w:tcPr>
          <w:p w14:paraId="064BCDC8" w14:textId="77777777" w:rsidR="00CF4B83" w:rsidRPr="00FC7496" w:rsidRDefault="00CF4B83" w:rsidP="00D726C0">
            <w:pPr>
              <w:pStyle w:val="TAH"/>
            </w:pPr>
            <w:r w:rsidRPr="00FC7496">
              <w:t>SF8</w:t>
            </w:r>
          </w:p>
        </w:tc>
        <w:tc>
          <w:tcPr>
            <w:tcW w:w="567" w:type="dxa"/>
          </w:tcPr>
          <w:p w14:paraId="25222B6E" w14:textId="77777777" w:rsidR="00CF4B83" w:rsidRPr="00FC7496" w:rsidRDefault="00CF4B83" w:rsidP="00D726C0">
            <w:pPr>
              <w:pStyle w:val="TAH"/>
            </w:pPr>
            <w:r w:rsidRPr="00FC7496">
              <w:t>SF9</w:t>
            </w:r>
          </w:p>
        </w:tc>
      </w:tr>
      <w:tr w:rsidR="00CF4B83" w:rsidRPr="00FC7496" w14:paraId="4A63DF16" w14:textId="77777777">
        <w:trPr>
          <w:jc w:val="center"/>
        </w:trPr>
        <w:tc>
          <w:tcPr>
            <w:tcW w:w="1809" w:type="dxa"/>
            <w:vMerge w:val="restart"/>
          </w:tcPr>
          <w:p w14:paraId="40868D63" w14:textId="77777777" w:rsidR="00CF4B83" w:rsidRPr="00FC7496" w:rsidRDefault="00CF4B83" w:rsidP="00B8165D">
            <w:pPr>
              <w:pStyle w:val="TAL"/>
            </w:pPr>
            <w:r w:rsidRPr="00FC7496">
              <w:t>tsc_C_RNTI_Def</w:t>
            </w:r>
          </w:p>
        </w:tc>
        <w:tc>
          <w:tcPr>
            <w:tcW w:w="993" w:type="dxa"/>
            <w:vMerge w:val="restart"/>
          </w:tcPr>
          <w:p w14:paraId="04EAD64D" w14:textId="77777777" w:rsidR="00CF4B83" w:rsidRPr="00FC7496" w:rsidRDefault="00CF4B83" w:rsidP="00B8165D">
            <w:pPr>
              <w:pStyle w:val="TAL"/>
            </w:pPr>
            <w:r w:rsidRPr="00FC7496">
              <w:t>'1001'H</w:t>
            </w:r>
          </w:p>
          <w:p w14:paraId="402BF874" w14:textId="77777777" w:rsidR="00CF4B83" w:rsidRPr="00FC7496" w:rsidRDefault="00CF4B83" w:rsidP="00B8165D">
            <w:pPr>
              <w:pStyle w:val="TAL"/>
            </w:pPr>
            <w:r w:rsidRPr="00FC7496">
              <w:t>4097</w:t>
            </w:r>
          </w:p>
          <w:p w14:paraId="71E7419F" w14:textId="77777777" w:rsidR="00CF4B83" w:rsidRPr="00FC7496" w:rsidRDefault="00CF4B83" w:rsidP="00B8165D">
            <w:pPr>
              <w:pStyle w:val="TAL"/>
            </w:pPr>
          </w:p>
        </w:tc>
        <w:tc>
          <w:tcPr>
            <w:tcW w:w="1417" w:type="dxa"/>
          </w:tcPr>
          <w:p w14:paraId="4FCD558A" w14:textId="77777777" w:rsidR="00CF4B83" w:rsidRPr="00FC7496" w:rsidRDefault="00CF4B83" w:rsidP="00B8165D">
            <w:pPr>
              <w:pStyle w:val="TAL"/>
            </w:pPr>
            <w:r w:rsidRPr="00FC7496">
              <w:t>m'</w:t>
            </w:r>
          </w:p>
        </w:tc>
        <w:tc>
          <w:tcPr>
            <w:tcW w:w="567" w:type="dxa"/>
            <w:vAlign w:val="bottom"/>
          </w:tcPr>
          <w:p w14:paraId="135774D0" w14:textId="77777777" w:rsidR="00CF4B83" w:rsidRPr="00FC7496" w:rsidRDefault="00CF4B83" w:rsidP="00D726C0">
            <w:pPr>
              <w:pStyle w:val="TAC"/>
            </w:pPr>
            <w:r w:rsidRPr="00FC7496">
              <w:t>4</w:t>
            </w:r>
          </w:p>
        </w:tc>
        <w:tc>
          <w:tcPr>
            <w:tcW w:w="567" w:type="dxa"/>
            <w:vAlign w:val="bottom"/>
          </w:tcPr>
          <w:p w14:paraId="1D2915B3" w14:textId="77777777" w:rsidR="00CF4B83" w:rsidRPr="00FC7496" w:rsidRDefault="00CF4B83" w:rsidP="00D726C0">
            <w:pPr>
              <w:pStyle w:val="TAC"/>
            </w:pPr>
            <w:r w:rsidRPr="00FC7496">
              <w:t>0</w:t>
            </w:r>
          </w:p>
        </w:tc>
        <w:tc>
          <w:tcPr>
            <w:tcW w:w="567" w:type="dxa"/>
            <w:vAlign w:val="bottom"/>
          </w:tcPr>
          <w:p w14:paraId="4C32281A" w14:textId="77777777" w:rsidR="00CF4B83" w:rsidRPr="00FC7496" w:rsidRDefault="00CF4B83" w:rsidP="00D726C0">
            <w:pPr>
              <w:pStyle w:val="TAC"/>
            </w:pPr>
            <w:r w:rsidRPr="00FC7496">
              <w:t>0</w:t>
            </w:r>
          </w:p>
        </w:tc>
        <w:tc>
          <w:tcPr>
            <w:tcW w:w="567" w:type="dxa"/>
            <w:vAlign w:val="bottom"/>
          </w:tcPr>
          <w:p w14:paraId="3B395080" w14:textId="77777777" w:rsidR="00CF4B83" w:rsidRPr="00FC7496" w:rsidRDefault="00CF4B83" w:rsidP="00D726C0">
            <w:pPr>
              <w:pStyle w:val="TAC"/>
            </w:pPr>
            <w:r w:rsidRPr="00FC7496">
              <w:t>0</w:t>
            </w:r>
          </w:p>
        </w:tc>
        <w:tc>
          <w:tcPr>
            <w:tcW w:w="567" w:type="dxa"/>
            <w:vAlign w:val="bottom"/>
          </w:tcPr>
          <w:p w14:paraId="20D21D49" w14:textId="77777777" w:rsidR="00CF4B83" w:rsidRPr="00FC7496" w:rsidRDefault="00CF4B83" w:rsidP="00D726C0">
            <w:pPr>
              <w:pStyle w:val="TAC"/>
            </w:pPr>
            <w:r w:rsidRPr="00FC7496">
              <w:t>0</w:t>
            </w:r>
          </w:p>
        </w:tc>
        <w:tc>
          <w:tcPr>
            <w:tcW w:w="567" w:type="dxa"/>
            <w:vAlign w:val="bottom"/>
          </w:tcPr>
          <w:p w14:paraId="37BA4ABE" w14:textId="77777777" w:rsidR="00CF4B83" w:rsidRPr="00FC7496" w:rsidRDefault="00CF4B83" w:rsidP="00D726C0">
            <w:pPr>
              <w:pStyle w:val="TAC"/>
            </w:pPr>
            <w:r w:rsidRPr="00FC7496">
              <w:t>0</w:t>
            </w:r>
          </w:p>
        </w:tc>
        <w:tc>
          <w:tcPr>
            <w:tcW w:w="567" w:type="dxa"/>
            <w:vAlign w:val="bottom"/>
          </w:tcPr>
          <w:p w14:paraId="00D230F8" w14:textId="77777777" w:rsidR="00CF4B83" w:rsidRPr="00FC7496" w:rsidRDefault="00CF4B83" w:rsidP="00D726C0">
            <w:pPr>
              <w:pStyle w:val="TAC"/>
            </w:pPr>
            <w:r w:rsidRPr="00FC7496">
              <w:t>0</w:t>
            </w:r>
          </w:p>
        </w:tc>
        <w:tc>
          <w:tcPr>
            <w:tcW w:w="567" w:type="dxa"/>
            <w:vAlign w:val="bottom"/>
          </w:tcPr>
          <w:p w14:paraId="1AAD5AAF" w14:textId="77777777" w:rsidR="00CF4B83" w:rsidRPr="00FC7496" w:rsidRDefault="00CF4B83" w:rsidP="00D726C0">
            <w:pPr>
              <w:pStyle w:val="TAC"/>
            </w:pPr>
            <w:r w:rsidRPr="00FC7496">
              <w:t>0</w:t>
            </w:r>
          </w:p>
        </w:tc>
        <w:tc>
          <w:tcPr>
            <w:tcW w:w="567" w:type="dxa"/>
            <w:vAlign w:val="bottom"/>
          </w:tcPr>
          <w:p w14:paraId="077CB515" w14:textId="77777777" w:rsidR="00CF4B83" w:rsidRPr="00FC7496" w:rsidRDefault="00CF4B83" w:rsidP="00D726C0">
            <w:pPr>
              <w:pStyle w:val="TAC"/>
            </w:pPr>
            <w:r w:rsidRPr="00FC7496">
              <w:t>0</w:t>
            </w:r>
          </w:p>
        </w:tc>
        <w:tc>
          <w:tcPr>
            <w:tcW w:w="567" w:type="dxa"/>
            <w:vAlign w:val="bottom"/>
          </w:tcPr>
          <w:p w14:paraId="563BACE0" w14:textId="77777777" w:rsidR="00CF4B83" w:rsidRPr="00FC7496" w:rsidRDefault="00CF4B83" w:rsidP="00D726C0">
            <w:pPr>
              <w:pStyle w:val="TAC"/>
            </w:pPr>
            <w:r w:rsidRPr="00FC7496">
              <w:t>0</w:t>
            </w:r>
          </w:p>
        </w:tc>
      </w:tr>
      <w:tr w:rsidR="00CF4B83" w:rsidRPr="00FC7496" w14:paraId="06AF050E" w14:textId="77777777">
        <w:trPr>
          <w:jc w:val="center"/>
        </w:trPr>
        <w:tc>
          <w:tcPr>
            <w:tcW w:w="1809" w:type="dxa"/>
            <w:vMerge/>
          </w:tcPr>
          <w:p w14:paraId="747218B8" w14:textId="77777777" w:rsidR="00CF4B83" w:rsidRPr="00FC7496" w:rsidRDefault="00CF4B83" w:rsidP="00B8165D">
            <w:pPr>
              <w:pStyle w:val="TAL"/>
            </w:pPr>
          </w:p>
        </w:tc>
        <w:tc>
          <w:tcPr>
            <w:tcW w:w="993" w:type="dxa"/>
            <w:vMerge/>
          </w:tcPr>
          <w:p w14:paraId="582B40DB" w14:textId="77777777" w:rsidR="00CF4B83" w:rsidRPr="00FC7496" w:rsidRDefault="00CF4B83" w:rsidP="00B8165D">
            <w:pPr>
              <w:pStyle w:val="TAL"/>
            </w:pPr>
          </w:p>
        </w:tc>
        <w:tc>
          <w:tcPr>
            <w:tcW w:w="1417" w:type="dxa"/>
          </w:tcPr>
          <w:p w14:paraId="0E63EEB3" w14:textId="77777777" w:rsidR="00CF4B83" w:rsidRPr="00FC7496" w:rsidRDefault="00CF4B83" w:rsidP="00B8165D">
            <w:pPr>
              <w:pStyle w:val="TAL"/>
            </w:pPr>
            <w:r w:rsidRPr="00FC7496">
              <w:t>CCE_St_Ind'</w:t>
            </w:r>
          </w:p>
        </w:tc>
        <w:tc>
          <w:tcPr>
            <w:tcW w:w="567" w:type="dxa"/>
            <w:vAlign w:val="bottom"/>
          </w:tcPr>
          <w:p w14:paraId="2AC8F40A" w14:textId="77777777" w:rsidR="00CF4B83" w:rsidRPr="00FC7496" w:rsidRDefault="00CF4B83" w:rsidP="00D726C0">
            <w:pPr>
              <w:pStyle w:val="TAC"/>
            </w:pPr>
            <w:r w:rsidRPr="00FC7496">
              <w:t>8</w:t>
            </w:r>
          </w:p>
        </w:tc>
        <w:tc>
          <w:tcPr>
            <w:tcW w:w="567" w:type="dxa"/>
            <w:vAlign w:val="bottom"/>
          </w:tcPr>
          <w:p w14:paraId="7A46E125" w14:textId="77777777" w:rsidR="00CF4B83" w:rsidRPr="00FC7496" w:rsidRDefault="00CF4B83" w:rsidP="00D726C0">
            <w:pPr>
              <w:pStyle w:val="TAC"/>
            </w:pPr>
            <w:r w:rsidRPr="00FC7496">
              <w:t>14</w:t>
            </w:r>
          </w:p>
        </w:tc>
        <w:tc>
          <w:tcPr>
            <w:tcW w:w="567" w:type="dxa"/>
            <w:vAlign w:val="bottom"/>
          </w:tcPr>
          <w:p w14:paraId="0C384D84" w14:textId="77777777" w:rsidR="00CF4B83" w:rsidRPr="00FC7496" w:rsidRDefault="00CF4B83" w:rsidP="00D726C0">
            <w:pPr>
              <w:pStyle w:val="TAC"/>
            </w:pPr>
            <w:r w:rsidRPr="00FC7496">
              <w:t>14</w:t>
            </w:r>
          </w:p>
        </w:tc>
        <w:tc>
          <w:tcPr>
            <w:tcW w:w="567" w:type="dxa"/>
            <w:vAlign w:val="bottom"/>
          </w:tcPr>
          <w:p w14:paraId="67028B34" w14:textId="77777777" w:rsidR="00CF4B83" w:rsidRPr="00FC7496" w:rsidRDefault="00CF4B83" w:rsidP="00D726C0">
            <w:pPr>
              <w:pStyle w:val="TAC"/>
            </w:pPr>
            <w:r w:rsidRPr="00FC7496">
              <w:t>20</w:t>
            </w:r>
          </w:p>
        </w:tc>
        <w:tc>
          <w:tcPr>
            <w:tcW w:w="567" w:type="dxa"/>
            <w:vAlign w:val="bottom"/>
          </w:tcPr>
          <w:p w14:paraId="67A34A51" w14:textId="77777777" w:rsidR="00CF4B83" w:rsidRPr="00FC7496" w:rsidRDefault="00CF4B83" w:rsidP="00D726C0">
            <w:pPr>
              <w:pStyle w:val="TAC"/>
            </w:pPr>
            <w:r w:rsidRPr="00FC7496">
              <w:t>16</w:t>
            </w:r>
          </w:p>
        </w:tc>
        <w:tc>
          <w:tcPr>
            <w:tcW w:w="567" w:type="dxa"/>
            <w:vAlign w:val="bottom"/>
          </w:tcPr>
          <w:p w14:paraId="7E66EC00" w14:textId="77777777" w:rsidR="00CF4B83" w:rsidRPr="00FC7496" w:rsidRDefault="00CF4B83" w:rsidP="00D726C0">
            <w:pPr>
              <w:pStyle w:val="TAC"/>
            </w:pPr>
            <w:r w:rsidRPr="00FC7496">
              <w:t>18</w:t>
            </w:r>
          </w:p>
        </w:tc>
        <w:tc>
          <w:tcPr>
            <w:tcW w:w="567" w:type="dxa"/>
            <w:vAlign w:val="bottom"/>
          </w:tcPr>
          <w:p w14:paraId="4D78AF64" w14:textId="77777777" w:rsidR="00CF4B83" w:rsidRPr="00FC7496" w:rsidRDefault="00CF4B83" w:rsidP="00D726C0">
            <w:pPr>
              <w:pStyle w:val="TAC"/>
            </w:pPr>
            <w:r w:rsidRPr="00FC7496">
              <w:t>28</w:t>
            </w:r>
          </w:p>
        </w:tc>
        <w:tc>
          <w:tcPr>
            <w:tcW w:w="567" w:type="dxa"/>
            <w:vAlign w:val="bottom"/>
          </w:tcPr>
          <w:p w14:paraId="29ED5EAE" w14:textId="77777777" w:rsidR="00CF4B83" w:rsidRPr="00FC7496" w:rsidRDefault="00CF4B83" w:rsidP="00D726C0">
            <w:pPr>
              <w:pStyle w:val="TAC"/>
            </w:pPr>
            <w:r w:rsidRPr="00FC7496">
              <w:t>20</w:t>
            </w:r>
          </w:p>
        </w:tc>
        <w:tc>
          <w:tcPr>
            <w:tcW w:w="567" w:type="dxa"/>
            <w:vAlign w:val="bottom"/>
          </w:tcPr>
          <w:p w14:paraId="1255FA67" w14:textId="77777777" w:rsidR="00CF4B83" w:rsidRPr="00FC7496" w:rsidRDefault="00CF4B83" w:rsidP="00D726C0">
            <w:pPr>
              <w:pStyle w:val="TAC"/>
            </w:pPr>
            <w:r w:rsidRPr="00FC7496">
              <w:t>26</w:t>
            </w:r>
          </w:p>
        </w:tc>
        <w:tc>
          <w:tcPr>
            <w:tcW w:w="567" w:type="dxa"/>
            <w:vAlign w:val="bottom"/>
          </w:tcPr>
          <w:p w14:paraId="0773F5F2" w14:textId="77777777" w:rsidR="00CF4B83" w:rsidRPr="00FC7496" w:rsidRDefault="00CF4B83" w:rsidP="00D726C0">
            <w:pPr>
              <w:pStyle w:val="TAC"/>
            </w:pPr>
            <w:r w:rsidRPr="00FC7496">
              <w:t>30</w:t>
            </w:r>
          </w:p>
        </w:tc>
      </w:tr>
      <w:tr w:rsidR="00CF4B83" w:rsidRPr="00FC7496" w14:paraId="413A8BDA" w14:textId="77777777">
        <w:trPr>
          <w:jc w:val="center"/>
        </w:trPr>
        <w:tc>
          <w:tcPr>
            <w:tcW w:w="1809" w:type="dxa"/>
            <w:vMerge/>
          </w:tcPr>
          <w:p w14:paraId="0361B026" w14:textId="77777777" w:rsidR="00CF4B83" w:rsidRPr="00FC7496" w:rsidRDefault="00CF4B83" w:rsidP="00B8165D">
            <w:pPr>
              <w:pStyle w:val="TAL"/>
            </w:pPr>
          </w:p>
        </w:tc>
        <w:tc>
          <w:tcPr>
            <w:tcW w:w="993" w:type="dxa"/>
            <w:vMerge/>
          </w:tcPr>
          <w:p w14:paraId="55AF4EE9" w14:textId="77777777" w:rsidR="00CF4B83" w:rsidRPr="00FC7496" w:rsidRDefault="00CF4B83" w:rsidP="00B8165D">
            <w:pPr>
              <w:pStyle w:val="TAL"/>
            </w:pPr>
          </w:p>
        </w:tc>
        <w:tc>
          <w:tcPr>
            <w:tcW w:w="1417" w:type="dxa"/>
          </w:tcPr>
          <w:p w14:paraId="417327D2" w14:textId="77777777" w:rsidR="00CF4B83" w:rsidRPr="00FC7496" w:rsidRDefault="00CF4B83" w:rsidP="00B8165D">
            <w:pPr>
              <w:pStyle w:val="TAL"/>
            </w:pPr>
            <w:r w:rsidRPr="00FC7496">
              <w:t>m''</w:t>
            </w:r>
          </w:p>
        </w:tc>
        <w:tc>
          <w:tcPr>
            <w:tcW w:w="567" w:type="dxa"/>
            <w:vAlign w:val="bottom"/>
          </w:tcPr>
          <w:p w14:paraId="79CB81B2" w14:textId="77777777" w:rsidR="00CF4B83" w:rsidRPr="00FC7496" w:rsidRDefault="00CF4B83" w:rsidP="00D726C0">
            <w:pPr>
              <w:pStyle w:val="TAC"/>
            </w:pPr>
            <w:r w:rsidRPr="00FC7496">
              <w:t>5</w:t>
            </w:r>
          </w:p>
        </w:tc>
        <w:tc>
          <w:tcPr>
            <w:tcW w:w="567" w:type="dxa"/>
            <w:vAlign w:val="bottom"/>
          </w:tcPr>
          <w:p w14:paraId="0F3B84C6" w14:textId="77777777" w:rsidR="00CF4B83" w:rsidRPr="00FC7496" w:rsidRDefault="00CF4B83" w:rsidP="00D726C0">
            <w:pPr>
              <w:pStyle w:val="TAC"/>
            </w:pPr>
            <w:r w:rsidRPr="00FC7496">
              <w:t>1</w:t>
            </w:r>
          </w:p>
        </w:tc>
        <w:tc>
          <w:tcPr>
            <w:tcW w:w="567" w:type="dxa"/>
            <w:vAlign w:val="bottom"/>
          </w:tcPr>
          <w:p w14:paraId="79616430" w14:textId="77777777" w:rsidR="00CF4B83" w:rsidRPr="00FC7496" w:rsidRDefault="00CF4B83" w:rsidP="00D726C0">
            <w:pPr>
              <w:pStyle w:val="TAC"/>
            </w:pPr>
            <w:r w:rsidRPr="00FC7496">
              <w:t>1</w:t>
            </w:r>
          </w:p>
        </w:tc>
        <w:tc>
          <w:tcPr>
            <w:tcW w:w="567" w:type="dxa"/>
            <w:vAlign w:val="bottom"/>
          </w:tcPr>
          <w:p w14:paraId="284D717C" w14:textId="77777777" w:rsidR="00CF4B83" w:rsidRPr="00FC7496" w:rsidRDefault="00CF4B83" w:rsidP="00D726C0">
            <w:pPr>
              <w:pStyle w:val="TAC"/>
            </w:pPr>
            <w:r w:rsidRPr="00FC7496">
              <w:t>1</w:t>
            </w:r>
          </w:p>
        </w:tc>
        <w:tc>
          <w:tcPr>
            <w:tcW w:w="567" w:type="dxa"/>
            <w:vAlign w:val="bottom"/>
          </w:tcPr>
          <w:p w14:paraId="3E077930" w14:textId="77777777" w:rsidR="00CF4B83" w:rsidRPr="00FC7496" w:rsidRDefault="00CF4B83" w:rsidP="00D726C0">
            <w:pPr>
              <w:pStyle w:val="TAC"/>
            </w:pPr>
            <w:r w:rsidRPr="00FC7496">
              <w:t>1</w:t>
            </w:r>
          </w:p>
        </w:tc>
        <w:tc>
          <w:tcPr>
            <w:tcW w:w="567" w:type="dxa"/>
            <w:vAlign w:val="bottom"/>
          </w:tcPr>
          <w:p w14:paraId="3FC109CB" w14:textId="77777777" w:rsidR="00CF4B83" w:rsidRPr="00FC7496" w:rsidRDefault="00CF4B83" w:rsidP="00D726C0">
            <w:pPr>
              <w:pStyle w:val="TAC"/>
            </w:pPr>
            <w:r w:rsidRPr="00FC7496">
              <w:t>1</w:t>
            </w:r>
          </w:p>
        </w:tc>
        <w:tc>
          <w:tcPr>
            <w:tcW w:w="567" w:type="dxa"/>
            <w:vAlign w:val="bottom"/>
          </w:tcPr>
          <w:p w14:paraId="6BA1850A" w14:textId="77777777" w:rsidR="00CF4B83" w:rsidRPr="00FC7496" w:rsidRDefault="00CF4B83" w:rsidP="00D726C0">
            <w:pPr>
              <w:pStyle w:val="TAC"/>
            </w:pPr>
            <w:r w:rsidRPr="00FC7496">
              <w:t>1</w:t>
            </w:r>
          </w:p>
        </w:tc>
        <w:tc>
          <w:tcPr>
            <w:tcW w:w="567" w:type="dxa"/>
            <w:vAlign w:val="bottom"/>
          </w:tcPr>
          <w:p w14:paraId="2E79B7BC" w14:textId="77777777" w:rsidR="00CF4B83" w:rsidRPr="00FC7496" w:rsidRDefault="00CF4B83" w:rsidP="00D726C0">
            <w:pPr>
              <w:pStyle w:val="TAC"/>
            </w:pPr>
            <w:r w:rsidRPr="00FC7496">
              <w:t>1</w:t>
            </w:r>
          </w:p>
        </w:tc>
        <w:tc>
          <w:tcPr>
            <w:tcW w:w="567" w:type="dxa"/>
            <w:vAlign w:val="bottom"/>
          </w:tcPr>
          <w:p w14:paraId="0E8A7EBE" w14:textId="77777777" w:rsidR="00CF4B83" w:rsidRPr="00FC7496" w:rsidRDefault="00CF4B83" w:rsidP="00D726C0">
            <w:pPr>
              <w:pStyle w:val="TAC"/>
            </w:pPr>
            <w:r w:rsidRPr="00FC7496">
              <w:t>1</w:t>
            </w:r>
          </w:p>
        </w:tc>
        <w:tc>
          <w:tcPr>
            <w:tcW w:w="567" w:type="dxa"/>
            <w:vAlign w:val="bottom"/>
          </w:tcPr>
          <w:p w14:paraId="722CF186" w14:textId="77777777" w:rsidR="00CF4B83" w:rsidRPr="00FC7496" w:rsidRDefault="00CF4B83" w:rsidP="00D726C0">
            <w:pPr>
              <w:pStyle w:val="TAC"/>
            </w:pPr>
            <w:r w:rsidRPr="00FC7496">
              <w:t>1</w:t>
            </w:r>
          </w:p>
        </w:tc>
      </w:tr>
      <w:tr w:rsidR="00CF4B83" w:rsidRPr="00FC7496" w14:paraId="03479DB4" w14:textId="77777777">
        <w:trPr>
          <w:jc w:val="center"/>
        </w:trPr>
        <w:tc>
          <w:tcPr>
            <w:tcW w:w="1809" w:type="dxa"/>
            <w:vMerge/>
          </w:tcPr>
          <w:p w14:paraId="7E1412DE" w14:textId="77777777" w:rsidR="00CF4B83" w:rsidRPr="00FC7496" w:rsidRDefault="00CF4B83" w:rsidP="00B8165D">
            <w:pPr>
              <w:pStyle w:val="TAL"/>
            </w:pPr>
          </w:p>
        </w:tc>
        <w:tc>
          <w:tcPr>
            <w:tcW w:w="993" w:type="dxa"/>
            <w:vMerge/>
          </w:tcPr>
          <w:p w14:paraId="6324C555" w14:textId="77777777" w:rsidR="00CF4B83" w:rsidRPr="00FC7496" w:rsidRDefault="00CF4B83" w:rsidP="00B8165D">
            <w:pPr>
              <w:pStyle w:val="TAL"/>
            </w:pPr>
          </w:p>
        </w:tc>
        <w:tc>
          <w:tcPr>
            <w:tcW w:w="1417" w:type="dxa"/>
          </w:tcPr>
          <w:p w14:paraId="14B3434B" w14:textId="77777777" w:rsidR="00CF4B83" w:rsidRPr="00FC7496" w:rsidRDefault="00CF4B83" w:rsidP="00B8165D">
            <w:pPr>
              <w:pStyle w:val="TAL"/>
            </w:pPr>
            <w:r w:rsidRPr="00FC7496">
              <w:t>CCE_St_Ind''</w:t>
            </w:r>
          </w:p>
        </w:tc>
        <w:tc>
          <w:tcPr>
            <w:tcW w:w="567" w:type="dxa"/>
            <w:vAlign w:val="bottom"/>
          </w:tcPr>
          <w:p w14:paraId="3C295FED" w14:textId="77777777" w:rsidR="00CF4B83" w:rsidRPr="00FC7496" w:rsidRDefault="00CF4B83" w:rsidP="00D726C0">
            <w:pPr>
              <w:pStyle w:val="TAC"/>
            </w:pPr>
            <w:r w:rsidRPr="00FC7496">
              <w:t>10</w:t>
            </w:r>
          </w:p>
        </w:tc>
        <w:tc>
          <w:tcPr>
            <w:tcW w:w="567" w:type="dxa"/>
            <w:vAlign w:val="bottom"/>
          </w:tcPr>
          <w:p w14:paraId="1A51CC1C" w14:textId="77777777" w:rsidR="00CF4B83" w:rsidRPr="00FC7496" w:rsidRDefault="00CF4B83" w:rsidP="00D726C0">
            <w:pPr>
              <w:pStyle w:val="TAC"/>
            </w:pPr>
            <w:r w:rsidRPr="00FC7496">
              <w:t>16</w:t>
            </w:r>
          </w:p>
        </w:tc>
        <w:tc>
          <w:tcPr>
            <w:tcW w:w="567" w:type="dxa"/>
            <w:vAlign w:val="bottom"/>
          </w:tcPr>
          <w:p w14:paraId="4F100CD0" w14:textId="77777777" w:rsidR="00CF4B83" w:rsidRPr="00FC7496" w:rsidRDefault="00CF4B83" w:rsidP="00D726C0">
            <w:pPr>
              <w:pStyle w:val="TAC"/>
            </w:pPr>
            <w:r w:rsidRPr="00FC7496">
              <w:t>16</w:t>
            </w:r>
          </w:p>
        </w:tc>
        <w:tc>
          <w:tcPr>
            <w:tcW w:w="567" w:type="dxa"/>
            <w:vAlign w:val="bottom"/>
          </w:tcPr>
          <w:p w14:paraId="35C85BB5" w14:textId="77777777" w:rsidR="00CF4B83" w:rsidRPr="00FC7496" w:rsidRDefault="00CF4B83" w:rsidP="00D726C0">
            <w:pPr>
              <w:pStyle w:val="TAC"/>
            </w:pPr>
            <w:r w:rsidRPr="00FC7496">
              <w:t>22</w:t>
            </w:r>
          </w:p>
        </w:tc>
        <w:tc>
          <w:tcPr>
            <w:tcW w:w="567" w:type="dxa"/>
            <w:vAlign w:val="bottom"/>
          </w:tcPr>
          <w:p w14:paraId="627307EB" w14:textId="77777777" w:rsidR="00CF4B83" w:rsidRPr="00FC7496" w:rsidRDefault="00CF4B83" w:rsidP="00D726C0">
            <w:pPr>
              <w:pStyle w:val="TAC"/>
            </w:pPr>
            <w:r w:rsidRPr="00FC7496">
              <w:t>18</w:t>
            </w:r>
          </w:p>
        </w:tc>
        <w:tc>
          <w:tcPr>
            <w:tcW w:w="567" w:type="dxa"/>
            <w:vAlign w:val="bottom"/>
          </w:tcPr>
          <w:p w14:paraId="7203A20D" w14:textId="77777777" w:rsidR="00CF4B83" w:rsidRPr="00FC7496" w:rsidRDefault="00CF4B83" w:rsidP="00D726C0">
            <w:pPr>
              <w:pStyle w:val="TAC"/>
            </w:pPr>
            <w:r w:rsidRPr="00FC7496">
              <w:t>20</w:t>
            </w:r>
          </w:p>
        </w:tc>
        <w:tc>
          <w:tcPr>
            <w:tcW w:w="567" w:type="dxa"/>
            <w:vAlign w:val="bottom"/>
          </w:tcPr>
          <w:p w14:paraId="106CCB34" w14:textId="77777777" w:rsidR="00CF4B83" w:rsidRPr="00FC7496" w:rsidRDefault="00CF4B83" w:rsidP="00D726C0">
            <w:pPr>
              <w:pStyle w:val="TAC"/>
            </w:pPr>
            <w:r w:rsidRPr="00FC7496">
              <w:t>30</w:t>
            </w:r>
          </w:p>
        </w:tc>
        <w:tc>
          <w:tcPr>
            <w:tcW w:w="567" w:type="dxa"/>
            <w:vAlign w:val="bottom"/>
          </w:tcPr>
          <w:p w14:paraId="38BC54BF" w14:textId="77777777" w:rsidR="00CF4B83" w:rsidRPr="00FC7496" w:rsidRDefault="00CF4B83" w:rsidP="00D726C0">
            <w:pPr>
              <w:pStyle w:val="TAC"/>
            </w:pPr>
            <w:r w:rsidRPr="00FC7496">
              <w:t>22</w:t>
            </w:r>
          </w:p>
        </w:tc>
        <w:tc>
          <w:tcPr>
            <w:tcW w:w="567" w:type="dxa"/>
            <w:vAlign w:val="bottom"/>
          </w:tcPr>
          <w:p w14:paraId="2C0BE879" w14:textId="77777777" w:rsidR="00CF4B83" w:rsidRPr="00FC7496" w:rsidRDefault="00CF4B83" w:rsidP="00D726C0">
            <w:pPr>
              <w:pStyle w:val="TAC"/>
            </w:pPr>
            <w:r w:rsidRPr="00FC7496">
              <w:t>28</w:t>
            </w:r>
          </w:p>
        </w:tc>
        <w:tc>
          <w:tcPr>
            <w:tcW w:w="567" w:type="dxa"/>
            <w:vAlign w:val="bottom"/>
          </w:tcPr>
          <w:p w14:paraId="5FE22F90" w14:textId="77777777" w:rsidR="00CF4B83" w:rsidRPr="00FC7496" w:rsidRDefault="00CF4B83" w:rsidP="00D726C0">
            <w:pPr>
              <w:pStyle w:val="TAC"/>
            </w:pPr>
            <w:r w:rsidRPr="00FC7496">
              <w:t>32</w:t>
            </w:r>
          </w:p>
        </w:tc>
      </w:tr>
      <w:tr w:rsidR="00D86AC4" w:rsidRPr="00FC7496" w14:paraId="4DC9A6B2" w14:textId="77777777" w:rsidTr="00FE793E">
        <w:trPr>
          <w:jc w:val="center"/>
        </w:trPr>
        <w:tc>
          <w:tcPr>
            <w:tcW w:w="1809" w:type="dxa"/>
            <w:vMerge w:val="restart"/>
          </w:tcPr>
          <w:p w14:paraId="6D79B590" w14:textId="77777777" w:rsidR="00D86AC4" w:rsidRPr="00FC7496" w:rsidRDefault="00D86AC4" w:rsidP="00FE793E">
            <w:pPr>
              <w:pStyle w:val="TAL"/>
            </w:pPr>
            <w:r w:rsidRPr="00FC7496">
              <w:t>tsc_C_RNTI_Def2</w:t>
            </w:r>
          </w:p>
        </w:tc>
        <w:tc>
          <w:tcPr>
            <w:tcW w:w="993" w:type="dxa"/>
            <w:vMerge w:val="restart"/>
          </w:tcPr>
          <w:p w14:paraId="713757D6" w14:textId="77777777" w:rsidR="00D86AC4" w:rsidRPr="00FC7496" w:rsidRDefault="00D86AC4" w:rsidP="00FE793E">
            <w:pPr>
              <w:pStyle w:val="TAL"/>
            </w:pPr>
            <w:r w:rsidRPr="00FC7496">
              <w:t>'1034'H</w:t>
            </w:r>
          </w:p>
          <w:p w14:paraId="7331ADB1" w14:textId="77777777" w:rsidR="00D86AC4" w:rsidRPr="00FC7496" w:rsidRDefault="00D86AC4" w:rsidP="00FE793E">
            <w:pPr>
              <w:pStyle w:val="TAL"/>
            </w:pPr>
            <w:r w:rsidRPr="00FC7496">
              <w:t>4148</w:t>
            </w:r>
          </w:p>
        </w:tc>
        <w:tc>
          <w:tcPr>
            <w:tcW w:w="1417" w:type="dxa"/>
          </w:tcPr>
          <w:p w14:paraId="53E1505E" w14:textId="77777777" w:rsidR="00D86AC4" w:rsidRPr="00FC7496" w:rsidRDefault="00D86AC4" w:rsidP="00FE793E">
            <w:pPr>
              <w:pStyle w:val="TAL"/>
            </w:pPr>
            <w:r w:rsidRPr="00FC7496">
              <w:rPr>
                <w:rFonts w:cs="Arial"/>
                <w:szCs w:val="18"/>
              </w:rPr>
              <w:t>m'</w:t>
            </w:r>
          </w:p>
        </w:tc>
        <w:tc>
          <w:tcPr>
            <w:tcW w:w="567" w:type="dxa"/>
            <w:vAlign w:val="bottom"/>
          </w:tcPr>
          <w:p w14:paraId="05D503BD" w14:textId="77777777" w:rsidR="00D86AC4" w:rsidRPr="00FC7496" w:rsidRDefault="00D86AC4" w:rsidP="00FE793E">
            <w:pPr>
              <w:pStyle w:val="TAC"/>
            </w:pPr>
            <w:r w:rsidRPr="00FC7496">
              <w:rPr>
                <w:rFonts w:cs="Arial"/>
                <w:szCs w:val="18"/>
              </w:rPr>
              <w:t>0</w:t>
            </w:r>
          </w:p>
        </w:tc>
        <w:tc>
          <w:tcPr>
            <w:tcW w:w="567" w:type="dxa"/>
            <w:vAlign w:val="bottom"/>
          </w:tcPr>
          <w:p w14:paraId="57FD181D" w14:textId="77777777" w:rsidR="00D86AC4" w:rsidRPr="00FC7496" w:rsidRDefault="00D86AC4" w:rsidP="00FE793E">
            <w:pPr>
              <w:pStyle w:val="TAC"/>
            </w:pPr>
            <w:r w:rsidRPr="00FC7496">
              <w:rPr>
                <w:rFonts w:cs="Arial"/>
                <w:szCs w:val="18"/>
              </w:rPr>
              <w:t>0</w:t>
            </w:r>
          </w:p>
        </w:tc>
        <w:tc>
          <w:tcPr>
            <w:tcW w:w="567" w:type="dxa"/>
            <w:vAlign w:val="bottom"/>
          </w:tcPr>
          <w:p w14:paraId="2393020E" w14:textId="77777777" w:rsidR="00D86AC4" w:rsidRPr="00FC7496" w:rsidRDefault="00D86AC4" w:rsidP="00FE793E">
            <w:pPr>
              <w:pStyle w:val="TAC"/>
            </w:pPr>
            <w:r w:rsidRPr="00FC7496">
              <w:rPr>
                <w:rFonts w:cs="Arial"/>
                <w:szCs w:val="18"/>
              </w:rPr>
              <w:t>0</w:t>
            </w:r>
          </w:p>
        </w:tc>
        <w:tc>
          <w:tcPr>
            <w:tcW w:w="567" w:type="dxa"/>
            <w:vAlign w:val="bottom"/>
          </w:tcPr>
          <w:p w14:paraId="59C28DAE" w14:textId="77777777" w:rsidR="00D86AC4" w:rsidRPr="00FC7496" w:rsidRDefault="00D86AC4" w:rsidP="00FE793E">
            <w:pPr>
              <w:pStyle w:val="TAC"/>
            </w:pPr>
            <w:r w:rsidRPr="00FC7496">
              <w:rPr>
                <w:rFonts w:cs="Arial"/>
                <w:szCs w:val="18"/>
              </w:rPr>
              <w:t>0</w:t>
            </w:r>
          </w:p>
        </w:tc>
        <w:tc>
          <w:tcPr>
            <w:tcW w:w="567" w:type="dxa"/>
            <w:vAlign w:val="bottom"/>
          </w:tcPr>
          <w:p w14:paraId="17C227B3" w14:textId="77777777" w:rsidR="00D86AC4" w:rsidRPr="00FC7496" w:rsidRDefault="00D86AC4" w:rsidP="00FE793E">
            <w:pPr>
              <w:pStyle w:val="TAC"/>
            </w:pPr>
            <w:r w:rsidRPr="00FC7496">
              <w:rPr>
                <w:rFonts w:cs="Arial"/>
                <w:szCs w:val="18"/>
              </w:rPr>
              <w:t>0</w:t>
            </w:r>
          </w:p>
        </w:tc>
        <w:tc>
          <w:tcPr>
            <w:tcW w:w="567" w:type="dxa"/>
            <w:vAlign w:val="bottom"/>
          </w:tcPr>
          <w:p w14:paraId="0E79CF8D" w14:textId="77777777" w:rsidR="00D86AC4" w:rsidRPr="00FC7496" w:rsidRDefault="00D86AC4" w:rsidP="00FE793E">
            <w:pPr>
              <w:pStyle w:val="TAC"/>
            </w:pPr>
            <w:r w:rsidRPr="00FC7496">
              <w:rPr>
                <w:rFonts w:cs="Arial"/>
                <w:szCs w:val="18"/>
              </w:rPr>
              <w:t>4</w:t>
            </w:r>
          </w:p>
        </w:tc>
        <w:tc>
          <w:tcPr>
            <w:tcW w:w="567" w:type="dxa"/>
            <w:vAlign w:val="bottom"/>
          </w:tcPr>
          <w:p w14:paraId="721C1FAC" w14:textId="77777777" w:rsidR="00D86AC4" w:rsidRPr="00FC7496" w:rsidRDefault="00D86AC4" w:rsidP="00FE793E">
            <w:pPr>
              <w:pStyle w:val="TAC"/>
            </w:pPr>
            <w:r w:rsidRPr="00FC7496">
              <w:rPr>
                <w:rFonts w:cs="Arial"/>
                <w:szCs w:val="18"/>
              </w:rPr>
              <w:t>0</w:t>
            </w:r>
          </w:p>
        </w:tc>
        <w:tc>
          <w:tcPr>
            <w:tcW w:w="567" w:type="dxa"/>
            <w:vAlign w:val="bottom"/>
          </w:tcPr>
          <w:p w14:paraId="3BF80651" w14:textId="77777777" w:rsidR="00D86AC4" w:rsidRPr="00FC7496" w:rsidRDefault="00D86AC4" w:rsidP="00FE793E">
            <w:pPr>
              <w:pStyle w:val="TAC"/>
            </w:pPr>
            <w:r w:rsidRPr="00FC7496">
              <w:rPr>
                <w:rFonts w:cs="Arial"/>
                <w:szCs w:val="18"/>
              </w:rPr>
              <w:t>0</w:t>
            </w:r>
          </w:p>
        </w:tc>
        <w:tc>
          <w:tcPr>
            <w:tcW w:w="567" w:type="dxa"/>
            <w:vAlign w:val="bottom"/>
          </w:tcPr>
          <w:p w14:paraId="35171C94" w14:textId="77777777" w:rsidR="00D86AC4" w:rsidRPr="00FC7496" w:rsidRDefault="00D86AC4" w:rsidP="00FE793E">
            <w:pPr>
              <w:pStyle w:val="TAC"/>
            </w:pPr>
            <w:r w:rsidRPr="00FC7496">
              <w:rPr>
                <w:rFonts w:cs="Arial"/>
                <w:szCs w:val="18"/>
              </w:rPr>
              <w:t>0</w:t>
            </w:r>
          </w:p>
        </w:tc>
        <w:tc>
          <w:tcPr>
            <w:tcW w:w="567" w:type="dxa"/>
            <w:vAlign w:val="bottom"/>
          </w:tcPr>
          <w:p w14:paraId="52B03AB9" w14:textId="77777777" w:rsidR="00D86AC4" w:rsidRPr="00FC7496" w:rsidRDefault="00D86AC4" w:rsidP="00FE793E">
            <w:pPr>
              <w:pStyle w:val="TAC"/>
            </w:pPr>
            <w:r w:rsidRPr="00FC7496">
              <w:rPr>
                <w:rFonts w:cs="Arial"/>
                <w:szCs w:val="18"/>
              </w:rPr>
              <w:t>0</w:t>
            </w:r>
          </w:p>
        </w:tc>
      </w:tr>
      <w:tr w:rsidR="00D86AC4" w:rsidRPr="00FC7496" w14:paraId="048E0E1A" w14:textId="77777777" w:rsidTr="00FE793E">
        <w:trPr>
          <w:jc w:val="center"/>
        </w:trPr>
        <w:tc>
          <w:tcPr>
            <w:tcW w:w="1809" w:type="dxa"/>
            <w:vMerge/>
          </w:tcPr>
          <w:p w14:paraId="4C0CCC30" w14:textId="77777777" w:rsidR="00D86AC4" w:rsidRPr="00FC7496" w:rsidRDefault="00D86AC4" w:rsidP="00FE793E">
            <w:pPr>
              <w:pStyle w:val="TAL"/>
            </w:pPr>
          </w:p>
        </w:tc>
        <w:tc>
          <w:tcPr>
            <w:tcW w:w="993" w:type="dxa"/>
            <w:vMerge/>
          </w:tcPr>
          <w:p w14:paraId="220218E4" w14:textId="77777777" w:rsidR="00D86AC4" w:rsidRPr="00FC7496" w:rsidRDefault="00D86AC4" w:rsidP="00FE793E">
            <w:pPr>
              <w:pStyle w:val="TAL"/>
            </w:pPr>
          </w:p>
        </w:tc>
        <w:tc>
          <w:tcPr>
            <w:tcW w:w="1417" w:type="dxa"/>
          </w:tcPr>
          <w:p w14:paraId="4581B94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1CAE639D"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6930510E"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A269D0"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5AC247B2"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A4570AC"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05005D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A18DAAC"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689EF7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4B4B985"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743DDE82" w14:textId="77777777" w:rsidR="00D86AC4" w:rsidRPr="00FC7496" w:rsidRDefault="00D86AC4" w:rsidP="00FE793E">
            <w:pPr>
              <w:pStyle w:val="TAC"/>
              <w:rPr>
                <w:rFonts w:cs="Arial"/>
                <w:szCs w:val="18"/>
              </w:rPr>
            </w:pPr>
            <w:r w:rsidRPr="00FC7496">
              <w:rPr>
                <w:rFonts w:cs="Arial"/>
                <w:szCs w:val="18"/>
              </w:rPr>
              <w:t>32</w:t>
            </w:r>
          </w:p>
        </w:tc>
      </w:tr>
      <w:tr w:rsidR="00D86AC4" w:rsidRPr="00FC7496" w14:paraId="167795DC" w14:textId="77777777" w:rsidTr="00FE793E">
        <w:trPr>
          <w:jc w:val="center"/>
        </w:trPr>
        <w:tc>
          <w:tcPr>
            <w:tcW w:w="1809" w:type="dxa"/>
            <w:vMerge/>
          </w:tcPr>
          <w:p w14:paraId="58BFAC13" w14:textId="77777777" w:rsidR="00D86AC4" w:rsidRPr="00FC7496" w:rsidRDefault="00D86AC4" w:rsidP="00FE793E">
            <w:pPr>
              <w:pStyle w:val="TAL"/>
            </w:pPr>
          </w:p>
        </w:tc>
        <w:tc>
          <w:tcPr>
            <w:tcW w:w="993" w:type="dxa"/>
            <w:vMerge/>
          </w:tcPr>
          <w:p w14:paraId="4C392A52" w14:textId="77777777" w:rsidR="00D86AC4" w:rsidRPr="00FC7496" w:rsidRDefault="00D86AC4" w:rsidP="00FE793E">
            <w:pPr>
              <w:pStyle w:val="TAL"/>
            </w:pPr>
          </w:p>
        </w:tc>
        <w:tc>
          <w:tcPr>
            <w:tcW w:w="1417" w:type="dxa"/>
          </w:tcPr>
          <w:p w14:paraId="48196853"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11C41E82"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D3195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C80470B"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32576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650AFAF"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70CA87"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21683D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4CCD7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1704D6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C56513D" w14:textId="77777777" w:rsidR="00D86AC4" w:rsidRPr="00FC7496" w:rsidRDefault="00D86AC4" w:rsidP="00FE793E">
            <w:pPr>
              <w:pStyle w:val="TAC"/>
              <w:rPr>
                <w:rFonts w:cs="Arial"/>
                <w:szCs w:val="18"/>
              </w:rPr>
            </w:pPr>
            <w:r w:rsidRPr="00FC7496">
              <w:rPr>
                <w:rFonts w:cs="Arial"/>
                <w:szCs w:val="18"/>
              </w:rPr>
              <w:t>1</w:t>
            </w:r>
          </w:p>
        </w:tc>
      </w:tr>
      <w:tr w:rsidR="00D86AC4" w:rsidRPr="00FC7496" w14:paraId="2313E2EF" w14:textId="77777777" w:rsidTr="00FE793E">
        <w:trPr>
          <w:jc w:val="center"/>
        </w:trPr>
        <w:tc>
          <w:tcPr>
            <w:tcW w:w="1809" w:type="dxa"/>
            <w:vMerge/>
          </w:tcPr>
          <w:p w14:paraId="04BCE6C7" w14:textId="77777777" w:rsidR="00D86AC4" w:rsidRPr="00FC7496" w:rsidRDefault="00D86AC4" w:rsidP="00FE793E">
            <w:pPr>
              <w:pStyle w:val="TAL"/>
            </w:pPr>
          </w:p>
        </w:tc>
        <w:tc>
          <w:tcPr>
            <w:tcW w:w="993" w:type="dxa"/>
            <w:vMerge/>
          </w:tcPr>
          <w:p w14:paraId="5DEE0934" w14:textId="77777777" w:rsidR="00D86AC4" w:rsidRPr="00FC7496" w:rsidRDefault="00D86AC4" w:rsidP="00FE793E">
            <w:pPr>
              <w:pStyle w:val="TAL"/>
            </w:pPr>
          </w:p>
        </w:tc>
        <w:tc>
          <w:tcPr>
            <w:tcW w:w="1417" w:type="dxa"/>
          </w:tcPr>
          <w:p w14:paraId="0FE3F07A"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68D30F8"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19C59DB"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4630168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DDC1493"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3F0E30B5"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1E6F596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0C5D9D4"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14254D6"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58BD5FC5"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740FF416" w14:textId="77777777" w:rsidR="00D86AC4" w:rsidRPr="00FC7496" w:rsidRDefault="00D86AC4" w:rsidP="00FE793E">
            <w:pPr>
              <w:pStyle w:val="TAC"/>
              <w:rPr>
                <w:rFonts w:cs="Arial"/>
                <w:szCs w:val="18"/>
              </w:rPr>
            </w:pPr>
            <w:r w:rsidRPr="00FC7496">
              <w:rPr>
                <w:rFonts w:cs="Arial"/>
                <w:szCs w:val="18"/>
              </w:rPr>
              <w:t>34</w:t>
            </w:r>
          </w:p>
        </w:tc>
      </w:tr>
      <w:tr w:rsidR="00D86AC4" w:rsidRPr="00FC7496" w14:paraId="79775CD4" w14:textId="77777777" w:rsidTr="00FE793E">
        <w:trPr>
          <w:jc w:val="center"/>
        </w:trPr>
        <w:tc>
          <w:tcPr>
            <w:tcW w:w="1809" w:type="dxa"/>
            <w:vMerge w:val="restart"/>
          </w:tcPr>
          <w:p w14:paraId="4CF5B6E0" w14:textId="77777777" w:rsidR="00D86AC4" w:rsidRPr="00FC7496" w:rsidRDefault="00D86AC4" w:rsidP="00FE793E">
            <w:pPr>
              <w:pStyle w:val="TAL"/>
            </w:pPr>
            <w:r w:rsidRPr="00FC7496">
              <w:t>tsc_C_RNTI_Def3</w:t>
            </w:r>
          </w:p>
        </w:tc>
        <w:tc>
          <w:tcPr>
            <w:tcW w:w="993" w:type="dxa"/>
            <w:vMerge w:val="restart"/>
          </w:tcPr>
          <w:p w14:paraId="0975973B" w14:textId="77777777" w:rsidR="00D86AC4" w:rsidRPr="00FC7496" w:rsidRDefault="00D86AC4" w:rsidP="00FE793E">
            <w:pPr>
              <w:pStyle w:val="TAL"/>
            </w:pPr>
            <w:r w:rsidRPr="00FC7496">
              <w:t>'1111'H</w:t>
            </w:r>
          </w:p>
          <w:p w14:paraId="7F375C77" w14:textId="77777777" w:rsidR="00D86AC4" w:rsidRPr="00FC7496" w:rsidRDefault="00D86AC4" w:rsidP="00FE793E">
            <w:pPr>
              <w:pStyle w:val="TAL"/>
            </w:pPr>
            <w:r w:rsidRPr="00FC7496">
              <w:t>4369</w:t>
            </w:r>
          </w:p>
        </w:tc>
        <w:tc>
          <w:tcPr>
            <w:tcW w:w="1417" w:type="dxa"/>
          </w:tcPr>
          <w:p w14:paraId="09E33D9D"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DBF7797"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55BC79A"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D05409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1D8B3B3E"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016C8C5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C4FF49D"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268082C"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C0E5CD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5E0BC02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3D7662C" w14:textId="77777777" w:rsidR="00D86AC4" w:rsidRPr="00FC7496" w:rsidRDefault="00D86AC4" w:rsidP="00FE793E">
            <w:pPr>
              <w:pStyle w:val="TAC"/>
              <w:rPr>
                <w:rFonts w:cs="Arial"/>
                <w:szCs w:val="18"/>
              </w:rPr>
            </w:pPr>
            <w:r w:rsidRPr="00FC7496">
              <w:rPr>
                <w:rFonts w:cs="Arial"/>
                <w:szCs w:val="18"/>
              </w:rPr>
              <w:t>0</w:t>
            </w:r>
          </w:p>
        </w:tc>
      </w:tr>
      <w:tr w:rsidR="00D86AC4" w:rsidRPr="00FC7496" w14:paraId="5AC03F30" w14:textId="77777777" w:rsidTr="00FE793E">
        <w:trPr>
          <w:jc w:val="center"/>
        </w:trPr>
        <w:tc>
          <w:tcPr>
            <w:tcW w:w="1809" w:type="dxa"/>
            <w:vMerge/>
          </w:tcPr>
          <w:p w14:paraId="73312FB7" w14:textId="77777777" w:rsidR="00D86AC4" w:rsidRPr="00FC7496" w:rsidRDefault="00D86AC4" w:rsidP="00FE793E">
            <w:pPr>
              <w:pStyle w:val="TAL"/>
            </w:pPr>
          </w:p>
        </w:tc>
        <w:tc>
          <w:tcPr>
            <w:tcW w:w="993" w:type="dxa"/>
            <w:vMerge/>
          </w:tcPr>
          <w:p w14:paraId="410085AD" w14:textId="77777777" w:rsidR="00D86AC4" w:rsidRPr="00FC7496" w:rsidRDefault="00D86AC4" w:rsidP="00FE793E">
            <w:pPr>
              <w:pStyle w:val="TAL"/>
            </w:pPr>
          </w:p>
        </w:tc>
        <w:tc>
          <w:tcPr>
            <w:tcW w:w="1417" w:type="dxa"/>
          </w:tcPr>
          <w:p w14:paraId="4C1523F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11F766"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664CEC21"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00B934B"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471E6DE7"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56AFF9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24DC71C4"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805364F"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3B0140D4"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3A20CD79"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1777673D" w14:textId="77777777" w:rsidR="00D86AC4" w:rsidRPr="00FC7496" w:rsidRDefault="00D86AC4" w:rsidP="00FE793E">
            <w:pPr>
              <w:pStyle w:val="TAC"/>
              <w:rPr>
                <w:rFonts w:cs="Arial"/>
                <w:szCs w:val="18"/>
              </w:rPr>
            </w:pPr>
            <w:r w:rsidRPr="00FC7496">
              <w:rPr>
                <w:rFonts w:cs="Arial"/>
                <w:szCs w:val="18"/>
              </w:rPr>
              <w:t>28</w:t>
            </w:r>
          </w:p>
        </w:tc>
      </w:tr>
      <w:tr w:rsidR="00D86AC4" w:rsidRPr="00FC7496" w14:paraId="69748158" w14:textId="77777777" w:rsidTr="00FE793E">
        <w:trPr>
          <w:jc w:val="center"/>
        </w:trPr>
        <w:tc>
          <w:tcPr>
            <w:tcW w:w="1809" w:type="dxa"/>
            <w:vMerge/>
          </w:tcPr>
          <w:p w14:paraId="1C44FED7" w14:textId="77777777" w:rsidR="00D86AC4" w:rsidRPr="00FC7496" w:rsidRDefault="00D86AC4" w:rsidP="00FE793E">
            <w:pPr>
              <w:pStyle w:val="TAL"/>
            </w:pPr>
          </w:p>
        </w:tc>
        <w:tc>
          <w:tcPr>
            <w:tcW w:w="993" w:type="dxa"/>
            <w:vMerge/>
          </w:tcPr>
          <w:p w14:paraId="1DF12EE3" w14:textId="77777777" w:rsidR="00D86AC4" w:rsidRPr="00FC7496" w:rsidRDefault="00D86AC4" w:rsidP="00FE793E">
            <w:pPr>
              <w:pStyle w:val="TAL"/>
            </w:pPr>
          </w:p>
        </w:tc>
        <w:tc>
          <w:tcPr>
            <w:tcW w:w="1417" w:type="dxa"/>
          </w:tcPr>
          <w:p w14:paraId="48A07775"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4F1397C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DB3543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3B2731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FF4DF51"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027EA3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651E865"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F4D5A69"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7592415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6E08BB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F5D4D89" w14:textId="77777777" w:rsidR="00D86AC4" w:rsidRPr="00FC7496" w:rsidRDefault="00D86AC4" w:rsidP="00FE793E">
            <w:pPr>
              <w:pStyle w:val="TAC"/>
              <w:rPr>
                <w:rFonts w:cs="Arial"/>
                <w:szCs w:val="18"/>
              </w:rPr>
            </w:pPr>
            <w:r w:rsidRPr="00FC7496">
              <w:rPr>
                <w:rFonts w:cs="Arial"/>
                <w:szCs w:val="18"/>
              </w:rPr>
              <w:t>1</w:t>
            </w:r>
          </w:p>
        </w:tc>
      </w:tr>
      <w:tr w:rsidR="00D86AC4" w:rsidRPr="00FC7496" w14:paraId="09B91B24" w14:textId="77777777" w:rsidTr="00FE793E">
        <w:trPr>
          <w:jc w:val="center"/>
        </w:trPr>
        <w:tc>
          <w:tcPr>
            <w:tcW w:w="1809" w:type="dxa"/>
            <w:vMerge/>
          </w:tcPr>
          <w:p w14:paraId="3593017C" w14:textId="77777777" w:rsidR="00D86AC4" w:rsidRPr="00FC7496" w:rsidRDefault="00D86AC4" w:rsidP="00FE793E">
            <w:pPr>
              <w:pStyle w:val="TAL"/>
            </w:pPr>
          </w:p>
        </w:tc>
        <w:tc>
          <w:tcPr>
            <w:tcW w:w="993" w:type="dxa"/>
            <w:vMerge/>
          </w:tcPr>
          <w:p w14:paraId="63ACB6D4" w14:textId="77777777" w:rsidR="00D86AC4" w:rsidRPr="00FC7496" w:rsidRDefault="00D86AC4" w:rsidP="00FE793E">
            <w:pPr>
              <w:pStyle w:val="TAL"/>
            </w:pPr>
          </w:p>
        </w:tc>
        <w:tc>
          <w:tcPr>
            <w:tcW w:w="1417" w:type="dxa"/>
          </w:tcPr>
          <w:p w14:paraId="73EED97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2D19FDD4" w14:textId="77777777" w:rsidR="00D86AC4" w:rsidRPr="00FC7496" w:rsidRDefault="00D86AC4" w:rsidP="00FE793E">
            <w:pPr>
              <w:pStyle w:val="TAC"/>
              <w:rPr>
                <w:rFonts w:cs="Arial"/>
                <w:szCs w:val="18"/>
              </w:rPr>
            </w:pPr>
            <w:r w:rsidRPr="00FC7496">
              <w:rPr>
                <w:rFonts w:cs="Arial"/>
                <w:szCs w:val="18"/>
              </w:rPr>
              <w:t>18</w:t>
            </w:r>
          </w:p>
        </w:tc>
        <w:tc>
          <w:tcPr>
            <w:tcW w:w="567" w:type="dxa"/>
            <w:vAlign w:val="bottom"/>
          </w:tcPr>
          <w:p w14:paraId="592B860E"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5C2B155"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4919F972"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04837617"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42560481"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8F7B2E2"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51968921"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171788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CE574A7" w14:textId="77777777" w:rsidR="00D86AC4" w:rsidRPr="00FC7496" w:rsidRDefault="00D86AC4" w:rsidP="00FE793E">
            <w:pPr>
              <w:pStyle w:val="TAC"/>
              <w:rPr>
                <w:rFonts w:cs="Arial"/>
                <w:szCs w:val="18"/>
              </w:rPr>
            </w:pPr>
            <w:r w:rsidRPr="00FC7496">
              <w:rPr>
                <w:rFonts w:cs="Arial"/>
                <w:szCs w:val="18"/>
              </w:rPr>
              <w:t>30</w:t>
            </w:r>
          </w:p>
        </w:tc>
      </w:tr>
    </w:tbl>
    <w:p w14:paraId="1D52D9EB" w14:textId="77777777" w:rsidR="00CF4B83" w:rsidRPr="00FC7496" w:rsidRDefault="00CF4B83" w:rsidP="00CF4B83"/>
    <w:p w14:paraId="0E7EDBCC" w14:textId="77777777" w:rsidR="00CF4B83" w:rsidRPr="00FC7496" w:rsidRDefault="00CF4B83" w:rsidP="003A3D48">
      <w:pPr>
        <w:pStyle w:val="TH"/>
      </w:pPr>
      <w:r w:rsidRPr="00FC7496">
        <w:lastRenderedPageBreak/>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3ABA6AC1" w14:textId="77777777">
        <w:trPr>
          <w:jc w:val="center"/>
        </w:trPr>
        <w:tc>
          <w:tcPr>
            <w:tcW w:w="1809" w:type="dxa"/>
          </w:tcPr>
          <w:p w14:paraId="33C2E944" w14:textId="77777777" w:rsidR="00CF4B83" w:rsidRPr="00FC7496" w:rsidRDefault="00CF4B83" w:rsidP="00D726C0">
            <w:pPr>
              <w:pStyle w:val="TAH"/>
            </w:pPr>
            <w:r w:rsidRPr="00FC7496">
              <w:t>C-RNTI</w:t>
            </w:r>
          </w:p>
        </w:tc>
        <w:tc>
          <w:tcPr>
            <w:tcW w:w="993" w:type="dxa"/>
          </w:tcPr>
          <w:p w14:paraId="577BAC78" w14:textId="77777777" w:rsidR="00CF4B83" w:rsidRPr="00FC7496" w:rsidRDefault="00CF4B83" w:rsidP="00D726C0">
            <w:pPr>
              <w:pStyle w:val="TAH"/>
            </w:pPr>
            <w:r w:rsidRPr="00FC7496">
              <w:t>Value</w:t>
            </w:r>
          </w:p>
        </w:tc>
        <w:tc>
          <w:tcPr>
            <w:tcW w:w="1417" w:type="dxa"/>
          </w:tcPr>
          <w:p w14:paraId="3E945E79" w14:textId="77777777" w:rsidR="00CF4B83" w:rsidRPr="00FC7496" w:rsidRDefault="00CF4B83" w:rsidP="00D726C0">
            <w:pPr>
              <w:pStyle w:val="TAH"/>
            </w:pPr>
          </w:p>
        </w:tc>
        <w:tc>
          <w:tcPr>
            <w:tcW w:w="567" w:type="dxa"/>
          </w:tcPr>
          <w:p w14:paraId="5CF90A7E" w14:textId="77777777" w:rsidR="00CF4B83" w:rsidRPr="00FC7496" w:rsidRDefault="00CF4B83" w:rsidP="00D726C0">
            <w:pPr>
              <w:pStyle w:val="TAH"/>
            </w:pPr>
            <w:r w:rsidRPr="00FC7496">
              <w:t>SF0</w:t>
            </w:r>
          </w:p>
        </w:tc>
        <w:tc>
          <w:tcPr>
            <w:tcW w:w="567" w:type="dxa"/>
          </w:tcPr>
          <w:p w14:paraId="59146900" w14:textId="77777777" w:rsidR="00CF4B83" w:rsidRPr="00FC7496" w:rsidRDefault="00CF4B83" w:rsidP="00D726C0">
            <w:pPr>
              <w:pStyle w:val="TAH"/>
            </w:pPr>
            <w:r w:rsidRPr="00FC7496">
              <w:t>SF1</w:t>
            </w:r>
          </w:p>
        </w:tc>
        <w:tc>
          <w:tcPr>
            <w:tcW w:w="567" w:type="dxa"/>
          </w:tcPr>
          <w:p w14:paraId="7F0D0E0C" w14:textId="77777777" w:rsidR="00CF4B83" w:rsidRPr="00FC7496" w:rsidRDefault="00CF4B83" w:rsidP="00D726C0">
            <w:pPr>
              <w:pStyle w:val="TAH"/>
            </w:pPr>
            <w:r w:rsidRPr="00FC7496">
              <w:t>SF2</w:t>
            </w:r>
          </w:p>
        </w:tc>
        <w:tc>
          <w:tcPr>
            <w:tcW w:w="567" w:type="dxa"/>
          </w:tcPr>
          <w:p w14:paraId="32E0D586" w14:textId="77777777" w:rsidR="00CF4B83" w:rsidRPr="00FC7496" w:rsidRDefault="00CF4B83" w:rsidP="00D726C0">
            <w:pPr>
              <w:pStyle w:val="TAH"/>
            </w:pPr>
            <w:r w:rsidRPr="00FC7496">
              <w:t>SF3</w:t>
            </w:r>
          </w:p>
        </w:tc>
        <w:tc>
          <w:tcPr>
            <w:tcW w:w="567" w:type="dxa"/>
          </w:tcPr>
          <w:p w14:paraId="766C568F" w14:textId="77777777" w:rsidR="00CF4B83" w:rsidRPr="00FC7496" w:rsidRDefault="00CF4B83" w:rsidP="00D726C0">
            <w:pPr>
              <w:pStyle w:val="TAH"/>
            </w:pPr>
            <w:r w:rsidRPr="00FC7496">
              <w:t>SF4</w:t>
            </w:r>
          </w:p>
        </w:tc>
        <w:tc>
          <w:tcPr>
            <w:tcW w:w="567" w:type="dxa"/>
          </w:tcPr>
          <w:p w14:paraId="3541A6D5" w14:textId="77777777" w:rsidR="00CF4B83" w:rsidRPr="00FC7496" w:rsidRDefault="00CF4B83" w:rsidP="00D726C0">
            <w:pPr>
              <w:pStyle w:val="TAH"/>
            </w:pPr>
            <w:r w:rsidRPr="00FC7496">
              <w:t>SF5</w:t>
            </w:r>
          </w:p>
        </w:tc>
        <w:tc>
          <w:tcPr>
            <w:tcW w:w="567" w:type="dxa"/>
          </w:tcPr>
          <w:p w14:paraId="32AA0F06" w14:textId="77777777" w:rsidR="00CF4B83" w:rsidRPr="00FC7496" w:rsidRDefault="00CF4B83" w:rsidP="00D726C0">
            <w:pPr>
              <w:pStyle w:val="TAH"/>
            </w:pPr>
            <w:r w:rsidRPr="00FC7496">
              <w:t>SF6</w:t>
            </w:r>
          </w:p>
        </w:tc>
        <w:tc>
          <w:tcPr>
            <w:tcW w:w="567" w:type="dxa"/>
          </w:tcPr>
          <w:p w14:paraId="410F2442" w14:textId="77777777" w:rsidR="00CF4B83" w:rsidRPr="00FC7496" w:rsidRDefault="00CF4B83" w:rsidP="00D726C0">
            <w:pPr>
              <w:pStyle w:val="TAH"/>
            </w:pPr>
            <w:r w:rsidRPr="00FC7496">
              <w:t>SF7</w:t>
            </w:r>
          </w:p>
        </w:tc>
        <w:tc>
          <w:tcPr>
            <w:tcW w:w="567" w:type="dxa"/>
          </w:tcPr>
          <w:p w14:paraId="7CEED1F6" w14:textId="77777777" w:rsidR="00CF4B83" w:rsidRPr="00FC7496" w:rsidRDefault="00CF4B83" w:rsidP="00D726C0">
            <w:pPr>
              <w:pStyle w:val="TAH"/>
            </w:pPr>
            <w:r w:rsidRPr="00FC7496">
              <w:t>SF8</w:t>
            </w:r>
          </w:p>
        </w:tc>
        <w:tc>
          <w:tcPr>
            <w:tcW w:w="567" w:type="dxa"/>
          </w:tcPr>
          <w:p w14:paraId="70F9D056" w14:textId="77777777" w:rsidR="00CF4B83" w:rsidRPr="00FC7496" w:rsidRDefault="00CF4B83" w:rsidP="00D726C0">
            <w:pPr>
              <w:pStyle w:val="TAH"/>
            </w:pPr>
            <w:r w:rsidRPr="00FC7496">
              <w:t>SF9</w:t>
            </w:r>
          </w:p>
        </w:tc>
      </w:tr>
      <w:tr w:rsidR="00CF4B83" w:rsidRPr="00FC7496" w14:paraId="5CE6E316" w14:textId="77777777">
        <w:trPr>
          <w:jc w:val="center"/>
        </w:trPr>
        <w:tc>
          <w:tcPr>
            <w:tcW w:w="1809" w:type="dxa"/>
            <w:vMerge w:val="restart"/>
          </w:tcPr>
          <w:p w14:paraId="1C9E3D2A" w14:textId="77777777" w:rsidR="00CF4B83" w:rsidRPr="00FC7496" w:rsidRDefault="00CF4B83" w:rsidP="00B8165D">
            <w:pPr>
              <w:pStyle w:val="TAL"/>
            </w:pPr>
            <w:r w:rsidRPr="00FC7496">
              <w:t>tsc_C_RNTI_Def</w:t>
            </w:r>
          </w:p>
        </w:tc>
        <w:tc>
          <w:tcPr>
            <w:tcW w:w="993" w:type="dxa"/>
            <w:vMerge w:val="restart"/>
          </w:tcPr>
          <w:p w14:paraId="7D9D3FEF" w14:textId="77777777" w:rsidR="00CF4B83" w:rsidRPr="00FC7496" w:rsidRDefault="00CF4B83" w:rsidP="00B8165D">
            <w:pPr>
              <w:pStyle w:val="TAL"/>
            </w:pPr>
            <w:r w:rsidRPr="00FC7496">
              <w:t>'1001'H</w:t>
            </w:r>
          </w:p>
          <w:p w14:paraId="14AA9F33" w14:textId="77777777" w:rsidR="00CF4B83" w:rsidRPr="00FC7496" w:rsidRDefault="00D726C0" w:rsidP="00B8165D">
            <w:pPr>
              <w:pStyle w:val="TAL"/>
            </w:pPr>
            <w:r w:rsidRPr="00FC7496">
              <w:t>4097</w:t>
            </w:r>
          </w:p>
        </w:tc>
        <w:tc>
          <w:tcPr>
            <w:tcW w:w="1417" w:type="dxa"/>
          </w:tcPr>
          <w:p w14:paraId="70AA263D" w14:textId="77777777" w:rsidR="00CF4B83" w:rsidRPr="00FC7496" w:rsidRDefault="00CF4B83" w:rsidP="00B8165D">
            <w:pPr>
              <w:pStyle w:val="TAL"/>
            </w:pPr>
            <w:r w:rsidRPr="00FC7496">
              <w:t>m'</w:t>
            </w:r>
          </w:p>
        </w:tc>
        <w:tc>
          <w:tcPr>
            <w:tcW w:w="567" w:type="dxa"/>
            <w:vAlign w:val="bottom"/>
          </w:tcPr>
          <w:p w14:paraId="4A89F3A3" w14:textId="77777777" w:rsidR="00CF4B83" w:rsidRPr="00FC7496" w:rsidRDefault="00CF4B83" w:rsidP="00D726C0">
            <w:pPr>
              <w:pStyle w:val="TAC"/>
            </w:pPr>
            <w:r w:rsidRPr="00FC7496">
              <w:t>3</w:t>
            </w:r>
          </w:p>
        </w:tc>
        <w:tc>
          <w:tcPr>
            <w:tcW w:w="567" w:type="dxa"/>
            <w:vAlign w:val="bottom"/>
          </w:tcPr>
          <w:p w14:paraId="29548943" w14:textId="77777777" w:rsidR="00CF4B83" w:rsidRPr="00FC7496" w:rsidRDefault="00CF4B83" w:rsidP="00D726C0">
            <w:pPr>
              <w:pStyle w:val="TAC"/>
            </w:pPr>
            <w:r w:rsidRPr="00FC7496">
              <w:t>0</w:t>
            </w:r>
          </w:p>
        </w:tc>
        <w:tc>
          <w:tcPr>
            <w:tcW w:w="567" w:type="dxa"/>
            <w:vAlign w:val="bottom"/>
          </w:tcPr>
          <w:p w14:paraId="2B228909" w14:textId="77777777" w:rsidR="00CF4B83" w:rsidRPr="00FC7496" w:rsidRDefault="00CF4B83" w:rsidP="00D726C0">
            <w:pPr>
              <w:pStyle w:val="TAC"/>
            </w:pPr>
            <w:r w:rsidRPr="00FC7496">
              <w:t>0</w:t>
            </w:r>
          </w:p>
        </w:tc>
        <w:tc>
          <w:tcPr>
            <w:tcW w:w="567" w:type="dxa"/>
            <w:vAlign w:val="bottom"/>
          </w:tcPr>
          <w:p w14:paraId="66EFF2DD" w14:textId="77777777" w:rsidR="00CF4B83" w:rsidRPr="00FC7496" w:rsidRDefault="00CF4B83" w:rsidP="00D726C0">
            <w:pPr>
              <w:pStyle w:val="TAC"/>
            </w:pPr>
            <w:r w:rsidRPr="00FC7496">
              <w:t>0</w:t>
            </w:r>
          </w:p>
        </w:tc>
        <w:tc>
          <w:tcPr>
            <w:tcW w:w="567" w:type="dxa"/>
            <w:vAlign w:val="bottom"/>
          </w:tcPr>
          <w:p w14:paraId="1E44E4E6" w14:textId="77777777" w:rsidR="00CF4B83" w:rsidRPr="00FC7496" w:rsidRDefault="00CF4B83" w:rsidP="00D726C0">
            <w:pPr>
              <w:pStyle w:val="TAC"/>
            </w:pPr>
            <w:r w:rsidRPr="00FC7496">
              <w:t>0</w:t>
            </w:r>
          </w:p>
        </w:tc>
        <w:tc>
          <w:tcPr>
            <w:tcW w:w="567" w:type="dxa"/>
            <w:vAlign w:val="bottom"/>
          </w:tcPr>
          <w:p w14:paraId="540E1283" w14:textId="77777777" w:rsidR="00CF4B83" w:rsidRPr="00FC7496" w:rsidRDefault="00CF4B83" w:rsidP="00D726C0">
            <w:pPr>
              <w:pStyle w:val="TAC"/>
            </w:pPr>
            <w:r w:rsidRPr="00FC7496">
              <w:t>0</w:t>
            </w:r>
          </w:p>
        </w:tc>
        <w:tc>
          <w:tcPr>
            <w:tcW w:w="567" w:type="dxa"/>
            <w:vAlign w:val="bottom"/>
          </w:tcPr>
          <w:p w14:paraId="3AE905F4" w14:textId="77777777" w:rsidR="00CF4B83" w:rsidRPr="00FC7496" w:rsidRDefault="00CF4B83" w:rsidP="00D726C0">
            <w:pPr>
              <w:pStyle w:val="TAC"/>
            </w:pPr>
            <w:r w:rsidRPr="00FC7496">
              <w:t>0</w:t>
            </w:r>
          </w:p>
        </w:tc>
        <w:tc>
          <w:tcPr>
            <w:tcW w:w="567" w:type="dxa"/>
            <w:vAlign w:val="bottom"/>
          </w:tcPr>
          <w:p w14:paraId="18963DBB" w14:textId="77777777" w:rsidR="00CF4B83" w:rsidRPr="00FC7496" w:rsidRDefault="00CF4B83" w:rsidP="00D726C0">
            <w:pPr>
              <w:pStyle w:val="TAC"/>
            </w:pPr>
            <w:r w:rsidRPr="00FC7496">
              <w:t>0</w:t>
            </w:r>
          </w:p>
        </w:tc>
        <w:tc>
          <w:tcPr>
            <w:tcW w:w="567" w:type="dxa"/>
            <w:vAlign w:val="bottom"/>
          </w:tcPr>
          <w:p w14:paraId="56CAEB79" w14:textId="77777777" w:rsidR="00CF4B83" w:rsidRPr="00FC7496" w:rsidRDefault="00CF4B83" w:rsidP="00D726C0">
            <w:pPr>
              <w:pStyle w:val="TAC"/>
            </w:pPr>
            <w:r w:rsidRPr="00FC7496">
              <w:t>2</w:t>
            </w:r>
          </w:p>
        </w:tc>
        <w:tc>
          <w:tcPr>
            <w:tcW w:w="567" w:type="dxa"/>
            <w:vAlign w:val="bottom"/>
          </w:tcPr>
          <w:p w14:paraId="41B8782B" w14:textId="77777777" w:rsidR="00CF4B83" w:rsidRPr="00FC7496" w:rsidRDefault="00CF4B83" w:rsidP="00D726C0">
            <w:pPr>
              <w:pStyle w:val="TAC"/>
            </w:pPr>
            <w:r w:rsidRPr="00FC7496">
              <w:t>0</w:t>
            </w:r>
          </w:p>
        </w:tc>
      </w:tr>
      <w:tr w:rsidR="00CF4B83" w:rsidRPr="00FC7496" w14:paraId="00183304" w14:textId="77777777">
        <w:trPr>
          <w:jc w:val="center"/>
        </w:trPr>
        <w:tc>
          <w:tcPr>
            <w:tcW w:w="1809" w:type="dxa"/>
            <w:vMerge/>
          </w:tcPr>
          <w:p w14:paraId="20A29830" w14:textId="77777777" w:rsidR="00CF4B83" w:rsidRPr="00FC7496" w:rsidRDefault="00CF4B83" w:rsidP="00B8165D">
            <w:pPr>
              <w:pStyle w:val="TAL"/>
            </w:pPr>
          </w:p>
        </w:tc>
        <w:tc>
          <w:tcPr>
            <w:tcW w:w="993" w:type="dxa"/>
            <w:vMerge/>
          </w:tcPr>
          <w:p w14:paraId="18B53112" w14:textId="77777777" w:rsidR="00CF4B83" w:rsidRPr="00FC7496" w:rsidRDefault="00CF4B83" w:rsidP="00B8165D">
            <w:pPr>
              <w:pStyle w:val="TAL"/>
            </w:pPr>
          </w:p>
        </w:tc>
        <w:tc>
          <w:tcPr>
            <w:tcW w:w="1417" w:type="dxa"/>
          </w:tcPr>
          <w:p w14:paraId="7A284BE3" w14:textId="77777777" w:rsidR="00CF4B83" w:rsidRPr="00FC7496" w:rsidRDefault="00CF4B83" w:rsidP="00B8165D">
            <w:pPr>
              <w:pStyle w:val="TAL"/>
            </w:pPr>
            <w:r w:rsidRPr="00FC7496">
              <w:t>CCE_St_Ind'</w:t>
            </w:r>
          </w:p>
        </w:tc>
        <w:tc>
          <w:tcPr>
            <w:tcW w:w="567" w:type="dxa"/>
            <w:vAlign w:val="bottom"/>
          </w:tcPr>
          <w:p w14:paraId="76F44730" w14:textId="77777777" w:rsidR="00CF4B83" w:rsidRPr="00FC7496" w:rsidRDefault="00CF4B83" w:rsidP="00D726C0">
            <w:pPr>
              <w:pStyle w:val="TAC"/>
            </w:pPr>
            <w:r w:rsidRPr="00FC7496">
              <w:t>8</w:t>
            </w:r>
          </w:p>
        </w:tc>
        <w:tc>
          <w:tcPr>
            <w:tcW w:w="567" w:type="dxa"/>
            <w:vAlign w:val="bottom"/>
          </w:tcPr>
          <w:p w14:paraId="145BE2DE" w14:textId="77777777" w:rsidR="00CF4B83" w:rsidRPr="00FC7496" w:rsidRDefault="00CF4B83" w:rsidP="00D726C0">
            <w:pPr>
              <w:pStyle w:val="TAC"/>
            </w:pPr>
            <w:r w:rsidRPr="00FC7496">
              <w:t>36</w:t>
            </w:r>
          </w:p>
        </w:tc>
        <w:tc>
          <w:tcPr>
            <w:tcW w:w="567" w:type="dxa"/>
            <w:vAlign w:val="bottom"/>
          </w:tcPr>
          <w:p w14:paraId="241B1DD1" w14:textId="77777777" w:rsidR="00CF4B83" w:rsidRPr="00FC7496" w:rsidRDefault="00CF4B83" w:rsidP="00D726C0">
            <w:pPr>
              <w:pStyle w:val="TAC"/>
            </w:pPr>
            <w:r w:rsidRPr="00FC7496">
              <w:t>34</w:t>
            </w:r>
          </w:p>
        </w:tc>
        <w:tc>
          <w:tcPr>
            <w:tcW w:w="567" w:type="dxa"/>
            <w:vAlign w:val="bottom"/>
          </w:tcPr>
          <w:p w14:paraId="3F53931F" w14:textId="77777777" w:rsidR="00CF4B83" w:rsidRPr="00FC7496" w:rsidRDefault="00CF4B83" w:rsidP="00D726C0">
            <w:pPr>
              <w:pStyle w:val="TAC"/>
            </w:pPr>
            <w:r w:rsidRPr="00FC7496">
              <w:t>38</w:t>
            </w:r>
          </w:p>
        </w:tc>
        <w:tc>
          <w:tcPr>
            <w:tcW w:w="567" w:type="dxa"/>
            <w:vAlign w:val="bottom"/>
          </w:tcPr>
          <w:p w14:paraId="043FEEF2" w14:textId="77777777" w:rsidR="00CF4B83" w:rsidRPr="00FC7496" w:rsidRDefault="00CF4B83" w:rsidP="00D726C0">
            <w:pPr>
              <w:pStyle w:val="TAC"/>
            </w:pPr>
            <w:r w:rsidRPr="00FC7496">
              <w:t>42</w:t>
            </w:r>
          </w:p>
        </w:tc>
        <w:tc>
          <w:tcPr>
            <w:tcW w:w="567" w:type="dxa"/>
            <w:vAlign w:val="bottom"/>
          </w:tcPr>
          <w:p w14:paraId="23BE75DC" w14:textId="77777777" w:rsidR="00CF4B83" w:rsidRPr="00FC7496" w:rsidRDefault="00CF4B83" w:rsidP="00D726C0">
            <w:pPr>
              <w:pStyle w:val="TAC"/>
            </w:pPr>
            <w:r w:rsidRPr="00FC7496">
              <w:t>22</w:t>
            </w:r>
          </w:p>
        </w:tc>
        <w:tc>
          <w:tcPr>
            <w:tcW w:w="567" w:type="dxa"/>
            <w:vAlign w:val="bottom"/>
          </w:tcPr>
          <w:p w14:paraId="5CBC3862" w14:textId="77777777" w:rsidR="00CF4B83" w:rsidRPr="00FC7496" w:rsidRDefault="00CF4B83" w:rsidP="00D726C0">
            <w:pPr>
              <w:pStyle w:val="TAC"/>
            </w:pPr>
            <w:r w:rsidRPr="00FC7496">
              <w:t>10</w:t>
            </w:r>
          </w:p>
        </w:tc>
        <w:tc>
          <w:tcPr>
            <w:tcW w:w="567" w:type="dxa"/>
            <w:vAlign w:val="bottom"/>
          </w:tcPr>
          <w:p w14:paraId="3BCC0209" w14:textId="77777777" w:rsidR="00CF4B83" w:rsidRPr="00FC7496" w:rsidRDefault="00CF4B83" w:rsidP="00D726C0">
            <w:pPr>
              <w:pStyle w:val="TAC"/>
            </w:pPr>
            <w:r w:rsidRPr="00FC7496">
              <w:t>8</w:t>
            </w:r>
          </w:p>
        </w:tc>
        <w:tc>
          <w:tcPr>
            <w:tcW w:w="567" w:type="dxa"/>
            <w:vAlign w:val="bottom"/>
          </w:tcPr>
          <w:p w14:paraId="1C76E578" w14:textId="77777777" w:rsidR="00CF4B83" w:rsidRPr="00FC7496" w:rsidRDefault="00CF4B83" w:rsidP="00D726C0">
            <w:pPr>
              <w:pStyle w:val="TAC"/>
            </w:pPr>
            <w:r w:rsidRPr="00FC7496">
              <w:t>8</w:t>
            </w:r>
          </w:p>
        </w:tc>
        <w:tc>
          <w:tcPr>
            <w:tcW w:w="567" w:type="dxa"/>
            <w:vAlign w:val="bottom"/>
          </w:tcPr>
          <w:p w14:paraId="184DEA0A" w14:textId="77777777" w:rsidR="00CF4B83" w:rsidRPr="00FC7496" w:rsidRDefault="00CF4B83" w:rsidP="00D726C0">
            <w:pPr>
              <w:pStyle w:val="TAC"/>
            </w:pPr>
            <w:r w:rsidRPr="00FC7496">
              <w:t>20</w:t>
            </w:r>
          </w:p>
        </w:tc>
      </w:tr>
      <w:tr w:rsidR="00CF4B83" w:rsidRPr="00FC7496" w14:paraId="336C3239" w14:textId="77777777">
        <w:trPr>
          <w:jc w:val="center"/>
        </w:trPr>
        <w:tc>
          <w:tcPr>
            <w:tcW w:w="1809" w:type="dxa"/>
            <w:vMerge/>
          </w:tcPr>
          <w:p w14:paraId="3B69C877" w14:textId="77777777" w:rsidR="00CF4B83" w:rsidRPr="00FC7496" w:rsidRDefault="00CF4B83" w:rsidP="00B8165D">
            <w:pPr>
              <w:pStyle w:val="TAL"/>
            </w:pPr>
          </w:p>
        </w:tc>
        <w:tc>
          <w:tcPr>
            <w:tcW w:w="993" w:type="dxa"/>
            <w:vMerge/>
          </w:tcPr>
          <w:p w14:paraId="643C56EB" w14:textId="77777777" w:rsidR="00CF4B83" w:rsidRPr="00FC7496" w:rsidRDefault="00CF4B83" w:rsidP="00B8165D">
            <w:pPr>
              <w:pStyle w:val="TAL"/>
            </w:pPr>
          </w:p>
        </w:tc>
        <w:tc>
          <w:tcPr>
            <w:tcW w:w="1417" w:type="dxa"/>
          </w:tcPr>
          <w:p w14:paraId="79DF6D1A" w14:textId="77777777" w:rsidR="00CF4B83" w:rsidRPr="00FC7496" w:rsidRDefault="00CF4B83" w:rsidP="00B8165D">
            <w:pPr>
              <w:pStyle w:val="TAL"/>
            </w:pPr>
            <w:r w:rsidRPr="00FC7496">
              <w:t>m''</w:t>
            </w:r>
          </w:p>
        </w:tc>
        <w:tc>
          <w:tcPr>
            <w:tcW w:w="567" w:type="dxa"/>
            <w:vAlign w:val="bottom"/>
          </w:tcPr>
          <w:p w14:paraId="0B6988B1" w14:textId="77777777" w:rsidR="00CF4B83" w:rsidRPr="00FC7496" w:rsidRDefault="00CF4B83" w:rsidP="00D726C0">
            <w:pPr>
              <w:pStyle w:val="TAC"/>
            </w:pPr>
            <w:r w:rsidRPr="00FC7496">
              <w:t>4</w:t>
            </w:r>
          </w:p>
        </w:tc>
        <w:tc>
          <w:tcPr>
            <w:tcW w:w="567" w:type="dxa"/>
            <w:vAlign w:val="bottom"/>
          </w:tcPr>
          <w:p w14:paraId="6AADA6B8" w14:textId="77777777" w:rsidR="00CF4B83" w:rsidRPr="00FC7496" w:rsidRDefault="00CF4B83" w:rsidP="00D726C0">
            <w:pPr>
              <w:pStyle w:val="TAC"/>
            </w:pPr>
            <w:r w:rsidRPr="00FC7496">
              <w:t>1</w:t>
            </w:r>
          </w:p>
        </w:tc>
        <w:tc>
          <w:tcPr>
            <w:tcW w:w="567" w:type="dxa"/>
            <w:vAlign w:val="bottom"/>
          </w:tcPr>
          <w:p w14:paraId="22E1D86E" w14:textId="77777777" w:rsidR="00CF4B83" w:rsidRPr="00FC7496" w:rsidRDefault="00CF4B83" w:rsidP="00D726C0">
            <w:pPr>
              <w:pStyle w:val="TAC"/>
            </w:pPr>
            <w:r w:rsidRPr="00FC7496">
              <w:t>1</w:t>
            </w:r>
          </w:p>
        </w:tc>
        <w:tc>
          <w:tcPr>
            <w:tcW w:w="567" w:type="dxa"/>
            <w:vAlign w:val="bottom"/>
          </w:tcPr>
          <w:p w14:paraId="4D38C9E7" w14:textId="77777777" w:rsidR="00CF4B83" w:rsidRPr="00FC7496" w:rsidRDefault="00CF4B83" w:rsidP="00D726C0">
            <w:pPr>
              <w:pStyle w:val="TAC"/>
            </w:pPr>
            <w:r w:rsidRPr="00FC7496">
              <w:t>1</w:t>
            </w:r>
          </w:p>
        </w:tc>
        <w:tc>
          <w:tcPr>
            <w:tcW w:w="567" w:type="dxa"/>
            <w:vAlign w:val="bottom"/>
          </w:tcPr>
          <w:p w14:paraId="16A689DF" w14:textId="77777777" w:rsidR="00CF4B83" w:rsidRPr="00FC7496" w:rsidRDefault="00CF4B83" w:rsidP="00D726C0">
            <w:pPr>
              <w:pStyle w:val="TAC"/>
            </w:pPr>
            <w:r w:rsidRPr="00FC7496">
              <w:t>1</w:t>
            </w:r>
          </w:p>
        </w:tc>
        <w:tc>
          <w:tcPr>
            <w:tcW w:w="567" w:type="dxa"/>
            <w:vAlign w:val="bottom"/>
          </w:tcPr>
          <w:p w14:paraId="0E03F985" w14:textId="77777777" w:rsidR="00CF4B83" w:rsidRPr="00FC7496" w:rsidRDefault="00CF4B83" w:rsidP="00D726C0">
            <w:pPr>
              <w:pStyle w:val="TAC"/>
            </w:pPr>
            <w:r w:rsidRPr="00FC7496">
              <w:t>1</w:t>
            </w:r>
          </w:p>
        </w:tc>
        <w:tc>
          <w:tcPr>
            <w:tcW w:w="567" w:type="dxa"/>
            <w:vAlign w:val="bottom"/>
          </w:tcPr>
          <w:p w14:paraId="49881E0F" w14:textId="77777777" w:rsidR="00CF4B83" w:rsidRPr="00FC7496" w:rsidRDefault="00CF4B83" w:rsidP="00D726C0">
            <w:pPr>
              <w:pStyle w:val="TAC"/>
            </w:pPr>
            <w:r w:rsidRPr="00FC7496">
              <w:t>1</w:t>
            </w:r>
          </w:p>
        </w:tc>
        <w:tc>
          <w:tcPr>
            <w:tcW w:w="567" w:type="dxa"/>
            <w:vAlign w:val="bottom"/>
          </w:tcPr>
          <w:p w14:paraId="05F60EE1" w14:textId="77777777" w:rsidR="00CF4B83" w:rsidRPr="00FC7496" w:rsidRDefault="00CF4B83" w:rsidP="00D726C0">
            <w:pPr>
              <w:pStyle w:val="TAC"/>
            </w:pPr>
            <w:r w:rsidRPr="00FC7496">
              <w:t>1</w:t>
            </w:r>
          </w:p>
        </w:tc>
        <w:tc>
          <w:tcPr>
            <w:tcW w:w="567" w:type="dxa"/>
            <w:vAlign w:val="bottom"/>
          </w:tcPr>
          <w:p w14:paraId="4BA570A8" w14:textId="77777777" w:rsidR="00CF4B83" w:rsidRPr="00FC7496" w:rsidRDefault="00CF4B83" w:rsidP="00D726C0">
            <w:pPr>
              <w:pStyle w:val="TAC"/>
            </w:pPr>
            <w:r w:rsidRPr="00FC7496">
              <w:t>3</w:t>
            </w:r>
          </w:p>
        </w:tc>
        <w:tc>
          <w:tcPr>
            <w:tcW w:w="567" w:type="dxa"/>
            <w:vAlign w:val="bottom"/>
          </w:tcPr>
          <w:p w14:paraId="24DFA93C" w14:textId="77777777" w:rsidR="00CF4B83" w:rsidRPr="00FC7496" w:rsidRDefault="00CF4B83" w:rsidP="00D726C0">
            <w:pPr>
              <w:pStyle w:val="TAC"/>
            </w:pPr>
            <w:r w:rsidRPr="00FC7496">
              <w:t>1</w:t>
            </w:r>
          </w:p>
        </w:tc>
      </w:tr>
      <w:tr w:rsidR="00CF4B83" w:rsidRPr="00FC7496" w14:paraId="09D454AB" w14:textId="77777777">
        <w:trPr>
          <w:jc w:val="center"/>
        </w:trPr>
        <w:tc>
          <w:tcPr>
            <w:tcW w:w="1809" w:type="dxa"/>
            <w:vMerge/>
          </w:tcPr>
          <w:p w14:paraId="58CF7CDD" w14:textId="77777777" w:rsidR="00CF4B83" w:rsidRPr="00FC7496" w:rsidRDefault="00CF4B83" w:rsidP="00B8165D">
            <w:pPr>
              <w:pStyle w:val="TAL"/>
            </w:pPr>
          </w:p>
        </w:tc>
        <w:tc>
          <w:tcPr>
            <w:tcW w:w="993" w:type="dxa"/>
            <w:vMerge/>
          </w:tcPr>
          <w:p w14:paraId="2AF6010E" w14:textId="77777777" w:rsidR="00CF4B83" w:rsidRPr="00FC7496" w:rsidRDefault="00CF4B83" w:rsidP="00B8165D">
            <w:pPr>
              <w:pStyle w:val="TAL"/>
            </w:pPr>
          </w:p>
        </w:tc>
        <w:tc>
          <w:tcPr>
            <w:tcW w:w="1417" w:type="dxa"/>
          </w:tcPr>
          <w:p w14:paraId="3A93369A" w14:textId="77777777" w:rsidR="00CF4B83" w:rsidRPr="00FC7496" w:rsidRDefault="00CF4B83" w:rsidP="00B8165D">
            <w:pPr>
              <w:pStyle w:val="TAL"/>
            </w:pPr>
            <w:r w:rsidRPr="00FC7496">
              <w:t>CCE_St_Ind''</w:t>
            </w:r>
          </w:p>
        </w:tc>
        <w:tc>
          <w:tcPr>
            <w:tcW w:w="567" w:type="dxa"/>
            <w:vAlign w:val="bottom"/>
          </w:tcPr>
          <w:p w14:paraId="3CA2747B" w14:textId="77777777" w:rsidR="00CF4B83" w:rsidRPr="00FC7496" w:rsidRDefault="00CF4B83" w:rsidP="00D726C0">
            <w:pPr>
              <w:pStyle w:val="TAC"/>
            </w:pPr>
            <w:r w:rsidRPr="00FC7496">
              <w:t>10</w:t>
            </w:r>
          </w:p>
        </w:tc>
        <w:tc>
          <w:tcPr>
            <w:tcW w:w="567" w:type="dxa"/>
            <w:vAlign w:val="bottom"/>
          </w:tcPr>
          <w:p w14:paraId="3F5B77E9" w14:textId="77777777" w:rsidR="00CF4B83" w:rsidRPr="00FC7496" w:rsidRDefault="00CF4B83" w:rsidP="00D726C0">
            <w:pPr>
              <w:pStyle w:val="TAC"/>
            </w:pPr>
            <w:r w:rsidRPr="00FC7496">
              <w:t>38</w:t>
            </w:r>
          </w:p>
        </w:tc>
        <w:tc>
          <w:tcPr>
            <w:tcW w:w="567" w:type="dxa"/>
            <w:vAlign w:val="bottom"/>
          </w:tcPr>
          <w:p w14:paraId="33140EB2" w14:textId="77777777" w:rsidR="00CF4B83" w:rsidRPr="00FC7496" w:rsidRDefault="00CF4B83" w:rsidP="00D726C0">
            <w:pPr>
              <w:pStyle w:val="TAC"/>
            </w:pPr>
            <w:r w:rsidRPr="00FC7496">
              <w:t>36</w:t>
            </w:r>
          </w:p>
        </w:tc>
        <w:tc>
          <w:tcPr>
            <w:tcW w:w="567" w:type="dxa"/>
            <w:vAlign w:val="bottom"/>
          </w:tcPr>
          <w:p w14:paraId="23848F78" w14:textId="77777777" w:rsidR="00CF4B83" w:rsidRPr="00FC7496" w:rsidRDefault="00CF4B83" w:rsidP="00D726C0">
            <w:pPr>
              <w:pStyle w:val="TAC"/>
            </w:pPr>
            <w:r w:rsidRPr="00FC7496">
              <w:t>40</w:t>
            </w:r>
          </w:p>
        </w:tc>
        <w:tc>
          <w:tcPr>
            <w:tcW w:w="567" w:type="dxa"/>
            <w:vAlign w:val="bottom"/>
          </w:tcPr>
          <w:p w14:paraId="2F80A90A" w14:textId="77777777" w:rsidR="00CF4B83" w:rsidRPr="00FC7496" w:rsidRDefault="00CF4B83" w:rsidP="00D726C0">
            <w:pPr>
              <w:pStyle w:val="TAC"/>
            </w:pPr>
            <w:r w:rsidRPr="00FC7496">
              <w:t>44</w:t>
            </w:r>
          </w:p>
        </w:tc>
        <w:tc>
          <w:tcPr>
            <w:tcW w:w="567" w:type="dxa"/>
            <w:vAlign w:val="bottom"/>
          </w:tcPr>
          <w:p w14:paraId="75E1B22E" w14:textId="77777777" w:rsidR="00CF4B83" w:rsidRPr="00FC7496" w:rsidRDefault="00CF4B83" w:rsidP="00D726C0">
            <w:pPr>
              <w:pStyle w:val="TAC"/>
            </w:pPr>
            <w:r w:rsidRPr="00FC7496">
              <w:t>24</w:t>
            </w:r>
          </w:p>
        </w:tc>
        <w:tc>
          <w:tcPr>
            <w:tcW w:w="567" w:type="dxa"/>
            <w:vAlign w:val="bottom"/>
          </w:tcPr>
          <w:p w14:paraId="6E7D8ED6" w14:textId="77777777" w:rsidR="00CF4B83" w:rsidRPr="00FC7496" w:rsidRDefault="00CF4B83" w:rsidP="00D726C0">
            <w:pPr>
              <w:pStyle w:val="TAC"/>
            </w:pPr>
            <w:r w:rsidRPr="00FC7496">
              <w:t>12</w:t>
            </w:r>
          </w:p>
        </w:tc>
        <w:tc>
          <w:tcPr>
            <w:tcW w:w="567" w:type="dxa"/>
            <w:vAlign w:val="bottom"/>
          </w:tcPr>
          <w:p w14:paraId="61DD98F5" w14:textId="77777777" w:rsidR="00CF4B83" w:rsidRPr="00FC7496" w:rsidRDefault="00CF4B83" w:rsidP="00D726C0">
            <w:pPr>
              <w:pStyle w:val="TAC"/>
            </w:pPr>
            <w:r w:rsidRPr="00FC7496">
              <w:t>10</w:t>
            </w:r>
          </w:p>
        </w:tc>
        <w:tc>
          <w:tcPr>
            <w:tcW w:w="567" w:type="dxa"/>
            <w:vAlign w:val="bottom"/>
          </w:tcPr>
          <w:p w14:paraId="0D41DA88" w14:textId="77777777" w:rsidR="00CF4B83" w:rsidRPr="00FC7496" w:rsidRDefault="00CF4B83" w:rsidP="00D726C0">
            <w:pPr>
              <w:pStyle w:val="TAC"/>
            </w:pPr>
            <w:r w:rsidRPr="00FC7496">
              <w:t>10</w:t>
            </w:r>
          </w:p>
        </w:tc>
        <w:tc>
          <w:tcPr>
            <w:tcW w:w="567" w:type="dxa"/>
            <w:vAlign w:val="bottom"/>
          </w:tcPr>
          <w:p w14:paraId="3269399F" w14:textId="77777777" w:rsidR="00CF4B83" w:rsidRPr="00FC7496" w:rsidRDefault="00CF4B83" w:rsidP="00D726C0">
            <w:pPr>
              <w:pStyle w:val="TAC"/>
            </w:pPr>
            <w:r w:rsidRPr="00FC7496">
              <w:t>22</w:t>
            </w:r>
          </w:p>
        </w:tc>
      </w:tr>
      <w:tr w:rsidR="00D86AC4" w:rsidRPr="00FC7496" w14:paraId="508AD596" w14:textId="77777777" w:rsidTr="00FE793E">
        <w:trPr>
          <w:jc w:val="center"/>
        </w:trPr>
        <w:tc>
          <w:tcPr>
            <w:tcW w:w="1809" w:type="dxa"/>
            <w:vMerge w:val="restart"/>
          </w:tcPr>
          <w:p w14:paraId="31C0D7AC" w14:textId="77777777" w:rsidR="00D86AC4" w:rsidRPr="00FC7496" w:rsidRDefault="00D86AC4" w:rsidP="00FE793E">
            <w:pPr>
              <w:pStyle w:val="TAL"/>
            </w:pPr>
            <w:r w:rsidRPr="00FC7496">
              <w:t>tsc_C_RNTI_Def2</w:t>
            </w:r>
          </w:p>
        </w:tc>
        <w:tc>
          <w:tcPr>
            <w:tcW w:w="993" w:type="dxa"/>
            <w:vMerge w:val="restart"/>
          </w:tcPr>
          <w:p w14:paraId="4E1EBA20" w14:textId="77777777" w:rsidR="00D86AC4" w:rsidRPr="00FC7496" w:rsidRDefault="00D86AC4" w:rsidP="00FE793E">
            <w:pPr>
              <w:pStyle w:val="TAL"/>
            </w:pPr>
            <w:r w:rsidRPr="00FC7496">
              <w:t>'1034'H</w:t>
            </w:r>
          </w:p>
          <w:p w14:paraId="0BD732E6" w14:textId="77777777" w:rsidR="00D86AC4" w:rsidRPr="00FC7496" w:rsidRDefault="00D86AC4" w:rsidP="00FE793E">
            <w:pPr>
              <w:pStyle w:val="TAL"/>
            </w:pPr>
            <w:r w:rsidRPr="00FC7496">
              <w:t>4148</w:t>
            </w:r>
          </w:p>
        </w:tc>
        <w:tc>
          <w:tcPr>
            <w:tcW w:w="1417" w:type="dxa"/>
          </w:tcPr>
          <w:p w14:paraId="59C849CA" w14:textId="77777777" w:rsidR="00D86AC4" w:rsidRPr="00FC7496" w:rsidRDefault="00D86AC4" w:rsidP="00FE793E">
            <w:pPr>
              <w:pStyle w:val="TAL"/>
            </w:pPr>
            <w:r w:rsidRPr="00FC7496">
              <w:rPr>
                <w:rFonts w:cs="Arial"/>
                <w:szCs w:val="18"/>
              </w:rPr>
              <w:t>m'</w:t>
            </w:r>
          </w:p>
        </w:tc>
        <w:tc>
          <w:tcPr>
            <w:tcW w:w="567" w:type="dxa"/>
            <w:vAlign w:val="bottom"/>
          </w:tcPr>
          <w:p w14:paraId="73C3B8F9" w14:textId="77777777" w:rsidR="00D86AC4" w:rsidRPr="00FC7496" w:rsidRDefault="00D86AC4" w:rsidP="00FE793E">
            <w:pPr>
              <w:pStyle w:val="TAC"/>
            </w:pPr>
            <w:r w:rsidRPr="00FC7496">
              <w:rPr>
                <w:rFonts w:cs="Arial"/>
                <w:szCs w:val="18"/>
              </w:rPr>
              <w:t>0</w:t>
            </w:r>
          </w:p>
        </w:tc>
        <w:tc>
          <w:tcPr>
            <w:tcW w:w="567" w:type="dxa"/>
            <w:vAlign w:val="bottom"/>
          </w:tcPr>
          <w:p w14:paraId="369C2C8E" w14:textId="77777777" w:rsidR="00D86AC4" w:rsidRPr="00FC7496" w:rsidRDefault="00D86AC4" w:rsidP="00FE793E">
            <w:pPr>
              <w:pStyle w:val="TAC"/>
            </w:pPr>
            <w:r w:rsidRPr="00FC7496">
              <w:rPr>
                <w:rFonts w:cs="Arial"/>
                <w:szCs w:val="18"/>
              </w:rPr>
              <w:t>0</w:t>
            </w:r>
          </w:p>
        </w:tc>
        <w:tc>
          <w:tcPr>
            <w:tcW w:w="567" w:type="dxa"/>
            <w:vAlign w:val="bottom"/>
          </w:tcPr>
          <w:p w14:paraId="2066266B" w14:textId="77777777" w:rsidR="00D86AC4" w:rsidRPr="00FC7496" w:rsidRDefault="00D86AC4" w:rsidP="00FE793E">
            <w:pPr>
              <w:pStyle w:val="TAC"/>
            </w:pPr>
            <w:r w:rsidRPr="00FC7496">
              <w:rPr>
                <w:rFonts w:cs="Arial"/>
                <w:szCs w:val="18"/>
              </w:rPr>
              <w:t>2</w:t>
            </w:r>
          </w:p>
        </w:tc>
        <w:tc>
          <w:tcPr>
            <w:tcW w:w="567" w:type="dxa"/>
            <w:vAlign w:val="bottom"/>
          </w:tcPr>
          <w:p w14:paraId="09DCA0C1" w14:textId="77777777" w:rsidR="00D86AC4" w:rsidRPr="00FC7496" w:rsidRDefault="00D86AC4" w:rsidP="00FE793E">
            <w:pPr>
              <w:pStyle w:val="TAC"/>
            </w:pPr>
            <w:r w:rsidRPr="00FC7496">
              <w:rPr>
                <w:rFonts w:cs="Arial"/>
                <w:szCs w:val="18"/>
              </w:rPr>
              <w:t>0</w:t>
            </w:r>
          </w:p>
        </w:tc>
        <w:tc>
          <w:tcPr>
            <w:tcW w:w="567" w:type="dxa"/>
            <w:vAlign w:val="bottom"/>
          </w:tcPr>
          <w:p w14:paraId="700FC355" w14:textId="77777777" w:rsidR="00D86AC4" w:rsidRPr="00FC7496" w:rsidRDefault="00D86AC4" w:rsidP="00FE793E">
            <w:pPr>
              <w:pStyle w:val="TAC"/>
            </w:pPr>
            <w:r w:rsidRPr="00FC7496">
              <w:rPr>
                <w:rFonts w:cs="Arial"/>
                <w:szCs w:val="18"/>
              </w:rPr>
              <w:t>0</w:t>
            </w:r>
          </w:p>
        </w:tc>
        <w:tc>
          <w:tcPr>
            <w:tcW w:w="567" w:type="dxa"/>
            <w:vAlign w:val="bottom"/>
          </w:tcPr>
          <w:p w14:paraId="27C58F10" w14:textId="77777777" w:rsidR="00D86AC4" w:rsidRPr="00FC7496" w:rsidRDefault="00D86AC4" w:rsidP="00FE793E">
            <w:pPr>
              <w:pStyle w:val="TAC"/>
            </w:pPr>
            <w:r w:rsidRPr="00FC7496">
              <w:rPr>
                <w:rFonts w:cs="Arial"/>
                <w:szCs w:val="18"/>
              </w:rPr>
              <w:t>0</w:t>
            </w:r>
          </w:p>
        </w:tc>
        <w:tc>
          <w:tcPr>
            <w:tcW w:w="567" w:type="dxa"/>
            <w:vAlign w:val="bottom"/>
          </w:tcPr>
          <w:p w14:paraId="610E23F7" w14:textId="77777777" w:rsidR="00D86AC4" w:rsidRPr="00FC7496" w:rsidRDefault="00D86AC4" w:rsidP="00FE793E">
            <w:pPr>
              <w:pStyle w:val="TAC"/>
            </w:pPr>
            <w:r w:rsidRPr="00FC7496">
              <w:rPr>
                <w:rFonts w:cs="Arial"/>
                <w:szCs w:val="18"/>
              </w:rPr>
              <w:t>0</w:t>
            </w:r>
          </w:p>
        </w:tc>
        <w:tc>
          <w:tcPr>
            <w:tcW w:w="567" w:type="dxa"/>
            <w:vAlign w:val="bottom"/>
          </w:tcPr>
          <w:p w14:paraId="76869BAF" w14:textId="77777777" w:rsidR="00D86AC4" w:rsidRPr="00FC7496" w:rsidRDefault="00D86AC4" w:rsidP="00FE793E">
            <w:pPr>
              <w:pStyle w:val="TAC"/>
            </w:pPr>
            <w:r w:rsidRPr="00FC7496">
              <w:rPr>
                <w:rFonts w:cs="Arial"/>
                <w:szCs w:val="18"/>
              </w:rPr>
              <w:t>0</w:t>
            </w:r>
          </w:p>
        </w:tc>
        <w:tc>
          <w:tcPr>
            <w:tcW w:w="567" w:type="dxa"/>
            <w:vAlign w:val="bottom"/>
          </w:tcPr>
          <w:p w14:paraId="250F8A6D" w14:textId="77777777" w:rsidR="00D86AC4" w:rsidRPr="00FC7496" w:rsidRDefault="00D86AC4" w:rsidP="00FE793E">
            <w:pPr>
              <w:pStyle w:val="TAC"/>
            </w:pPr>
            <w:r w:rsidRPr="00FC7496">
              <w:rPr>
                <w:rFonts w:cs="Arial"/>
                <w:szCs w:val="18"/>
              </w:rPr>
              <w:t>0</w:t>
            </w:r>
          </w:p>
        </w:tc>
        <w:tc>
          <w:tcPr>
            <w:tcW w:w="567" w:type="dxa"/>
            <w:vAlign w:val="bottom"/>
          </w:tcPr>
          <w:p w14:paraId="603E4931" w14:textId="77777777" w:rsidR="00D86AC4" w:rsidRPr="00FC7496" w:rsidRDefault="00D86AC4" w:rsidP="00FE793E">
            <w:pPr>
              <w:pStyle w:val="TAC"/>
            </w:pPr>
            <w:r w:rsidRPr="00FC7496">
              <w:rPr>
                <w:rFonts w:cs="Arial"/>
                <w:szCs w:val="18"/>
              </w:rPr>
              <w:t>1</w:t>
            </w:r>
          </w:p>
        </w:tc>
      </w:tr>
      <w:tr w:rsidR="00D86AC4" w:rsidRPr="00FC7496" w14:paraId="6D51F1D2" w14:textId="77777777" w:rsidTr="00FE793E">
        <w:trPr>
          <w:jc w:val="center"/>
        </w:trPr>
        <w:tc>
          <w:tcPr>
            <w:tcW w:w="1809" w:type="dxa"/>
            <w:vMerge/>
          </w:tcPr>
          <w:p w14:paraId="7930ADD6" w14:textId="77777777" w:rsidR="00D86AC4" w:rsidRPr="00FC7496" w:rsidRDefault="00D86AC4" w:rsidP="00FE793E">
            <w:pPr>
              <w:pStyle w:val="TAL"/>
            </w:pPr>
          </w:p>
        </w:tc>
        <w:tc>
          <w:tcPr>
            <w:tcW w:w="993" w:type="dxa"/>
            <w:vMerge/>
          </w:tcPr>
          <w:p w14:paraId="5B89DC7B" w14:textId="77777777" w:rsidR="00D86AC4" w:rsidRPr="00FC7496" w:rsidRDefault="00D86AC4" w:rsidP="00FE793E">
            <w:pPr>
              <w:pStyle w:val="TAL"/>
            </w:pPr>
          </w:p>
        </w:tc>
        <w:tc>
          <w:tcPr>
            <w:tcW w:w="1417" w:type="dxa"/>
          </w:tcPr>
          <w:p w14:paraId="52DC50B2"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91099B9"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3CE63EFA" w14:textId="77777777" w:rsidR="00D86AC4" w:rsidRPr="00FC7496" w:rsidRDefault="00D86AC4" w:rsidP="00FE793E">
            <w:pPr>
              <w:pStyle w:val="TAC"/>
              <w:rPr>
                <w:rFonts w:cs="Arial"/>
                <w:szCs w:val="18"/>
              </w:rPr>
            </w:pPr>
            <w:r w:rsidRPr="00FC7496">
              <w:rPr>
                <w:rFonts w:cs="Arial"/>
                <w:szCs w:val="18"/>
              </w:rPr>
              <w:t>46</w:t>
            </w:r>
          </w:p>
        </w:tc>
        <w:tc>
          <w:tcPr>
            <w:tcW w:w="567" w:type="dxa"/>
            <w:vAlign w:val="bottom"/>
          </w:tcPr>
          <w:p w14:paraId="680ABE75"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F396CD6"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591141E1"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06194390"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241913B"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86D3476"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10827D45"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790C70D7" w14:textId="77777777" w:rsidR="00D86AC4" w:rsidRPr="00FC7496" w:rsidRDefault="00D86AC4" w:rsidP="00FE793E">
            <w:pPr>
              <w:pStyle w:val="TAC"/>
              <w:rPr>
                <w:rFonts w:cs="Arial"/>
                <w:szCs w:val="18"/>
              </w:rPr>
            </w:pPr>
            <w:r w:rsidRPr="00FC7496">
              <w:rPr>
                <w:rFonts w:cs="Arial"/>
                <w:szCs w:val="18"/>
              </w:rPr>
              <w:t>8</w:t>
            </w:r>
          </w:p>
        </w:tc>
      </w:tr>
      <w:tr w:rsidR="00D86AC4" w:rsidRPr="00FC7496" w14:paraId="05C1641C" w14:textId="77777777" w:rsidTr="00FE793E">
        <w:trPr>
          <w:jc w:val="center"/>
        </w:trPr>
        <w:tc>
          <w:tcPr>
            <w:tcW w:w="1809" w:type="dxa"/>
            <w:vMerge/>
          </w:tcPr>
          <w:p w14:paraId="7BB70018" w14:textId="77777777" w:rsidR="00D86AC4" w:rsidRPr="00FC7496" w:rsidRDefault="00D86AC4" w:rsidP="00FE793E">
            <w:pPr>
              <w:pStyle w:val="TAL"/>
            </w:pPr>
          </w:p>
        </w:tc>
        <w:tc>
          <w:tcPr>
            <w:tcW w:w="993" w:type="dxa"/>
            <w:vMerge/>
          </w:tcPr>
          <w:p w14:paraId="368B8DD5" w14:textId="77777777" w:rsidR="00D86AC4" w:rsidRPr="00FC7496" w:rsidRDefault="00D86AC4" w:rsidP="00FE793E">
            <w:pPr>
              <w:pStyle w:val="TAL"/>
            </w:pPr>
          </w:p>
        </w:tc>
        <w:tc>
          <w:tcPr>
            <w:tcW w:w="1417" w:type="dxa"/>
          </w:tcPr>
          <w:p w14:paraId="22CCFAA0"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2CB7823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70BA41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4A2E8F6"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68D000B4"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EB7E3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F99544D"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843E3B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F82CF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8595F4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7A8E761" w14:textId="77777777" w:rsidR="00D86AC4" w:rsidRPr="00FC7496" w:rsidRDefault="00D86AC4" w:rsidP="00FE793E">
            <w:pPr>
              <w:pStyle w:val="TAC"/>
              <w:rPr>
                <w:rFonts w:cs="Arial"/>
                <w:szCs w:val="18"/>
              </w:rPr>
            </w:pPr>
            <w:r w:rsidRPr="00FC7496">
              <w:rPr>
                <w:rFonts w:cs="Arial"/>
                <w:szCs w:val="18"/>
              </w:rPr>
              <w:t>2</w:t>
            </w:r>
          </w:p>
        </w:tc>
      </w:tr>
      <w:tr w:rsidR="00D86AC4" w:rsidRPr="00FC7496" w14:paraId="3EC29D0B" w14:textId="77777777" w:rsidTr="00FE793E">
        <w:trPr>
          <w:jc w:val="center"/>
        </w:trPr>
        <w:tc>
          <w:tcPr>
            <w:tcW w:w="1809" w:type="dxa"/>
            <w:vMerge/>
          </w:tcPr>
          <w:p w14:paraId="672A40EA" w14:textId="77777777" w:rsidR="00D86AC4" w:rsidRPr="00FC7496" w:rsidRDefault="00D86AC4" w:rsidP="00FE793E">
            <w:pPr>
              <w:pStyle w:val="TAL"/>
            </w:pPr>
          </w:p>
        </w:tc>
        <w:tc>
          <w:tcPr>
            <w:tcW w:w="993" w:type="dxa"/>
            <w:vMerge/>
          </w:tcPr>
          <w:p w14:paraId="5B093A6E" w14:textId="77777777" w:rsidR="00D86AC4" w:rsidRPr="00FC7496" w:rsidRDefault="00D86AC4" w:rsidP="00FE793E">
            <w:pPr>
              <w:pStyle w:val="TAL"/>
            </w:pPr>
          </w:p>
        </w:tc>
        <w:tc>
          <w:tcPr>
            <w:tcW w:w="1417" w:type="dxa"/>
          </w:tcPr>
          <w:p w14:paraId="0C137D9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C66F82"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71B0C403"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255C959C"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6BE45883"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3224877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E6C9241"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63394CA"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3DFE6AB"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1FA10D6F"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008D109A" w14:textId="77777777" w:rsidR="00D86AC4" w:rsidRPr="00FC7496" w:rsidRDefault="00D86AC4" w:rsidP="00FE793E">
            <w:pPr>
              <w:pStyle w:val="TAC"/>
              <w:rPr>
                <w:rFonts w:cs="Arial"/>
                <w:szCs w:val="18"/>
              </w:rPr>
            </w:pPr>
            <w:r w:rsidRPr="00FC7496">
              <w:rPr>
                <w:rFonts w:cs="Arial"/>
                <w:szCs w:val="18"/>
              </w:rPr>
              <w:t>10</w:t>
            </w:r>
          </w:p>
        </w:tc>
      </w:tr>
      <w:tr w:rsidR="00D86AC4" w:rsidRPr="00FC7496" w14:paraId="652D0CC2" w14:textId="77777777" w:rsidTr="00FE793E">
        <w:trPr>
          <w:jc w:val="center"/>
        </w:trPr>
        <w:tc>
          <w:tcPr>
            <w:tcW w:w="1809" w:type="dxa"/>
            <w:vMerge w:val="restart"/>
          </w:tcPr>
          <w:p w14:paraId="4B0F7235" w14:textId="77777777" w:rsidR="00D86AC4" w:rsidRPr="00FC7496" w:rsidRDefault="00D86AC4" w:rsidP="00FE793E">
            <w:pPr>
              <w:pStyle w:val="TAL"/>
            </w:pPr>
            <w:r w:rsidRPr="00FC7496">
              <w:t>tsc_C_RNTI_Def3</w:t>
            </w:r>
          </w:p>
        </w:tc>
        <w:tc>
          <w:tcPr>
            <w:tcW w:w="993" w:type="dxa"/>
            <w:vMerge w:val="restart"/>
          </w:tcPr>
          <w:p w14:paraId="2A9D3DF0" w14:textId="77777777" w:rsidR="00D86AC4" w:rsidRPr="00FC7496" w:rsidRDefault="00D86AC4" w:rsidP="00FE793E">
            <w:pPr>
              <w:pStyle w:val="TAL"/>
            </w:pPr>
            <w:r w:rsidRPr="00FC7496">
              <w:t>'1111'H</w:t>
            </w:r>
          </w:p>
          <w:p w14:paraId="6D5DDC21" w14:textId="77777777" w:rsidR="00D86AC4" w:rsidRPr="00FC7496" w:rsidRDefault="00D86AC4" w:rsidP="00FE793E">
            <w:pPr>
              <w:pStyle w:val="TAL"/>
            </w:pPr>
            <w:r w:rsidRPr="00FC7496">
              <w:t>4369</w:t>
            </w:r>
          </w:p>
        </w:tc>
        <w:tc>
          <w:tcPr>
            <w:tcW w:w="1417" w:type="dxa"/>
          </w:tcPr>
          <w:p w14:paraId="44D2C3D1"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4AEFD11"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82F74B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F9CFD1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4A59A0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0127CAB"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4045979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8D481A6"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1B7E8D5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100A90E"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71625A3F" w14:textId="77777777" w:rsidR="00D86AC4" w:rsidRPr="00FC7496" w:rsidRDefault="00D86AC4" w:rsidP="00FE793E">
            <w:pPr>
              <w:pStyle w:val="TAC"/>
              <w:rPr>
                <w:rFonts w:cs="Arial"/>
                <w:szCs w:val="18"/>
              </w:rPr>
            </w:pPr>
            <w:r w:rsidRPr="00FC7496">
              <w:rPr>
                <w:rFonts w:cs="Arial"/>
                <w:szCs w:val="18"/>
              </w:rPr>
              <w:t>0</w:t>
            </w:r>
          </w:p>
        </w:tc>
      </w:tr>
      <w:tr w:rsidR="00D86AC4" w:rsidRPr="00FC7496" w14:paraId="1A3D18FC" w14:textId="77777777" w:rsidTr="00FE793E">
        <w:trPr>
          <w:jc w:val="center"/>
        </w:trPr>
        <w:tc>
          <w:tcPr>
            <w:tcW w:w="1809" w:type="dxa"/>
            <w:vMerge/>
          </w:tcPr>
          <w:p w14:paraId="0C4F61A5" w14:textId="77777777" w:rsidR="00D86AC4" w:rsidRPr="00FC7496" w:rsidRDefault="00D86AC4" w:rsidP="00FE793E">
            <w:pPr>
              <w:pStyle w:val="TAL"/>
            </w:pPr>
          </w:p>
        </w:tc>
        <w:tc>
          <w:tcPr>
            <w:tcW w:w="993" w:type="dxa"/>
            <w:vMerge/>
          </w:tcPr>
          <w:p w14:paraId="5C61B162" w14:textId="77777777" w:rsidR="00D86AC4" w:rsidRPr="00FC7496" w:rsidRDefault="00D86AC4" w:rsidP="00FE793E">
            <w:pPr>
              <w:pStyle w:val="TAL"/>
            </w:pPr>
          </w:p>
        </w:tc>
        <w:tc>
          <w:tcPr>
            <w:tcW w:w="1417" w:type="dxa"/>
          </w:tcPr>
          <w:p w14:paraId="2ADEF084"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45BDD1B8"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1E234A8D"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4AEFBA5F"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69CD9C5C"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0FF46B10"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EBBFF0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D33B4E9"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43B05B23" w14:textId="77777777" w:rsidR="00D86AC4" w:rsidRPr="00FC7496" w:rsidRDefault="00D86AC4" w:rsidP="00FE793E">
            <w:pPr>
              <w:pStyle w:val="TAC"/>
              <w:rPr>
                <w:rFonts w:cs="Arial"/>
                <w:szCs w:val="18"/>
              </w:rPr>
            </w:pPr>
            <w:r w:rsidRPr="00FC7496">
              <w:rPr>
                <w:rFonts w:cs="Arial"/>
                <w:szCs w:val="18"/>
              </w:rPr>
              <w:t>38</w:t>
            </w:r>
          </w:p>
        </w:tc>
        <w:tc>
          <w:tcPr>
            <w:tcW w:w="567" w:type="dxa"/>
            <w:vAlign w:val="bottom"/>
          </w:tcPr>
          <w:p w14:paraId="5FA5175E"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5B7E6031" w14:textId="77777777" w:rsidR="00D86AC4" w:rsidRPr="00FC7496" w:rsidRDefault="00D86AC4" w:rsidP="00FE793E">
            <w:pPr>
              <w:pStyle w:val="TAC"/>
              <w:rPr>
                <w:rFonts w:cs="Arial"/>
                <w:szCs w:val="18"/>
              </w:rPr>
            </w:pPr>
            <w:r w:rsidRPr="00FC7496">
              <w:rPr>
                <w:rFonts w:cs="Arial"/>
                <w:szCs w:val="18"/>
              </w:rPr>
              <w:t>20</w:t>
            </w:r>
          </w:p>
        </w:tc>
      </w:tr>
      <w:tr w:rsidR="00D86AC4" w:rsidRPr="00FC7496" w14:paraId="28B26116" w14:textId="77777777" w:rsidTr="00FE793E">
        <w:trPr>
          <w:jc w:val="center"/>
        </w:trPr>
        <w:tc>
          <w:tcPr>
            <w:tcW w:w="1809" w:type="dxa"/>
            <w:vMerge/>
          </w:tcPr>
          <w:p w14:paraId="34F44594" w14:textId="77777777" w:rsidR="00D86AC4" w:rsidRPr="00FC7496" w:rsidRDefault="00D86AC4" w:rsidP="00FE793E">
            <w:pPr>
              <w:pStyle w:val="TAL"/>
            </w:pPr>
          </w:p>
        </w:tc>
        <w:tc>
          <w:tcPr>
            <w:tcW w:w="993" w:type="dxa"/>
            <w:vMerge/>
          </w:tcPr>
          <w:p w14:paraId="1A1E03ED" w14:textId="77777777" w:rsidR="00D86AC4" w:rsidRPr="00FC7496" w:rsidRDefault="00D86AC4" w:rsidP="00FE793E">
            <w:pPr>
              <w:pStyle w:val="TAL"/>
            </w:pPr>
          </w:p>
        </w:tc>
        <w:tc>
          <w:tcPr>
            <w:tcW w:w="1417" w:type="dxa"/>
          </w:tcPr>
          <w:p w14:paraId="0C8967AE"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0E5B23C1"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597756A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24490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646E53"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6E934C1"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7B99985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E7645B4"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2A5CED3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A056D96"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D49F114" w14:textId="77777777" w:rsidR="00D86AC4" w:rsidRPr="00FC7496" w:rsidRDefault="00D86AC4" w:rsidP="00FE793E">
            <w:pPr>
              <w:pStyle w:val="TAC"/>
              <w:rPr>
                <w:rFonts w:cs="Arial"/>
                <w:szCs w:val="18"/>
              </w:rPr>
            </w:pPr>
            <w:r w:rsidRPr="00FC7496">
              <w:rPr>
                <w:rFonts w:cs="Arial"/>
                <w:szCs w:val="18"/>
              </w:rPr>
              <w:t>1</w:t>
            </w:r>
          </w:p>
        </w:tc>
      </w:tr>
      <w:tr w:rsidR="00D86AC4" w:rsidRPr="00FC7496" w14:paraId="332DD4DC" w14:textId="77777777" w:rsidTr="00FE793E">
        <w:trPr>
          <w:jc w:val="center"/>
        </w:trPr>
        <w:tc>
          <w:tcPr>
            <w:tcW w:w="1809" w:type="dxa"/>
            <w:vMerge/>
          </w:tcPr>
          <w:p w14:paraId="5E435425" w14:textId="77777777" w:rsidR="00D86AC4" w:rsidRPr="00FC7496" w:rsidRDefault="00D86AC4" w:rsidP="00FE793E">
            <w:pPr>
              <w:pStyle w:val="TAL"/>
            </w:pPr>
          </w:p>
        </w:tc>
        <w:tc>
          <w:tcPr>
            <w:tcW w:w="993" w:type="dxa"/>
            <w:vMerge/>
          </w:tcPr>
          <w:p w14:paraId="57FFF066" w14:textId="77777777" w:rsidR="00D86AC4" w:rsidRPr="00FC7496" w:rsidRDefault="00D86AC4" w:rsidP="00FE793E">
            <w:pPr>
              <w:pStyle w:val="TAL"/>
            </w:pPr>
          </w:p>
        </w:tc>
        <w:tc>
          <w:tcPr>
            <w:tcW w:w="1417" w:type="dxa"/>
          </w:tcPr>
          <w:p w14:paraId="10B6548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DD62A0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16CD45"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71CDA688"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797AA0C5"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70769F06"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1BF93F5"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9BCB5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D477F5" w14:textId="77777777" w:rsidR="00D86AC4" w:rsidRPr="00FC7496" w:rsidRDefault="00D86AC4" w:rsidP="00FE793E">
            <w:pPr>
              <w:pStyle w:val="TAC"/>
              <w:rPr>
                <w:rFonts w:cs="Arial"/>
                <w:szCs w:val="18"/>
              </w:rPr>
            </w:pPr>
            <w:r w:rsidRPr="00FC7496">
              <w:rPr>
                <w:rFonts w:cs="Arial"/>
                <w:szCs w:val="18"/>
              </w:rPr>
              <w:t>40</w:t>
            </w:r>
          </w:p>
        </w:tc>
        <w:tc>
          <w:tcPr>
            <w:tcW w:w="567" w:type="dxa"/>
            <w:vAlign w:val="bottom"/>
          </w:tcPr>
          <w:p w14:paraId="5E0AEA6A"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63CFBA60" w14:textId="77777777" w:rsidR="00D86AC4" w:rsidRPr="00FC7496" w:rsidRDefault="00D86AC4" w:rsidP="00FE793E">
            <w:pPr>
              <w:pStyle w:val="TAC"/>
              <w:rPr>
                <w:rFonts w:cs="Arial"/>
                <w:szCs w:val="18"/>
              </w:rPr>
            </w:pPr>
            <w:r w:rsidRPr="00FC7496">
              <w:rPr>
                <w:rFonts w:cs="Arial"/>
                <w:szCs w:val="18"/>
              </w:rPr>
              <w:t>22</w:t>
            </w:r>
          </w:p>
        </w:tc>
      </w:tr>
    </w:tbl>
    <w:p w14:paraId="004BC98D" w14:textId="77777777" w:rsidR="005D2765" w:rsidRPr="00FC7496" w:rsidRDefault="005D2765" w:rsidP="00CF4B83"/>
    <w:p w14:paraId="767FE097" w14:textId="77777777" w:rsidR="00B8165D" w:rsidRPr="00FC7496" w:rsidRDefault="00B8165D" w:rsidP="00273022">
      <w:pPr>
        <w:pStyle w:val="Heading4"/>
      </w:pPr>
      <w:r w:rsidRPr="00FC7496">
        <w:t>7.1.1.2</w:t>
      </w:r>
      <w:r w:rsidRPr="00FC7496">
        <w:tab/>
        <w:t>TDD candidates selection</w:t>
      </w:r>
    </w:p>
    <w:p w14:paraId="22D7EDCE" w14:textId="77777777" w:rsidR="00B8165D" w:rsidRPr="00FC7496" w:rsidRDefault="00B8165D" w:rsidP="00B8165D">
      <w:pPr>
        <w:rPr>
          <w:lang w:eastAsia="zh-CN"/>
        </w:rPr>
      </w:pPr>
      <w:r w:rsidRPr="00FC7496">
        <w:rPr>
          <w:lang w:eastAsia="zh-CN"/>
        </w:rPr>
        <w:t>The default TDD subframe configuration 1 is applied to this clause.</w:t>
      </w:r>
      <w:r w:rsidR="00776F7D" w:rsidRPr="00FC7496">
        <w:rPr>
          <w:lang w:eastAsia="zh-CN"/>
        </w:rPr>
        <w:t xml:space="preserve"> By default no DL data is scheduled in special subframes 1 and 6.</w:t>
      </w:r>
    </w:p>
    <w:p w14:paraId="50CABDBE" w14:textId="77777777" w:rsidR="00B8165D" w:rsidRPr="00FC7496" w:rsidRDefault="00B8165D" w:rsidP="00B8165D">
      <w:pPr>
        <w:rPr>
          <w:lang w:eastAsia="zh-CN"/>
        </w:rPr>
      </w:pPr>
      <w:r w:rsidRPr="00FC7496">
        <w:t xml:space="preserve">Considering that each TDD subframe having different PHICH group number, and only two symbols being present for PDCCH in the special </w:t>
      </w:r>
      <w:r w:rsidR="00735CD2" w:rsidRPr="00FC7496">
        <w:t>sub</w:t>
      </w:r>
      <w:r w:rsidRPr="00FC7496">
        <w:t>frame</w:t>
      </w:r>
      <w:r w:rsidR="00735CD2" w:rsidRPr="00FC7496">
        <w:t>s</w:t>
      </w:r>
      <w:r w:rsidRPr="00FC7496">
        <w:t xml:space="preserve"> 1 and 6 </w:t>
      </w:r>
      <w:r w:rsidR="00735CD2" w:rsidRPr="00FC7496">
        <w:rPr>
          <w:lang w:eastAsia="zh-CN"/>
        </w:rPr>
        <w:t xml:space="preserve">for bandwidth of 5 MHz, two symbols for PDCCH in all subframes for bandwidth of 10/15/20 MHz </w:t>
      </w:r>
      <w:r w:rsidR="00D726C0" w:rsidRPr="00FC7496">
        <w:rPr>
          <w:lang w:eastAsia="zh-CN"/>
        </w:rPr>
        <w:t xml:space="preserve">(TS 36.508 </w:t>
      </w:r>
      <w:r w:rsidRPr="00FC7496">
        <w:rPr>
          <w:lang w:eastAsia="zh-CN"/>
        </w:rPr>
        <w:t>[3]</w:t>
      </w:r>
      <w:r w:rsidR="00D726C0" w:rsidRPr="00FC7496">
        <w:rPr>
          <w:lang w:eastAsia="zh-CN"/>
        </w:rPr>
        <w:t>)</w:t>
      </w:r>
      <w:r w:rsidRPr="00FC7496">
        <w:t xml:space="preserve">, each subframe has, therefore, </w:t>
      </w:r>
      <w:r w:rsidRPr="00FC7496">
        <w:rPr>
          <w:lang w:eastAsia="zh-CN"/>
        </w:rPr>
        <w:t>different</w:t>
      </w:r>
      <w:r w:rsidRPr="00FC7496">
        <w:t xml:space="preserve"> number of MAX_CCE.</w:t>
      </w:r>
    </w:p>
    <w:p w14:paraId="0CDE0DEC" w14:textId="77777777" w:rsidR="00B8165D" w:rsidRPr="00FC7496" w:rsidRDefault="00B8165D" w:rsidP="00B8165D">
      <w:pPr>
        <w:rPr>
          <w:lang w:eastAsia="zh-CN"/>
        </w:rPr>
      </w:pPr>
      <w:r w:rsidRPr="00FC7496">
        <w:t>Table 7.1.1.2-</w:t>
      </w:r>
      <w:r w:rsidRPr="00FC7496">
        <w:rPr>
          <w:lang w:eastAsia="zh-CN"/>
        </w:rPr>
        <w:t>1</w:t>
      </w:r>
      <w:r w:rsidRPr="00FC7496">
        <w:t xml:space="preserve"> gives the </w:t>
      </w:r>
      <w:r w:rsidRPr="00FC7496">
        <w:rPr>
          <w:lang w:eastAsia="zh-CN"/>
        </w:rPr>
        <w:t xml:space="preserve">PDCCH candidates of </w:t>
      </w:r>
      <w:r w:rsidRPr="00FC7496">
        <w:t>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00735CD2" w:rsidRPr="00FC7496">
        <w:rPr>
          <w:lang w:eastAsia="zh-CN"/>
        </w:rPr>
        <w:t xml:space="preserve">channel </w:t>
      </w:r>
      <w:r w:rsidRPr="00FC7496">
        <w:rPr>
          <w:lang w:eastAsia="zh-CN"/>
        </w:rPr>
        <w:t>bandwidth of 5MHz. SF0 and SF5 cannot be used for UL grant. SF1 and SF6 are not used for DL assignment. SF2, SF3, SF7 and SF8 are not applicable to PDCCH CCE allocation since they are uplink subframes.</w:t>
      </w:r>
    </w:p>
    <w:p w14:paraId="3DC8DFCA" w14:textId="77777777" w:rsidR="00B8165D" w:rsidRPr="00FC7496" w:rsidRDefault="00B8165D" w:rsidP="003A3D48">
      <w:pPr>
        <w:pStyle w:val="TH"/>
      </w:pPr>
      <w:r w:rsidRPr="00FC7496">
        <w:t>Table 7.1.1.2-</w:t>
      </w:r>
      <w:r w:rsidRPr="00FC7496">
        <w:rPr>
          <w:lang w:eastAsia="zh-CN"/>
        </w:rPr>
        <w:t>1</w:t>
      </w:r>
      <w:r w:rsidRPr="00FC7496">
        <w:t>: CCE Start indices</w:t>
      </w:r>
      <w:r w:rsidR="00735CD2" w:rsidRPr="00FC7496">
        <w:t xml:space="preserve"> (</w:t>
      </w:r>
      <w:r w:rsidRPr="00FC7496">
        <w:t>m</w:t>
      </w:r>
      <w:r w:rsidR="00D726C0" w:rsidRPr="00FC7496">
        <w:t>'</w:t>
      </w:r>
      <w:r w:rsidRPr="00FC7496">
        <w:t xml:space="preserve"> &amp; m</w:t>
      </w:r>
      <w:r w:rsidR="00D726C0" w:rsidRPr="00FC7496">
        <w:t>''</w:t>
      </w:r>
      <w:r w:rsidR="00735CD2" w:rsidRPr="00FC7496">
        <w:t>)</w:t>
      </w:r>
      <w:r w:rsidRPr="00FC7496">
        <w:t xml:space="preserve"> to be used for various C-RNTIs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B8165D" w:rsidRPr="00FC7496" w14:paraId="3A9E7240" w14:textId="77777777">
        <w:trPr>
          <w:trHeight w:val="89"/>
          <w:tblHeader/>
          <w:jc w:val="center"/>
        </w:trPr>
        <w:tc>
          <w:tcPr>
            <w:tcW w:w="1682" w:type="dxa"/>
          </w:tcPr>
          <w:p w14:paraId="5E3E260B" w14:textId="77777777" w:rsidR="00B8165D" w:rsidRPr="00FC7496" w:rsidRDefault="00B8165D" w:rsidP="00273022">
            <w:pPr>
              <w:pStyle w:val="TAH"/>
              <w:keepNext w:val="0"/>
              <w:keepLines w:val="0"/>
            </w:pPr>
            <w:r w:rsidRPr="00FC7496">
              <w:t>C-RNTI</w:t>
            </w:r>
          </w:p>
        </w:tc>
        <w:tc>
          <w:tcPr>
            <w:tcW w:w="993" w:type="dxa"/>
          </w:tcPr>
          <w:p w14:paraId="11464FC9" w14:textId="77777777" w:rsidR="00B8165D" w:rsidRPr="00FC7496" w:rsidRDefault="00B8165D" w:rsidP="00273022">
            <w:pPr>
              <w:pStyle w:val="TAH"/>
              <w:keepNext w:val="0"/>
              <w:keepLines w:val="0"/>
            </w:pPr>
            <w:r w:rsidRPr="00FC7496">
              <w:t>Value</w:t>
            </w:r>
          </w:p>
        </w:tc>
        <w:tc>
          <w:tcPr>
            <w:tcW w:w="1306" w:type="dxa"/>
          </w:tcPr>
          <w:p w14:paraId="516F990D" w14:textId="77777777" w:rsidR="00B8165D" w:rsidRPr="00FC7496" w:rsidRDefault="00B8165D" w:rsidP="00273022">
            <w:pPr>
              <w:pStyle w:val="TAH"/>
              <w:keepNext w:val="0"/>
              <w:keepLines w:val="0"/>
            </w:pPr>
          </w:p>
        </w:tc>
        <w:tc>
          <w:tcPr>
            <w:tcW w:w="678" w:type="dxa"/>
          </w:tcPr>
          <w:p w14:paraId="414F690E" w14:textId="77777777" w:rsidR="00B8165D" w:rsidRPr="00FC7496" w:rsidRDefault="00B8165D" w:rsidP="00273022">
            <w:pPr>
              <w:pStyle w:val="TAH"/>
              <w:keepNext w:val="0"/>
              <w:keepLines w:val="0"/>
            </w:pPr>
            <w:r w:rsidRPr="00FC7496">
              <w:t>SF0</w:t>
            </w:r>
          </w:p>
        </w:tc>
        <w:tc>
          <w:tcPr>
            <w:tcW w:w="567" w:type="dxa"/>
          </w:tcPr>
          <w:p w14:paraId="1E7E160E" w14:textId="77777777" w:rsidR="00B8165D" w:rsidRPr="00FC7496" w:rsidRDefault="00B8165D" w:rsidP="00273022">
            <w:pPr>
              <w:pStyle w:val="TAH"/>
              <w:keepNext w:val="0"/>
              <w:keepLines w:val="0"/>
            </w:pPr>
            <w:r w:rsidRPr="00FC7496">
              <w:t>SF1</w:t>
            </w:r>
          </w:p>
        </w:tc>
        <w:tc>
          <w:tcPr>
            <w:tcW w:w="567" w:type="dxa"/>
          </w:tcPr>
          <w:p w14:paraId="6620D400" w14:textId="77777777" w:rsidR="00B8165D" w:rsidRPr="00FC7496" w:rsidRDefault="00B8165D" w:rsidP="00273022">
            <w:pPr>
              <w:pStyle w:val="TAH"/>
              <w:keepNext w:val="0"/>
              <w:keepLines w:val="0"/>
            </w:pPr>
            <w:r w:rsidRPr="00FC7496">
              <w:t>SF2</w:t>
            </w:r>
          </w:p>
        </w:tc>
        <w:tc>
          <w:tcPr>
            <w:tcW w:w="567" w:type="dxa"/>
          </w:tcPr>
          <w:p w14:paraId="1471F7B1" w14:textId="77777777" w:rsidR="00B8165D" w:rsidRPr="00FC7496" w:rsidRDefault="00B8165D" w:rsidP="00273022">
            <w:pPr>
              <w:pStyle w:val="TAH"/>
              <w:keepNext w:val="0"/>
              <w:keepLines w:val="0"/>
            </w:pPr>
            <w:r w:rsidRPr="00FC7496">
              <w:t>SF3</w:t>
            </w:r>
          </w:p>
        </w:tc>
        <w:tc>
          <w:tcPr>
            <w:tcW w:w="567" w:type="dxa"/>
          </w:tcPr>
          <w:p w14:paraId="73380628" w14:textId="77777777" w:rsidR="00B8165D" w:rsidRPr="00FC7496" w:rsidRDefault="00B8165D" w:rsidP="00273022">
            <w:pPr>
              <w:pStyle w:val="TAH"/>
              <w:keepNext w:val="0"/>
              <w:keepLines w:val="0"/>
            </w:pPr>
            <w:r w:rsidRPr="00FC7496">
              <w:t>SF4</w:t>
            </w:r>
          </w:p>
        </w:tc>
        <w:tc>
          <w:tcPr>
            <w:tcW w:w="567" w:type="dxa"/>
          </w:tcPr>
          <w:p w14:paraId="475129F6" w14:textId="77777777" w:rsidR="00B8165D" w:rsidRPr="00FC7496" w:rsidRDefault="00B8165D" w:rsidP="00273022">
            <w:pPr>
              <w:pStyle w:val="TAH"/>
              <w:keepNext w:val="0"/>
              <w:keepLines w:val="0"/>
            </w:pPr>
            <w:r w:rsidRPr="00FC7496">
              <w:t>SF5</w:t>
            </w:r>
          </w:p>
        </w:tc>
        <w:tc>
          <w:tcPr>
            <w:tcW w:w="567" w:type="dxa"/>
          </w:tcPr>
          <w:p w14:paraId="0FC39EE8" w14:textId="77777777" w:rsidR="00B8165D" w:rsidRPr="00FC7496" w:rsidRDefault="00B8165D" w:rsidP="00273022">
            <w:pPr>
              <w:pStyle w:val="TAH"/>
              <w:keepNext w:val="0"/>
              <w:keepLines w:val="0"/>
            </w:pPr>
            <w:r w:rsidRPr="00FC7496">
              <w:t>SF6</w:t>
            </w:r>
          </w:p>
        </w:tc>
        <w:tc>
          <w:tcPr>
            <w:tcW w:w="567" w:type="dxa"/>
          </w:tcPr>
          <w:p w14:paraId="5EB3EA45" w14:textId="77777777" w:rsidR="00B8165D" w:rsidRPr="00FC7496" w:rsidRDefault="00B8165D" w:rsidP="00273022">
            <w:pPr>
              <w:pStyle w:val="TAH"/>
              <w:keepNext w:val="0"/>
              <w:keepLines w:val="0"/>
            </w:pPr>
            <w:r w:rsidRPr="00FC7496">
              <w:t>SF7</w:t>
            </w:r>
          </w:p>
        </w:tc>
        <w:tc>
          <w:tcPr>
            <w:tcW w:w="567" w:type="dxa"/>
          </w:tcPr>
          <w:p w14:paraId="372F378D" w14:textId="77777777" w:rsidR="00B8165D" w:rsidRPr="00FC7496" w:rsidRDefault="00B8165D" w:rsidP="00273022">
            <w:pPr>
              <w:pStyle w:val="TAH"/>
              <w:keepNext w:val="0"/>
              <w:keepLines w:val="0"/>
            </w:pPr>
            <w:r w:rsidRPr="00FC7496">
              <w:t>SF8</w:t>
            </w:r>
          </w:p>
        </w:tc>
        <w:tc>
          <w:tcPr>
            <w:tcW w:w="567" w:type="dxa"/>
          </w:tcPr>
          <w:p w14:paraId="2972F7F0" w14:textId="77777777" w:rsidR="00B8165D" w:rsidRPr="00FC7496" w:rsidRDefault="00B8165D" w:rsidP="00273022">
            <w:pPr>
              <w:pStyle w:val="TAH"/>
              <w:keepNext w:val="0"/>
              <w:keepLines w:val="0"/>
            </w:pPr>
            <w:r w:rsidRPr="00FC7496">
              <w:t>SF9</w:t>
            </w:r>
          </w:p>
        </w:tc>
      </w:tr>
      <w:tr w:rsidR="00B8165D" w:rsidRPr="00FC7496" w14:paraId="22215C6D" w14:textId="77777777">
        <w:trPr>
          <w:trHeight w:val="88"/>
          <w:jc w:val="center"/>
        </w:trPr>
        <w:tc>
          <w:tcPr>
            <w:tcW w:w="1682" w:type="dxa"/>
          </w:tcPr>
          <w:p w14:paraId="6B91E6B3" w14:textId="77777777" w:rsidR="00B8165D" w:rsidRPr="00FC7496" w:rsidRDefault="00B8165D" w:rsidP="00273022">
            <w:pPr>
              <w:pStyle w:val="TAL"/>
              <w:keepNext w:val="0"/>
              <w:keepLines w:val="0"/>
            </w:pPr>
          </w:p>
        </w:tc>
        <w:tc>
          <w:tcPr>
            <w:tcW w:w="993" w:type="dxa"/>
          </w:tcPr>
          <w:p w14:paraId="574C5EFB" w14:textId="77777777" w:rsidR="00B8165D" w:rsidRPr="00FC7496" w:rsidRDefault="00B8165D" w:rsidP="00273022">
            <w:pPr>
              <w:pStyle w:val="TAL"/>
              <w:keepNext w:val="0"/>
              <w:keepLines w:val="0"/>
            </w:pPr>
          </w:p>
        </w:tc>
        <w:tc>
          <w:tcPr>
            <w:tcW w:w="1306" w:type="dxa"/>
          </w:tcPr>
          <w:p w14:paraId="27E4AA10" w14:textId="77777777" w:rsidR="00B8165D" w:rsidRPr="00FC7496" w:rsidRDefault="00B8165D" w:rsidP="00273022">
            <w:pPr>
              <w:pStyle w:val="TAL"/>
              <w:keepNext w:val="0"/>
              <w:keepLines w:val="0"/>
            </w:pPr>
            <w:r w:rsidRPr="00FC7496">
              <w:rPr>
                <w:lang w:eastAsia="zh-CN"/>
              </w:rPr>
              <w:t>Max_CCE</w:t>
            </w:r>
          </w:p>
        </w:tc>
        <w:tc>
          <w:tcPr>
            <w:tcW w:w="678" w:type="dxa"/>
            <w:vAlign w:val="bottom"/>
          </w:tcPr>
          <w:p w14:paraId="0A5CEA5A"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973D90" w14:textId="77777777" w:rsidR="00B8165D" w:rsidRPr="00FC7496" w:rsidRDefault="00B8165D" w:rsidP="00273022">
            <w:pPr>
              <w:pStyle w:val="TAC"/>
              <w:keepNext w:val="0"/>
              <w:keepLines w:val="0"/>
            </w:pPr>
            <w:r w:rsidRPr="00FC7496">
              <w:t>1</w:t>
            </w:r>
            <w:r w:rsidRPr="00FC7496">
              <w:rPr>
                <w:lang w:eastAsia="zh-CN"/>
              </w:rPr>
              <w:t>2</w:t>
            </w:r>
          </w:p>
        </w:tc>
        <w:tc>
          <w:tcPr>
            <w:tcW w:w="567" w:type="dxa"/>
            <w:vAlign w:val="bottom"/>
          </w:tcPr>
          <w:p w14:paraId="2A218000" w14:textId="77777777" w:rsidR="00B8165D" w:rsidRPr="00FC7496" w:rsidRDefault="00B8165D" w:rsidP="00273022">
            <w:pPr>
              <w:pStyle w:val="TAC"/>
              <w:keepNext w:val="0"/>
              <w:keepLines w:val="0"/>
            </w:pPr>
            <w:r w:rsidRPr="00FC7496">
              <w:t>-</w:t>
            </w:r>
          </w:p>
        </w:tc>
        <w:tc>
          <w:tcPr>
            <w:tcW w:w="567" w:type="dxa"/>
            <w:vAlign w:val="bottom"/>
          </w:tcPr>
          <w:p w14:paraId="62384CCD" w14:textId="77777777" w:rsidR="00B8165D" w:rsidRPr="00FC7496" w:rsidRDefault="00B8165D" w:rsidP="00273022">
            <w:pPr>
              <w:pStyle w:val="TAC"/>
              <w:keepNext w:val="0"/>
              <w:keepLines w:val="0"/>
            </w:pPr>
            <w:r w:rsidRPr="00FC7496">
              <w:t>-</w:t>
            </w:r>
          </w:p>
        </w:tc>
        <w:tc>
          <w:tcPr>
            <w:tcW w:w="567" w:type="dxa"/>
            <w:vAlign w:val="bottom"/>
          </w:tcPr>
          <w:p w14:paraId="24E73548" w14:textId="77777777" w:rsidR="00B8165D" w:rsidRPr="00FC7496" w:rsidRDefault="00B8165D" w:rsidP="00273022">
            <w:pPr>
              <w:pStyle w:val="TAC"/>
              <w:keepNext w:val="0"/>
              <w:keepLines w:val="0"/>
            </w:pPr>
            <w:r w:rsidRPr="00FC7496">
              <w:rPr>
                <w:lang w:eastAsia="zh-CN"/>
              </w:rPr>
              <w:t>20</w:t>
            </w:r>
          </w:p>
        </w:tc>
        <w:tc>
          <w:tcPr>
            <w:tcW w:w="567" w:type="dxa"/>
            <w:vAlign w:val="bottom"/>
          </w:tcPr>
          <w:p w14:paraId="54F3D8B5"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CD7185" w14:textId="77777777" w:rsidR="00B8165D" w:rsidRPr="00FC7496" w:rsidRDefault="00B8165D" w:rsidP="00273022">
            <w:pPr>
              <w:pStyle w:val="TAC"/>
              <w:keepNext w:val="0"/>
              <w:keepLines w:val="0"/>
            </w:pPr>
            <w:r w:rsidRPr="00FC7496">
              <w:rPr>
                <w:lang w:eastAsia="zh-CN"/>
              </w:rPr>
              <w:t>12</w:t>
            </w:r>
          </w:p>
        </w:tc>
        <w:tc>
          <w:tcPr>
            <w:tcW w:w="567" w:type="dxa"/>
            <w:vAlign w:val="bottom"/>
          </w:tcPr>
          <w:p w14:paraId="4988C605" w14:textId="77777777" w:rsidR="00B8165D" w:rsidRPr="00FC7496" w:rsidRDefault="00B8165D" w:rsidP="00273022">
            <w:pPr>
              <w:pStyle w:val="TAC"/>
              <w:keepNext w:val="0"/>
              <w:keepLines w:val="0"/>
            </w:pPr>
            <w:r w:rsidRPr="00FC7496">
              <w:t>-</w:t>
            </w:r>
          </w:p>
        </w:tc>
        <w:tc>
          <w:tcPr>
            <w:tcW w:w="567" w:type="dxa"/>
            <w:vAlign w:val="bottom"/>
          </w:tcPr>
          <w:p w14:paraId="1F218B54" w14:textId="77777777" w:rsidR="00B8165D" w:rsidRPr="00FC7496" w:rsidRDefault="00B8165D" w:rsidP="00273022">
            <w:pPr>
              <w:pStyle w:val="TAC"/>
              <w:keepNext w:val="0"/>
              <w:keepLines w:val="0"/>
            </w:pPr>
            <w:r w:rsidRPr="00FC7496">
              <w:t>-</w:t>
            </w:r>
          </w:p>
        </w:tc>
        <w:tc>
          <w:tcPr>
            <w:tcW w:w="567" w:type="dxa"/>
            <w:vAlign w:val="bottom"/>
          </w:tcPr>
          <w:p w14:paraId="64EAE35D" w14:textId="77777777" w:rsidR="00B8165D" w:rsidRPr="00FC7496" w:rsidRDefault="00B8165D" w:rsidP="00273022">
            <w:pPr>
              <w:pStyle w:val="TAC"/>
              <w:keepNext w:val="0"/>
              <w:keepLines w:val="0"/>
            </w:pPr>
            <w:r w:rsidRPr="00FC7496">
              <w:rPr>
                <w:lang w:eastAsia="zh-CN"/>
              </w:rPr>
              <w:t>20</w:t>
            </w:r>
          </w:p>
        </w:tc>
      </w:tr>
      <w:tr w:rsidR="00B8165D" w:rsidRPr="00FC7496" w14:paraId="77597F20" w14:textId="77777777">
        <w:trPr>
          <w:jc w:val="center"/>
        </w:trPr>
        <w:tc>
          <w:tcPr>
            <w:tcW w:w="1682" w:type="dxa"/>
            <w:vMerge w:val="restart"/>
          </w:tcPr>
          <w:p w14:paraId="74E37BD0" w14:textId="77777777" w:rsidR="00B8165D" w:rsidRPr="00FC7496" w:rsidRDefault="00B8165D" w:rsidP="00273022">
            <w:pPr>
              <w:pStyle w:val="TAL"/>
              <w:keepNext w:val="0"/>
              <w:keepLines w:val="0"/>
            </w:pPr>
            <w:r w:rsidRPr="00FC7496">
              <w:t>tsc_C_RNTI_Def</w:t>
            </w:r>
          </w:p>
        </w:tc>
        <w:tc>
          <w:tcPr>
            <w:tcW w:w="993" w:type="dxa"/>
            <w:vMerge w:val="restart"/>
          </w:tcPr>
          <w:p w14:paraId="5611DFEF" w14:textId="77777777" w:rsidR="00B8165D" w:rsidRPr="00FC7496" w:rsidRDefault="00B8165D" w:rsidP="00273022">
            <w:pPr>
              <w:pStyle w:val="TAL"/>
              <w:keepNext w:val="0"/>
              <w:keepLines w:val="0"/>
            </w:pPr>
            <w:r w:rsidRPr="00FC7496">
              <w:t>'1001'H</w:t>
            </w:r>
          </w:p>
          <w:p w14:paraId="06C8B9F5" w14:textId="77777777" w:rsidR="00B8165D" w:rsidRPr="00FC7496" w:rsidRDefault="00B8165D" w:rsidP="00273022">
            <w:pPr>
              <w:pStyle w:val="TAL"/>
              <w:keepNext w:val="0"/>
              <w:keepLines w:val="0"/>
            </w:pPr>
            <w:r w:rsidRPr="00FC7496">
              <w:t>4097</w:t>
            </w:r>
          </w:p>
          <w:p w14:paraId="5D928F38" w14:textId="77777777" w:rsidR="00B8165D" w:rsidRPr="00FC7496" w:rsidRDefault="00B8165D" w:rsidP="00273022">
            <w:pPr>
              <w:pStyle w:val="TAL"/>
              <w:keepNext w:val="0"/>
              <w:keepLines w:val="0"/>
            </w:pPr>
          </w:p>
        </w:tc>
        <w:tc>
          <w:tcPr>
            <w:tcW w:w="1306" w:type="dxa"/>
          </w:tcPr>
          <w:p w14:paraId="5A8D3F6B" w14:textId="77777777" w:rsidR="00B8165D" w:rsidRPr="00FC7496" w:rsidRDefault="00B8165D" w:rsidP="00273022">
            <w:pPr>
              <w:pStyle w:val="TAL"/>
              <w:keepNext w:val="0"/>
              <w:keepLines w:val="0"/>
            </w:pPr>
            <w:r w:rsidRPr="00FC7496">
              <w:t>m'</w:t>
            </w:r>
          </w:p>
        </w:tc>
        <w:tc>
          <w:tcPr>
            <w:tcW w:w="678" w:type="dxa"/>
            <w:vAlign w:val="bottom"/>
          </w:tcPr>
          <w:p w14:paraId="77C6D12C" w14:textId="77777777" w:rsidR="00B8165D" w:rsidRPr="00FC7496" w:rsidRDefault="001E08ED" w:rsidP="00273022">
            <w:pPr>
              <w:pStyle w:val="TAC"/>
              <w:keepNext w:val="0"/>
              <w:keepLines w:val="0"/>
            </w:pPr>
            <w:r w:rsidRPr="00FC7496">
              <w:t>1</w:t>
            </w:r>
          </w:p>
        </w:tc>
        <w:tc>
          <w:tcPr>
            <w:tcW w:w="567" w:type="dxa"/>
            <w:vAlign w:val="bottom"/>
          </w:tcPr>
          <w:p w14:paraId="21537501" w14:textId="77777777" w:rsidR="00B8165D" w:rsidRPr="00FC7496" w:rsidRDefault="00B8165D" w:rsidP="00273022">
            <w:pPr>
              <w:pStyle w:val="TAC"/>
              <w:keepNext w:val="0"/>
              <w:keepLines w:val="0"/>
            </w:pPr>
            <w:r w:rsidRPr="00FC7496">
              <w:t>-</w:t>
            </w:r>
          </w:p>
        </w:tc>
        <w:tc>
          <w:tcPr>
            <w:tcW w:w="567" w:type="dxa"/>
            <w:vAlign w:val="bottom"/>
          </w:tcPr>
          <w:p w14:paraId="19BC701F" w14:textId="77777777" w:rsidR="00B8165D" w:rsidRPr="00FC7496" w:rsidRDefault="00B8165D" w:rsidP="00273022">
            <w:pPr>
              <w:pStyle w:val="TAC"/>
              <w:keepNext w:val="0"/>
              <w:keepLines w:val="0"/>
            </w:pPr>
            <w:r w:rsidRPr="00FC7496">
              <w:t>-</w:t>
            </w:r>
          </w:p>
        </w:tc>
        <w:tc>
          <w:tcPr>
            <w:tcW w:w="567" w:type="dxa"/>
            <w:vAlign w:val="bottom"/>
          </w:tcPr>
          <w:p w14:paraId="6D26170C" w14:textId="77777777" w:rsidR="00B8165D" w:rsidRPr="00FC7496" w:rsidRDefault="00B8165D" w:rsidP="00273022">
            <w:pPr>
              <w:pStyle w:val="TAC"/>
              <w:keepNext w:val="0"/>
              <w:keepLines w:val="0"/>
            </w:pPr>
            <w:r w:rsidRPr="00FC7496">
              <w:t>-</w:t>
            </w:r>
          </w:p>
        </w:tc>
        <w:tc>
          <w:tcPr>
            <w:tcW w:w="567" w:type="dxa"/>
            <w:vAlign w:val="bottom"/>
          </w:tcPr>
          <w:p w14:paraId="694F13A1" w14:textId="77777777" w:rsidR="00B8165D" w:rsidRPr="00FC7496" w:rsidRDefault="001E08ED" w:rsidP="00273022">
            <w:pPr>
              <w:pStyle w:val="TAC"/>
              <w:keepNext w:val="0"/>
              <w:keepLines w:val="0"/>
            </w:pPr>
            <w:r w:rsidRPr="00FC7496">
              <w:t>1</w:t>
            </w:r>
          </w:p>
        </w:tc>
        <w:tc>
          <w:tcPr>
            <w:tcW w:w="567" w:type="dxa"/>
            <w:vAlign w:val="bottom"/>
          </w:tcPr>
          <w:p w14:paraId="19B0F37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478C5E4" w14:textId="77777777" w:rsidR="00B8165D" w:rsidRPr="00FC7496" w:rsidRDefault="00B8165D" w:rsidP="00273022">
            <w:pPr>
              <w:pStyle w:val="TAC"/>
              <w:keepNext w:val="0"/>
              <w:keepLines w:val="0"/>
            </w:pPr>
            <w:r w:rsidRPr="00FC7496">
              <w:t>-</w:t>
            </w:r>
          </w:p>
        </w:tc>
        <w:tc>
          <w:tcPr>
            <w:tcW w:w="567" w:type="dxa"/>
            <w:vAlign w:val="bottom"/>
          </w:tcPr>
          <w:p w14:paraId="184C955F" w14:textId="77777777" w:rsidR="00B8165D" w:rsidRPr="00FC7496" w:rsidRDefault="00B8165D" w:rsidP="00273022">
            <w:pPr>
              <w:pStyle w:val="TAC"/>
              <w:keepNext w:val="0"/>
              <w:keepLines w:val="0"/>
            </w:pPr>
            <w:r w:rsidRPr="00FC7496">
              <w:t>-</w:t>
            </w:r>
          </w:p>
        </w:tc>
        <w:tc>
          <w:tcPr>
            <w:tcW w:w="567" w:type="dxa"/>
            <w:vAlign w:val="bottom"/>
          </w:tcPr>
          <w:p w14:paraId="4D0B134F" w14:textId="77777777" w:rsidR="00B8165D" w:rsidRPr="00FC7496" w:rsidRDefault="00B8165D" w:rsidP="00273022">
            <w:pPr>
              <w:pStyle w:val="TAC"/>
              <w:keepNext w:val="0"/>
              <w:keepLines w:val="0"/>
            </w:pPr>
            <w:r w:rsidRPr="00FC7496">
              <w:t>-</w:t>
            </w:r>
          </w:p>
        </w:tc>
        <w:tc>
          <w:tcPr>
            <w:tcW w:w="567" w:type="dxa"/>
            <w:vAlign w:val="bottom"/>
          </w:tcPr>
          <w:p w14:paraId="3CF0A793" w14:textId="77777777" w:rsidR="00B8165D" w:rsidRPr="00FC7496" w:rsidRDefault="00B8165D" w:rsidP="00273022">
            <w:pPr>
              <w:pStyle w:val="TAC"/>
              <w:keepNext w:val="0"/>
              <w:keepLines w:val="0"/>
            </w:pPr>
            <w:r w:rsidRPr="00FC7496">
              <w:t>0</w:t>
            </w:r>
          </w:p>
        </w:tc>
      </w:tr>
      <w:tr w:rsidR="00B8165D" w:rsidRPr="00FC7496" w14:paraId="4F768F4E" w14:textId="77777777">
        <w:trPr>
          <w:jc w:val="center"/>
        </w:trPr>
        <w:tc>
          <w:tcPr>
            <w:tcW w:w="1682" w:type="dxa"/>
            <w:vMerge/>
          </w:tcPr>
          <w:p w14:paraId="3F6EEED4" w14:textId="77777777" w:rsidR="00B8165D" w:rsidRPr="00FC7496" w:rsidRDefault="00B8165D" w:rsidP="00273022">
            <w:pPr>
              <w:pStyle w:val="TAL"/>
              <w:keepNext w:val="0"/>
              <w:keepLines w:val="0"/>
            </w:pPr>
          </w:p>
        </w:tc>
        <w:tc>
          <w:tcPr>
            <w:tcW w:w="993" w:type="dxa"/>
            <w:vMerge/>
          </w:tcPr>
          <w:p w14:paraId="1DCD0CC4" w14:textId="77777777" w:rsidR="00B8165D" w:rsidRPr="00FC7496" w:rsidRDefault="00B8165D" w:rsidP="00273022">
            <w:pPr>
              <w:pStyle w:val="TAL"/>
              <w:keepNext w:val="0"/>
              <w:keepLines w:val="0"/>
            </w:pPr>
          </w:p>
        </w:tc>
        <w:tc>
          <w:tcPr>
            <w:tcW w:w="1306" w:type="dxa"/>
          </w:tcPr>
          <w:p w14:paraId="5E6F7532" w14:textId="77777777" w:rsidR="00B8165D" w:rsidRPr="00FC7496" w:rsidRDefault="00B8165D" w:rsidP="00273022">
            <w:pPr>
              <w:pStyle w:val="TAL"/>
              <w:keepNext w:val="0"/>
              <w:keepLines w:val="0"/>
            </w:pPr>
            <w:r w:rsidRPr="00FC7496">
              <w:t>CCE_St_Ind'</w:t>
            </w:r>
          </w:p>
        </w:tc>
        <w:tc>
          <w:tcPr>
            <w:tcW w:w="678" w:type="dxa"/>
            <w:vAlign w:val="bottom"/>
          </w:tcPr>
          <w:p w14:paraId="74EFEFA1" w14:textId="77777777" w:rsidR="00B8165D" w:rsidRPr="00FC7496" w:rsidRDefault="001E08ED" w:rsidP="00273022">
            <w:pPr>
              <w:pStyle w:val="TAC"/>
              <w:keepNext w:val="0"/>
              <w:keepLines w:val="0"/>
            </w:pPr>
            <w:r w:rsidRPr="00FC7496">
              <w:t>8</w:t>
            </w:r>
          </w:p>
        </w:tc>
        <w:tc>
          <w:tcPr>
            <w:tcW w:w="567" w:type="dxa"/>
            <w:vAlign w:val="bottom"/>
          </w:tcPr>
          <w:p w14:paraId="33C8E5FB" w14:textId="77777777" w:rsidR="00B8165D" w:rsidRPr="00FC7496" w:rsidRDefault="00B8165D" w:rsidP="00273022">
            <w:pPr>
              <w:pStyle w:val="TAC"/>
              <w:keepNext w:val="0"/>
              <w:keepLines w:val="0"/>
            </w:pPr>
            <w:r w:rsidRPr="00FC7496">
              <w:t>-</w:t>
            </w:r>
          </w:p>
        </w:tc>
        <w:tc>
          <w:tcPr>
            <w:tcW w:w="567" w:type="dxa"/>
            <w:vAlign w:val="bottom"/>
          </w:tcPr>
          <w:p w14:paraId="3D2B96A4" w14:textId="77777777" w:rsidR="00B8165D" w:rsidRPr="00FC7496" w:rsidRDefault="00B8165D" w:rsidP="00273022">
            <w:pPr>
              <w:pStyle w:val="TAC"/>
              <w:keepNext w:val="0"/>
              <w:keepLines w:val="0"/>
            </w:pPr>
            <w:r w:rsidRPr="00FC7496">
              <w:t>-</w:t>
            </w:r>
          </w:p>
        </w:tc>
        <w:tc>
          <w:tcPr>
            <w:tcW w:w="567" w:type="dxa"/>
            <w:vAlign w:val="bottom"/>
          </w:tcPr>
          <w:p w14:paraId="4C3EDDDB" w14:textId="77777777" w:rsidR="00B8165D" w:rsidRPr="00FC7496" w:rsidRDefault="00B8165D" w:rsidP="00273022">
            <w:pPr>
              <w:pStyle w:val="TAC"/>
              <w:keepNext w:val="0"/>
              <w:keepLines w:val="0"/>
            </w:pPr>
            <w:r w:rsidRPr="00FC7496">
              <w:t>-</w:t>
            </w:r>
          </w:p>
        </w:tc>
        <w:tc>
          <w:tcPr>
            <w:tcW w:w="567" w:type="dxa"/>
            <w:vAlign w:val="bottom"/>
          </w:tcPr>
          <w:p w14:paraId="22D1F0F4" w14:textId="77777777" w:rsidR="00B8165D" w:rsidRPr="00FC7496" w:rsidRDefault="001E08ED" w:rsidP="00273022">
            <w:pPr>
              <w:pStyle w:val="TAC"/>
              <w:keepNext w:val="0"/>
              <w:keepLines w:val="0"/>
            </w:pPr>
            <w:r w:rsidRPr="00FC7496">
              <w:t>8</w:t>
            </w:r>
          </w:p>
        </w:tc>
        <w:tc>
          <w:tcPr>
            <w:tcW w:w="567" w:type="dxa"/>
            <w:vAlign w:val="bottom"/>
          </w:tcPr>
          <w:p w14:paraId="6B1584AC" w14:textId="77777777" w:rsidR="00B8165D" w:rsidRPr="00FC7496" w:rsidRDefault="00B8165D" w:rsidP="00273022">
            <w:pPr>
              <w:pStyle w:val="TAC"/>
              <w:keepNext w:val="0"/>
              <w:keepLines w:val="0"/>
            </w:pPr>
            <w:r w:rsidRPr="00FC7496">
              <w:t>8</w:t>
            </w:r>
          </w:p>
        </w:tc>
        <w:tc>
          <w:tcPr>
            <w:tcW w:w="567" w:type="dxa"/>
            <w:vAlign w:val="bottom"/>
          </w:tcPr>
          <w:p w14:paraId="338FB7FE" w14:textId="77777777" w:rsidR="00B8165D" w:rsidRPr="00FC7496" w:rsidRDefault="00B8165D" w:rsidP="00273022">
            <w:pPr>
              <w:pStyle w:val="TAC"/>
              <w:keepNext w:val="0"/>
              <w:keepLines w:val="0"/>
            </w:pPr>
            <w:r w:rsidRPr="00FC7496">
              <w:t>-</w:t>
            </w:r>
          </w:p>
        </w:tc>
        <w:tc>
          <w:tcPr>
            <w:tcW w:w="567" w:type="dxa"/>
            <w:vAlign w:val="bottom"/>
          </w:tcPr>
          <w:p w14:paraId="2B924857" w14:textId="77777777" w:rsidR="00B8165D" w:rsidRPr="00FC7496" w:rsidRDefault="00B8165D" w:rsidP="00273022">
            <w:pPr>
              <w:pStyle w:val="TAC"/>
              <w:keepNext w:val="0"/>
              <w:keepLines w:val="0"/>
            </w:pPr>
            <w:r w:rsidRPr="00FC7496">
              <w:t>-</w:t>
            </w:r>
          </w:p>
        </w:tc>
        <w:tc>
          <w:tcPr>
            <w:tcW w:w="567" w:type="dxa"/>
            <w:vAlign w:val="bottom"/>
          </w:tcPr>
          <w:p w14:paraId="25EE0CDF" w14:textId="77777777" w:rsidR="00B8165D" w:rsidRPr="00FC7496" w:rsidRDefault="00B8165D" w:rsidP="00273022">
            <w:pPr>
              <w:pStyle w:val="TAC"/>
              <w:keepNext w:val="0"/>
              <w:keepLines w:val="0"/>
            </w:pPr>
            <w:r w:rsidRPr="00FC7496">
              <w:t>-</w:t>
            </w:r>
          </w:p>
        </w:tc>
        <w:tc>
          <w:tcPr>
            <w:tcW w:w="567" w:type="dxa"/>
            <w:vAlign w:val="bottom"/>
          </w:tcPr>
          <w:p w14:paraId="387083A1" w14:textId="77777777" w:rsidR="00B8165D" w:rsidRPr="00FC7496" w:rsidRDefault="001E08ED" w:rsidP="00273022">
            <w:pPr>
              <w:pStyle w:val="TAC"/>
              <w:keepNext w:val="0"/>
              <w:keepLines w:val="0"/>
            </w:pPr>
            <w:r w:rsidRPr="00FC7496">
              <w:t>8</w:t>
            </w:r>
          </w:p>
        </w:tc>
      </w:tr>
      <w:tr w:rsidR="00B8165D" w:rsidRPr="00FC7496" w14:paraId="7ADFF88B" w14:textId="77777777">
        <w:trPr>
          <w:jc w:val="center"/>
        </w:trPr>
        <w:tc>
          <w:tcPr>
            <w:tcW w:w="1682" w:type="dxa"/>
            <w:vMerge/>
          </w:tcPr>
          <w:p w14:paraId="126478AF" w14:textId="77777777" w:rsidR="00B8165D" w:rsidRPr="00FC7496" w:rsidRDefault="00B8165D" w:rsidP="00273022">
            <w:pPr>
              <w:pStyle w:val="TAL"/>
              <w:keepNext w:val="0"/>
              <w:keepLines w:val="0"/>
            </w:pPr>
          </w:p>
        </w:tc>
        <w:tc>
          <w:tcPr>
            <w:tcW w:w="993" w:type="dxa"/>
            <w:vMerge/>
          </w:tcPr>
          <w:p w14:paraId="337680C8" w14:textId="77777777" w:rsidR="00B8165D" w:rsidRPr="00FC7496" w:rsidRDefault="00B8165D" w:rsidP="00273022">
            <w:pPr>
              <w:pStyle w:val="TAL"/>
              <w:keepNext w:val="0"/>
              <w:keepLines w:val="0"/>
            </w:pPr>
          </w:p>
        </w:tc>
        <w:tc>
          <w:tcPr>
            <w:tcW w:w="1306" w:type="dxa"/>
          </w:tcPr>
          <w:p w14:paraId="64373CC4" w14:textId="77777777" w:rsidR="00B8165D" w:rsidRPr="00FC7496" w:rsidRDefault="00B8165D" w:rsidP="00273022">
            <w:pPr>
              <w:pStyle w:val="TAL"/>
              <w:keepNext w:val="0"/>
              <w:keepLines w:val="0"/>
            </w:pPr>
            <w:r w:rsidRPr="00FC7496">
              <w:t>m''</w:t>
            </w:r>
          </w:p>
        </w:tc>
        <w:tc>
          <w:tcPr>
            <w:tcW w:w="678" w:type="dxa"/>
            <w:vAlign w:val="bottom"/>
          </w:tcPr>
          <w:p w14:paraId="36230950" w14:textId="77777777" w:rsidR="00B8165D" w:rsidRPr="00FC7496" w:rsidRDefault="00B8165D" w:rsidP="00273022">
            <w:pPr>
              <w:pStyle w:val="TAC"/>
              <w:keepNext w:val="0"/>
              <w:keepLines w:val="0"/>
            </w:pPr>
            <w:r w:rsidRPr="00FC7496">
              <w:t>-</w:t>
            </w:r>
          </w:p>
        </w:tc>
        <w:tc>
          <w:tcPr>
            <w:tcW w:w="567" w:type="dxa"/>
            <w:vAlign w:val="bottom"/>
          </w:tcPr>
          <w:p w14:paraId="7929214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9EF3547" w14:textId="77777777" w:rsidR="00B8165D" w:rsidRPr="00FC7496" w:rsidRDefault="00B8165D" w:rsidP="00273022">
            <w:pPr>
              <w:pStyle w:val="TAC"/>
              <w:keepNext w:val="0"/>
              <w:keepLines w:val="0"/>
            </w:pPr>
            <w:r w:rsidRPr="00FC7496">
              <w:t>-</w:t>
            </w:r>
          </w:p>
        </w:tc>
        <w:tc>
          <w:tcPr>
            <w:tcW w:w="567" w:type="dxa"/>
            <w:vAlign w:val="bottom"/>
          </w:tcPr>
          <w:p w14:paraId="28DBC886" w14:textId="77777777" w:rsidR="00B8165D" w:rsidRPr="00FC7496" w:rsidRDefault="00B8165D" w:rsidP="00273022">
            <w:pPr>
              <w:pStyle w:val="TAC"/>
              <w:keepNext w:val="0"/>
              <w:keepLines w:val="0"/>
            </w:pPr>
            <w:r w:rsidRPr="00FC7496">
              <w:t>-</w:t>
            </w:r>
          </w:p>
        </w:tc>
        <w:tc>
          <w:tcPr>
            <w:tcW w:w="567" w:type="dxa"/>
            <w:vAlign w:val="bottom"/>
          </w:tcPr>
          <w:p w14:paraId="12A88D75" w14:textId="77777777" w:rsidR="00B8165D" w:rsidRPr="00FC7496" w:rsidRDefault="001E08ED" w:rsidP="00273022">
            <w:pPr>
              <w:pStyle w:val="TAC"/>
              <w:keepNext w:val="0"/>
              <w:keepLines w:val="0"/>
            </w:pPr>
            <w:r w:rsidRPr="00FC7496">
              <w:t>0</w:t>
            </w:r>
          </w:p>
        </w:tc>
        <w:tc>
          <w:tcPr>
            <w:tcW w:w="567" w:type="dxa"/>
            <w:vAlign w:val="bottom"/>
          </w:tcPr>
          <w:p w14:paraId="67476DA2" w14:textId="77777777" w:rsidR="00B8165D" w:rsidRPr="00FC7496" w:rsidRDefault="00B8165D" w:rsidP="00273022">
            <w:pPr>
              <w:pStyle w:val="TAC"/>
              <w:keepNext w:val="0"/>
              <w:keepLines w:val="0"/>
            </w:pPr>
            <w:r w:rsidRPr="00FC7496">
              <w:t>-</w:t>
            </w:r>
          </w:p>
        </w:tc>
        <w:tc>
          <w:tcPr>
            <w:tcW w:w="567" w:type="dxa"/>
            <w:vAlign w:val="bottom"/>
          </w:tcPr>
          <w:p w14:paraId="3A45DF8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259D2BAA" w14:textId="77777777" w:rsidR="00B8165D" w:rsidRPr="00FC7496" w:rsidRDefault="00B8165D" w:rsidP="00273022">
            <w:pPr>
              <w:pStyle w:val="TAC"/>
              <w:keepNext w:val="0"/>
              <w:keepLines w:val="0"/>
            </w:pPr>
            <w:r w:rsidRPr="00FC7496">
              <w:t>-</w:t>
            </w:r>
          </w:p>
        </w:tc>
        <w:tc>
          <w:tcPr>
            <w:tcW w:w="567" w:type="dxa"/>
            <w:vAlign w:val="bottom"/>
          </w:tcPr>
          <w:p w14:paraId="19A0E8A2" w14:textId="77777777" w:rsidR="00B8165D" w:rsidRPr="00FC7496" w:rsidRDefault="00B8165D" w:rsidP="00273022">
            <w:pPr>
              <w:pStyle w:val="TAC"/>
              <w:keepNext w:val="0"/>
              <w:keepLines w:val="0"/>
            </w:pPr>
            <w:r w:rsidRPr="00FC7496">
              <w:t>-</w:t>
            </w:r>
          </w:p>
        </w:tc>
        <w:tc>
          <w:tcPr>
            <w:tcW w:w="567" w:type="dxa"/>
            <w:vAlign w:val="bottom"/>
          </w:tcPr>
          <w:p w14:paraId="4D095A74" w14:textId="77777777" w:rsidR="00B8165D" w:rsidRPr="00FC7496" w:rsidRDefault="00B8165D" w:rsidP="00273022">
            <w:pPr>
              <w:pStyle w:val="TAC"/>
              <w:keepNext w:val="0"/>
              <w:keepLines w:val="0"/>
            </w:pPr>
            <w:r w:rsidRPr="00FC7496">
              <w:t>1</w:t>
            </w:r>
          </w:p>
        </w:tc>
      </w:tr>
      <w:tr w:rsidR="00B8165D" w:rsidRPr="00FC7496" w14:paraId="49537C3E" w14:textId="77777777">
        <w:trPr>
          <w:jc w:val="center"/>
        </w:trPr>
        <w:tc>
          <w:tcPr>
            <w:tcW w:w="1682" w:type="dxa"/>
            <w:vMerge/>
          </w:tcPr>
          <w:p w14:paraId="7D4ED59E" w14:textId="77777777" w:rsidR="00B8165D" w:rsidRPr="00FC7496" w:rsidRDefault="00B8165D" w:rsidP="00273022">
            <w:pPr>
              <w:pStyle w:val="TAL"/>
              <w:keepNext w:val="0"/>
              <w:keepLines w:val="0"/>
            </w:pPr>
          </w:p>
        </w:tc>
        <w:tc>
          <w:tcPr>
            <w:tcW w:w="993" w:type="dxa"/>
            <w:vMerge/>
          </w:tcPr>
          <w:p w14:paraId="5466089B" w14:textId="77777777" w:rsidR="00B8165D" w:rsidRPr="00FC7496" w:rsidRDefault="00B8165D" w:rsidP="00273022">
            <w:pPr>
              <w:pStyle w:val="TAL"/>
              <w:keepNext w:val="0"/>
              <w:keepLines w:val="0"/>
            </w:pPr>
          </w:p>
        </w:tc>
        <w:tc>
          <w:tcPr>
            <w:tcW w:w="1306" w:type="dxa"/>
          </w:tcPr>
          <w:p w14:paraId="69650609" w14:textId="77777777" w:rsidR="00B8165D" w:rsidRPr="00FC7496" w:rsidRDefault="00B8165D" w:rsidP="00273022">
            <w:pPr>
              <w:pStyle w:val="TAL"/>
              <w:keepNext w:val="0"/>
              <w:keepLines w:val="0"/>
            </w:pPr>
            <w:r w:rsidRPr="00FC7496">
              <w:t>CCE_St_Ind''</w:t>
            </w:r>
          </w:p>
        </w:tc>
        <w:tc>
          <w:tcPr>
            <w:tcW w:w="678" w:type="dxa"/>
            <w:vAlign w:val="bottom"/>
          </w:tcPr>
          <w:p w14:paraId="63A57E67" w14:textId="77777777" w:rsidR="00B8165D" w:rsidRPr="00FC7496" w:rsidRDefault="00B8165D" w:rsidP="00273022">
            <w:pPr>
              <w:pStyle w:val="TAC"/>
              <w:keepNext w:val="0"/>
              <w:keepLines w:val="0"/>
            </w:pPr>
            <w:r w:rsidRPr="00FC7496">
              <w:t>-</w:t>
            </w:r>
          </w:p>
        </w:tc>
        <w:tc>
          <w:tcPr>
            <w:tcW w:w="567" w:type="dxa"/>
            <w:vAlign w:val="bottom"/>
          </w:tcPr>
          <w:p w14:paraId="5EEF2E47"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CF331C" w14:textId="77777777" w:rsidR="00B8165D" w:rsidRPr="00FC7496" w:rsidRDefault="00B8165D" w:rsidP="00273022">
            <w:pPr>
              <w:pStyle w:val="TAC"/>
              <w:keepNext w:val="0"/>
              <w:keepLines w:val="0"/>
            </w:pPr>
            <w:r w:rsidRPr="00FC7496">
              <w:t>-</w:t>
            </w:r>
          </w:p>
        </w:tc>
        <w:tc>
          <w:tcPr>
            <w:tcW w:w="567" w:type="dxa"/>
            <w:vAlign w:val="bottom"/>
          </w:tcPr>
          <w:p w14:paraId="5FE8806D" w14:textId="77777777" w:rsidR="00B8165D" w:rsidRPr="00FC7496" w:rsidRDefault="00B8165D" w:rsidP="00273022">
            <w:pPr>
              <w:pStyle w:val="TAC"/>
              <w:keepNext w:val="0"/>
              <w:keepLines w:val="0"/>
            </w:pPr>
            <w:r w:rsidRPr="00FC7496">
              <w:t>-</w:t>
            </w:r>
          </w:p>
        </w:tc>
        <w:tc>
          <w:tcPr>
            <w:tcW w:w="567" w:type="dxa"/>
            <w:vAlign w:val="bottom"/>
          </w:tcPr>
          <w:p w14:paraId="7593CBD5" w14:textId="77777777" w:rsidR="00B8165D" w:rsidRPr="00FC7496" w:rsidRDefault="001E08ED" w:rsidP="00273022">
            <w:pPr>
              <w:pStyle w:val="TAC"/>
              <w:keepNext w:val="0"/>
              <w:keepLines w:val="0"/>
            </w:pPr>
            <w:r w:rsidRPr="00FC7496">
              <w:t>0</w:t>
            </w:r>
          </w:p>
        </w:tc>
        <w:tc>
          <w:tcPr>
            <w:tcW w:w="567" w:type="dxa"/>
            <w:vAlign w:val="bottom"/>
          </w:tcPr>
          <w:p w14:paraId="41FF9C58" w14:textId="77777777" w:rsidR="00B8165D" w:rsidRPr="00FC7496" w:rsidRDefault="00B8165D" w:rsidP="00273022">
            <w:pPr>
              <w:pStyle w:val="TAC"/>
              <w:keepNext w:val="0"/>
              <w:keepLines w:val="0"/>
            </w:pPr>
            <w:r w:rsidRPr="00FC7496">
              <w:t>-</w:t>
            </w:r>
          </w:p>
        </w:tc>
        <w:tc>
          <w:tcPr>
            <w:tcW w:w="567" w:type="dxa"/>
            <w:vAlign w:val="bottom"/>
          </w:tcPr>
          <w:p w14:paraId="061DC074"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3E6CC582" w14:textId="77777777" w:rsidR="00B8165D" w:rsidRPr="00FC7496" w:rsidRDefault="00B8165D" w:rsidP="00273022">
            <w:pPr>
              <w:pStyle w:val="TAC"/>
              <w:keepNext w:val="0"/>
              <w:keepLines w:val="0"/>
            </w:pPr>
            <w:r w:rsidRPr="00FC7496">
              <w:t>-</w:t>
            </w:r>
          </w:p>
        </w:tc>
        <w:tc>
          <w:tcPr>
            <w:tcW w:w="567" w:type="dxa"/>
            <w:vAlign w:val="bottom"/>
          </w:tcPr>
          <w:p w14:paraId="6DE1DBDF" w14:textId="77777777" w:rsidR="00B8165D" w:rsidRPr="00FC7496" w:rsidRDefault="00B8165D" w:rsidP="00273022">
            <w:pPr>
              <w:pStyle w:val="TAC"/>
              <w:keepNext w:val="0"/>
              <w:keepLines w:val="0"/>
            </w:pPr>
            <w:r w:rsidRPr="00FC7496">
              <w:t>-</w:t>
            </w:r>
          </w:p>
        </w:tc>
        <w:tc>
          <w:tcPr>
            <w:tcW w:w="567" w:type="dxa"/>
            <w:vAlign w:val="bottom"/>
          </w:tcPr>
          <w:p w14:paraId="0CBCFD70" w14:textId="77777777" w:rsidR="00B8165D" w:rsidRPr="00FC7496" w:rsidRDefault="001E08ED" w:rsidP="00273022">
            <w:pPr>
              <w:pStyle w:val="TAC"/>
              <w:keepNext w:val="0"/>
              <w:keepLines w:val="0"/>
            </w:pPr>
            <w:r w:rsidRPr="00FC7496">
              <w:t>0</w:t>
            </w:r>
          </w:p>
        </w:tc>
      </w:tr>
      <w:tr w:rsidR="00B8165D" w:rsidRPr="00FC7496" w14:paraId="722F200C" w14:textId="77777777">
        <w:trPr>
          <w:jc w:val="center"/>
        </w:trPr>
        <w:tc>
          <w:tcPr>
            <w:tcW w:w="1682" w:type="dxa"/>
            <w:vMerge w:val="restart"/>
          </w:tcPr>
          <w:p w14:paraId="22D22619" w14:textId="77777777" w:rsidR="00B8165D" w:rsidRPr="00FC7496" w:rsidRDefault="00B8165D" w:rsidP="00273022">
            <w:pPr>
              <w:pStyle w:val="TAL"/>
              <w:keepNext w:val="0"/>
              <w:keepLines w:val="0"/>
            </w:pPr>
            <w:r w:rsidRPr="00FC7496">
              <w:t>tsc_C_RNTI_Def2</w:t>
            </w:r>
          </w:p>
        </w:tc>
        <w:tc>
          <w:tcPr>
            <w:tcW w:w="993" w:type="dxa"/>
            <w:vMerge w:val="restart"/>
          </w:tcPr>
          <w:p w14:paraId="730C632C" w14:textId="77777777" w:rsidR="00B8165D" w:rsidRPr="00FC7496" w:rsidRDefault="00B8165D" w:rsidP="00273022">
            <w:pPr>
              <w:pStyle w:val="TAL"/>
              <w:keepNext w:val="0"/>
              <w:keepLines w:val="0"/>
            </w:pPr>
            <w:r w:rsidRPr="00FC7496">
              <w:t>'1034'H</w:t>
            </w:r>
          </w:p>
          <w:p w14:paraId="3D4583DF" w14:textId="77777777" w:rsidR="00B8165D" w:rsidRPr="00FC7496" w:rsidRDefault="00B8165D" w:rsidP="00273022">
            <w:pPr>
              <w:pStyle w:val="TAL"/>
              <w:keepNext w:val="0"/>
              <w:keepLines w:val="0"/>
            </w:pPr>
            <w:r w:rsidRPr="00FC7496">
              <w:t>4148</w:t>
            </w:r>
          </w:p>
        </w:tc>
        <w:tc>
          <w:tcPr>
            <w:tcW w:w="1306" w:type="dxa"/>
          </w:tcPr>
          <w:p w14:paraId="2EE0E9A4" w14:textId="77777777" w:rsidR="00B8165D" w:rsidRPr="00FC7496" w:rsidRDefault="00B8165D" w:rsidP="00273022">
            <w:pPr>
              <w:pStyle w:val="TAL"/>
              <w:keepNext w:val="0"/>
              <w:keepLines w:val="0"/>
            </w:pPr>
            <w:r w:rsidRPr="00FC7496">
              <w:t>m'</w:t>
            </w:r>
          </w:p>
        </w:tc>
        <w:tc>
          <w:tcPr>
            <w:tcW w:w="678" w:type="dxa"/>
            <w:vAlign w:val="bottom"/>
          </w:tcPr>
          <w:p w14:paraId="056FF413" w14:textId="77777777" w:rsidR="00B8165D" w:rsidRPr="00FC7496" w:rsidRDefault="001E08ED" w:rsidP="00273022">
            <w:pPr>
              <w:pStyle w:val="TAC"/>
              <w:keepNext w:val="0"/>
              <w:keepLines w:val="0"/>
            </w:pPr>
            <w:r w:rsidRPr="00FC7496">
              <w:t>1</w:t>
            </w:r>
          </w:p>
        </w:tc>
        <w:tc>
          <w:tcPr>
            <w:tcW w:w="567" w:type="dxa"/>
            <w:vAlign w:val="bottom"/>
          </w:tcPr>
          <w:p w14:paraId="32F338EC" w14:textId="77777777" w:rsidR="00B8165D" w:rsidRPr="00FC7496" w:rsidRDefault="00B8165D" w:rsidP="00273022">
            <w:pPr>
              <w:pStyle w:val="TAC"/>
              <w:keepNext w:val="0"/>
              <w:keepLines w:val="0"/>
            </w:pPr>
            <w:r w:rsidRPr="00FC7496">
              <w:t>-</w:t>
            </w:r>
          </w:p>
        </w:tc>
        <w:tc>
          <w:tcPr>
            <w:tcW w:w="567" w:type="dxa"/>
            <w:vAlign w:val="bottom"/>
          </w:tcPr>
          <w:p w14:paraId="37DB7C2B" w14:textId="77777777" w:rsidR="00B8165D" w:rsidRPr="00FC7496" w:rsidRDefault="00B8165D" w:rsidP="00273022">
            <w:pPr>
              <w:pStyle w:val="TAC"/>
              <w:keepNext w:val="0"/>
              <w:keepLines w:val="0"/>
            </w:pPr>
            <w:r w:rsidRPr="00FC7496">
              <w:t>-</w:t>
            </w:r>
          </w:p>
        </w:tc>
        <w:tc>
          <w:tcPr>
            <w:tcW w:w="567" w:type="dxa"/>
            <w:vAlign w:val="bottom"/>
          </w:tcPr>
          <w:p w14:paraId="7A374D91" w14:textId="77777777" w:rsidR="00B8165D" w:rsidRPr="00FC7496" w:rsidRDefault="00B8165D" w:rsidP="00273022">
            <w:pPr>
              <w:pStyle w:val="TAC"/>
              <w:keepNext w:val="0"/>
              <w:keepLines w:val="0"/>
            </w:pPr>
            <w:r w:rsidRPr="00FC7496">
              <w:t>-</w:t>
            </w:r>
          </w:p>
        </w:tc>
        <w:tc>
          <w:tcPr>
            <w:tcW w:w="567" w:type="dxa"/>
            <w:vAlign w:val="bottom"/>
          </w:tcPr>
          <w:p w14:paraId="36A7AC9C" w14:textId="77777777" w:rsidR="00B8165D" w:rsidRPr="00FC7496" w:rsidRDefault="00B8165D" w:rsidP="00273022">
            <w:pPr>
              <w:pStyle w:val="TAC"/>
              <w:keepNext w:val="0"/>
              <w:keepLines w:val="0"/>
            </w:pPr>
            <w:r w:rsidRPr="00FC7496">
              <w:t>0</w:t>
            </w:r>
          </w:p>
        </w:tc>
        <w:tc>
          <w:tcPr>
            <w:tcW w:w="567" w:type="dxa"/>
            <w:vAlign w:val="bottom"/>
          </w:tcPr>
          <w:p w14:paraId="5995BD1A" w14:textId="77777777" w:rsidR="00B8165D" w:rsidRPr="00FC7496" w:rsidRDefault="001E08ED" w:rsidP="00273022">
            <w:pPr>
              <w:pStyle w:val="TAC"/>
              <w:keepNext w:val="0"/>
              <w:keepLines w:val="0"/>
            </w:pPr>
            <w:r w:rsidRPr="00FC7496">
              <w:t>1</w:t>
            </w:r>
          </w:p>
        </w:tc>
        <w:tc>
          <w:tcPr>
            <w:tcW w:w="567" w:type="dxa"/>
            <w:vAlign w:val="bottom"/>
          </w:tcPr>
          <w:p w14:paraId="608485E1" w14:textId="77777777" w:rsidR="00B8165D" w:rsidRPr="00FC7496" w:rsidRDefault="00B8165D" w:rsidP="00273022">
            <w:pPr>
              <w:pStyle w:val="TAC"/>
              <w:keepNext w:val="0"/>
              <w:keepLines w:val="0"/>
            </w:pPr>
            <w:r w:rsidRPr="00FC7496">
              <w:t>-</w:t>
            </w:r>
          </w:p>
        </w:tc>
        <w:tc>
          <w:tcPr>
            <w:tcW w:w="567" w:type="dxa"/>
            <w:vAlign w:val="bottom"/>
          </w:tcPr>
          <w:p w14:paraId="5710F71B" w14:textId="77777777" w:rsidR="00B8165D" w:rsidRPr="00FC7496" w:rsidRDefault="00B8165D" w:rsidP="00273022">
            <w:pPr>
              <w:pStyle w:val="TAC"/>
              <w:keepNext w:val="0"/>
              <w:keepLines w:val="0"/>
            </w:pPr>
            <w:r w:rsidRPr="00FC7496">
              <w:t>-</w:t>
            </w:r>
          </w:p>
        </w:tc>
        <w:tc>
          <w:tcPr>
            <w:tcW w:w="567" w:type="dxa"/>
            <w:vAlign w:val="bottom"/>
          </w:tcPr>
          <w:p w14:paraId="40E4B601" w14:textId="77777777" w:rsidR="00B8165D" w:rsidRPr="00FC7496" w:rsidRDefault="00B8165D" w:rsidP="00273022">
            <w:pPr>
              <w:pStyle w:val="TAC"/>
              <w:keepNext w:val="0"/>
              <w:keepLines w:val="0"/>
            </w:pPr>
            <w:r w:rsidRPr="00FC7496">
              <w:t>-</w:t>
            </w:r>
          </w:p>
        </w:tc>
        <w:tc>
          <w:tcPr>
            <w:tcW w:w="567" w:type="dxa"/>
            <w:vAlign w:val="bottom"/>
          </w:tcPr>
          <w:p w14:paraId="21270D1F" w14:textId="77777777" w:rsidR="00B8165D" w:rsidRPr="00FC7496" w:rsidRDefault="001E08ED" w:rsidP="00273022">
            <w:pPr>
              <w:pStyle w:val="TAC"/>
              <w:keepNext w:val="0"/>
              <w:keepLines w:val="0"/>
            </w:pPr>
            <w:r w:rsidRPr="00FC7496">
              <w:t>1</w:t>
            </w:r>
          </w:p>
        </w:tc>
      </w:tr>
      <w:tr w:rsidR="00B8165D" w:rsidRPr="00FC7496" w14:paraId="64C8E78B" w14:textId="77777777">
        <w:trPr>
          <w:jc w:val="center"/>
        </w:trPr>
        <w:tc>
          <w:tcPr>
            <w:tcW w:w="1682" w:type="dxa"/>
            <w:vMerge/>
          </w:tcPr>
          <w:p w14:paraId="14ED58A2" w14:textId="77777777" w:rsidR="00B8165D" w:rsidRPr="00FC7496" w:rsidRDefault="00B8165D" w:rsidP="00273022">
            <w:pPr>
              <w:pStyle w:val="TAL"/>
              <w:keepNext w:val="0"/>
              <w:keepLines w:val="0"/>
            </w:pPr>
          </w:p>
        </w:tc>
        <w:tc>
          <w:tcPr>
            <w:tcW w:w="993" w:type="dxa"/>
            <w:vMerge/>
          </w:tcPr>
          <w:p w14:paraId="706E0475" w14:textId="77777777" w:rsidR="00B8165D" w:rsidRPr="00FC7496" w:rsidRDefault="00B8165D" w:rsidP="00273022">
            <w:pPr>
              <w:pStyle w:val="TAL"/>
              <w:keepNext w:val="0"/>
              <w:keepLines w:val="0"/>
            </w:pPr>
          </w:p>
        </w:tc>
        <w:tc>
          <w:tcPr>
            <w:tcW w:w="1306" w:type="dxa"/>
          </w:tcPr>
          <w:p w14:paraId="47ADF2E4" w14:textId="77777777" w:rsidR="00B8165D" w:rsidRPr="00FC7496" w:rsidRDefault="00B8165D" w:rsidP="00273022">
            <w:pPr>
              <w:pStyle w:val="TAL"/>
              <w:keepNext w:val="0"/>
              <w:keepLines w:val="0"/>
            </w:pPr>
            <w:r w:rsidRPr="00FC7496">
              <w:t>CCE_St_Ind'</w:t>
            </w:r>
          </w:p>
        </w:tc>
        <w:tc>
          <w:tcPr>
            <w:tcW w:w="678" w:type="dxa"/>
            <w:vAlign w:val="bottom"/>
          </w:tcPr>
          <w:p w14:paraId="774BEE5D" w14:textId="77777777" w:rsidR="00B8165D" w:rsidRPr="00FC7496" w:rsidRDefault="001E08ED" w:rsidP="00273022">
            <w:pPr>
              <w:pStyle w:val="TAC"/>
              <w:keepNext w:val="0"/>
              <w:keepLines w:val="0"/>
            </w:pPr>
            <w:r w:rsidRPr="00FC7496">
              <w:t>8</w:t>
            </w:r>
          </w:p>
        </w:tc>
        <w:tc>
          <w:tcPr>
            <w:tcW w:w="567" w:type="dxa"/>
            <w:vAlign w:val="bottom"/>
          </w:tcPr>
          <w:p w14:paraId="37046850" w14:textId="77777777" w:rsidR="00B8165D" w:rsidRPr="00FC7496" w:rsidRDefault="00B8165D" w:rsidP="00273022">
            <w:pPr>
              <w:pStyle w:val="TAC"/>
              <w:keepNext w:val="0"/>
              <w:keepLines w:val="0"/>
            </w:pPr>
            <w:r w:rsidRPr="00FC7496">
              <w:t>-</w:t>
            </w:r>
          </w:p>
        </w:tc>
        <w:tc>
          <w:tcPr>
            <w:tcW w:w="567" w:type="dxa"/>
            <w:vAlign w:val="bottom"/>
          </w:tcPr>
          <w:p w14:paraId="3F2288B9" w14:textId="77777777" w:rsidR="00B8165D" w:rsidRPr="00FC7496" w:rsidRDefault="00B8165D" w:rsidP="00273022">
            <w:pPr>
              <w:pStyle w:val="TAC"/>
              <w:keepNext w:val="0"/>
              <w:keepLines w:val="0"/>
            </w:pPr>
            <w:r w:rsidRPr="00FC7496">
              <w:t>-</w:t>
            </w:r>
          </w:p>
        </w:tc>
        <w:tc>
          <w:tcPr>
            <w:tcW w:w="567" w:type="dxa"/>
            <w:vAlign w:val="bottom"/>
          </w:tcPr>
          <w:p w14:paraId="2AE3FBDF" w14:textId="77777777" w:rsidR="00B8165D" w:rsidRPr="00FC7496" w:rsidRDefault="00B8165D" w:rsidP="00273022">
            <w:pPr>
              <w:pStyle w:val="TAC"/>
              <w:keepNext w:val="0"/>
              <w:keepLines w:val="0"/>
            </w:pPr>
            <w:r w:rsidRPr="00FC7496">
              <w:t>-</w:t>
            </w:r>
          </w:p>
        </w:tc>
        <w:tc>
          <w:tcPr>
            <w:tcW w:w="567" w:type="dxa"/>
            <w:vAlign w:val="bottom"/>
          </w:tcPr>
          <w:p w14:paraId="07426B9D" w14:textId="77777777" w:rsidR="00B8165D" w:rsidRPr="00FC7496" w:rsidRDefault="001E08ED" w:rsidP="00273022">
            <w:pPr>
              <w:pStyle w:val="TAC"/>
              <w:keepNext w:val="0"/>
              <w:keepLines w:val="0"/>
            </w:pPr>
            <w:r w:rsidRPr="00FC7496">
              <w:t>8</w:t>
            </w:r>
          </w:p>
        </w:tc>
        <w:tc>
          <w:tcPr>
            <w:tcW w:w="567" w:type="dxa"/>
            <w:vAlign w:val="bottom"/>
          </w:tcPr>
          <w:p w14:paraId="1A271218" w14:textId="77777777" w:rsidR="00B8165D" w:rsidRPr="00FC7496" w:rsidRDefault="00B8165D" w:rsidP="00273022">
            <w:pPr>
              <w:pStyle w:val="TAC"/>
              <w:keepNext w:val="0"/>
              <w:keepLines w:val="0"/>
            </w:pPr>
            <w:r w:rsidRPr="00FC7496">
              <w:t>8</w:t>
            </w:r>
          </w:p>
        </w:tc>
        <w:tc>
          <w:tcPr>
            <w:tcW w:w="567" w:type="dxa"/>
            <w:vAlign w:val="bottom"/>
          </w:tcPr>
          <w:p w14:paraId="67EDF510" w14:textId="77777777" w:rsidR="00B8165D" w:rsidRPr="00FC7496" w:rsidRDefault="00B8165D" w:rsidP="00273022">
            <w:pPr>
              <w:pStyle w:val="TAC"/>
              <w:keepNext w:val="0"/>
              <w:keepLines w:val="0"/>
            </w:pPr>
            <w:r w:rsidRPr="00FC7496">
              <w:t>-</w:t>
            </w:r>
          </w:p>
        </w:tc>
        <w:tc>
          <w:tcPr>
            <w:tcW w:w="567" w:type="dxa"/>
            <w:vAlign w:val="bottom"/>
          </w:tcPr>
          <w:p w14:paraId="2EDF588E" w14:textId="77777777" w:rsidR="00B8165D" w:rsidRPr="00FC7496" w:rsidRDefault="00B8165D" w:rsidP="00273022">
            <w:pPr>
              <w:pStyle w:val="TAC"/>
              <w:keepNext w:val="0"/>
              <w:keepLines w:val="0"/>
            </w:pPr>
            <w:r w:rsidRPr="00FC7496">
              <w:t>-</w:t>
            </w:r>
          </w:p>
        </w:tc>
        <w:tc>
          <w:tcPr>
            <w:tcW w:w="567" w:type="dxa"/>
            <w:vAlign w:val="bottom"/>
          </w:tcPr>
          <w:p w14:paraId="49550F16" w14:textId="77777777" w:rsidR="00B8165D" w:rsidRPr="00FC7496" w:rsidRDefault="00B8165D" w:rsidP="00273022">
            <w:pPr>
              <w:pStyle w:val="TAC"/>
              <w:keepNext w:val="0"/>
              <w:keepLines w:val="0"/>
            </w:pPr>
            <w:r w:rsidRPr="00FC7496">
              <w:t>-</w:t>
            </w:r>
          </w:p>
        </w:tc>
        <w:tc>
          <w:tcPr>
            <w:tcW w:w="567" w:type="dxa"/>
            <w:vAlign w:val="bottom"/>
          </w:tcPr>
          <w:p w14:paraId="5F308E1D" w14:textId="77777777" w:rsidR="00B8165D" w:rsidRPr="00FC7496" w:rsidRDefault="001E08ED" w:rsidP="00273022">
            <w:pPr>
              <w:pStyle w:val="TAC"/>
              <w:keepNext w:val="0"/>
              <w:keepLines w:val="0"/>
            </w:pPr>
            <w:r w:rsidRPr="00FC7496">
              <w:t>8</w:t>
            </w:r>
          </w:p>
        </w:tc>
      </w:tr>
      <w:tr w:rsidR="00B8165D" w:rsidRPr="00FC7496" w14:paraId="51E612EA" w14:textId="77777777">
        <w:trPr>
          <w:jc w:val="center"/>
        </w:trPr>
        <w:tc>
          <w:tcPr>
            <w:tcW w:w="1682" w:type="dxa"/>
            <w:vMerge/>
          </w:tcPr>
          <w:p w14:paraId="0A67A6C0" w14:textId="77777777" w:rsidR="00B8165D" w:rsidRPr="00FC7496" w:rsidRDefault="00B8165D" w:rsidP="00273022">
            <w:pPr>
              <w:pStyle w:val="TAL"/>
              <w:keepNext w:val="0"/>
              <w:keepLines w:val="0"/>
            </w:pPr>
          </w:p>
        </w:tc>
        <w:tc>
          <w:tcPr>
            <w:tcW w:w="993" w:type="dxa"/>
            <w:vMerge/>
          </w:tcPr>
          <w:p w14:paraId="4574D2C4" w14:textId="77777777" w:rsidR="00B8165D" w:rsidRPr="00FC7496" w:rsidRDefault="00B8165D" w:rsidP="00273022">
            <w:pPr>
              <w:pStyle w:val="TAL"/>
              <w:keepNext w:val="0"/>
              <w:keepLines w:val="0"/>
            </w:pPr>
          </w:p>
        </w:tc>
        <w:tc>
          <w:tcPr>
            <w:tcW w:w="1306" w:type="dxa"/>
          </w:tcPr>
          <w:p w14:paraId="2DC679D4" w14:textId="77777777" w:rsidR="00B8165D" w:rsidRPr="00FC7496" w:rsidRDefault="00B8165D" w:rsidP="00273022">
            <w:pPr>
              <w:pStyle w:val="TAL"/>
              <w:keepNext w:val="0"/>
              <w:keepLines w:val="0"/>
            </w:pPr>
            <w:r w:rsidRPr="00FC7496">
              <w:t>m''</w:t>
            </w:r>
          </w:p>
        </w:tc>
        <w:tc>
          <w:tcPr>
            <w:tcW w:w="678" w:type="dxa"/>
            <w:vAlign w:val="bottom"/>
          </w:tcPr>
          <w:p w14:paraId="323C7E94" w14:textId="77777777" w:rsidR="00B8165D" w:rsidRPr="00FC7496" w:rsidRDefault="00B8165D" w:rsidP="00273022">
            <w:pPr>
              <w:pStyle w:val="TAC"/>
              <w:keepNext w:val="0"/>
              <w:keepLines w:val="0"/>
            </w:pPr>
            <w:r w:rsidRPr="00FC7496">
              <w:t>-</w:t>
            </w:r>
          </w:p>
        </w:tc>
        <w:tc>
          <w:tcPr>
            <w:tcW w:w="567" w:type="dxa"/>
            <w:vAlign w:val="bottom"/>
          </w:tcPr>
          <w:p w14:paraId="55D0AEF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1D4D9E0" w14:textId="77777777" w:rsidR="00B8165D" w:rsidRPr="00FC7496" w:rsidRDefault="00B8165D" w:rsidP="00273022">
            <w:pPr>
              <w:pStyle w:val="TAC"/>
              <w:keepNext w:val="0"/>
              <w:keepLines w:val="0"/>
            </w:pPr>
            <w:r w:rsidRPr="00FC7496">
              <w:t>-</w:t>
            </w:r>
          </w:p>
        </w:tc>
        <w:tc>
          <w:tcPr>
            <w:tcW w:w="567" w:type="dxa"/>
            <w:vAlign w:val="bottom"/>
          </w:tcPr>
          <w:p w14:paraId="1DB73D4B" w14:textId="77777777" w:rsidR="00B8165D" w:rsidRPr="00FC7496" w:rsidRDefault="00B8165D" w:rsidP="00273022">
            <w:pPr>
              <w:pStyle w:val="TAC"/>
              <w:keepNext w:val="0"/>
              <w:keepLines w:val="0"/>
            </w:pPr>
            <w:r w:rsidRPr="00FC7496">
              <w:t>-</w:t>
            </w:r>
          </w:p>
        </w:tc>
        <w:tc>
          <w:tcPr>
            <w:tcW w:w="567" w:type="dxa"/>
            <w:vAlign w:val="bottom"/>
          </w:tcPr>
          <w:p w14:paraId="19B734B3" w14:textId="77777777" w:rsidR="00B8165D" w:rsidRPr="00FC7496" w:rsidRDefault="00B8165D" w:rsidP="00273022">
            <w:pPr>
              <w:pStyle w:val="TAC"/>
              <w:keepNext w:val="0"/>
              <w:keepLines w:val="0"/>
            </w:pPr>
            <w:r w:rsidRPr="00FC7496">
              <w:t>1</w:t>
            </w:r>
          </w:p>
        </w:tc>
        <w:tc>
          <w:tcPr>
            <w:tcW w:w="567" w:type="dxa"/>
            <w:vAlign w:val="bottom"/>
          </w:tcPr>
          <w:p w14:paraId="246D7153" w14:textId="77777777" w:rsidR="00B8165D" w:rsidRPr="00FC7496" w:rsidRDefault="00B8165D" w:rsidP="00273022">
            <w:pPr>
              <w:pStyle w:val="TAC"/>
              <w:keepNext w:val="0"/>
              <w:keepLines w:val="0"/>
            </w:pPr>
            <w:r w:rsidRPr="00FC7496">
              <w:t>-</w:t>
            </w:r>
          </w:p>
        </w:tc>
        <w:tc>
          <w:tcPr>
            <w:tcW w:w="567" w:type="dxa"/>
            <w:vAlign w:val="bottom"/>
          </w:tcPr>
          <w:p w14:paraId="15A13CC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5A50D35" w14:textId="77777777" w:rsidR="00B8165D" w:rsidRPr="00FC7496" w:rsidRDefault="00B8165D" w:rsidP="00273022">
            <w:pPr>
              <w:pStyle w:val="TAC"/>
              <w:keepNext w:val="0"/>
              <w:keepLines w:val="0"/>
            </w:pPr>
            <w:r w:rsidRPr="00FC7496">
              <w:t>-</w:t>
            </w:r>
          </w:p>
        </w:tc>
        <w:tc>
          <w:tcPr>
            <w:tcW w:w="567" w:type="dxa"/>
            <w:vAlign w:val="bottom"/>
          </w:tcPr>
          <w:p w14:paraId="07F89A93" w14:textId="77777777" w:rsidR="00B8165D" w:rsidRPr="00FC7496" w:rsidRDefault="00B8165D" w:rsidP="00273022">
            <w:pPr>
              <w:pStyle w:val="TAC"/>
              <w:keepNext w:val="0"/>
              <w:keepLines w:val="0"/>
            </w:pPr>
            <w:r w:rsidRPr="00FC7496">
              <w:t>-</w:t>
            </w:r>
          </w:p>
        </w:tc>
        <w:tc>
          <w:tcPr>
            <w:tcW w:w="567" w:type="dxa"/>
            <w:vAlign w:val="bottom"/>
          </w:tcPr>
          <w:p w14:paraId="674EB797" w14:textId="77777777" w:rsidR="00B8165D" w:rsidRPr="00FC7496" w:rsidRDefault="001E08ED" w:rsidP="00273022">
            <w:pPr>
              <w:pStyle w:val="TAC"/>
              <w:keepNext w:val="0"/>
              <w:keepLines w:val="0"/>
            </w:pPr>
            <w:r w:rsidRPr="00FC7496">
              <w:t>0</w:t>
            </w:r>
          </w:p>
        </w:tc>
      </w:tr>
      <w:tr w:rsidR="00B8165D" w:rsidRPr="00FC7496" w14:paraId="76457716" w14:textId="77777777">
        <w:trPr>
          <w:jc w:val="center"/>
        </w:trPr>
        <w:tc>
          <w:tcPr>
            <w:tcW w:w="1682" w:type="dxa"/>
            <w:vMerge/>
          </w:tcPr>
          <w:p w14:paraId="02708CE7" w14:textId="77777777" w:rsidR="00B8165D" w:rsidRPr="00FC7496" w:rsidRDefault="00B8165D" w:rsidP="00273022">
            <w:pPr>
              <w:pStyle w:val="TAL"/>
              <w:keepNext w:val="0"/>
              <w:keepLines w:val="0"/>
            </w:pPr>
          </w:p>
        </w:tc>
        <w:tc>
          <w:tcPr>
            <w:tcW w:w="993" w:type="dxa"/>
            <w:vMerge/>
          </w:tcPr>
          <w:p w14:paraId="32DA30FE" w14:textId="77777777" w:rsidR="00B8165D" w:rsidRPr="00FC7496" w:rsidRDefault="00B8165D" w:rsidP="00273022">
            <w:pPr>
              <w:pStyle w:val="TAL"/>
              <w:keepNext w:val="0"/>
              <w:keepLines w:val="0"/>
            </w:pPr>
          </w:p>
        </w:tc>
        <w:tc>
          <w:tcPr>
            <w:tcW w:w="1306" w:type="dxa"/>
          </w:tcPr>
          <w:p w14:paraId="77964728" w14:textId="77777777" w:rsidR="00B8165D" w:rsidRPr="00FC7496" w:rsidRDefault="00B8165D" w:rsidP="00273022">
            <w:pPr>
              <w:pStyle w:val="TAL"/>
              <w:keepNext w:val="0"/>
              <w:keepLines w:val="0"/>
            </w:pPr>
            <w:r w:rsidRPr="00FC7496">
              <w:t>CCE_St_Ind''</w:t>
            </w:r>
          </w:p>
        </w:tc>
        <w:tc>
          <w:tcPr>
            <w:tcW w:w="678" w:type="dxa"/>
            <w:vAlign w:val="bottom"/>
          </w:tcPr>
          <w:p w14:paraId="5B34B3EE" w14:textId="77777777" w:rsidR="00B8165D" w:rsidRPr="00FC7496" w:rsidRDefault="00B8165D" w:rsidP="00273022">
            <w:pPr>
              <w:pStyle w:val="TAC"/>
              <w:keepNext w:val="0"/>
              <w:keepLines w:val="0"/>
            </w:pPr>
            <w:r w:rsidRPr="00FC7496">
              <w:t>-</w:t>
            </w:r>
          </w:p>
        </w:tc>
        <w:tc>
          <w:tcPr>
            <w:tcW w:w="567" w:type="dxa"/>
            <w:vAlign w:val="bottom"/>
          </w:tcPr>
          <w:p w14:paraId="0FE7889B"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705F4D" w14:textId="77777777" w:rsidR="00B8165D" w:rsidRPr="00FC7496" w:rsidRDefault="00B8165D" w:rsidP="00273022">
            <w:pPr>
              <w:pStyle w:val="TAC"/>
              <w:keepNext w:val="0"/>
              <w:keepLines w:val="0"/>
            </w:pPr>
            <w:r w:rsidRPr="00FC7496">
              <w:t>-</w:t>
            </w:r>
          </w:p>
        </w:tc>
        <w:tc>
          <w:tcPr>
            <w:tcW w:w="567" w:type="dxa"/>
            <w:vAlign w:val="bottom"/>
          </w:tcPr>
          <w:p w14:paraId="3204E145" w14:textId="77777777" w:rsidR="00B8165D" w:rsidRPr="00FC7496" w:rsidRDefault="00B8165D" w:rsidP="00273022">
            <w:pPr>
              <w:pStyle w:val="TAC"/>
              <w:keepNext w:val="0"/>
              <w:keepLines w:val="0"/>
            </w:pPr>
            <w:r w:rsidRPr="00FC7496">
              <w:t>-</w:t>
            </w:r>
          </w:p>
        </w:tc>
        <w:tc>
          <w:tcPr>
            <w:tcW w:w="567" w:type="dxa"/>
            <w:vAlign w:val="bottom"/>
          </w:tcPr>
          <w:p w14:paraId="0042D4CF" w14:textId="77777777" w:rsidR="00B8165D" w:rsidRPr="00FC7496" w:rsidRDefault="001E08ED" w:rsidP="00273022">
            <w:pPr>
              <w:pStyle w:val="TAC"/>
              <w:keepNext w:val="0"/>
              <w:keepLines w:val="0"/>
            </w:pPr>
            <w:r w:rsidRPr="00FC7496">
              <w:t>0</w:t>
            </w:r>
          </w:p>
        </w:tc>
        <w:tc>
          <w:tcPr>
            <w:tcW w:w="567" w:type="dxa"/>
            <w:vAlign w:val="bottom"/>
          </w:tcPr>
          <w:p w14:paraId="1EEABA48" w14:textId="77777777" w:rsidR="00B8165D" w:rsidRPr="00FC7496" w:rsidRDefault="00B8165D" w:rsidP="00273022">
            <w:pPr>
              <w:pStyle w:val="TAC"/>
              <w:keepNext w:val="0"/>
              <w:keepLines w:val="0"/>
            </w:pPr>
            <w:r w:rsidRPr="00FC7496">
              <w:t>-</w:t>
            </w:r>
          </w:p>
        </w:tc>
        <w:tc>
          <w:tcPr>
            <w:tcW w:w="567" w:type="dxa"/>
            <w:vAlign w:val="bottom"/>
          </w:tcPr>
          <w:p w14:paraId="2DF90EA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6B43B97" w14:textId="77777777" w:rsidR="00B8165D" w:rsidRPr="00FC7496" w:rsidRDefault="00B8165D" w:rsidP="00273022">
            <w:pPr>
              <w:pStyle w:val="TAC"/>
              <w:keepNext w:val="0"/>
              <w:keepLines w:val="0"/>
            </w:pPr>
            <w:r w:rsidRPr="00FC7496">
              <w:t>-</w:t>
            </w:r>
          </w:p>
        </w:tc>
        <w:tc>
          <w:tcPr>
            <w:tcW w:w="567" w:type="dxa"/>
            <w:vAlign w:val="bottom"/>
          </w:tcPr>
          <w:p w14:paraId="0B5EF3AA" w14:textId="77777777" w:rsidR="00B8165D" w:rsidRPr="00FC7496" w:rsidRDefault="00B8165D" w:rsidP="00273022">
            <w:pPr>
              <w:pStyle w:val="TAC"/>
              <w:keepNext w:val="0"/>
              <w:keepLines w:val="0"/>
            </w:pPr>
            <w:r w:rsidRPr="00FC7496">
              <w:t>-</w:t>
            </w:r>
          </w:p>
        </w:tc>
        <w:tc>
          <w:tcPr>
            <w:tcW w:w="567" w:type="dxa"/>
            <w:vAlign w:val="bottom"/>
          </w:tcPr>
          <w:p w14:paraId="54B67222" w14:textId="77777777" w:rsidR="00B8165D" w:rsidRPr="00FC7496" w:rsidRDefault="001E08ED" w:rsidP="00273022">
            <w:pPr>
              <w:pStyle w:val="TAC"/>
              <w:keepNext w:val="0"/>
              <w:keepLines w:val="0"/>
            </w:pPr>
            <w:r w:rsidRPr="00FC7496">
              <w:t>0</w:t>
            </w:r>
          </w:p>
        </w:tc>
      </w:tr>
      <w:tr w:rsidR="00B8165D" w:rsidRPr="00FC7496" w14:paraId="036D4963" w14:textId="77777777">
        <w:trPr>
          <w:jc w:val="center"/>
        </w:trPr>
        <w:tc>
          <w:tcPr>
            <w:tcW w:w="1682" w:type="dxa"/>
            <w:vMerge w:val="restart"/>
          </w:tcPr>
          <w:p w14:paraId="61F6870B" w14:textId="77777777" w:rsidR="00B8165D" w:rsidRPr="00FC7496" w:rsidRDefault="00B8165D" w:rsidP="00273022">
            <w:pPr>
              <w:pStyle w:val="TAL"/>
              <w:keepNext w:val="0"/>
              <w:keepLines w:val="0"/>
            </w:pPr>
            <w:r w:rsidRPr="00FC7496">
              <w:t>tsc_C_RNTI_Def3</w:t>
            </w:r>
          </w:p>
        </w:tc>
        <w:tc>
          <w:tcPr>
            <w:tcW w:w="993" w:type="dxa"/>
            <w:vMerge w:val="restart"/>
          </w:tcPr>
          <w:p w14:paraId="49A79B2B" w14:textId="77777777" w:rsidR="00B8165D" w:rsidRPr="00FC7496" w:rsidRDefault="00B8165D" w:rsidP="00273022">
            <w:pPr>
              <w:pStyle w:val="TAL"/>
              <w:keepNext w:val="0"/>
              <w:keepLines w:val="0"/>
            </w:pPr>
            <w:r w:rsidRPr="00FC7496">
              <w:t>'1111'H</w:t>
            </w:r>
          </w:p>
          <w:p w14:paraId="3DF8A939" w14:textId="77777777" w:rsidR="00B8165D" w:rsidRPr="00FC7496" w:rsidRDefault="00B8165D" w:rsidP="00273022">
            <w:pPr>
              <w:pStyle w:val="TAL"/>
              <w:keepNext w:val="0"/>
              <w:keepLines w:val="0"/>
            </w:pPr>
            <w:r w:rsidRPr="00FC7496">
              <w:t>4369</w:t>
            </w:r>
          </w:p>
        </w:tc>
        <w:tc>
          <w:tcPr>
            <w:tcW w:w="1306" w:type="dxa"/>
          </w:tcPr>
          <w:p w14:paraId="0780B911" w14:textId="77777777" w:rsidR="00B8165D" w:rsidRPr="00FC7496" w:rsidRDefault="00B8165D" w:rsidP="00273022">
            <w:pPr>
              <w:pStyle w:val="TAL"/>
              <w:keepNext w:val="0"/>
              <w:keepLines w:val="0"/>
            </w:pPr>
            <w:r w:rsidRPr="00FC7496">
              <w:t>m'</w:t>
            </w:r>
          </w:p>
        </w:tc>
        <w:tc>
          <w:tcPr>
            <w:tcW w:w="678" w:type="dxa"/>
            <w:vAlign w:val="bottom"/>
          </w:tcPr>
          <w:p w14:paraId="70486DFB" w14:textId="77777777" w:rsidR="00B8165D" w:rsidRPr="00FC7496" w:rsidRDefault="001E08ED" w:rsidP="00273022">
            <w:pPr>
              <w:pStyle w:val="TAC"/>
              <w:keepNext w:val="0"/>
              <w:keepLines w:val="0"/>
            </w:pPr>
            <w:r w:rsidRPr="00FC7496">
              <w:t>1</w:t>
            </w:r>
          </w:p>
        </w:tc>
        <w:tc>
          <w:tcPr>
            <w:tcW w:w="567" w:type="dxa"/>
            <w:vAlign w:val="bottom"/>
          </w:tcPr>
          <w:p w14:paraId="25B027DA" w14:textId="77777777" w:rsidR="00B8165D" w:rsidRPr="00FC7496" w:rsidRDefault="00B8165D" w:rsidP="00273022">
            <w:pPr>
              <w:pStyle w:val="TAC"/>
              <w:keepNext w:val="0"/>
              <w:keepLines w:val="0"/>
            </w:pPr>
            <w:r w:rsidRPr="00FC7496">
              <w:t>-</w:t>
            </w:r>
          </w:p>
        </w:tc>
        <w:tc>
          <w:tcPr>
            <w:tcW w:w="567" w:type="dxa"/>
            <w:vAlign w:val="bottom"/>
          </w:tcPr>
          <w:p w14:paraId="71F59ECC" w14:textId="77777777" w:rsidR="00B8165D" w:rsidRPr="00FC7496" w:rsidRDefault="00B8165D" w:rsidP="00273022">
            <w:pPr>
              <w:pStyle w:val="TAC"/>
              <w:keepNext w:val="0"/>
              <w:keepLines w:val="0"/>
            </w:pPr>
            <w:r w:rsidRPr="00FC7496">
              <w:t>-</w:t>
            </w:r>
          </w:p>
        </w:tc>
        <w:tc>
          <w:tcPr>
            <w:tcW w:w="567" w:type="dxa"/>
            <w:vAlign w:val="bottom"/>
          </w:tcPr>
          <w:p w14:paraId="76D9F8AF" w14:textId="77777777" w:rsidR="00B8165D" w:rsidRPr="00FC7496" w:rsidRDefault="00B8165D" w:rsidP="00273022">
            <w:pPr>
              <w:pStyle w:val="TAC"/>
              <w:keepNext w:val="0"/>
              <w:keepLines w:val="0"/>
            </w:pPr>
            <w:r w:rsidRPr="00FC7496">
              <w:t>-</w:t>
            </w:r>
          </w:p>
        </w:tc>
        <w:tc>
          <w:tcPr>
            <w:tcW w:w="567" w:type="dxa"/>
            <w:vAlign w:val="bottom"/>
          </w:tcPr>
          <w:p w14:paraId="23264617" w14:textId="77777777" w:rsidR="00B8165D" w:rsidRPr="00FC7496" w:rsidRDefault="001E08ED" w:rsidP="00273022">
            <w:pPr>
              <w:pStyle w:val="TAC"/>
              <w:keepNext w:val="0"/>
              <w:keepLines w:val="0"/>
            </w:pPr>
            <w:r w:rsidRPr="00FC7496">
              <w:t>0</w:t>
            </w:r>
          </w:p>
        </w:tc>
        <w:tc>
          <w:tcPr>
            <w:tcW w:w="567" w:type="dxa"/>
            <w:vAlign w:val="bottom"/>
          </w:tcPr>
          <w:p w14:paraId="0E5BA538" w14:textId="77777777" w:rsidR="00B8165D" w:rsidRPr="00FC7496" w:rsidRDefault="00B8165D" w:rsidP="00273022">
            <w:pPr>
              <w:pStyle w:val="TAC"/>
              <w:keepNext w:val="0"/>
              <w:keepLines w:val="0"/>
            </w:pPr>
            <w:r w:rsidRPr="00FC7496">
              <w:t>0</w:t>
            </w:r>
          </w:p>
        </w:tc>
        <w:tc>
          <w:tcPr>
            <w:tcW w:w="567" w:type="dxa"/>
            <w:vAlign w:val="bottom"/>
          </w:tcPr>
          <w:p w14:paraId="6CDE060B" w14:textId="77777777" w:rsidR="00B8165D" w:rsidRPr="00FC7496" w:rsidRDefault="00B8165D" w:rsidP="00273022">
            <w:pPr>
              <w:pStyle w:val="TAC"/>
              <w:keepNext w:val="0"/>
              <w:keepLines w:val="0"/>
            </w:pPr>
            <w:r w:rsidRPr="00FC7496">
              <w:t>-</w:t>
            </w:r>
          </w:p>
        </w:tc>
        <w:tc>
          <w:tcPr>
            <w:tcW w:w="567" w:type="dxa"/>
            <w:vAlign w:val="bottom"/>
          </w:tcPr>
          <w:p w14:paraId="1C9AD6C0" w14:textId="77777777" w:rsidR="00B8165D" w:rsidRPr="00FC7496" w:rsidRDefault="00B8165D" w:rsidP="00273022">
            <w:pPr>
              <w:pStyle w:val="TAC"/>
              <w:keepNext w:val="0"/>
              <w:keepLines w:val="0"/>
            </w:pPr>
            <w:r w:rsidRPr="00FC7496">
              <w:t>-</w:t>
            </w:r>
          </w:p>
        </w:tc>
        <w:tc>
          <w:tcPr>
            <w:tcW w:w="567" w:type="dxa"/>
            <w:vAlign w:val="bottom"/>
          </w:tcPr>
          <w:p w14:paraId="7B2D35E0" w14:textId="77777777" w:rsidR="00B8165D" w:rsidRPr="00FC7496" w:rsidRDefault="00B8165D" w:rsidP="00273022">
            <w:pPr>
              <w:pStyle w:val="TAC"/>
              <w:keepNext w:val="0"/>
              <w:keepLines w:val="0"/>
            </w:pPr>
            <w:r w:rsidRPr="00FC7496">
              <w:t>-</w:t>
            </w:r>
          </w:p>
        </w:tc>
        <w:tc>
          <w:tcPr>
            <w:tcW w:w="567" w:type="dxa"/>
            <w:vAlign w:val="bottom"/>
          </w:tcPr>
          <w:p w14:paraId="1078C013" w14:textId="77777777" w:rsidR="00B8165D" w:rsidRPr="00FC7496" w:rsidRDefault="001E08ED" w:rsidP="00273022">
            <w:pPr>
              <w:pStyle w:val="TAC"/>
              <w:keepNext w:val="0"/>
              <w:keepLines w:val="0"/>
            </w:pPr>
            <w:r w:rsidRPr="00FC7496">
              <w:t>1</w:t>
            </w:r>
          </w:p>
        </w:tc>
      </w:tr>
      <w:tr w:rsidR="00B8165D" w:rsidRPr="00FC7496" w14:paraId="4EFB2724" w14:textId="77777777">
        <w:trPr>
          <w:jc w:val="center"/>
        </w:trPr>
        <w:tc>
          <w:tcPr>
            <w:tcW w:w="1682" w:type="dxa"/>
            <w:vMerge/>
          </w:tcPr>
          <w:p w14:paraId="12A4FC16" w14:textId="77777777" w:rsidR="00B8165D" w:rsidRPr="00FC7496" w:rsidRDefault="00B8165D" w:rsidP="00273022">
            <w:pPr>
              <w:pStyle w:val="TAL"/>
              <w:keepNext w:val="0"/>
              <w:keepLines w:val="0"/>
            </w:pPr>
          </w:p>
        </w:tc>
        <w:tc>
          <w:tcPr>
            <w:tcW w:w="993" w:type="dxa"/>
            <w:vMerge/>
          </w:tcPr>
          <w:p w14:paraId="5E679668" w14:textId="77777777" w:rsidR="00B8165D" w:rsidRPr="00FC7496" w:rsidRDefault="00B8165D" w:rsidP="00273022">
            <w:pPr>
              <w:pStyle w:val="TAL"/>
              <w:keepNext w:val="0"/>
              <w:keepLines w:val="0"/>
            </w:pPr>
          </w:p>
        </w:tc>
        <w:tc>
          <w:tcPr>
            <w:tcW w:w="1306" w:type="dxa"/>
          </w:tcPr>
          <w:p w14:paraId="4701F962" w14:textId="77777777" w:rsidR="00B8165D" w:rsidRPr="00FC7496" w:rsidRDefault="00B8165D" w:rsidP="00273022">
            <w:pPr>
              <w:pStyle w:val="TAL"/>
              <w:keepNext w:val="0"/>
              <w:keepLines w:val="0"/>
            </w:pPr>
            <w:r w:rsidRPr="00FC7496">
              <w:t>CCE_St_Ind'</w:t>
            </w:r>
          </w:p>
        </w:tc>
        <w:tc>
          <w:tcPr>
            <w:tcW w:w="678" w:type="dxa"/>
            <w:vAlign w:val="bottom"/>
          </w:tcPr>
          <w:p w14:paraId="31C90A21" w14:textId="77777777" w:rsidR="00B8165D" w:rsidRPr="00FC7496" w:rsidRDefault="001E08ED" w:rsidP="00273022">
            <w:pPr>
              <w:pStyle w:val="TAC"/>
              <w:keepNext w:val="0"/>
              <w:keepLines w:val="0"/>
            </w:pPr>
            <w:r w:rsidRPr="00FC7496">
              <w:t>8</w:t>
            </w:r>
          </w:p>
        </w:tc>
        <w:tc>
          <w:tcPr>
            <w:tcW w:w="567" w:type="dxa"/>
            <w:vAlign w:val="bottom"/>
          </w:tcPr>
          <w:p w14:paraId="0896728D" w14:textId="77777777" w:rsidR="00B8165D" w:rsidRPr="00FC7496" w:rsidRDefault="00B8165D" w:rsidP="00273022">
            <w:pPr>
              <w:pStyle w:val="TAC"/>
              <w:keepNext w:val="0"/>
              <w:keepLines w:val="0"/>
            </w:pPr>
            <w:r w:rsidRPr="00FC7496">
              <w:t>-</w:t>
            </w:r>
          </w:p>
        </w:tc>
        <w:tc>
          <w:tcPr>
            <w:tcW w:w="567" w:type="dxa"/>
            <w:vAlign w:val="bottom"/>
          </w:tcPr>
          <w:p w14:paraId="0EB5478B" w14:textId="77777777" w:rsidR="00B8165D" w:rsidRPr="00FC7496" w:rsidRDefault="00B8165D" w:rsidP="00273022">
            <w:pPr>
              <w:pStyle w:val="TAC"/>
              <w:keepNext w:val="0"/>
              <w:keepLines w:val="0"/>
            </w:pPr>
            <w:r w:rsidRPr="00FC7496">
              <w:t>-</w:t>
            </w:r>
          </w:p>
        </w:tc>
        <w:tc>
          <w:tcPr>
            <w:tcW w:w="567" w:type="dxa"/>
            <w:vAlign w:val="bottom"/>
          </w:tcPr>
          <w:p w14:paraId="5B865B70" w14:textId="77777777" w:rsidR="00B8165D" w:rsidRPr="00FC7496" w:rsidRDefault="00B8165D" w:rsidP="00273022">
            <w:pPr>
              <w:pStyle w:val="TAC"/>
              <w:keepNext w:val="0"/>
              <w:keepLines w:val="0"/>
            </w:pPr>
            <w:r w:rsidRPr="00FC7496">
              <w:t>-</w:t>
            </w:r>
          </w:p>
        </w:tc>
        <w:tc>
          <w:tcPr>
            <w:tcW w:w="567" w:type="dxa"/>
            <w:vAlign w:val="bottom"/>
          </w:tcPr>
          <w:p w14:paraId="4C6EBD84" w14:textId="77777777" w:rsidR="00B8165D" w:rsidRPr="00FC7496" w:rsidRDefault="00B8165D" w:rsidP="00273022">
            <w:pPr>
              <w:pStyle w:val="TAC"/>
              <w:keepNext w:val="0"/>
              <w:keepLines w:val="0"/>
            </w:pPr>
            <w:r w:rsidRPr="00FC7496">
              <w:t>8</w:t>
            </w:r>
          </w:p>
        </w:tc>
        <w:tc>
          <w:tcPr>
            <w:tcW w:w="567" w:type="dxa"/>
            <w:vAlign w:val="bottom"/>
          </w:tcPr>
          <w:p w14:paraId="4F694506" w14:textId="77777777" w:rsidR="00B8165D" w:rsidRPr="00FC7496" w:rsidRDefault="001E08ED" w:rsidP="00273022">
            <w:pPr>
              <w:pStyle w:val="TAC"/>
              <w:keepNext w:val="0"/>
              <w:keepLines w:val="0"/>
            </w:pPr>
            <w:r w:rsidRPr="00FC7496">
              <w:t>8</w:t>
            </w:r>
          </w:p>
        </w:tc>
        <w:tc>
          <w:tcPr>
            <w:tcW w:w="567" w:type="dxa"/>
            <w:vAlign w:val="bottom"/>
          </w:tcPr>
          <w:p w14:paraId="1489C961" w14:textId="77777777" w:rsidR="00B8165D" w:rsidRPr="00FC7496" w:rsidRDefault="00B8165D" w:rsidP="00273022">
            <w:pPr>
              <w:pStyle w:val="TAC"/>
              <w:keepNext w:val="0"/>
              <w:keepLines w:val="0"/>
            </w:pPr>
            <w:r w:rsidRPr="00FC7496">
              <w:t>-</w:t>
            </w:r>
          </w:p>
        </w:tc>
        <w:tc>
          <w:tcPr>
            <w:tcW w:w="567" w:type="dxa"/>
            <w:vAlign w:val="bottom"/>
          </w:tcPr>
          <w:p w14:paraId="04FF4BAF" w14:textId="77777777" w:rsidR="00B8165D" w:rsidRPr="00FC7496" w:rsidRDefault="00B8165D" w:rsidP="00273022">
            <w:pPr>
              <w:pStyle w:val="TAC"/>
              <w:keepNext w:val="0"/>
              <w:keepLines w:val="0"/>
            </w:pPr>
            <w:r w:rsidRPr="00FC7496">
              <w:t>-</w:t>
            </w:r>
          </w:p>
        </w:tc>
        <w:tc>
          <w:tcPr>
            <w:tcW w:w="567" w:type="dxa"/>
            <w:vAlign w:val="bottom"/>
          </w:tcPr>
          <w:p w14:paraId="510729F4" w14:textId="77777777" w:rsidR="00B8165D" w:rsidRPr="00FC7496" w:rsidRDefault="00B8165D" w:rsidP="00273022">
            <w:pPr>
              <w:pStyle w:val="TAC"/>
              <w:keepNext w:val="0"/>
              <w:keepLines w:val="0"/>
            </w:pPr>
            <w:r w:rsidRPr="00FC7496">
              <w:t>-</w:t>
            </w:r>
          </w:p>
        </w:tc>
        <w:tc>
          <w:tcPr>
            <w:tcW w:w="567" w:type="dxa"/>
            <w:vAlign w:val="bottom"/>
          </w:tcPr>
          <w:p w14:paraId="1AE14405" w14:textId="77777777" w:rsidR="00B8165D" w:rsidRPr="00FC7496" w:rsidRDefault="00B8165D" w:rsidP="00273022">
            <w:pPr>
              <w:pStyle w:val="TAC"/>
              <w:keepNext w:val="0"/>
              <w:keepLines w:val="0"/>
            </w:pPr>
            <w:r w:rsidRPr="00FC7496">
              <w:t>8</w:t>
            </w:r>
          </w:p>
        </w:tc>
      </w:tr>
      <w:tr w:rsidR="00B8165D" w:rsidRPr="00FC7496" w14:paraId="50C09D6B" w14:textId="77777777">
        <w:trPr>
          <w:jc w:val="center"/>
        </w:trPr>
        <w:tc>
          <w:tcPr>
            <w:tcW w:w="1682" w:type="dxa"/>
            <w:vMerge/>
          </w:tcPr>
          <w:p w14:paraId="14197A2E" w14:textId="77777777" w:rsidR="00B8165D" w:rsidRPr="00FC7496" w:rsidRDefault="00B8165D" w:rsidP="00273022">
            <w:pPr>
              <w:pStyle w:val="TAL"/>
              <w:keepNext w:val="0"/>
              <w:keepLines w:val="0"/>
            </w:pPr>
          </w:p>
        </w:tc>
        <w:tc>
          <w:tcPr>
            <w:tcW w:w="993" w:type="dxa"/>
            <w:vMerge/>
          </w:tcPr>
          <w:p w14:paraId="3070F1FB" w14:textId="77777777" w:rsidR="00B8165D" w:rsidRPr="00FC7496" w:rsidRDefault="00B8165D" w:rsidP="00273022">
            <w:pPr>
              <w:pStyle w:val="TAL"/>
              <w:keepNext w:val="0"/>
              <w:keepLines w:val="0"/>
            </w:pPr>
          </w:p>
        </w:tc>
        <w:tc>
          <w:tcPr>
            <w:tcW w:w="1306" w:type="dxa"/>
          </w:tcPr>
          <w:p w14:paraId="77FFF7A8" w14:textId="77777777" w:rsidR="00B8165D" w:rsidRPr="00FC7496" w:rsidRDefault="00B8165D" w:rsidP="00273022">
            <w:pPr>
              <w:pStyle w:val="TAL"/>
              <w:keepNext w:val="0"/>
              <w:keepLines w:val="0"/>
            </w:pPr>
            <w:r w:rsidRPr="00FC7496">
              <w:t>m''</w:t>
            </w:r>
          </w:p>
        </w:tc>
        <w:tc>
          <w:tcPr>
            <w:tcW w:w="678" w:type="dxa"/>
            <w:vAlign w:val="bottom"/>
          </w:tcPr>
          <w:p w14:paraId="31CCE131" w14:textId="77777777" w:rsidR="00B8165D" w:rsidRPr="00FC7496" w:rsidRDefault="00B8165D" w:rsidP="00273022">
            <w:pPr>
              <w:pStyle w:val="TAC"/>
              <w:keepNext w:val="0"/>
              <w:keepLines w:val="0"/>
            </w:pPr>
            <w:r w:rsidRPr="00FC7496">
              <w:t>-</w:t>
            </w:r>
          </w:p>
        </w:tc>
        <w:tc>
          <w:tcPr>
            <w:tcW w:w="567" w:type="dxa"/>
            <w:vAlign w:val="bottom"/>
          </w:tcPr>
          <w:p w14:paraId="1BE7E3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A172E22" w14:textId="77777777" w:rsidR="00B8165D" w:rsidRPr="00FC7496" w:rsidRDefault="00B8165D" w:rsidP="00273022">
            <w:pPr>
              <w:pStyle w:val="TAC"/>
              <w:keepNext w:val="0"/>
              <w:keepLines w:val="0"/>
            </w:pPr>
            <w:r w:rsidRPr="00FC7496">
              <w:t>-</w:t>
            </w:r>
          </w:p>
        </w:tc>
        <w:tc>
          <w:tcPr>
            <w:tcW w:w="567" w:type="dxa"/>
            <w:vAlign w:val="bottom"/>
          </w:tcPr>
          <w:p w14:paraId="56519B9A" w14:textId="77777777" w:rsidR="00B8165D" w:rsidRPr="00FC7496" w:rsidRDefault="00B8165D" w:rsidP="00273022">
            <w:pPr>
              <w:pStyle w:val="TAC"/>
              <w:keepNext w:val="0"/>
              <w:keepLines w:val="0"/>
            </w:pPr>
            <w:r w:rsidRPr="00FC7496">
              <w:t>-</w:t>
            </w:r>
          </w:p>
        </w:tc>
        <w:tc>
          <w:tcPr>
            <w:tcW w:w="567" w:type="dxa"/>
            <w:vAlign w:val="bottom"/>
          </w:tcPr>
          <w:p w14:paraId="13CB4734" w14:textId="77777777" w:rsidR="00B8165D" w:rsidRPr="00FC7496" w:rsidRDefault="001E08ED" w:rsidP="00273022">
            <w:pPr>
              <w:pStyle w:val="TAC"/>
              <w:keepNext w:val="0"/>
              <w:keepLines w:val="0"/>
            </w:pPr>
            <w:r w:rsidRPr="00FC7496">
              <w:t>1</w:t>
            </w:r>
          </w:p>
        </w:tc>
        <w:tc>
          <w:tcPr>
            <w:tcW w:w="567" w:type="dxa"/>
            <w:vAlign w:val="bottom"/>
          </w:tcPr>
          <w:p w14:paraId="78774AB6" w14:textId="77777777" w:rsidR="00B8165D" w:rsidRPr="00FC7496" w:rsidRDefault="00B8165D" w:rsidP="00273022">
            <w:pPr>
              <w:pStyle w:val="TAC"/>
              <w:keepNext w:val="0"/>
              <w:keepLines w:val="0"/>
            </w:pPr>
            <w:r w:rsidRPr="00FC7496">
              <w:t>-</w:t>
            </w:r>
          </w:p>
        </w:tc>
        <w:tc>
          <w:tcPr>
            <w:tcW w:w="567" w:type="dxa"/>
            <w:vAlign w:val="bottom"/>
          </w:tcPr>
          <w:p w14:paraId="137A2A7F"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0BCFFB6" w14:textId="77777777" w:rsidR="00B8165D" w:rsidRPr="00FC7496" w:rsidRDefault="00B8165D" w:rsidP="00273022">
            <w:pPr>
              <w:pStyle w:val="TAC"/>
              <w:keepNext w:val="0"/>
              <w:keepLines w:val="0"/>
            </w:pPr>
            <w:r w:rsidRPr="00FC7496">
              <w:t>-</w:t>
            </w:r>
          </w:p>
        </w:tc>
        <w:tc>
          <w:tcPr>
            <w:tcW w:w="567" w:type="dxa"/>
            <w:vAlign w:val="bottom"/>
          </w:tcPr>
          <w:p w14:paraId="7DAABE15" w14:textId="77777777" w:rsidR="00B8165D" w:rsidRPr="00FC7496" w:rsidRDefault="00B8165D" w:rsidP="00273022">
            <w:pPr>
              <w:pStyle w:val="TAC"/>
              <w:keepNext w:val="0"/>
              <w:keepLines w:val="0"/>
            </w:pPr>
            <w:r w:rsidRPr="00FC7496">
              <w:t>-</w:t>
            </w:r>
          </w:p>
        </w:tc>
        <w:tc>
          <w:tcPr>
            <w:tcW w:w="567" w:type="dxa"/>
            <w:vAlign w:val="bottom"/>
          </w:tcPr>
          <w:p w14:paraId="1A4B2B16" w14:textId="77777777" w:rsidR="00B8165D" w:rsidRPr="00FC7496" w:rsidRDefault="001E08ED" w:rsidP="00273022">
            <w:pPr>
              <w:pStyle w:val="TAC"/>
              <w:keepNext w:val="0"/>
              <w:keepLines w:val="0"/>
            </w:pPr>
            <w:r w:rsidRPr="00FC7496">
              <w:t>0</w:t>
            </w:r>
          </w:p>
        </w:tc>
      </w:tr>
      <w:tr w:rsidR="00B8165D" w:rsidRPr="00FC7496" w14:paraId="2AC9D7F6" w14:textId="77777777">
        <w:trPr>
          <w:jc w:val="center"/>
        </w:trPr>
        <w:tc>
          <w:tcPr>
            <w:tcW w:w="1682" w:type="dxa"/>
            <w:vMerge/>
          </w:tcPr>
          <w:p w14:paraId="0863F514" w14:textId="77777777" w:rsidR="00B8165D" w:rsidRPr="00FC7496" w:rsidRDefault="00B8165D" w:rsidP="00273022">
            <w:pPr>
              <w:pStyle w:val="TAL"/>
              <w:keepNext w:val="0"/>
              <w:keepLines w:val="0"/>
            </w:pPr>
          </w:p>
        </w:tc>
        <w:tc>
          <w:tcPr>
            <w:tcW w:w="993" w:type="dxa"/>
            <w:vMerge/>
          </w:tcPr>
          <w:p w14:paraId="7DBDC69F" w14:textId="77777777" w:rsidR="00B8165D" w:rsidRPr="00FC7496" w:rsidRDefault="00B8165D" w:rsidP="00273022">
            <w:pPr>
              <w:pStyle w:val="TAL"/>
              <w:keepNext w:val="0"/>
              <w:keepLines w:val="0"/>
            </w:pPr>
          </w:p>
        </w:tc>
        <w:tc>
          <w:tcPr>
            <w:tcW w:w="1306" w:type="dxa"/>
          </w:tcPr>
          <w:p w14:paraId="7479B11A" w14:textId="77777777" w:rsidR="00B8165D" w:rsidRPr="00FC7496" w:rsidRDefault="00B8165D" w:rsidP="00273022">
            <w:pPr>
              <w:pStyle w:val="TAL"/>
              <w:keepNext w:val="0"/>
              <w:keepLines w:val="0"/>
            </w:pPr>
            <w:r w:rsidRPr="00FC7496">
              <w:t>CCE_St_Ind''</w:t>
            </w:r>
          </w:p>
        </w:tc>
        <w:tc>
          <w:tcPr>
            <w:tcW w:w="678" w:type="dxa"/>
            <w:vAlign w:val="bottom"/>
          </w:tcPr>
          <w:p w14:paraId="7B8C2FA6" w14:textId="77777777" w:rsidR="00B8165D" w:rsidRPr="00FC7496" w:rsidRDefault="00B8165D" w:rsidP="00273022">
            <w:pPr>
              <w:pStyle w:val="TAC"/>
              <w:keepNext w:val="0"/>
              <w:keepLines w:val="0"/>
            </w:pPr>
            <w:r w:rsidRPr="00FC7496">
              <w:t>-</w:t>
            </w:r>
          </w:p>
        </w:tc>
        <w:tc>
          <w:tcPr>
            <w:tcW w:w="567" w:type="dxa"/>
            <w:vAlign w:val="bottom"/>
          </w:tcPr>
          <w:p w14:paraId="4C0CE139"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5293388" w14:textId="77777777" w:rsidR="00B8165D" w:rsidRPr="00FC7496" w:rsidRDefault="00B8165D" w:rsidP="00273022">
            <w:pPr>
              <w:pStyle w:val="TAC"/>
              <w:keepNext w:val="0"/>
              <w:keepLines w:val="0"/>
            </w:pPr>
            <w:r w:rsidRPr="00FC7496">
              <w:t>-</w:t>
            </w:r>
          </w:p>
        </w:tc>
        <w:tc>
          <w:tcPr>
            <w:tcW w:w="567" w:type="dxa"/>
            <w:vAlign w:val="bottom"/>
          </w:tcPr>
          <w:p w14:paraId="38AAAA7E" w14:textId="77777777" w:rsidR="00B8165D" w:rsidRPr="00FC7496" w:rsidRDefault="00B8165D" w:rsidP="00273022">
            <w:pPr>
              <w:pStyle w:val="TAC"/>
              <w:keepNext w:val="0"/>
              <w:keepLines w:val="0"/>
            </w:pPr>
            <w:r w:rsidRPr="00FC7496">
              <w:t>-</w:t>
            </w:r>
          </w:p>
        </w:tc>
        <w:tc>
          <w:tcPr>
            <w:tcW w:w="567" w:type="dxa"/>
            <w:vAlign w:val="bottom"/>
          </w:tcPr>
          <w:p w14:paraId="065B858F" w14:textId="77777777" w:rsidR="00B8165D" w:rsidRPr="00FC7496" w:rsidRDefault="00B8165D" w:rsidP="00273022">
            <w:pPr>
              <w:pStyle w:val="TAC"/>
              <w:keepNext w:val="0"/>
              <w:keepLines w:val="0"/>
            </w:pPr>
            <w:r w:rsidRPr="00FC7496">
              <w:t>0</w:t>
            </w:r>
          </w:p>
        </w:tc>
        <w:tc>
          <w:tcPr>
            <w:tcW w:w="567" w:type="dxa"/>
            <w:vAlign w:val="bottom"/>
          </w:tcPr>
          <w:p w14:paraId="001F7401" w14:textId="77777777" w:rsidR="00B8165D" w:rsidRPr="00FC7496" w:rsidRDefault="00B8165D" w:rsidP="00273022">
            <w:pPr>
              <w:pStyle w:val="TAC"/>
              <w:keepNext w:val="0"/>
              <w:keepLines w:val="0"/>
            </w:pPr>
            <w:r w:rsidRPr="00FC7496">
              <w:t>-</w:t>
            </w:r>
          </w:p>
        </w:tc>
        <w:tc>
          <w:tcPr>
            <w:tcW w:w="567" w:type="dxa"/>
            <w:vAlign w:val="bottom"/>
          </w:tcPr>
          <w:p w14:paraId="51B1EE8E"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2198D2A" w14:textId="77777777" w:rsidR="00B8165D" w:rsidRPr="00FC7496" w:rsidRDefault="00B8165D" w:rsidP="00273022">
            <w:pPr>
              <w:pStyle w:val="TAC"/>
              <w:keepNext w:val="0"/>
              <w:keepLines w:val="0"/>
            </w:pPr>
            <w:r w:rsidRPr="00FC7496">
              <w:t>-</w:t>
            </w:r>
          </w:p>
        </w:tc>
        <w:tc>
          <w:tcPr>
            <w:tcW w:w="567" w:type="dxa"/>
            <w:vAlign w:val="bottom"/>
          </w:tcPr>
          <w:p w14:paraId="19494260" w14:textId="77777777" w:rsidR="00B8165D" w:rsidRPr="00FC7496" w:rsidRDefault="00B8165D" w:rsidP="00273022">
            <w:pPr>
              <w:pStyle w:val="TAC"/>
              <w:keepNext w:val="0"/>
              <w:keepLines w:val="0"/>
            </w:pPr>
            <w:r w:rsidRPr="00FC7496">
              <w:t>-</w:t>
            </w:r>
          </w:p>
        </w:tc>
        <w:tc>
          <w:tcPr>
            <w:tcW w:w="567" w:type="dxa"/>
            <w:vAlign w:val="bottom"/>
          </w:tcPr>
          <w:p w14:paraId="2A84269B" w14:textId="77777777" w:rsidR="00B8165D" w:rsidRPr="00FC7496" w:rsidRDefault="00B8165D" w:rsidP="00273022">
            <w:pPr>
              <w:pStyle w:val="TAC"/>
              <w:keepNext w:val="0"/>
              <w:keepLines w:val="0"/>
            </w:pPr>
            <w:r w:rsidRPr="00FC7496">
              <w:t>0</w:t>
            </w:r>
          </w:p>
        </w:tc>
      </w:tr>
      <w:tr w:rsidR="00B8165D" w:rsidRPr="00FC7496" w14:paraId="30385F0A" w14:textId="77777777">
        <w:trPr>
          <w:jc w:val="center"/>
        </w:trPr>
        <w:tc>
          <w:tcPr>
            <w:tcW w:w="1682" w:type="dxa"/>
            <w:vMerge w:val="restart"/>
          </w:tcPr>
          <w:p w14:paraId="1C6EAF11" w14:textId="77777777" w:rsidR="00B8165D" w:rsidRPr="00FC7496" w:rsidRDefault="00B8165D" w:rsidP="00273022">
            <w:pPr>
              <w:pStyle w:val="TAL"/>
              <w:keepNext w:val="0"/>
              <w:keepLines w:val="0"/>
            </w:pPr>
            <w:r w:rsidRPr="00FC7496">
              <w:t>tsc_C_RNTI_Def4</w:t>
            </w:r>
          </w:p>
        </w:tc>
        <w:tc>
          <w:tcPr>
            <w:tcW w:w="993" w:type="dxa"/>
            <w:vMerge w:val="restart"/>
          </w:tcPr>
          <w:p w14:paraId="5D3EE994" w14:textId="77777777" w:rsidR="00B8165D" w:rsidRPr="00FC7496" w:rsidRDefault="00B8165D" w:rsidP="00273022">
            <w:pPr>
              <w:pStyle w:val="TAL"/>
              <w:keepNext w:val="0"/>
              <w:keepLines w:val="0"/>
            </w:pPr>
            <w:r w:rsidRPr="00FC7496">
              <w:t>'1FF1'H</w:t>
            </w:r>
          </w:p>
          <w:p w14:paraId="5193BAC4" w14:textId="77777777" w:rsidR="00B8165D" w:rsidRPr="00FC7496" w:rsidRDefault="00B8165D" w:rsidP="00273022">
            <w:pPr>
              <w:pStyle w:val="TAL"/>
              <w:keepNext w:val="0"/>
              <w:keepLines w:val="0"/>
            </w:pPr>
            <w:r w:rsidRPr="00FC7496">
              <w:t>8177</w:t>
            </w:r>
          </w:p>
        </w:tc>
        <w:tc>
          <w:tcPr>
            <w:tcW w:w="1306" w:type="dxa"/>
          </w:tcPr>
          <w:p w14:paraId="2B70CF8A" w14:textId="77777777" w:rsidR="00B8165D" w:rsidRPr="00FC7496" w:rsidRDefault="00B8165D" w:rsidP="00273022">
            <w:pPr>
              <w:pStyle w:val="TAL"/>
              <w:keepNext w:val="0"/>
              <w:keepLines w:val="0"/>
            </w:pPr>
            <w:r w:rsidRPr="00FC7496">
              <w:t>m'</w:t>
            </w:r>
          </w:p>
        </w:tc>
        <w:tc>
          <w:tcPr>
            <w:tcW w:w="678" w:type="dxa"/>
            <w:vAlign w:val="bottom"/>
          </w:tcPr>
          <w:p w14:paraId="21D6AEE9" w14:textId="77777777" w:rsidR="00B8165D" w:rsidRPr="00FC7496" w:rsidRDefault="001E08ED" w:rsidP="00273022">
            <w:pPr>
              <w:pStyle w:val="TAC"/>
              <w:keepNext w:val="0"/>
              <w:keepLines w:val="0"/>
            </w:pPr>
            <w:r w:rsidRPr="00FC7496">
              <w:t>1</w:t>
            </w:r>
          </w:p>
        </w:tc>
        <w:tc>
          <w:tcPr>
            <w:tcW w:w="567" w:type="dxa"/>
            <w:vAlign w:val="bottom"/>
          </w:tcPr>
          <w:p w14:paraId="4400E8F3" w14:textId="77777777" w:rsidR="00B8165D" w:rsidRPr="00FC7496" w:rsidRDefault="00B8165D" w:rsidP="00273022">
            <w:pPr>
              <w:pStyle w:val="TAC"/>
              <w:keepNext w:val="0"/>
              <w:keepLines w:val="0"/>
            </w:pPr>
            <w:r w:rsidRPr="00FC7496">
              <w:t>-</w:t>
            </w:r>
          </w:p>
        </w:tc>
        <w:tc>
          <w:tcPr>
            <w:tcW w:w="567" w:type="dxa"/>
            <w:vAlign w:val="bottom"/>
          </w:tcPr>
          <w:p w14:paraId="71F596FA" w14:textId="77777777" w:rsidR="00B8165D" w:rsidRPr="00FC7496" w:rsidRDefault="00B8165D" w:rsidP="00273022">
            <w:pPr>
              <w:pStyle w:val="TAC"/>
              <w:keepNext w:val="0"/>
              <w:keepLines w:val="0"/>
            </w:pPr>
            <w:r w:rsidRPr="00FC7496">
              <w:t>-</w:t>
            </w:r>
          </w:p>
        </w:tc>
        <w:tc>
          <w:tcPr>
            <w:tcW w:w="567" w:type="dxa"/>
            <w:vAlign w:val="bottom"/>
          </w:tcPr>
          <w:p w14:paraId="75ADF9D1" w14:textId="77777777" w:rsidR="00B8165D" w:rsidRPr="00FC7496" w:rsidRDefault="00B8165D" w:rsidP="00273022">
            <w:pPr>
              <w:pStyle w:val="TAC"/>
              <w:keepNext w:val="0"/>
              <w:keepLines w:val="0"/>
            </w:pPr>
            <w:r w:rsidRPr="00FC7496">
              <w:t>-</w:t>
            </w:r>
          </w:p>
        </w:tc>
        <w:tc>
          <w:tcPr>
            <w:tcW w:w="567" w:type="dxa"/>
            <w:vAlign w:val="bottom"/>
          </w:tcPr>
          <w:p w14:paraId="2E55B0A7" w14:textId="77777777" w:rsidR="00B8165D" w:rsidRPr="00FC7496" w:rsidRDefault="001E08ED" w:rsidP="00273022">
            <w:pPr>
              <w:pStyle w:val="TAC"/>
              <w:keepNext w:val="0"/>
              <w:keepLines w:val="0"/>
            </w:pPr>
            <w:r w:rsidRPr="00FC7496">
              <w:t>0</w:t>
            </w:r>
          </w:p>
        </w:tc>
        <w:tc>
          <w:tcPr>
            <w:tcW w:w="567" w:type="dxa"/>
            <w:vAlign w:val="bottom"/>
          </w:tcPr>
          <w:p w14:paraId="2866B589" w14:textId="77777777" w:rsidR="00B8165D" w:rsidRPr="00FC7496" w:rsidRDefault="00B8165D" w:rsidP="00273022">
            <w:pPr>
              <w:pStyle w:val="TAC"/>
              <w:keepNext w:val="0"/>
              <w:keepLines w:val="0"/>
            </w:pPr>
            <w:r w:rsidRPr="00FC7496">
              <w:t>0</w:t>
            </w:r>
          </w:p>
        </w:tc>
        <w:tc>
          <w:tcPr>
            <w:tcW w:w="567" w:type="dxa"/>
            <w:vAlign w:val="bottom"/>
          </w:tcPr>
          <w:p w14:paraId="074F0B76" w14:textId="77777777" w:rsidR="00B8165D" w:rsidRPr="00FC7496" w:rsidRDefault="00B8165D" w:rsidP="00273022">
            <w:pPr>
              <w:pStyle w:val="TAC"/>
              <w:keepNext w:val="0"/>
              <w:keepLines w:val="0"/>
            </w:pPr>
            <w:r w:rsidRPr="00FC7496">
              <w:t>-</w:t>
            </w:r>
          </w:p>
        </w:tc>
        <w:tc>
          <w:tcPr>
            <w:tcW w:w="567" w:type="dxa"/>
            <w:vAlign w:val="bottom"/>
          </w:tcPr>
          <w:p w14:paraId="7E77544D" w14:textId="77777777" w:rsidR="00B8165D" w:rsidRPr="00FC7496" w:rsidRDefault="00B8165D" w:rsidP="00273022">
            <w:pPr>
              <w:pStyle w:val="TAC"/>
              <w:keepNext w:val="0"/>
              <w:keepLines w:val="0"/>
            </w:pPr>
            <w:r w:rsidRPr="00FC7496">
              <w:t>-</w:t>
            </w:r>
          </w:p>
        </w:tc>
        <w:tc>
          <w:tcPr>
            <w:tcW w:w="567" w:type="dxa"/>
            <w:vAlign w:val="bottom"/>
          </w:tcPr>
          <w:p w14:paraId="42EA1525" w14:textId="77777777" w:rsidR="00B8165D" w:rsidRPr="00FC7496" w:rsidRDefault="00B8165D" w:rsidP="00273022">
            <w:pPr>
              <w:pStyle w:val="TAC"/>
              <w:keepNext w:val="0"/>
              <w:keepLines w:val="0"/>
            </w:pPr>
            <w:r w:rsidRPr="00FC7496">
              <w:t>-</w:t>
            </w:r>
          </w:p>
        </w:tc>
        <w:tc>
          <w:tcPr>
            <w:tcW w:w="567" w:type="dxa"/>
            <w:vAlign w:val="bottom"/>
          </w:tcPr>
          <w:p w14:paraId="2939F9FE" w14:textId="77777777" w:rsidR="00B8165D" w:rsidRPr="00FC7496" w:rsidRDefault="001E08ED" w:rsidP="00273022">
            <w:pPr>
              <w:pStyle w:val="TAC"/>
              <w:keepNext w:val="0"/>
              <w:keepLines w:val="0"/>
            </w:pPr>
            <w:r w:rsidRPr="00FC7496">
              <w:t>1</w:t>
            </w:r>
          </w:p>
        </w:tc>
      </w:tr>
      <w:tr w:rsidR="00B8165D" w:rsidRPr="00FC7496" w14:paraId="6E206198" w14:textId="77777777">
        <w:trPr>
          <w:jc w:val="center"/>
        </w:trPr>
        <w:tc>
          <w:tcPr>
            <w:tcW w:w="1682" w:type="dxa"/>
            <w:vMerge/>
          </w:tcPr>
          <w:p w14:paraId="7DA2CD55" w14:textId="77777777" w:rsidR="00B8165D" w:rsidRPr="00FC7496" w:rsidRDefault="00B8165D" w:rsidP="00273022">
            <w:pPr>
              <w:pStyle w:val="TAL"/>
              <w:keepNext w:val="0"/>
              <w:keepLines w:val="0"/>
            </w:pPr>
          </w:p>
        </w:tc>
        <w:tc>
          <w:tcPr>
            <w:tcW w:w="993" w:type="dxa"/>
            <w:vMerge/>
          </w:tcPr>
          <w:p w14:paraId="69AC39C0" w14:textId="77777777" w:rsidR="00B8165D" w:rsidRPr="00FC7496" w:rsidRDefault="00B8165D" w:rsidP="00273022">
            <w:pPr>
              <w:pStyle w:val="TAL"/>
              <w:keepNext w:val="0"/>
              <w:keepLines w:val="0"/>
            </w:pPr>
          </w:p>
        </w:tc>
        <w:tc>
          <w:tcPr>
            <w:tcW w:w="1306" w:type="dxa"/>
          </w:tcPr>
          <w:p w14:paraId="0F306EF8" w14:textId="77777777" w:rsidR="00B8165D" w:rsidRPr="00FC7496" w:rsidRDefault="00B8165D" w:rsidP="00273022">
            <w:pPr>
              <w:pStyle w:val="TAL"/>
              <w:keepNext w:val="0"/>
              <w:keepLines w:val="0"/>
            </w:pPr>
            <w:r w:rsidRPr="00FC7496">
              <w:t>CCE_St_Ind'</w:t>
            </w:r>
          </w:p>
        </w:tc>
        <w:tc>
          <w:tcPr>
            <w:tcW w:w="678" w:type="dxa"/>
            <w:vAlign w:val="bottom"/>
          </w:tcPr>
          <w:p w14:paraId="501DC901" w14:textId="77777777" w:rsidR="00B8165D" w:rsidRPr="00FC7496" w:rsidRDefault="001E08ED" w:rsidP="00273022">
            <w:pPr>
              <w:pStyle w:val="TAC"/>
              <w:keepNext w:val="0"/>
              <w:keepLines w:val="0"/>
            </w:pPr>
            <w:r w:rsidRPr="00FC7496">
              <w:t>8</w:t>
            </w:r>
          </w:p>
        </w:tc>
        <w:tc>
          <w:tcPr>
            <w:tcW w:w="567" w:type="dxa"/>
            <w:vAlign w:val="bottom"/>
          </w:tcPr>
          <w:p w14:paraId="21B50BF3" w14:textId="77777777" w:rsidR="00B8165D" w:rsidRPr="00FC7496" w:rsidRDefault="00B8165D" w:rsidP="00273022">
            <w:pPr>
              <w:pStyle w:val="TAC"/>
              <w:keepNext w:val="0"/>
              <w:keepLines w:val="0"/>
            </w:pPr>
            <w:r w:rsidRPr="00FC7496">
              <w:t>-</w:t>
            </w:r>
          </w:p>
        </w:tc>
        <w:tc>
          <w:tcPr>
            <w:tcW w:w="567" w:type="dxa"/>
            <w:vAlign w:val="bottom"/>
          </w:tcPr>
          <w:p w14:paraId="399821ED" w14:textId="77777777" w:rsidR="00B8165D" w:rsidRPr="00FC7496" w:rsidRDefault="00B8165D" w:rsidP="00273022">
            <w:pPr>
              <w:pStyle w:val="TAC"/>
              <w:keepNext w:val="0"/>
              <w:keepLines w:val="0"/>
            </w:pPr>
            <w:r w:rsidRPr="00FC7496">
              <w:t>-</w:t>
            </w:r>
          </w:p>
        </w:tc>
        <w:tc>
          <w:tcPr>
            <w:tcW w:w="567" w:type="dxa"/>
            <w:vAlign w:val="bottom"/>
          </w:tcPr>
          <w:p w14:paraId="1C5A40DD" w14:textId="77777777" w:rsidR="00B8165D" w:rsidRPr="00FC7496" w:rsidRDefault="00B8165D" w:rsidP="00273022">
            <w:pPr>
              <w:pStyle w:val="TAC"/>
              <w:keepNext w:val="0"/>
              <w:keepLines w:val="0"/>
            </w:pPr>
            <w:r w:rsidRPr="00FC7496">
              <w:t>-</w:t>
            </w:r>
          </w:p>
        </w:tc>
        <w:tc>
          <w:tcPr>
            <w:tcW w:w="567" w:type="dxa"/>
            <w:vAlign w:val="bottom"/>
          </w:tcPr>
          <w:p w14:paraId="4D7727DD" w14:textId="77777777" w:rsidR="00B8165D" w:rsidRPr="00FC7496" w:rsidRDefault="00B8165D" w:rsidP="00273022">
            <w:pPr>
              <w:pStyle w:val="TAC"/>
              <w:keepNext w:val="0"/>
              <w:keepLines w:val="0"/>
            </w:pPr>
            <w:r w:rsidRPr="00FC7496">
              <w:t>8</w:t>
            </w:r>
          </w:p>
        </w:tc>
        <w:tc>
          <w:tcPr>
            <w:tcW w:w="567" w:type="dxa"/>
            <w:vAlign w:val="bottom"/>
          </w:tcPr>
          <w:p w14:paraId="6F41315C" w14:textId="77777777" w:rsidR="00B8165D" w:rsidRPr="00FC7496" w:rsidRDefault="00B8165D" w:rsidP="00273022">
            <w:pPr>
              <w:pStyle w:val="TAC"/>
              <w:keepNext w:val="0"/>
              <w:keepLines w:val="0"/>
            </w:pPr>
            <w:r w:rsidRPr="00FC7496">
              <w:t>8</w:t>
            </w:r>
          </w:p>
        </w:tc>
        <w:tc>
          <w:tcPr>
            <w:tcW w:w="567" w:type="dxa"/>
            <w:vAlign w:val="bottom"/>
          </w:tcPr>
          <w:p w14:paraId="330F7BBA" w14:textId="77777777" w:rsidR="00B8165D" w:rsidRPr="00FC7496" w:rsidRDefault="00B8165D" w:rsidP="00273022">
            <w:pPr>
              <w:pStyle w:val="TAC"/>
              <w:keepNext w:val="0"/>
              <w:keepLines w:val="0"/>
            </w:pPr>
            <w:r w:rsidRPr="00FC7496">
              <w:t>-</w:t>
            </w:r>
          </w:p>
        </w:tc>
        <w:tc>
          <w:tcPr>
            <w:tcW w:w="567" w:type="dxa"/>
            <w:vAlign w:val="bottom"/>
          </w:tcPr>
          <w:p w14:paraId="740A5839" w14:textId="77777777" w:rsidR="00B8165D" w:rsidRPr="00FC7496" w:rsidRDefault="00B8165D" w:rsidP="00273022">
            <w:pPr>
              <w:pStyle w:val="TAC"/>
              <w:keepNext w:val="0"/>
              <w:keepLines w:val="0"/>
            </w:pPr>
            <w:r w:rsidRPr="00FC7496">
              <w:t>-</w:t>
            </w:r>
          </w:p>
        </w:tc>
        <w:tc>
          <w:tcPr>
            <w:tcW w:w="567" w:type="dxa"/>
            <w:vAlign w:val="bottom"/>
          </w:tcPr>
          <w:p w14:paraId="4BE771C0" w14:textId="77777777" w:rsidR="00B8165D" w:rsidRPr="00FC7496" w:rsidRDefault="00B8165D" w:rsidP="00273022">
            <w:pPr>
              <w:pStyle w:val="TAC"/>
              <w:keepNext w:val="0"/>
              <w:keepLines w:val="0"/>
            </w:pPr>
            <w:r w:rsidRPr="00FC7496">
              <w:t>-</w:t>
            </w:r>
          </w:p>
        </w:tc>
        <w:tc>
          <w:tcPr>
            <w:tcW w:w="567" w:type="dxa"/>
            <w:vAlign w:val="bottom"/>
          </w:tcPr>
          <w:p w14:paraId="0903B416" w14:textId="77777777" w:rsidR="00B8165D" w:rsidRPr="00FC7496" w:rsidRDefault="00B8165D" w:rsidP="00273022">
            <w:pPr>
              <w:pStyle w:val="TAC"/>
              <w:keepNext w:val="0"/>
              <w:keepLines w:val="0"/>
            </w:pPr>
            <w:r w:rsidRPr="00FC7496">
              <w:t>8</w:t>
            </w:r>
          </w:p>
        </w:tc>
      </w:tr>
      <w:tr w:rsidR="00B8165D" w:rsidRPr="00FC7496" w14:paraId="6CDDDADB" w14:textId="77777777">
        <w:trPr>
          <w:jc w:val="center"/>
        </w:trPr>
        <w:tc>
          <w:tcPr>
            <w:tcW w:w="1682" w:type="dxa"/>
            <w:vMerge/>
          </w:tcPr>
          <w:p w14:paraId="6B4CE77F" w14:textId="77777777" w:rsidR="00B8165D" w:rsidRPr="00FC7496" w:rsidRDefault="00B8165D" w:rsidP="00273022">
            <w:pPr>
              <w:pStyle w:val="TAL"/>
              <w:keepNext w:val="0"/>
              <w:keepLines w:val="0"/>
            </w:pPr>
          </w:p>
        </w:tc>
        <w:tc>
          <w:tcPr>
            <w:tcW w:w="993" w:type="dxa"/>
            <w:vMerge/>
          </w:tcPr>
          <w:p w14:paraId="0059E6E8" w14:textId="77777777" w:rsidR="00B8165D" w:rsidRPr="00FC7496" w:rsidRDefault="00B8165D" w:rsidP="00273022">
            <w:pPr>
              <w:pStyle w:val="TAL"/>
              <w:keepNext w:val="0"/>
              <w:keepLines w:val="0"/>
            </w:pPr>
          </w:p>
        </w:tc>
        <w:tc>
          <w:tcPr>
            <w:tcW w:w="1306" w:type="dxa"/>
          </w:tcPr>
          <w:p w14:paraId="13FBF7D3" w14:textId="77777777" w:rsidR="00B8165D" w:rsidRPr="00FC7496" w:rsidRDefault="00B8165D" w:rsidP="00273022">
            <w:pPr>
              <w:pStyle w:val="TAL"/>
              <w:keepNext w:val="0"/>
              <w:keepLines w:val="0"/>
            </w:pPr>
            <w:r w:rsidRPr="00FC7496">
              <w:t>m''</w:t>
            </w:r>
          </w:p>
        </w:tc>
        <w:tc>
          <w:tcPr>
            <w:tcW w:w="678" w:type="dxa"/>
            <w:vAlign w:val="bottom"/>
          </w:tcPr>
          <w:p w14:paraId="445F0D34" w14:textId="77777777" w:rsidR="00B8165D" w:rsidRPr="00FC7496" w:rsidRDefault="00B8165D" w:rsidP="00273022">
            <w:pPr>
              <w:pStyle w:val="TAC"/>
              <w:keepNext w:val="0"/>
              <w:keepLines w:val="0"/>
            </w:pPr>
            <w:r w:rsidRPr="00FC7496">
              <w:t>-</w:t>
            </w:r>
          </w:p>
        </w:tc>
        <w:tc>
          <w:tcPr>
            <w:tcW w:w="567" w:type="dxa"/>
            <w:vAlign w:val="bottom"/>
          </w:tcPr>
          <w:p w14:paraId="0D8A6AE7"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233D1E6" w14:textId="77777777" w:rsidR="00B8165D" w:rsidRPr="00FC7496" w:rsidRDefault="00B8165D" w:rsidP="00273022">
            <w:pPr>
              <w:pStyle w:val="TAC"/>
              <w:keepNext w:val="0"/>
              <w:keepLines w:val="0"/>
            </w:pPr>
            <w:r w:rsidRPr="00FC7496">
              <w:t>-</w:t>
            </w:r>
          </w:p>
        </w:tc>
        <w:tc>
          <w:tcPr>
            <w:tcW w:w="567" w:type="dxa"/>
            <w:vAlign w:val="bottom"/>
          </w:tcPr>
          <w:p w14:paraId="69081DF3" w14:textId="77777777" w:rsidR="00B8165D" w:rsidRPr="00FC7496" w:rsidRDefault="00B8165D" w:rsidP="00273022">
            <w:pPr>
              <w:pStyle w:val="TAC"/>
              <w:keepNext w:val="0"/>
              <w:keepLines w:val="0"/>
            </w:pPr>
            <w:r w:rsidRPr="00FC7496">
              <w:t>-</w:t>
            </w:r>
          </w:p>
        </w:tc>
        <w:tc>
          <w:tcPr>
            <w:tcW w:w="567" w:type="dxa"/>
            <w:vAlign w:val="bottom"/>
          </w:tcPr>
          <w:p w14:paraId="7771D25C" w14:textId="77777777" w:rsidR="00B8165D" w:rsidRPr="00FC7496" w:rsidRDefault="001E08ED" w:rsidP="00273022">
            <w:pPr>
              <w:pStyle w:val="TAC"/>
              <w:keepNext w:val="0"/>
              <w:keepLines w:val="0"/>
            </w:pPr>
            <w:r w:rsidRPr="00FC7496">
              <w:t>1</w:t>
            </w:r>
          </w:p>
        </w:tc>
        <w:tc>
          <w:tcPr>
            <w:tcW w:w="567" w:type="dxa"/>
            <w:vAlign w:val="bottom"/>
          </w:tcPr>
          <w:p w14:paraId="64A00084" w14:textId="77777777" w:rsidR="00B8165D" w:rsidRPr="00FC7496" w:rsidRDefault="00B8165D" w:rsidP="00273022">
            <w:pPr>
              <w:pStyle w:val="TAC"/>
              <w:keepNext w:val="0"/>
              <w:keepLines w:val="0"/>
            </w:pPr>
            <w:r w:rsidRPr="00FC7496">
              <w:t>-</w:t>
            </w:r>
          </w:p>
        </w:tc>
        <w:tc>
          <w:tcPr>
            <w:tcW w:w="567" w:type="dxa"/>
            <w:vAlign w:val="bottom"/>
          </w:tcPr>
          <w:p w14:paraId="6940B3C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3D9B61" w14:textId="77777777" w:rsidR="00B8165D" w:rsidRPr="00FC7496" w:rsidRDefault="00B8165D" w:rsidP="00273022">
            <w:pPr>
              <w:pStyle w:val="TAC"/>
              <w:keepNext w:val="0"/>
              <w:keepLines w:val="0"/>
            </w:pPr>
            <w:r w:rsidRPr="00FC7496">
              <w:t>-</w:t>
            </w:r>
          </w:p>
        </w:tc>
        <w:tc>
          <w:tcPr>
            <w:tcW w:w="567" w:type="dxa"/>
            <w:vAlign w:val="bottom"/>
          </w:tcPr>
          <w:p w14:paraId="407EBA05" w14:textId="77777777" w:rsidR="00B8165D" w:rsidRPr="00FC7496" w:rsidRDefault="00B8165D" w:rsidP="00273022">
            <w:pPr>
              <w:pStyle w:val="TAC"/>
              <w:keepNext w:val="0"/>
              <w:keepLines w:val="0"/>
            </w:pPr>
            <w:r w:rsidRPr="00FC7496">
              <w:t>-</w:t>
            </w:r>
          </w:p>
        </w:tc>
        <w:tc>
          <w:tcPr>
            <w:tcW w:w="567" w:type="dxa"/>
            <w:vAlign w:val="bottom"/>
          </w:tcPr>
          <w:p w14:paraId="58B32D4D" w14:textId="77777777" w:rsidR="00B8165D" w:rsidRPr="00FC7496" w:rsidRDefault="001E08ED" w:rsidP="00273022">
            <w:pPr>
              <w:pStyle w:val="TAC"/>
              <w:keepNext w:val="0"/>
              <w:keepLines w:val="0"/>
            </w:pPr>
            <w:r w:rsidRPr="00FC7496">
              <w:t>0</w:t>
            </w:r>
          </w:p>
        </w:tc>
      </w:tr>
      <w:tr w:rsidR="00B8165D" w:rsidRPr="00FC7496" w14:paraId="4574098C" w14:textId="77777777">
        <w:trPr>
          <w:jc w:val="center"/>
        </w:trPr>
        <w:tc>
          <w:tcPr>
            <w:tcW w:w="1682" w:type="dxa"/>
            <w:vMerge/>
          </w:tcPr>
          <w:p w14:paraId="1621F561" w14:textId="77777777" w:rsidR="00B8165D" w:rsidRPr="00FC7496" w:rsidRDefault="00B8165D" w:rsidP="00273022">
            <w:pPr>
              <w:pStyle w:val="TAL"/>
              <w:keepNext w:val="0"/>
              <w:keepLines w:val="0"/>
            </w:pPr>
          </w:p>
        </w:tc>
        <w:tc>
          <w:tcPr>
            <w:tcW w:w="993" w:type="dxa"/>
            <w:vMerge/>
          </w:tcPr>
          <w:p w14:paraId="2FCF3A6B" w14:textId="77777777" w:rsidR="00B8165D" w:rsidRPr="00FC7496" w:rsidRDefault="00B8165D" w:rsidP="00273022">
            <w:pPr>
              <w:pStyle w:val="TAL"/>
              <w:keepNext w:val="0"/>
              <w:keepLines w:val="0"/>
            </w:pPr>
          </w:p>
        </w:tc>
        <w:tc>
          <w:tcPr>
            <w:tcW w:w="1306" w:type="dxa"/>
          </w:tcPr>
          <w:p w14:paraId="3C00ECD8" w14:textId="77777777" w:rsidR="00B8165D" w:rsidRPr="00FC7496" w:rsidRDefault="00B8165D" w:rsidP="00273022">
            <w:pPr>
              <w:pStyle w:val="TAL"/>
              <w:keepNext w:val="0"/>
              <w:keepLines w:val="0"/>
            </w:pPr>
            <w:r w:rsidRPr="00FC7496">
              <w:t>CCE_St_Ind''</w:t>
            </w:r>
          </w:p>
        </w:tc>
        <w:tc>
          <w:tcPr>
            <w:tcW w:w="678" w:type="dxa"/>
            <w:vAlign w:val="bottom"/>
          </w:tcPr>
          <w:p w14:paraId="0A8AE95F" w14:textId="77777777" w:rsidR="00B8165D" w:rsidRPr="00FC7496" w:rsidRDefault="00B8165D" w:rsidP="00273022">
            <w:pPr>
              <w:pStyle w:val="TAC"/>
              <w:keepNext w:val="0"/>
              <w:keepLines w:val="0"/>
            </w:pPr>
            <w:r w:rsidRPr="00FC7496">
              <w:t>-</w:t>
            </w:r>
          </w:p>
        </w:tc>
        <w:tc>
          <w:tcPr>
            <w:tcW w:w="567" w:type="dxa"/>
            <w:vAlign w:val="bottom"/>
          </w:tcPr>
          <w:p w14:paraId="0E279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1154DDE" w14:textId="77777777" w:rsidR="00B8165D" w:rsidRPr="00FC7496" w:rsidRDefault="00B8165D" w:rsidP="00273022">
            <w:pPr>
              <w:pStyle w:val="TAC"/>
              <w:keepNext w:val="0"/>
              <w:keepLines w:val="0"/>
            </w:pPr>
            <w:r w:rsidRPr="00FC7496">
              <w:t>-</w:t>
            </w:r>
          </w:p>
        </w:tc>
        <w:tc>
          <w:tcPr>
            <w:tcW w:w="567" w:type="dxa"/>
            <w:vAlign w:val="bottom"/>
          </w:tcPr>
          <w:p w14:paraId="4958FB8A" w14:textId="77777777" w:rsidR="00B8165D" w:rsidRPr="00FC7496" w:rsidRDefault="00B8165D" w:rsidP="00273022">
            <w:pPr>
              <w:pStyle w:val="TAC"/>
              <w:keepNext w:val="0"/>
              <w:keepLines w:val="0"/>
            </w:pPr>
            <w:r w:rsidRPr="00FC7496">
              <w:t>-</w:t>
            </w:r>
          </w:p>
        </w:tc>
        <w:tc>
          <w:tcPr>
            <w:tcW w:w="567" w:type="dxa"/>
            <w:vAlign w:val="bottom"/>
          </w:tcPr>
          <w:p w14:paraId="75B6B851" w14:textId="77777777" w:rsidR="00B8165D" w:rsidRPr="00FC7496" w:rsidRDefault="00B8165D" w:rsidP="00273022">
            <w:pPr>
              <w:pStyle w:val="TAC"/>
              <w:keepNext w:val="0"/>
              <w:keepLines w:val="0"/>
            </w:pPr>
            <w:r w:rsidRPr="00FC7496">
              <w:t>0</w:t>
            </w:r>
          </w:p>
        </w:tc>
        <w:tc>
          <w:tcPr>
            <w:tcW w:w="567" w:type="dxa"/>
            <w:vAlign w:val="bottom"/>
          </w:tcPr>
          <w:p w14:paraId="7DC9FDCC" w14:textId="77777777" w:rsidR="00B8165D" w:rsidRPr="00FC7496" w:rsidRDefault="00B8165D" w:rsidP="00273022">
            <w:pPr>
              <w:pStyle w:val="TAC"/>
              <w:keepNext w:val="0"/>
              <w:keepLines w:val="0"/>
            </w:pPr>
            <w:r w:rsidRPr="00FC7496">
              <w:t>-</w:t>
            </w:r>
          </w:p>
        </w:tc>
        <w:tc>
          <w:tcPr>
            <w:tcW w:w="567" w:type="dxa"/>
            <w:vAlign w:val="bottom"/>
          </w:tcPr>
          <w:p w14:paraId="491A7D6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49FA31" w14:textId="77777777" w:rsidR="00B8165D" w:rsidRPr="00FC7496" w:rsidRDefault="00B8165D" w:rsidP="00273022">
            <w:pPr>
              <w:pStyle w:val="TAC"/>
              <w:keepNext w:val="0"/>
              <w:keepLines w:val="0"/>
            </w:pPr>
            <w:r w:rsidRPr="00FC7496">
              <w:t>-</w:t>
            </w:r>
          </w:p>
        </w:tc>
        <w:tc>
          <w:tcPr>
            <w:tcW w:w="567" w:type="dxa"/>
            <w:vAlign w:val="bottom"/>
          </w:tcPr>
          <w:p w14:paraId="690FE37E" w14:textId="77777777" w:rsidR="00B8165D" w:rsidRPr="00FC7496" w:rsidRDefault="00B8165D" w:rsidP="00273022">
            <w:pPr>
              <w:pStyle w:val="TAC"/>
              <w:keepNext w:val="0"/>
              <w:keepLines w:val="0"/>
            </w:pPr>
            <w:r w:rsidRPr="00FC7496">
              <w:t>-</w:t>
            </w:r>
          </w:p>
        </w:tc>
        <w:tc>
          <w:tcPr>
            <w:tcW w:w="567" w:type="dxa"/>
            <w:vAlign w:val="bottom"/>
          </w:tcPr>
          <w:p w14:paraId="219753BC" w14:textId="77777777" w:rsidR="00B8165D" w:rsidRPr="00FC7496" w:rsidRDefault="00B8165D" w:rsidP="00273022">
            <w:pPr>
              <w:pStyle w:val="TAC"/>
              <w:keepNext w:val="0"/>
              <w:keepLines w:val="0"/>
            </w:pPr>
            <w:r w:rsidRPr="00FC7496">
              <w:t>0</w:t>
            </w:r>
          </w:p>
        </w:tc>
      </w:tr>
      <w:tr w:rsidR="00B8165D" w:rsidRPr="00FC7496" w14:paraId="61DE4548" w14:textId="77777777">
        <w:trPr>
          <w:jc w:val="center"/>
        </w:trPr>
        <w:tc>
          <w:tcPr>
            <w:tcW w:w="1682" w:type="dxa"/>
            <w:vMerge w:val="restart"/>
          </w:tcPr>
          <w:p w14:paraId="0F9F06D2" w14:textId="77777777" w:rsidR="00B8165D" w:rsidRPr="00FC7496" w:rsidRDefault="00B8165D" w:rsidP="00273022">
            <w:pPr>
              <w:pStyle w:val="TAL"/>
              <w:keepNext w:val="0"/>
              <w:keepLines w:val="0"/>
            </w:pPr>
            <w:r w:rsidRPr="00FC7496">
              <w:t>tsc_C_RNTI_Def5</w:t>
            </w:r>
          </w:p>
        </w:tc>
        <w:tc>
          <w:tcPr>
            <w:tcW w:w="993" w:type="dxa"/>
            <w:vMerge w:val="restart"/>
          </w:tcPr>
          <w:p w14:paraId="62D55A4A" w14:textId="77777777" w:rsidR="00B8165D" w:rsidRPr="00FC7496" w:rsidRDefault="00B8165D" w:rsidP="00273022">
            <w:pPr>
              <w:pStyle w:val="TAL"/>
              <w:keepNext w:val="0"/>
              <w:keepLines w:val="0"/>
            </w:pPr>
            <w:r w:rsidRPr="00FC7496">
              <w:t>'04D2'H</w:t>
            </w:r>
          </w:p>
          <w:p w14:paraId="2DF5A4F9" w14:textId="77777777" w:rsidR="00B8165D" w:rsidRPr="00FC7496" w:rsidRDefault="00B8165D" w:rsidP="00273022">
            <w:pPr>
              <w:pStyle w:val="TAL"/>
              <w:keepNext w:val="0"/>
              <w:keepLines w:val="0"/>
            </w:pPr>
            <w:r w:rsidRPr="00FC7496">
              <w:t>1234</w:t>
            </w:r>
          </w:p>
        </w:tc>
        <w:tc>
          <w:tcPr>
            <w:tcW w:w="1306" w:type="dxa"/>
          </w:tcPr>
          <w:p w14:paraId="43C6A100" w14:textId="77777777" w:rsidR="00B8165D" w:rsidRPr="00FC7496" w:rsidRDefault="00B8165D" w:rsidP="00273022">
            <w:pPr>
              <w:pStyle w:val="TAL"/>
              <w:keepNext w:val="0"/>
              <w:keepLines w:val="0"/>
            </w:pPr>
            <w:r w:rsidRPr="00FC7496">
              <w:t>m'</w:t>
            </w:r>
          </w:p>
        </w:tc>
        <w:tc>
          <w:tcPr>
            <w:tcW w:w="678" w:type="dxa"/>
            <w:vAlign w:val="bottom"/>
          </w:tcPr>
          <w:p w14:paraId="361B4DD9" w14:textId="77777777" w:rsidR="00B8165D" w:rsidRPr="00FC7496" w:rsidRDefault="00B8165D" w:rsidP="00273022">
            <w:pPr>
              <w:pStyle w:val="TAC"/>
              <w:keepNext w:val="0"/>
              <w:keepLines w:val="0"/>
            </w:pPr>
            <w:r w:rsidRPr="00FC7496">
              <w:t>0</w:t>
            </w:r>
          </w:p>
        </w:tc>
        <w:tc>
          <w:tcPr>
            <w:tcW w:w="567" w:type="dxa"/>
            <w:vAlign w:val="bottom"/>
          </w:tcPr>
          <w:p w14:paraId="5086574C" w14:textId="77777777" w:rsidR="00B8165D" w:rsidRPr="00FC7496" w:rsidRDefault="00B8165D" w:rsidP="00273022">
            <w:pPr>
              <w:pStyle w:val="TAC"/>
              <w:keepNext w:val="0"/>
              <w:keepLines w:val="0"/>
            </w:pPr>
            <w:r w:rsidRPr="00FC7496">
              <w:t>-</w:t>
            </w:r>
          </w:p>
        </w:tc>
        <w:tc>
          <w:tcPr>
            <w:tcW w:w="567" w:type="dxa"/>
            <w:vAlign w:val="bottom"/>
          </w:tcPr>
          <w:p w14:paraId="4CCFD3CD" w14:textId="77777777" w:rsidR="00B8165D" w:rsidRPr="00FC7496" w:rsidRDefault="00B8165D" w:rsidP="00273022">
            <w:pPr>
              <w:pStyle w:val="TAC"/>
              <w:keepNext w:val="0"/>
              <w:keepLines w:val="0"/>
            </w:pPr>
            <w:r w:rsidRPr="00FC7496">
              <w:t>-</w:t>
            </w:r>
          </w:p>
        </w:tc>
        <w:tc>
          <w:tcPr>
            <w:tcW w:w="567" w:type="dxa"/>
            <w:vAlign w:val="bottom"/>
          </w:tcPr>
          <w:p w14:paraId="5BFD4D77" w14:textId="77777777" w:rsidR="00B8165D" w:rsidRPr="00FC7496" w:rsidRDefault="00B8165D" w:rsidP="00273022">
            <w:pPr>
              <w:pStyle w:val="TAC"/>
              <w:keepNext w:val="0"/>
              <w:keepLines w:val="0"/>
            </w:pPr>
            <w:r w:rsidRPr="00FC7496">
              <w:t>-</w:t>
            </w:r>
          </w:p>
        </w:tc>
        <w:tc>
          <w:tcPr>
            <w:tcW w:w="567" w:type="dxa"/>
            <w:vAlign w:val="bottom"/>
          </w:tcPr>
          <w:p w14:paraId="1F91C0F3" w14:textId="77777777" w:rsidR="00B8165D" w:rsidRPr="00FC7496" w:rsidRDefault="00B8165D" w:rsidP="00273022">
            <w:pPr>
              <w:pStyle w:val="TAC"/>
              <w:keepNext w:val="0"/>
              <w:keepLines w:val="0"/>
            </w:pPr>
            <w:r w:rsidRPr="00FC7496">
              <w:t>0</w:t>
            </w:r>
          </w:p>
        </w:tc>
        <w:tc>
          <w:tcPr>
            <w:tcW w:w="567" w:type="dxa"/>
            <w:vAlign w:val="bottom"/>
          </w:tcPr>
          <w:p w14:paraId="35A3E147" w14:textId="77777777" w:rsidR="00B8165D" w:rsidRPr="00FC7496" w:rsidRDefault="001E08ED" w:rsidP="00273022">
            <w:pPr>
              <w:pStyle w:val="TAC"/>
              <w:keepNext w:val="0"/>
              <w:keepLines w:val="0"/>
            </w:pPr>
            <w:r w:rsidRPr="00FC7496">
              <w:t>1</w:t>
            </w:r>
          </w:p>
        </w:tc>
        <w:tc>
          <w:tcPr>
            <w:tcW w:w="567" w:type="dxa"/>
            <w:vAlign w:val="bottom"/>
          </w:tcPr>
          <w:p w14:paraId="6B0620B4" w14:textId="77777777" w:rsidR="00B8165D" w:rsidRPr="00FC7496" w:rsidRDefault="00B8165D" w:rsidP="00273022">
            <w:pPr>
              <w:pStyle w:val="TAC"/>
              <w:keepNext w:val="0"/>
              <w:keepLines w:val="0"/>
            </w:pPr>
            <w:r w:rsidRPr="00FC7496">
              <w:t>-</w:t>
            </w:r>
          </w:p>
        </w:tc>
        <w:tc>
          <w:tcPr>
            <w:tcW w:w="567" w:type="dxa"/>
            <w:vAlign w:val="bottom"/>
          </w:tcPr>
          <w:p w14:paraId="65219745" w14:textId="77777777" w:rsidR="00B8165D" w:rsidRPr="00FC7496" w:rsidRDefault="00B8165D" w:rsidP="00273022">
            <w:pPr>
              <w:pStyle w:val="TAC"/>
              <w:keepNext w:val="0"/>
              <w:keepLines w:val="0"/>
            </w:pPr>
            <w:r w:rsidRPr="00FC7496">
              <w:t>-</w:t>
            </w:r>
          </w:p>
        </w:tc>
        <w:tc>
          <w:tcPr>
            <w:tcW w:w="567" w:type="dxa"/>
            <w:vAlign w:val="bottom"/>
          </w:tcPr>
          <w:p w14:paraId="54B511E6" w14:textId="77777777" w:rsidR="00B8165D" w:rsidRPr="00FC7496" w:rsidRDefault="00B8165D" w:rsidP="00273022">
            <w:pPr>
              <w:pStyle w:val="TAC"/>
              <w:keepNext w:val="0"/>
              <w:keepLines w:val="0"/>
            </w:pPr>
            <w:r w:rsidRPr="00FC7496">
              <w:t>-</w:t>
            </w:r>
          </w:p>
        </w:tc>
        <w:tc>
          <w:tcPr>
            <w:tcW w:w="567" w:type="dxa"/>
            <w:vAlign w:val="bottom"/>
          </w:tcPr>
          <w:p w14:paraId="417C8A9B" w14:textId="77777777" w:rsidR="00B8165D" w:rsidRPr="00FC7496" w:rsidRDefault="00B8165D" w:rsidP="00273022">
            <w:pPr>
              <w:pStyle w:val="TAC"/>
              <w:keepNext w:val="0"/>
              <w:keepLines w:val="0"/>
            </w:pPr>
            <w:r w:rsidRPr="00FC7496">
              <w:t>0</w:t>
            </w:r>
          </w:p>
        </w:tc>
      </w:tr>
      <w:tr w:rsidR="00B8165D" w:rsidRPr="00FC7496" w14:paraId="4516586E" w14:textId="77777777">
        <w:trPr>
          <w:jc w:val="center"/>
        </w:trPr>
        <w:tc>
          <w:tcPr>
            <w:tcW w:w="1682" w:type="dxa"/>
            <w:vMerge/>
          </w:tcPr>
          <w:p w14:paraId="2714C75B" w14:textId="77777777" w:rsidR="00B8165D" w:rsidRPr="00FC7496" w:rsidRDefault="00B8165D" w:rsidP="00273022">
            <w:pPr>
              <w:pStyle w:val="TAL"/>
              <w:keepNext w:val="0"/>
              <w:keepLines w:val="0"/>
            </w:pPr>
          </w:p>
        </w:tc>
        <w:tc>
          <w:tcPr>
            <w:tcW w:w="993" w:type="dxa"/>
            <w:vMerge/>
          </w:tcPr>
          <w:p w14:paraId="6330AC9F" w14:textId="77777777" w:rsidR="00B8165D" w:rsidRPr="00FC7496" w:rsidRDefault="00B8165D" w:rsidP="00273022">
            <w:pPr>
              <w:pStyle w:val="TAL"/>
              <w:keepNext w:val="0"/>
              <w:keepLines w:val="0"/>
            </w:pPr>
          </w:p>
        </w:tc>
        <w:tc>
          <w:tcPr>
            <w:tcW w:w="1306" w:type="dxa"/>
          </w:tcPr>
          <w:p w14:paraId="5D5B434D" w14:textId="77777777" w:rsidR="00B8165D" w:rsidRPr="00FC7496" w:rsidRDefault="00B8165D" w:rsidP="00273022">
            <w:pPr>
              <w:pStyle w:val="TAL"/>
              <w:keepNext w:val="0"/>
              <w:keepLines w:val="0"/>
            </w:pPr>
            <w:r w:rsidRPr="00FC7496">
              <w:t>CCE_St_Ind'</w:t>
            </w:r>
          </w:p>
        </w:tc>
        <w:tc>
          <w:tcPr>
            <w:tcW w:w="678" w:type="dxa"/>
            <w:vAlign w:val="bottom"/>
          </w:tcPr>
          <w:p w14:paraId="1131BE43" w14:textId="77777777" w:rsidR="00B8165D" w:rsidRPr="00FC7496" w:rsidRDefault="001E08ED" w:rsidP="00273022">
            <w:pPr>
              <w:pStyle w:val="TAC"/>
              <w:keepNext w:val="0"/>
              <w:keepLines w:val="0"/>
            </w:pPr>
            <w:r w:rsidRPr="00FC7496">
              <w:t>8</w:t>
            </w:r>
          </w:p>
        </w:tc>
        <w:tc>
          <w:tcPr>
            <w:tcW w:w="567" w:type="dxa"/>
            <w:vAlign w:val="bottom"/>
          </w:tcPr>
          <w:p w14:paraId="3C5CC949" w14:textId="77777777" w:rsidR="00B8165D" w:rsidRPr="00FC7496" w:rsidRDefault="00B8165D" w:rsidP="00273022">
            <w:pPr>
              <w:pStyle w:val="TAC"/>
              <w:keepNext w:val="0"/>
              <w:keepLines w:val="0"/>
            </w:pPr>
            <w:r w:rsidRPr="00FC7496">
              <w:t>-</w:t>
            </w:r>
          </w:p>
        </w:tc>
        <w:tc>
          <w:tcPr>
            <w:tcW w:w="567" w:type="dxa"/>
            <w:vAlign w:val="bottom"/>
          </w:tcPr>
          <w:p w14:paraId="4EA2D128" w14:textId="77777777" w:rsidR="00B8165D" w:rsidRPr="00FC7496" w:rsidRDefault="00B8165D" w:rsidP="00273022">
            <w:pPr>
              <w:pStyle w:val="TAC"/>
              <w:keepNext w:val="0"/>
              <w:keepLines w:val="0"/>
            </w:pPr>
            <w:r w:rsidRPr="00FC7496">
              <w:t>-</w:t>
            </w:r>
          </w:p>
        </w:tc>
        <w:tc>
          <w:tcPr>
            <w:tcW w:w="567" w:type="dxa"/>
            <w:vAlign w:val="bottom"/>
          </w:tcPr>
          <w:p w14:paraId="573ECAFD" w14:textId="77777777" w:rsidR="00B8165D" w:rsidRPr="00FC7496" w:rsidRDefault="00B8165D" w:rsidP="00273022">
            <w:pPr>
              <w:pStyle w:val="TAC"/>
              <w:keepNext w:val="0"/>
              <w:keepLines w:val="0"/>
            </w:pPr>
            <w:r w:rsidRPr="00FC7496">
              <w:t>-</w:t>
            </w:r>
          </w:p>
        </w:tc>
        <w:tc>
          <w:tcPr>
            <w:tcW w:w="567" w:type="dxa"/>
            <w:vAlign w:val="bottom"/>
          </w:tcPr>
          <w:p w14:paraId="1EFE357D" w14:textId="77777777" w:rsidR="00B8165D" w:rsidRPr="00FC7496" w:rsidRDefault="001E08ED" w:rsidP="00273022">
            <w:pPr>
              <w:pStyle w:val="TAC"/>
              <w:keepNext w:val="0"/>
              <w:keepLines w:val="0"/>
            </w:pPr>
            <w:r w:rsidRPr="00FC7496">
              <w:t>8</w:t>
            </w:r>
          </w:p>
        </w:tc>
        <w:tc>
          <w:tcPr>
            <w:tcW w:w="567" w:type="dxa"/>
            <w:vAlign w:val="bottom"/>
          </w:tcPr>
          <w:p w14:paraId="1956AD44" w14:textId="77777777" w:rsidR="00B8165D" w:rsidRPr="00FC7496" w:rsidRDefault="00B8165D" w:rsidP="00273022">
            <w:pPr>
              <w:pStyle w:val="TAC"/>
              <w:keepNext w:val="0"/>
              <w:keepLines w:val="0"/>
            </w:pPr>
            <w:r w:rsidRPr="00FC7496">
              <w:t>8</w:t>
            </w:r>
          </w:p>
        </w:tc>
        <w:tc>
          <w:tcPr>
            <w:tcW w:w="567" w:type="dxa"/>
            <w:vAlign w:val="bottom"/>
          </w:tcPr>
          <w:p w14:paraId="2D41CDAA" w14:textId="77777777" w:rsidR="00B8165D" w:rsidRPr="00FC7496" w:rsidRDefault="00B8165D" w:rsidP="00273022">
            <w:pPr>
              <w:pStyle w:val="TAC"/>
              <w:keepNext w:val="0"/>
              <w:keepLines w:val="0"/>
            </w:pPr>
            <w:r w:rsidRPr="00FC7496">
              <w:t>-</w:t>
            </w:r>
          </w:p>
        </w:tc>
        <w:tc>
          <w:tcPr>
            <w:tcW w:w="567" w:type="dxa"/>
            <w:vAlign w:val="bottom"/>
          </w:tcPr>
          <w:p w14:paraId="507BC2EE" w14:textId="77777777" w:rsidR="00B8165D" w:rsidRPr="00FC7496" w:rsidRDefault="00B8165D" w:rsidP="00273022">
            <w:pPr>
              <w:pStyle w:val="TAC"/>
              <w:keepNext w:val="0"/>
              <w:keepLines w:val="0"/>
            </w:pPr>
            <w:r w:rsidRPr="00FC7496">
              <w:t>-</w:t>
            </w:r>
          </w:p>
        </w:tc>
        <w:tc>
          <w:tcPr>
            <w:tcW w:w="567" w:type="dxa"/>
            <w:vAlign w:val="bottom"/>
          </w:tcPr>
          <w:p w14:paraId="36F20BF0" w14:textId="77777777" w:rsidR="00B8165D" w:rsidRPr="00FC7496" w:rsidRDefault="00B8165D" w:rsidP="00273022">
            <w:pPr>
              <w:pStyle w:val="TAC"/>
              <w:keepNext w:val="0"/>
              <w:keepLines w:val="0"/>
            </w:pPr>
            <w:r w:rsidRPr="00FC7496">
              <w:t>-</w:t>
            </w:r>
          </w:p>
        </w:tc>
        <w:tc>
          <w:tcPr>
            <w:tcW w:w="567" w:type="dxa"/>
            <w:vAlign w:val="bottom"/>
          </w:tcPr>
          <w:p w14:paraId="7EC0CA1B" w14:textId="77777777" w:rsidR="00B8165D" w:rsidRPr="00FC7496" w:rsidRDefault="001E08ED" w:rsidP="00273022">
            <w:pPr>
              <w:pStyle w:val="TAC"/>
              <w:keepNext w:val="0"/>
              <w:keepLines w:val="0"/>
            </w:pPr>
            <w:r w:rsidRPr="00FC7496">
              <w:t>8</w:t>
            </w:r>
          </w:p>
        </w:tc>
      </w:tr>
      <w:tr w:rsidR="00B8165D" w:rsidRPr="00FC7496" w14:paraId="001DAB57" w14:textId="77777777">
        <w:trPr>
          <w:jc w:val="center"/>
        </w:trPr>
        <w:tc>
          <w:tcPr>
            <w:tcW w:w="1682" w:type="dxa"/>
            <w:vMerge/>
          </w:tcPr>
          <w:p w14:paraId="054B6016" w14:textId="77777777" w:rsidR="00B8165D" w:rsidRPr="00FC7496" w:rsidRDefault="00B8165D" w:rsidP="00273022">
            <w:pPr>
              <w:pStyle w:val="TAL"/>
              <w:keepNext w:val="0"/>
              <w:keepLines w:val="0"/>
            </w:pPr>
          </w:p>
        </w:tc>
        <w:tc>
          <w:tcPr>
            <w:tcW w:w="993" w:type="dxa"/>
            <w:vMerge/>
          </w:tcPr>
          <w:p w14:paraId="37B1E397" w14:textId="77777777" w:rsidR="00B8165D" w:rsidRPr="00FC7496" w:rsidRDefault="00B8165D" w:rsidP="00273022">
            <w:pPr>
              <w:pStyle w:val="TAL"/>
              <w:keepNext w:val="0"/>
              <w:keepLines w:val="0"/>
            </w:pPr>
          </w:p>
        </w:tc>
        <w:tc>
          <w:tcPr>
            <w:tcW w:w="1306" w:type="dxa"/>
          </w:tcPr>
          <w:p w14:paraId="3E74E927" w14:textId="77777777" w:rsidR="00B8165D" w:rsidRPr="00FC7496" w:rsidRDefault="00B8165D" w:rsidP="00273022">
            <w:pPr>
              <w:pStyle w:val="TAL"/>
              <w:keepNext w:val="0"/>
              <w:keepLines w:val="0"/>
            </w:pPr>
            <w:r w:rsidRPr="00FC7496">
              <w:t>m''</w:t>
            </w:r>
          </w:p>
        </w:tc>
        <w:tc>
          <w:tcPr>
            <w:tcW w:w="678" w:type="dxa"/>
            <w:vAlign w:val="bottom"/>
          </w:tcPr>
          <w:p w14:paraId="26215A15" w14:textId="77777777" w:rsidR="00B8165D" w:rsidRPr="00FC7496" w:rsidRDefault="00B8165D" w:rsidP="00273022">
            <w:pPr>
              <w:pStyle w:val="TAC"/>
              <w:keepNext w:val="0"/>
              <w:keepLines w:val="0"/>
            </w:pPr>
            <w:r w:rsidRPr="00FC7496">
              <w:t>-</w:t>
            </w:r>
          </w:p>
        </w:tc>
        <w:tc>
          <w:tcPr>
            <w:tcW w:w="567" w:type="dxa"/>
            <w:vAlign w:val="bottom"/>
          </w:tcPr>
          <w:p w14:paraId="6889941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01034CF7" w14:textId="77777777" w:rsidR="00B8165D" w:rsidRPr="00FC7496" w:rsidRDefault="00B8165D" w:rsidP="00273022">
            <w:pPr>
              <w:pStyle w:val="TAC"/>
              <w:keepNext w:val="0"/>
              <w:keepLines w:val="0"/>
            </w:pPr>
            <w:r w:rsidRPr="00FC7496">
              <w:t>-</w:t>
            </w:r>
          </w:p>
        </w:tc>
        <w:tc>
          <w:tcPr>
            <w:tcW w:w="567" w:type="dxa"/>
            <w:vAlign w:val="bottom"/>
          </w:tcPr>
          <w:p w14:paraId="76AC56F3" w14:textId="77777777" w:rsidR="00B8165D" w:rsidRPr="00FC7496" w:rsidRDefault="00B8165D" w:rsidP="00273022">
            <w:pPr>
              <w:pStyle w:val="TAC"/>
              <w:keepNext w:val="0"/>
              <w:keepLines w:val="0"/>
            </w:pPr>
            <w:r w:rsidRPr="00FC7496">
              <w:t>-</w:t>
            </w:r>
          </w:p>
        </w:tc>
        <w:tc>
          <w:tcPr>
            <w:tcW w:w="567" w:type="dxa"/>
            <w:vAlign w:val="bottom"/>
          </w:tcPr>
          <w:p w14:paraId="4C90A376" w14:textId="77777777" w:rsidR="00B8165D" w:rsidRPr="00FC7496" w:rsidRDefault="00B8165D" w:rsidP="00273022">
            <w:pPr>
              <w:pStyle w:val="TAC"/>
              <w:keepNext w:val="0"/>
              <w:keepLines w:val="0"/>
            </w:pPr>
            <w:r w:rsidRPr="00FC7496">
              <w:t>1</w:t>
            </w:r>
          </w:p>
        </w:tc>
        <w:tc>
          <w:tcPr>
            <w:tcW w:w="567" w:type="dxa"/>
            <w:vAlign w:val="bottom"/>
          </w:tcPr>
          <w:p w14:paraId="63DBBC8F" w14:textId="77777777" w:rsidR="00B8165D" w:rsidRPr="00FC7496" w:rsidRDefault="00B8165D" w:rsidP="00273022">
            <w:pPr>
              <w:pStyle w:val="TAC"/>
              <w:keepNext w:val="0"/>
              <w:keepLines w:val="0"/>
            </w:pPr>
            <w:r w:rsidRPr="00FC7496">
              <w:t>-</w:t>
            </w:r>
          </w:p>
        </w:tc>
        <w:tc>
          <w:tcPr>
            <w:tcW w:w="567" w:type="dxa"/>
            <w:vAlign w:val="bottom"/>
          </w:tcPr>
          <w:p w14:paraId="7FDD99D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3645394" w14:textId="77777777" w:rsidR="00B8165D" w:rsidRPr="00FC7496" w:rsidRDefault="00B8165D" w:rsidP="00273022">
            <w:pPr>
              <w:pStyle w:val="TAC"/>
              <w:keepNext w:val="0"/>
              <w:keepLines w:val="0"/>
            </w:pPr>
            <w:r w:rsidRPr="00FC7496">
              <w:t>-</w:t>
            </w:r>
          </w:p>
        </w:tc>
        <w:tc>
          <w:tcPr>
            <w:tcW w:w="567" w:type="dxa"/>
            <w:vAlign w:val="bottom"/>
          </w:tcPr>
          <w:p w14:paraId="6AE739B1" w14:textId="77777777" w:rsidR="00B8165D" w:rsidRPr="00FC7496" w:rsidRDefault="00B8165D" w:rsidP="00273022">
            <w:pPr>
              <w:pStyle w:val="TAC"/>
              <w:keepNext w:val="0"/>
              <w:keepLines w:val="0"/>
            </w:pPr>
            <w:r w:rsidRPr="00FC7496">
              <w:t>-</w:t>
            </w:r>
          </w:p>
        </w:tc>
        <w:tc>
          <w:tcPr>
            <w:tcW w:w="567" w:type="dxa"/>
            <w:vAlign w:val="bottom"/>
          </w:tcPr>
          <w:p w14:paraId="439D2EEA" w14:textId="77777777" w:rsidR="00B8165D" w:rsidRPr="00FC7496" w:rsidRDefault="00B8165D" w:rsidP="00273022">
            <w:pPr>
              <w:pStyle w:val="TAC"/>
              <w:keepNext w:val="0"/>
              <w:keepLines w:val="0"/>
            </w:pPr>
            <w:r w:rsidRPr="00FC7496">
              <w:t>1</w:t>
            </w:r>
          </w:p>
        </w:tc>
      </w:tr>
      <w:tr w:rsidR="00B8165D" w:rsidRPr="00FC7496" w14:paraId="04A0DC18" w14:textId="77777777">
        <w:trPr>
          <w:jc w:val="center"/>
        </w:trPr>
        <w:tc>
          <w:tcPr>
            <w:tcW w:w="1682" w:type="dxa"/>
            <w:vMerge/>
          </w:tcPr>
          <w:p w14:paraId="0D42E467" w14:textId="77777777" w:rsidR="00B8165D" w:rsidRPr="00FC7496" w:rsidRDefault="00B8165D" w:rsidP="00273022">
            <w:pPr>
              <w:pStyle w:val="TAL"/>
              <w:keepNext w:val="0"/>
              <w:keepLines w:val="0"/>
            </w:pPr>
          </w:p>
        </w:tc>
        <w:tc>
          <w:tcPr>
            <w:tcW w:w="993" w:type="dxa"/>
            <w:vMerge/>
          </w:tcPr>
          <w:p w14:paraId="5A40F4F2" w14:textId="77777777" w:rsidR="00B8165D" w:rsidRPr="00FC7496" w:rsidRDefault="00B8165D" w:rsidP="00273022">
            <w:pPr>
              <w:pStyle w:val="TAL"/>
              <w:keepNext w:val="0"/>
              <w:keepLines w:val="0"/>
            </w:pPr>
          </w:p>
        </w:tc>
        <w:tc>
          <w:tcPr>
            <w:tcW w:w="1306" w:type="dxa"/>
          </w:tcPr>
          <w:p w14:paraId="0901D29B" w14:textId="77777777" w:rsidR="00B8165D" w:rsidRPr="00FC7496" w:rsidRDefault="00B8165D" w:rsidP="00273022">
            <w:pPr>
              <w:pStyle w:val="TAL"/>
              <w:keepNext w:val="0"/>
              <w:keepLines w:val="0"/>
            </w:pPr>
            <w:r w:rsidRPr="00FC7496">
              <w:t>CCE_St_Ind''</w:t>
            </w:r>
          </w:p>
        </w:tc>
        <w:tc>
          <w:tcPr>
            <w:tcW w:w="678" w:type="dxa"/>
            <w:vAlign w:val="bottom"/>
          </w:tcPr>
          <w:p w14:paraId="25F941AD" w14:textId="77777777" w:rsidR="00B8165D" w:rsidRPr="00FC7496" w:rsidRDefault="00B8165D" w:rsidP="00273022">
            <w:pPr>
              <w:pStyle w:val="TAC"/>
              <w:keepNext w:val="0"/>
              <w:keepLines w:val="0"/>
            </w:pPr>
            <w:r w:rsidRPr="00FC7496">
              <w:t>-</w:t>
            </w:r>
          </w:p>
        </w:tc>
        <w:tc>
          <w:tcPr>
            <w:tcW w:w="567" w:type="dxa"/>
            <w:vAlign w:val="bottom"/>
          </w:tcPr>
          <w:p w14:paraId="66595A9E"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CF65843" w14:textId="77777777" w:rsidR="00B8165D" w:rsidRPr="00FC7496" w:rsidRDefault="00B8165D" w:rsidP="00273022">
            <w:pPr>
              <w:pStyle w:val="TAC"/>
              <w:keepNext w:val="0"/>
              <w:keepLines w:val="0"/>
            </w:pPr>
            <w:r w:rsidRPr="00FC7496">
              <w:t>-</w:t>
            </w:r>
          </w:p>
        </w:tc>
        <w:tc>
          <w:tcPr>
            <w:tcW w:w="567" w:type="dxa"/>
            <w:vAlign w:val="bottom"/>
          </w:tcPr>
          <w:p w14:paraId="61A4B54A" w14:textId="77777777" w:rsidR="00B8165D" w:rsidRPr="00FC7496" w:rsidRDefault="00B8165D" w:rsidP="00273022">
            <w:pPr>
              <w:pStyle w:val="TAC"/>
              <w:keepNext w:val="0"/>
              <w:keepLines w:val="0"/>
            </w:pPr>
            <w:r w:rsidRPr="00FC7496">
              <w:t>-</w:t>
            </w:r>
          </w:p>
        </w:tc>
        <w:tc>
          <w:tcPr>
            <w:tcW w:w="567" w:type="dxa"/>
            <w:vAlign w:val="bottom"/>
          </w:tcPr>
          <w:p w14:paraId="06CBC582" w14:textId="77777777" w:rsidR="00B8165D" w:rsidRPr="00FC7496" w:rsidRDefault="001E08ED" w:rsidP="00273022">
            <w:pPr>
              <w:pStyle w:val="TAC"/>
              <w:keepNext w:val="0"/>
              <w:keepLines w:val="0"/>
            </w:pPr>
            <w:r w:rsidRPr="00FC7496">
              <w:t>0</w:t>
            </w:r>
          </w:p>
        </w:tc>
        <w:tc>
          <w:tcPr>
            <w:tcW w:w="567" w:type="dxa"/>
            <w:vAlign w:val="bottom"/>
          </w:tcPr>
          <w:p w14:paraId="5264B5BC" w14:textId="77777777" w:rsidR="00B8165D" w:rsidRPr="00FC7496" w:rsidRDefault="00B8165D" w:rsidP="00273022">
            <w:pPr>
              <w:pStyle w:val="TAC"/>
              <w:keepNext w:val="0"/>
              <w:keepLines w:val="0"/>
            </w:pPr>
            <w:r w:rsidRPr="00FC7496">
              <w:t>-</w:t>
            </w:r>
          </w:p>
        </w:tc>
        <w:tc>
          <w:tcPr>
            <w:tcW w:w="567" w:type="dxa"/>
            <w:vAlign w:val="bottom"/>
          </w:tcPr>
          <w:p w14:paraId="7C9CD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92DF1BF" w14:textId="77777777" w:rsidR="00B8165D" w:rsidRPr="00FC7496" w:rsidRDefault="00B8165D" w:rsidP="00273022">
            <w:pPr>
              <w:pStyle w:val="TAC"/>
              <w:keepNext w:val="0"/>
              <w:keepLines w:val="0"/>
            </w:pPr>
            <w:r w:rsidRPr="00FC7496">
              <w:t>-</w:t>
            </w:r>
          </w:p>
        </w:tc>
        <w:tc>
          <w:tcPr>
            <w:tcW w:w="567" w:type="dxa"/>
            <w:vAlign w:val="bottom"/>
          </w:tcPr>
          <w:p w14:paraId="629FEF25" w14:textId="77777777" w:rsidR="00B8165D" w:rsidRPr="00FC7496" w:rsidRDefault="00B8165D" w:rsidP="00273022">
            <w:pPr>
              <w:pStyle w:val="TAC"/>
              <w:keepNext w:val="0"/>
              <w:keepLines w:val="0"/>
            </w:pPr>
            <w:r w:rsidRPr="00FC7496">
              <w:t>-</w:t>
            </w:r>
          </w:p>
        </w:tc>
        <w:tc>
          <w:tcPr>
            <w:tcW w:w="567" w:type="dxa"/>
            <w:vAlign w:val="bottom"/>
          </w:tcPr>
          <w:p w14:paraId="2CA65893" w14:textId="77777777" w:rsidR="00B8165D" w:rsidRPr="00FC7496" w:rsidRDefault="001E08ED" w:rsidP="00273022">
            <w:pPr>
              <w:pStyle w:val="TAC"/>
              <w:keepNext w:val="0"/>
              <w:keepLines w:val="0"/>
            </w:pPr>
            <w:r w:rsidRPr="00FC7496">
              <w:t>0</w:t>
            </w:r>
          </w:p>
        </w:tc>
      </w:tr>
      <w:tr w:rsidR="00B8165D" w:rsidRPr="00FC7496" w14:paraId="51CBBEF7" w14:textId="77777777">
        <w:trPr>
          <w:jc w:val="center"/>
        </w:trPr>
        <w:tc>
          <w:tcPr>
            <w:tcW w:w="1682" w:type="dxa"/>
            <w:vMerge w:val="restart"/>
          </w:tcPr>
          <w:p w14:paraId="2A282C48" w14:textId="77777777" w:rsidR="00B8165D" w:rsidRPr="00FC7496" w:rsidRDefault="00B8165D" w:rsidP="00273022">
            <w:pPr>
              <w:pStyle w:val="TAL"/>
              <w:keepNext w:val="0"/>
              <w:keepLines w:val="0"/>
            </w:pPr>
            <w:r w:rsidRPr="00FC7496">
              <w:t>tsc_C_RNTI_Def6</w:t>
            </w:r>
          </w:p>
        </w:tc>
        <w:tc>
          <w:tcPr>
            <w:tcW w:w="993" w:type="dxa"/>
            <w:vMerge w:val="restart"/>
          </w:tcPr>
          <w:p w14:paraId="62379C66" w14:textId="77777777" w:rsidR="00B8165D" w:rsidRPr="00FC7496" w:rsidRDefault="00B8165D" w:rsidP="00273022">
            <w:pPr>
              <w:pStyle w:val="TAL"/>
              <w:keepNext w:val="0"/>
              <w:keepLines w:val="0"/>
            </w:pPr>
            <w:r w:rsidRPr="00FC7496">
              <w:t>'0929'H</w:t>
            </w:r>
          </w:p>
          <w:p w14:paraId="0A77D185" w14:textId="77777777" w:rsidR="00B8165D" w:rsidRPr="00FC7496" w:rsidRDefault="00B8165D" w:rsidP="00273022">
            <w:pPr>
              <w:pStyle w:val="TAL"/>
              <w:keepNext w:val="0"/>
              <w:keepLines w:val="0"/>
            </w:pPr>
            <w:r w:rsidRPr="00FC7496">
              <w:t>2345</w:t>
            </w:r>
          </w:p>
        </w:tc>
        <w:tc>
          <w:tcPr>
            <w:tcW w:w="1306" w:type="dxa"/>
          </w:tcPr>
          <w:p w14:paraId="31AD9457" w14:textId="77777777" w:rsidR="00B8165D" w:rsidRPr="00FC7496" w:rsidRDefault="00B8165D" w:rsidP="00273022">
            <w:pPr>
              <w:pStyle w:val="TAL"/>
              <w:keepNext w:val="0"/>
              <w:keepLines w:val="0"/>
            </w:pPr>
            <w:r w:rsidRPr="00FC7496">
              <w:t>m'</w:t>
            </w:r>
          </w:p>
        </w:tc>
        <w:tc>
          <w:tcPr>
            <w:tcW w:w="678" w:type="dxa"/>
            <w:vAlign w:val="bottom"/>
          </w:tcPr>
          <w:p w14:paraId="6B2089D8" w14:textId="77777777" w:rsidR="00B8165D" w:rsidRPr="00FC7496" w:rsidRDefault="001E08ED" w:rsidP="00273022">
            <w:pPr>
              <w:pStyle w:val="TAC"/>
              <w:keepNext w:val="0"/>
              <w:keepLines w:val="0"/>
            </w:pPr>
            <w:r w:rsidRPr="00FC7496">
              <w:t>1</w:t>
            </w:r>
          </w:p>
        </w:tc>
        <w:tc>
          <w:tcPr>
            <w:tcW w:w="567" w:type="dxa"/>
            <w:vAlign w:val="bottom"/>
          </w:tcPr>
          <w:p w14:paraId="5A55252B" w14:textId="77777777" w:rsidR="00B8165D" w:rsidRPr="00FC7496" w:rsidRDefault="00B8165D" w:rsidP="00273022">
            <w:pPr>
              <w:pStyle w:val="TAC"/>
              <w:keepNext w:val="0"/>
              <w:keepLines w:val="0"/>
            </w:pPr>
            <w:r w:rsidRPr="00FC7496">
              <w:t>-</w:t>
            </w:r>
          </w:p>
        </w:tc>
        <w:tc>
          <w:tcPr>
            <w:tcW w:w="567" w:type="dxa"/>
            <w:vAlign w:val="bottom"/>
          </w:tcPr>
          <w:p w14:paraId="0F7FCCA6" w14:textId="77777777" w:rsidR="00B8165D" w:rsidRPr="00FC7496" w:rsidRDefault="00B8165D" w:rsidP="00273022">
            <w:pPr>
              <w:pStyle w:val="TAC"/>
              <w:keepNext w:val="0"/>
              <w:keepLines w:val="0"/>
            </w:pPr>
            <w:r w:rsidRPr="00FC7496">
              <w:t>-</w:t>
            </w:r>
          </w:p>
        </w:tc>
        <w:tc>
          <w:tcPr>
            <w:tcW w:w="567" w:type="dxa"/>
            <w:vAlign w:val="bottom"/>
          </w:tcPr>
          <w:p w14:paraId="34DAB09B" w14:textId="77777777" w:rsidR="00B8165D" w:rsidRPr="00FC7496" w:rsidRDefault="00B8165D" w:rsidP="00273022">
            <w:pPr>
              <w:pStyle w:val="TAC"/>
              <w:keepNext w:val="0"/>
              <w:keepLines w:val="0"/>
            </w:pPr>
            <w:r w:rsidRPr="00FC7496">
              <w:t>-</w:t>
            </w:r>
          </w:p>
        </w:tc>
        <w:tc>
          <w:tcPr>
            <w:tcW w:w="567" w:type="dxa"/>
            <w:vAlign w:val="bottom"/>
          </w:tcPr>
          <w:p w14:paraId="44B5FBE8" w14:textId="77777777" w:rsidR="00B8165D" w:rsidRPr="00FC7496" w:rsidRDefault="00B8165D" w:rsidP="00273022">
            <w:pPr>
              <w:pStyle w:val="TAC"/>
              <w:keepNext w:val="0"/>
              <w:keepLines w:val="0"/>
            </w:pPr>
            <w:r w:rsidRPr="00FC7496">
              <w:t>0</w:t>
            </w:r>
          </w:p>
        </w:tc>
        <w:tc>
          <w:tcPr>
            <w:tcW w:w="567" w:type="dxa"/>
            <w:vAlign w:val="bottom"/>
          </w:tcPr>
          <w:p w14:paraId="148DC5B5" w14:textId="77777777" w:rsidR="00B8165D" w:rsidRPr="00FC7496" w:rsidRDefault="001E08ED" w:rsidP="00273022">
            <w:pPr>
              <w:pStyle w:val="TAC"/>
              <w:keepNext w:val="0"/>
              <w:keepLines w:val="0"/>
            </w:pPr>
            <w:r w:rsidRPr="00FC7496">
              <w:t>0</w:t>
            </w:r>
          </w:p>
        </w:tc>
        <w:tc>
          <w:tcPr>
            <w:tcW w:w="567" w:type="dxa"/>
            <w:vAlign w:val="bottom"/>
          </w:tcPr>
          <w:p w14:paraId="1DE65CBD" w14:textId="77777777" w:rsidR="00B8165D" w:rsidRPr="00FC7496" w:rsidRDefault="00B8165D" w:rsidP="00273022">
            <w:pPr>
              <w:pStyle w:val="TAC"/>
              <w:keepNext w:val="0"/>
              <w:keepLines w:val="0"/>
            </w:pPr>
            <w:r w:rsidRPr="00FC7496">
              <w:t>-</w:t>
            </w:r>
          </w:p>
        </w:tc>
        <w:tc>
          <w:tcPr>
            <w:tcW w:w="567" w:type="dxa"/>
            <w:vAlign w:val="bottom"/>
          </w:tcPr>
          <w:p w14:paraId="29808A0A" w14:textId="77777777" w:rsidR="00B8165D" w:rsidRPr="00FC7496" w:rsidRDefault="00B8165D" w:rsidP="00273022">
            <w:pPr>
              <w:pStyle w:val="TAC"/>
              <w:keepNext w:val="0"/>
              <w:keepLines w:val="0"/>
            </w:pPr>
            <w:r w:rsidRPr="00FC7496">
              <w:t>-</w:t>
            </w:r>
          </w:p>
        </w:tc>
        <w:tc>
          <w:tcPr>
            <w:tcW w:w="567" w:type="dxa"/>
            <w:vAlign w:val="bottom"/>
          </w:tcPr>
          <w:p w14:paraId="433C7122" w14:textId="77777777" w:rsidR="00B8165D" w:rsidRPr="00FC7496" w:rsidRDefault="00B8165D" w:rsidP="00273022">
            <w:pPr>
              <w:pStyle w:val="TAC"/>
              <w:keepNext w:val="0"/>
              <w:keepLines w:val="0"/>
            </w:pPr>
            <w:r w:rsidRPr="00FC7496">
              <w:t>-</w:t>
            </w:r>
          </w:p>
        </w:tc>
        <w:tc>
          <w:tcPr>
            <w:tcW w:w="567" w:type="dxa"/>
            <w:vAlign w:val="bottom"/>
          </w:tcPr>
          <w:p w14:paraId="00CCF47B" w14:textId="77777777" w:rsidR="00B8165D" w:rsidRPr="00FC7496" w:rsidRDefault="001E08ED" w:rsidP="00273022">
            <w:pPr>
              <w:pStyle w:val="TAC"/>
              <w:keepNext w:val="0"/>
              <w:keepLines w:val="0"/>
            </w:pPr>
            <w:r w:rsidRPr="00FC7496">
              <w:t>1</w:t>
            </w:r>
          </w:p>
        </w:tc>
      </w:tr>
      <w:tr w:rsidR="00B8165D" w:rsidRPr="00FC7496" w14:paraId="310DF3F0" w14:textId="77777777">
        <w:trPr>
          <w:jc w:val="center"/>
        </w:trPr>
        <w:tc>
          <w:tcPr>
            <w:tcW w:w="1682" w:type="dxa"/>
            <w:vMerge/>
          </w:tcPr>
          <w:p w14:paraId="1069F0FC" w14:textId="77777777" w:rsidR="00B8165D" w:rsidRPr="00FC7496" w:rsidRDefault="00B8165D" w:rsidP="00273022">
            <w:pPr>
              <w:pStyle w:val="TAL"/>
              <w:keepNext w:val="0"/>
              <w:keepLines w:val="0"/>
            </w:pPr>
          </w:p>
        </w:tc>
        <w:tc>
          <w:tcPr>
            <w:tcW w:w="993" w:type="dxa"/>
            <w:vMerge/>
          </w:tcPr>
          <w:p w14:paraId="4B4EBE06" w14:textId="77777777" w:rsidR="00B8165D" w:rsidRPr="00FC7496" w:rsidRDefault="00B8165D" w:rsidP="00273022">
            <w:pPr>
              <w:pStyle w:val="TAL"/>
              <w:keepNext w:val="0"/>
              <w:keepLines w:val="0"/>
            </w:pPr>
          </w:p>
        </w:tc>
        <w:tc>
          <w:tcPr>
            <w:tcW w:w="1306" w:type="dxa"/>
          </w:tcPr>
          <w:p w14:paraId="26DCDB26" w14:textId="77777777" w:rsidR="00B8165D" w:rsidRPr="00FC7496" w:rsidRDefault="00B8165D" w:rsidP="00273022">
            <w:pPr>
              <w:pStyle w:val="TAL"/>
              <w:keepNext w:val="0"/>
              <w:keepLines w:val="0"/>
            </w:pPr>
            <w:r w:rsidRPr="00FC7496">
              <w:t>CCE_St_Ind'</w:t>
            </w:r>
          </w:p>
        </w:tc>
        <w:tc>
          <w:tcPr>
            <w:tcW w:w="678" w:type="dxa"/>
            <w:vAlign w:val="bottom"/>
          </w:tcPr>
          <w:p w14:paraId="01D01B06" w14:textId="77777777" w:rsidR="00B8165D" w:rsidRPr="00FC7496" w:rsidRDefault="00B8165D" w:rsidP="00273022">
            <w:pPr>
              <w:pStyle w:val="TAC"/>
              <w:keepNext w:val="0"/>
              <w:keepLines w:val="0"/>
            </w:pPr>
            <w:r w:rsidRPr="00FC7496">
              <w:t>8</w:t>
            </w:r>
          </w:p>
        </w:tc>
        <w:tc>
          <w:tcPr>
            <w:tcW w:w="567" w:type="dxa"/>
            <w:vAlign w:val="bottom"/>
          </w:tcPr>
          <w:p w14:paraId="27A95CF8" w14:textId="77777777" w:rsidR="00B8165D" w:rsidRPr="00FC7496" w:rsidRDefault="00B8165D" w:rsidP="00273022">
            <w:pPr>
              <w:pStyle w:val="TAC"/>
              <w:keepNext w:val="0"/>
              <w:keepLines w:val="0"/>
            </w:pPr>
            <w:r w:rsidRPr="00FC7496">
              <w:t>-</w:t>
            </w:r>
          </w:p>
        </w:tc>
        <w:tc>
          <w:tcPr>
            <w:tcW w:w="567" w:type="dxa"/>
            <w:vAlign w:val="bottom"/>
          </w:tcPr>
          <w:p w14:paraId="27605AE2" w14:textId="77777777" w:rsidR="00B8165D" w:rsidRPr="00FC7496" w:rsidRDefault="00B8165D" w:rsidP="00273022">
            <w:pPr>
              <w:pStyle w:val="TAC"/>
              <w:keepNext w:val="0"/>
              <w:keepLines w:val="0"/>
            </w:pPr>
            <w:r w:rsidRPr="00FC7496">
              <w:t>-</w:t>
            </w:r>
          </w:p>
        </w:tc>
        <w:tc>
          <w:tcPr>
            <w:tcW w:w="567" w:type="dxa"/>
            <w:vAlign w:val="bottom"/>
          </w:tcPr>
          <w:p w14:paraId="368B50D7" w14:textId="77777777" w:rsidR="00B8165D" w:rsidRPr="00FC7496" w:rsidRDefault="00B8165D" w:rsidP="00273022">
            <w:pPr>
              <w:pStyle w:val="TAC"/>
              <w:keepNext w:val="0"/>
              <w:keepLines w:val="0"/>
            </w:pPr>
            <w:r w:rsidRPr="00FC7496">
              <w:t>-</w:t>
            </w:r>
          </w:p>
        </w:tc>
        <w:tc>
          <w:tcPr>
            <w:tcW w:w="567" w:type="dxa"/>
            <w:vAlign w:val="bottom"/>
          </w:tcPr>
          <w:p w14:paraId="19A91F8D" w14:textId="77777777" w:rsidR="00B8165D" w:rsidRPr="00FC7496" w:rsidRDefault="001E08ED" w:rsidP="00273022">
            <w:pPr>
              <w:pStyle w:val="TAC"/>
              <w:keepNext w:val="0"/>
              <w:keepLines w:val="0"/>
            </w:pPr>
            <w:r w:rsidRPr="00FC7496">
              <w:t>8</w:t>
            </w:r>
          </w:p>
        </w:tc>
        <w:tc>
          <w:tcPr>
            <w:tcW w:w="567" w:type="dxa"/>
            <w:vAlign w:val="bottom"/>
          </w:tcPr>
          <w:p w14:paraId="082C16BA" w14:textId="77777777" w:rsidR="00B8165D" w:rsidRPr="00FC7496" w:rsidRDefault="00B8165D" w:rsidP="00273022">
            <w:pPr>
              <w:pStyle w:val="TAC"/>
              <w:keepNext w:val="0"/>
              <w:keepLines w:val="0"/>
            </w:pPr>
            <w:r w:rsidRPr="00FC7496">
              <w:t>8</w:t>
            </w:r>
          </w:p>
        </w:tc>
        <w:tc>
          <w:tcPr>
            <w:tcW w:w="567" w:type="dxa"/>
            <w:vAlign w:val="bottom"/>
          </w:tcPr>
          <w:p w14:paraId="1E70A162" w14:textId="77777777" w:rsidR="00B8165D" w:rsidRPr="00FC7496" w:rsidRDefault="00B8165D" w:rsidP="00273022">
            <w:pPr>
              <w:pStyle w:val="TAC"/>
              <w:keepNext w:val="0"/>
              <w:keepLines w:val="0"/>
            </w:pPr>
            <w:r w:rsidRPr="00FC7496">
              <w:t>-</w:t>
            </w:r>
          </w:p>
        </w:tc>
        <w:tc>
          <w:tcPr>
            <w:tcW w:w="567" w:type="dxa"/>
            <w:vAlign w:val="bottom"/>
          </w:tcPr>
          <w:p w14:paraId="61EBEED6" w14:textId="77777777" w:rsidR="00B8165D" w:rsidRPr="00FC7496" w:rsidRDefault="00B8165D" w:rsidP="00273022">
            <w:pPr>
              <w:pStyle w:val="TAC"/>
              <w:keepNext w:val="0"/>
              <w:keepLines w:val="0"/>
            </w:pPr>
            <w:r w:rsidRPr="00FC7496">
              <w:t>-</w:t>
            </w:r>
          </w:p>
        </w:tc>
        <w:tc>
          <w:tcPr>
            <w:tcW w:w="567" w:type="dxa"/>
            <w:vAlign w:val="bottom"/>
          </w:tcPr>
          <w:p w14:paraId="33367776" w14:textId="77777777" w:rsidR="00B8165D" w:rsidRPr="00FC7496" w:rsidRDefault="00B8165D" w:rsidP="00273022">
            <w:pPr>
              <w:pStyle w:val="TAC"/>
              <w:keepNext w:val="0"/>
              <w:keepLines w:val="0"/>
            </w:pPr>
            <w:r w:rsidRPr="00FC7496">
              <w:t>-</w:t>
            </w:r>
          </w:p>
        </w:tc>
        <w:tc>
          <w:tcPr>
            <w:tcW w:w="567" w:type="dxa"/>
            <w:vAlign w:val="bottom"/>
          </w:tcPr>
          <w:p w14:paraId="4B91BD0A" w14:textId="77777777" w:rsidR="00B8165D" w:rsidRPr="00FC7496" w:rsidRDefault="00B8165D" w:rsidP="00273022">
            <w:pPr>
              <w:pStyle w:val="TAC"/>
              <w:keepNext w:val="0"/>
              <w:keepLines w:val="0"/>
            </w:pPr>
            <w:r w:rsidRPr="00FC7496">
              <w:t>8</w:t>
            </w:r>
          </w:p>
        </w:tc>
      </w:tr>
      <w:tr w:rsidR="00B8165D" w:rsidRPr="00FC7496" w14:paraId="37A56D2C" w14:textId="77777777">
        <w:trPr>
          <w:jc w:val="center"/>
        </w:trPr>
        <w:tc>
          <w:tcPr>
            <w:tcW w:w="1682" w:type="dxa"/>
            <w:vMerge/>
          </w:tcPr>
          <w:p w14:paraId="7F5406B7" w14:textId="77777777" w:rsidR="00B8165D" w:rsidRPr="00FC7496" w:rsidRDefault="00B8165D" w:rsidP="00273022">
            <w:pPr>
              <w:pStyle w:val="TAL"/>
              <w:keepNext w:val="0"/>
              <w:keepLines w:val="0"/>
            </w:pPr>
          </w:p>
        </w:tc>
        <w:tc>
          <w:tcPr>
            <w:tcW w:w="993" w:type="dxa"/>
            <w:vMerge/>
          </w:tcPr>
          <w:p w14:paraId="55929417" w14:textId="77777777" w:rsidR="00B8165D" w:rsidRPr="00FC7496" w:rsidRDefault="00B8165D" w:rsidP="00273022">
            <w:pPr>
              <w:pStyle w:val="TAL"/>
              <w:keepNext w:val="0"/>
              <w:keepLines w:val="0"/>
            </w:pPr>
          </w:p>
        </w:tc>
        <w:tc>
          <w:tcPr>
            <w:tcW w:w="1306" w:type="dxa"/>
          </w:tcPr>
          <w:p w14:paraId="734808B3" w14:textId="77777777" w:rsidR="00B8165D" w:rsidRPr="00FC7496" w:rsidRDefault="00B8165D" w:rsidP="00273022">
            <w:pPr>
              <w:pStyle w:val="TAL"/>
              <w:keepNext w:val="0"/>
              <w:keepLines w:val="0"/>
            </w:pPr>
            <w:r w:rsidRPr="00FC7496">
              <w:t>m''</w:t>
            </w:r>
          </w:p>
        </w:tc>
        <w:tc>
          <w:tcPr>
            <w:tcW w:w="678" w:type="dxa"/>
            <w:vAlign w:val="bottom"/>
          </w:tcPr>
          <w:p w14:paraId="2D82ACC5" w14:textId="77777777" w:rsidR="00B8165D" w:rsidRPr="00FC7496" w:rsidRDefault="00B8165D" w:rsidP="00273022">
            <w:pPr>
              <w:pStyle w:val="TAC"/>
              <w:keepNext w:val="0"/>
              <w:keepLines w:val="0"/>
            </w:pPr>
            <w:r w:rsidRPr="00FC7496">
              <w:t>-</w:t>
            </w:r>
          </w:p>
        </w:tc>
        <w:tc>
          <w:tcPr>
            <w:tcW w:w="567" w:type="dxa"/>
            <w:vAlign w:val="bottom"/>
          </w:tcPr>
          <w:p w14:paraId="092AD13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AA9080B" w14:textId="77777777" w:rsidR="00B8165D" w:rsidRPr="00FC7496" w:rsidRDefault="00B8165D" w:rsidP="00273022">
            <w:pPr>
              <w:pStyle w:val="TAC"/>
              <w:keepNext w:val="0"/>
              <w:keepLines w:val="0"/>
            </w:pPr>
            <w:r w:rsidRPr="00FC7496">
              <w:t>-</w:t>
            </w:r>
          </w:p>
        </w:tc>
        <w:tc>
          <w:tcPr>
            <w:tcW w:w="567" w:type="dxa"/>
            <w:vAlign w:val="bottom"/>
          </w:tcPr>
          <w:p w14:paraId="51A65866" w14:textId="77777777" w:rsidR="00B8165D" w:rsidRPr="00FC7496" w:rsidRDefault="00B8165D" w:rsidP="00273022">
            <w:pPr>
              <w:pStyle w:val="TAC"/>
              <w:keepNext w:val="0"/>
              <w:keepLines w:val="0"/>
            </w:pPr>
            <w:r w:rsidRPr="00FC7496">
              <w:t>-</w:t>
            </w:r>
          </w:p>
        </w:tc>
        <w:tc>
          <w:tcPr>
            <w:tcW w:w="567" w:type="dxa"/>
            <w:vAlign w:val="bottom"/>
          </w:tcPr>
          <w:p w14:paraId="759A290D" w14:textId="77777777" w:rsidR="00B8165D" w:rsidRPr="00FC7496" w:rsidRDefault="001E08ED" w:rsidP="00273022">
            <w:pPr>
              <w:pStyle w:val="TAC"/>
              <w:keepNext w:val="0"/>
              <w:keepLines w:val="0"/>
            </w:pPr>
            <w:r w:rsidRPr="00FC7496">
              <w:rPr>
                <w:lang w:eastAsia="zh-CN"/>
              </w:rPr>
              <w:t>1</w:t>
            </w:r>
          </w:p>
        </w:tc>
        <w:tc>
          <w:tcPr>
            <w:tcW w:w="567" w:type="dxa"/>
            <w:vAlign w:val="bottom"/>
          </w:tcPr>
          <w:p w14:paraId="3625DC6C" w14:textId="77777777" w:rsidR="00B8165D" w:rsidRPr="00FC7496" w:rsidRDefault="00B8165D" w:rsidP="00273022">
            <w:pPr>
              <w:pStyle w:val="TAC"/>
              <w:keepNext w:val="0"/>
              <w:keepLines w:val="0"/>
            </w:pPr>
            <w:r w:rsidRPr="00FC7496">
              <w:t>-</w:t>
            </w:r>
          </w:p>
        </w:tc>
        <w:tc>
          <w:tcPr>
            <w:tcW w:w="567" w:type="dxa"/>
            <w:vAlign w:val="bottom"/>
          </w:tcPr>
          <w:p w14:paraId="6585E91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D4BC044" w14:textId="77777777" w:rsidR="00B8165D" w:rsidRPr="00FC7496" w:rsidRDefault="00B8165D" w:rsidP="00273022">
            <w:pPr>
              <w:pStyle w:val="TAC"/>
              <w:keepNext w:val="0"/>
              <w:keepLines w:val="0"/>
            </w:pPr>
            <w:r w:rsidRPr="00FC7496">
              <w:t>-</w:t>
            </w:r>
          </w:p>
        </w:tc>
        <w:tc>
          <w:tcPr>
            <w:tcW w:w="567" w:type="dxa"/>
            <w:vAlign w:val="bottom"/>
          </w:tcPr>
          <w:p w14:paraId="3E1BD149" w14:textId="77777777" w:rsidR="00B8165D" w:rsidRPr="00FC7496" w:rsidRDefault="00B8165D" w:rsidP="00273022">
            <w:pPr>
              <w:pStyle w:val="TAC"/>
              <w:keepNext w:val="0"/>
              <w:keepLines w:val="0"/>
            </w:pPr>
            <w:r w:rsidRPr="00FC7496">
              <w:t>-</w:t>
            </w:r>
          </w:p>
        </w:tc>
        <w:tc>
          <w:tcPr>
            <w:tcW w:w="567" w:type="dxa"/>
            <w:vAlign w:val="bottom"/>
          </w:tcPr>
          <w:p w14:paraId="4C38BC87" w14:textId="77777777" w:rsidR="00B8165D" w:rsidRPr="00FC7496" w:rsidRDefault="001E08ED" w:rsidP="00273022">
            <w:pPr>
              <w:pStyle w:val="TAC"/>
              <w:keepNext w:val="0"/>
              <w:keepLines w:val="0"/>
            </w:pPr>
            <w:r w:rsidRPr="00FC7496">
              <w:t>0</w:t>
            </w:r>
          </w:p>
        </w:tc>
      </w:tr>
      <w:tr w:rsidR="00B8165D" w:rsidRPr="00FC7496" w14:paraId="02CE9A98" w14:textId="77777777">
        <w:trPr>
          <w:jc w:val="center"/>
        </w:trPr>
        <w:tc>
          <w:tcPr>
            <w:tcW w:w="1682" w:type="dxa"/>
            <w:vMerge/>
          </w:tcPr>
          <w:p w14:paraId="6059FA90" w14:textId="77777777" w:rsidR="00B8165D" w:rsidRPr="00FC7496" w:rsidRDefault="00B8165D" w:rsidP="00273022">
            <w:pPr>
              <w:pStyle w:val="TAL"/>
              <w:keepNext w:val="0"/>
              <w:keepLines w:val="0"/>
            </w:pPr>
          </w:p>
        </w:tc>
        <w:tc>
          <w:tcPr>
            <w:tcW w:w="993" w:type="dxa"/>
            <w:vMerge/>
          </w:tcPr>
          <w:p w14:paraId="76EE4E63" w14:textId="77777777" w:rsidR="00B8165D" w:rsidRPr="00FC7496" w:rsidRDefault="00B8165D" w:rsidP="00273022">
            <w:pPr>
              <w:pStyle w:val="TAL"/>
              <w:keepNext w:val="0"/>
              <w:keepLines w:val="0"/>
            </w:pPr>
          </w:p>
        </w:tc>
        <w:tc>
          <w:tcPr>
            <w:tcW w:w="1306" w:type="dxa"/>
          </w:tcPr>
          <w:p w14:paraId="2F421145" w14:textId="77777777" w:rsidR="00B8165D" w:rsidRPr="00FC7496" w:rsidRDefault="00B8165D" w:rsidP="00273022">
            <w:pPr>
              <w:pStyle w:val="TAL"/>
              <w:keepNext w:val="0"/>
              <w:keepLines w:val="0"/>
            </w:pPr>
            <w:r w:rsidRPr="00FC7496">
              <w:t>CCE_St_Ind''</w:t>
            </w:r>
          </w:p>
        </w:tc>
        <w:tc>
          <w:tcPr>
            <w:tcW w:w="678" w:type="dxa"/>
            <w:vAlign w:val="bottom"/>
          </w:tcPr>
          <w:p w14:paraId="149D4DB9" w14:textId="77777777" w:rsidR="00B8165D" w:rsidRPr="00FC7496" w:rsidRDefault="00B8165D" w:rsidP="00273022">
            <w:pPr>
              <w:pStyle w:val="TAC"/>
              <w:keepNext w:val="0"/>
              <w:keepLines w:val="0"/>
            </w:pPr>
            <w:r w:rsidRPr="00FC7496">
              <w:t>-</w:t>
            </w:r>
          </w:p>
        </w:tc>
        <w:tc>
          <w:tcPr>
            <w:tcW w:w="567" w:type="dxa"/>
            <w:vAlign w:val="bottom"/>
          </w:tcPr>
          <w:p w14:paraId="71BB7AE3"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6637A6" w14:textId="77777777" w:rsidR="00B8165D" w:rsidRPr="00FC7496" w:rsidRDefault="00B8165D" w:rsidP="00273022">
            <w:pPr>
              <w:pStyle w:val="TAC"/>
              <w:keepNext w:val="0"/>
              <w:keepLines w:val="0"/>
            </w:pPr>
            <w:r w:rsidRPr="00FC7496">
              <w:t>-</w:t>
            </w:r>
          </w:p>
        </w:tc>
        <w:tc>
          <w:tcPr>
            <w:tcW w:w="567" w:type="dxa"/>
            <w:vAlign w:val="bottom"/>
          </w:tcPr>
          <w:p w14:paraId="2C71A569" w14:textId="77777777" w:rsidR="00B8165D" w:rsidRPr="00FC7496" w:rsidRDefault="00B8165D" w:rsidP="00273022">
            <w:pPr>
              <w:pStyle w:val="TAC"/>
              <w:keepNext w:val="0"/>
              <w:keepLines w:val="0"/>
            </w:pPr>
            <w:r w:rsidRPr="00FC7496">
              <w:t>-</w:t>
            </w:r>
          </w:p>
        </w:tc>
        <w:tc>
          <w:tcPr>
            <w:tcW w:w="567" w:type="dxa"/>
            <w:vAlign w:val="bottom"/>
          </w:tcPr>
          <w:p w14:paraId="1EE37946" w14:textId="77777777" w:rsidR="00B8165D" w:rsidRPr="00FC7496" w:rsidRDefault="001E08ED" w:rsidP="00273022">
            <w:pPr>
              <w:pStyle w:val="TAC"/>
              <w:keepNext w:val="0"/>
              <w:keepLines w:val="0"/>
            </w:pPr>
            <w:r w:rsidRPr="00FC7496">
              <w:t>0</w:t>
            </w:r>
          </w:p>
        </w:tc>
        <w:tc>
          <w:tcPr>
            <w:tcW w:w="567" w:type="dxa"/>
            <w:vAlign w:val="bottom"/>
          </w:tcPr>
          <w:p w14:paraId="17B03AE3" w14:textId="77777777" w:rsidR="00B8165D" w:rsidRPr="00FC7496" w:rsidRDefault="00B8165D" w:rsidP="00273022">
            <w:pPr>
              <w:pStyle w:val="TAC"/>
              <w:keepNext w:val="0"/>
              <w:keepLines w:val="0"/>
            </w:pPr>
            <w:r w:rsidRPr="00FC7496">
              <w:t>-</w:t>
            </w:r>
          </w:p>
        </w:tc>
        <w:tc>
          <w:tcPr>
            <w:tcW w:w="567" w:type="dxa"/>
            <w:vAlign w:val="bottom"/>
          </w:tcPr>
          <w:p w14:paraId="5ECFE2BE" w14:textId="77777777" w:rsidR="00B8165D" w:rsidRPr="00FC7496" w:rsidRDefault="001A693F" w:rsidP="00273022">
            <w:pPr>
              <w:pStyle w:val="TAC"/>
              <w:keepNext w:val="0"/>
              <w:keepLines w:val="0"/>
            </w:pPr>
            <w:r w:rsidRPr="00FC7496">
              <w:rPr>
                <w:lang w:eastAsia="zh-CN"/>
              </w:rPr>
              <w:t>10</w:t>
            </w:r>
          </w:p>
        </w:tc>
        <w:tc>
          <w:tcPr>
            <w:tcW w:w="567" w:type="dxa"/>
            <w:vAlign w:val="bottom"/>
          </w:tcPr>
          <w:p w14:paraId="683A696A" w14:textId="77777777" w:rsidR="00B8165D" w:rsidRPr="00FC7496" w:rsidRDefault="00B8165D" w:rsidP="00273022">
            <w:pPr>
              <w:pStyle w:val="TAC"/>
              <w:keepNext w:val="0"/>
              <w:keepLines w:val="0"/>
            </w:pPr>
            <w:r w:rsidRPr="00FC7496">
              <w:t>-</w:t>
            </w:r>
          </w:p>
        </w:tc>
        <w:tc>
          <w:tcPr>
            <w:tcW w:w="567" w:type="dxa"/>
            <w:vAlign w:val="bottom"/>
          </w:tcPr>
          <w:p w14:paraId="23EAF1E8" w14:textId="77777777" w:rsidR="00B8165D" w:rsidRPr="00FC7496" w:rsidRDefault="00B8165D" w:rsidP="00273022">
            <w:pPr>
              <w:pStyle w:val="TAC"/>
              <w:keepNext w:val="0"/>
              <w:keepLines w:val="0"/>
            </w:pPr>
            <w:r w:rsidRPr="00FC7496">
              <w:t>-</w:t>
            </w:r>
          </w:p>
        </w:tc>
        <w:tc>
          <w:tcPr>
            <w:tcW w:w="567" w:type="dxa"/>
            <w:vAlign w:val="bottom"/>
          </w:tcPr>
          <w:p w14:paraId="074F286D" w14:textId="77777777" w:rsidR="00B8165D" w:rsidRPr="00FC7496" w:rsidRDefault="00B8165D" w:rsidP="00273022">
            <w:pPr>
              <w:pStyle w:val="TAC"/>
              <w:keepNext w:val="0"/>
              <w:keepLines w:val="0"/>
            </w:pPr>
            <w:r w:rsidRPr="00FC7496">
              <w:t>0</w:t>
            </w:r>
          </w:p>
        </w:tc>
      </w:tr>
      <w:tr w:rsidR="00B8165D" w:rsidRPr="00FC7496" w14:paraId="759D8316" w14:textId="77777777">
        <w:trPr>
          <w:jc w:val="center"/>
        </w:trPr>
        <w:tc>
          <w:tcPr>
            <w:tcW w:w="1682" w:type="dxa"/>
            <w:vMerge w:val="restart"/>
          </w:tcPr>
          <w:p w14:paraId="4B0D6726" w14:textId="77777777" w:rsidR="00B8165D" w:rsidRPr="00FC7496" w:rsidRDefault="00B8165D" w:rsidP="00273022">
            <w:pPr>
              <w:pStyle w:val="TAL"/>
              <w:keepNext w:val="0"/>
              <w:keepLines w:val="0"/>
            </w:pPr>
            <w:r w:rsidRPr="00FC7496">
              <w:t>tsc_C_RNTI_Def7</w:t>
            </w:r>
          </w:p>
        </w:tc>
        <w:tc>
          <w:tcPr>
            <w:tcW w:w="993" w:type="dxa"/>
            <w:vMerge w:val="restart"/>
          </w:tcPr>
          <w:p w14:paraId="5C3B03E8" w14:textId="77777777" w:rsidR="00B8165D" w:rsidRPr="00FC7496" w:rsidRDefault="00B8165D" w:rsidP="00273022">
            <w:pPr>
              <w:pStyle w:val="TAL"/>
              <w:keepNext w:val="0"/>
              <w:keepLines w:val="0"/>
            </w:pPr>
            <w:r w:rsidRPr="00FC7496">
              <w:t>'0D80'H</w:t>
            </w:r>
          </w:p>
          <w:p w14:paraId="5F11C9B9" w14:textId="77777777" w:rsidR="00B8165D" w:rsidRPr="00FC7496" w:rsidRDefault="00B8165D" w:rsidP="00273022">
            <w:pPr>
              <w:pStyle w:val="TAL"/>
              <w:keepNext w:val="0"/>
              <w:keepLines w:val="0"/>
            </w:pPr>
            <w:r w:rsidRPr="00FC7496">
              <w:t>3456</w:t>
            </w:r>
          </w:p>
        </w:tc>
        <w:tc>
          <w:tcPr>
            <w:tcW w:w="1306" w:type="dxa"/>
          </w:tcPr>
          <w:p w14:paraId="4874B45E" w14:textId="77777777" w:rsidR="00B8165D" w:rsidRPr="00FC7496" w:rsidRDefault="00B8165D" w:rsidP="00273022">
            <w:pPr>
              <w:pStyle w:val="TAL"/>
              <w:keepNext w:val="0"/>
              <w:keepLines w:val="0"/>
            </w:pPr>
            <w:r w:rsidRPr="00FC7496">
              <w:t>m'</w:t>
            </w:r>
          </w:p>
        </w:tc>
        <w:tc>
          <w:tcPr>
            <w:tcW w:w="678" w:type="dxa"/>
            <w:vAlign w:val="bottom"/>
          </w:tcPr>
          <w:p w14:paraId="40386525" w14:textId="77777777" w:rsidR="00B8165D" w:rsidRPr="00FC7496" w:rsidRDefault="001E08ED" w:rsidP="00273022">
            <w:pPr>
              <w:pStyle w:val="TAC"/>
              <w:keepNext w:val="0"/>
              <w:keepLines w:val="0"/>
            </w:pPr>
            <w:r w:rsidRPr="00FC7496">
              <w:t>1</w:t>
            </w:r>
          </w:p>
        </w:tc>
        <w:tc>
          <w:tcPr>
            <w:tcW w:w="567" w:type="dxa"/>
            <w:vAlign w:val="bottom"/>
          </w:tcPr>
          <w:p w14:paraId="4E8D24F7" w14:textId="77777777" w:rsidR="00B8165D" w:rsidRPr="00FC7496" w:rsidRDefault="00B8165D" w:rsidP="00273022">
            <w:pPr>
              <w:pStyle w:val="TAC"/>
              <w:keepNext w:val="0"/>
              <w:keepLines w:val="0"/>
            </w:pPr>
            <w:r w:rsidRPr="00FC7496">
              <w:t>-</w:t>
            </w:r>
          </w:p>
        </w:tc>
        <w:tc>
          <w:tcPr>
            <w:tcW w:w="567" w:type="dxa"/>
            <w:vAlign w:val="bottom"/>
          </w:tcPr>
          <w:p w14:paraId="17D0007C" w14:textId="77777777" w:rsidR="00B8165D" w:rsidRPr="00FC7496" w:rsidRDefault="00B8165D" w:rsidP="00273022">
            <w:pPr>
              <w:pStyle w:val="TAC"/>
              <w:keepNext w:val="0"/>
              <w:keepLines w:val="0"/>
            </w:pPr>
            <w:r w:rsidRPr="00FC7496">
              <w:t>-</w:t>
            </w:r>
          </w:p>
        </w:tc>
        <w:tc>
          <w:tcPr>
            <w:tcW w:w="567" w:type="dxa"/>
            <w:vAlign w:val="bottom"/>
          </w:tcPr>
          <w:p w14:paraId="21AF45FA" w14:textId="77777777" w:rsidR="00B8165D" w:rsidRPr="00FC7496" w:rsidRDefault="00B8165D" w:rsidP="00273022">
            <w:pPr>
              <w:pStyle w:val="TAC"/>
              <w:keepNext w:val="0"/>
              <w:keepLines w:val="0"/>
            </w:pPr>
            <w:r w:rsidRPr="00FC7496">
              <w:t>-</w:t>
            </w:r>
          </w:p>
        </w:tc>
        <w:tc>
          <w:tcPr>
            <w:tcW w:w="567" w:type="dxa"/>
            <w:vAlign w:val="bottom"/>
          </w:tcPr>
          <w:p w14:paraId="5C1C52BF" w14:textId="77777777" w:rsidR="00B8165D" w:rsidRPr="00FC7496" w:rsidRDefault="00B8165D" w:rsidP="00273022">
            <w:pPr>
              <w:pStyle w:val="TAC"/>
              <w:keepNext w:val="0"/>
              <w:keepLines w:val="0"/>
            </w:pPr>
            <w:r w:rsidRPr="00FC7496">
              <w:t>0</w:t>
            </w:r>
          </w:p>
        </w:tc>
        <w:tc>
          <w:tcPr>
            <w:tcW w:w="567" w:type="dxa"/>
            <w:vAlign w:val="bottom"/>
          </w:tcPr>
          <w:p w14:paraId="459F5BCD" w14:textId="77777777" w:rsidR="00B8165D" w:rsidRPr="00FC7496" w:rsidRDefault="00B8165D" w:rsidP="00273022">
            <w:pPr>
              <w:pStyle w:val="TAC"/>
              <w:keepNext w:val="0"/>
              <w:keepLines w:val="0"/>
            </w:pPr>
            <w:r w:rsidRPr="00FC7496">
              <w:t>0</w:t>
            </w:r>
          </w:p>
        </w:tc>
        <w:tc>
          <w:tcPr>
            <w:tcW w:w="567" w:type="dxa"/>
            <w:vAlign w:val="bottom"/>
          </w:tcPr>
          <w:p w14:paraId="0D91AF54" w14:textId="77777777" w:rsidR="00B8165D" w:rsidRPr="00FC7496" w:rsidRDefault="00B8165D" w:rsidP="00273022">
            <w:pPr>
              <w:pStyle w:val="TAC"/>
              <w:keepNext w:val="0"/>
              <w:keepLines w:val="0"/>
            </w:pPr>
            <w:r w:rsidRPr="00FC7496">
              <w:t>-</w:t>
            </w:r>
          </w:p>
        </w:tc>
        <w:tc>
          <w:tcPr>
            <w:tcW w:w="567" w:type="dxa"/>
            <w:vAlign w:val="bottom"/>
          </w:tcPr>
          <w:p w14:paraId="28FFD38D" w14:textId="77777777" w:rsidR="00B8165D" w:rsidRPr="00FC7496" w:rsidRDefault="00B8165D" w:rsidP="00273022">
            <w:pPr>
              <w:pStyle w:val="TAC"/>
              <w:keepNext w:val="0"/>
              <w:keepLines w:val="0"/>
            </w:pPr>
            <w:r w:rsidRPr="00FC7496">
              <w:t>-</w:t>
            </w:r>
          </w:p>
        </w:tc>
        <w:tc>
          <w:tcPr>
            <w:tcW w:w="567" w:type="dxa"/>
            <w:vAlign w:val="bottom"/>
          </w:tcPr>
          <w:p w14:paraId="79639E3D" w14:textId="77777777" w:rsidR="00B8165D" w:rsidRPr="00FC7496" w:rsidRDefault="00B8165D" w:rsidP="00273022">
            <w:pPr>
              <w:pStyle w:val="TAC"/>
              <w:keepNext w:val="0"/>
              <w:keepLines w:val="0"/>
            </w:pPr>
            <w:r w:rsidRPr="00FC7496">
              <w:t>-</w:t>
            </w:r>
          </w:p>
        </w:tc>
        <w:tc>
          <w:tcPr>
            <w:tcW w:w="567" w:type="dxa"/>
            <w:vAlign w:val="bottom"/>
          </w:tcPr>
          <w:p w14:paraId="7DBA7814" w14:textId="77777777" w:rsidR="00B8165D" w:rsidRPr="00FC7496" w:rsidRDefault="001E08ED" w:rsidP="00273022">
            <w:pPr>
              <w:pStyle w:val="TAC"/>
              <w:keepNext w:val="0"/>
              <w:keepLines w:val="0"/>
            </w:pPr>
            <w:r w:rsidRPr="00FC7496">
              <w:t>1</w:t>
            </w:r>
          </w:p>
        </w:tc>
      </w:tr>
      <w:tr w:rsidR="00B8165D" w:rsidRPr="00FC7496" w14:paraId="40986AC4" w14:textId="77777777">
        <w:trPr>
          <w:jc w:val="center"/>
        </w:trPr>
        <w:tc>
          <w:tcPr>
            <w:tcW w:w="1682" w:type="dxa"/>
            <w:vMerge/>
          </w:tcPr>
          <w:p w14:paraId="36BACB85" w14:textId="77777777" w:rsidR="00B8165D" w:rsidRPr="00FC7496" w:rsidRDefault="00B8165D" w:rsidP="00273022">
            <w:pPr>
              <w:pStyle w:val="TAL"/>
              <w:keepNext w:val="0"/>
              <w:keepLines w:val="0"/>
            </w:pPr>
          </w:p>
        </w:tc>
        <w:tc>
          <w:tcPr>
            <w:tcW w:w="993" w:type="dxa"/>
            <w:vMerge/>
          </w:tcPr>
          <w:p w14:paraId="371E6FC7" w14:textId="77777777" w:rsidR="00B8165D" w:rsidRPr="00FC7496" w:rsidRDefault="00B8165D" w:rsidP="00273022">
            <w:pPr>
              <w:pStyle w:val="TAL"/>
              <w:keepNext w:val="0"/>
              <w:keepLines w:val="0"/>
            </w:pPr>
          </w:p>
        </w:tc>
        <w:tc>
          <w:tcPr>
            <w:tcW w:w="1306" w:type="dxa"/>
          </w:tcPr>
          <w:p w14:paraId="25B3038E" w14:textId="77777777" w:rsidR="00B8165D" w:rsidRPr="00FC7496" w:rsidRDefault="00B8165D" w:rsidP="00273022">
            <w:pPr>
              <w:pStyle w:val="TAL"/>
              <w:keepNext w:val="0"/>
              <w:keepLines w:val="0"/>
            </w:pPr>
            <w:r w:rsidRPr="00FC7496">
              <w:t>CCE_St_Ind'</w:t>
            </w:r>
          </w:p>
        </w:tc>
        <w:tc>
          <w:tcPr>
            <w:tcW w:w="678" w:type="dxa"/>
            <w:vAlign w:val="bottom"/>
          </w:tcPr>
          <w:p w14:paraId="5F9C2564" w14:textId="77777777" w:rsidR="00B8165D" w:rsidRPr="00FC7496" w:rsidRDefault="00B8165D" w:rsidP="00273022">
            <w:pPr>
              <w:pStyle w:val="TAC"/>
              <w:keepNext w:val="0"/>
              <w:keepLines w:val="0"/>
            </w:pPr>
            <w:r w:rsidRPr="00FC7496">
              <w:t>8</w:t>
            </w:r>
          </w:p>
        </w:tc>
        <w:tc>
          <w:tcPr>
            <w:tcW w:w="567" w:type="dxa"/>
            <w:vAlign w:val="bottom"/>
          </w:tcPr>
          <w:p w14:paraId="0453601F" w14:textId="77777777" w:rsidR="00B8165D" w:rsidRPr="00FC7496" w:rsidRDefault="00B8165D" w:rsidP="00273022">
            <w:pPr>
              <w:pStyle w:val="TAC"/>
              <w:keepNext w:val="0"/>
              <w:keepLines w:val="0"/>
            </w:pPr>
            <w:r w:rsidRPr="00FC7496">
              <w:t>-</w:t>
            </w:r>
          </w:p>
        </w:tc>
        <w:tc>
          <w:tcPr>
            <w:tcW w:w="567" w:type="dxa"/>
            <w:vAlign w:val="bottom"/>
          </w:tcPr>
          <w:p w14:paraId="0D9B433B" w14:textId="77777777" w:rsidR="00B8165D" w:rsidRPr="00FC7496" w:rsidRDefault="00B8165D" w:rsidP="00273022">
            <w:pPr>
              <w:pStyle w:val="TAC"/>
              <w:keepNext w:val="0"/>
              <w:keepLines w:val="0"/>
            </w:pPr>
            <w:r w:rsidRPr="00FC7496">
              <w:t>-</w:t>
            </w:r>
          </w:p>
        </w:tc>
        <w:tc>
          <w:tcPr>
            <w:tcW w:w="567" w:type="dxa"/>
            <w:vAlign w:val="bottom"/>
          </w:tcPr>
          <w:p w14:paraId="186EEA3B" w14:textId="77777777" w:rsidR="00B8165D" w:rsidRPr="00FC7496" w:rsidRDefault="00B8165D" w:rsidP="00273022">
            <w:pPr>
              <w:pStyle w:val="TAC"/>
              <w:keepNext w:val="0"/>
              <w:keepLines w:val="0"/>
            </w:pPr>
            <w:r w:rsidRPr="00FC7496">
              <w:t>-</w:t>
            </w:r>
          </w:p>
        </w:tc>
        <w:tc>
          <w:tcPr>
            <w:tcW w:w="567" w:type="dxa"/>
            <w:vAlign w:val="bottom"/>
          </w:tcPr>
          <w:p w14:paraId="721C8AF5" w14:textId="77777777" w:rsidR="00B8165D" w:rsidRPr="00FC7496" w:rsidRDefault="001E08ED" w:rsidP="00273022">
            <w:pPr>
              <w:pStyle w:val="TAC"/>
              <w:keepNext w:val="0"/>
              <w:keepLines w:val="0"/>
            </w:pPr>
            <w:r w:rsidRPr="00FC7496">
              <w:t>8</w:t>
            </w:r>
          </w:p>
        </w:tc>
        <w:tc>
          <w:tcPr>
            <w:tcW w:w="567" w:type="dxa"/>
            <w:vAlign w:val="bottom"/>
          </w:tcPr>
          <w:p w14:paraId="4C0BDBAE" w14:textId="77777777" w:rsidR="00B8165D" w:rsidRPr="00FC7496" w:rsidRDefault="001E08ED" w:rsidP="00273022">
            <w:pPr>
              <w:pStyle w:val="TAC"/>
              <w:keepNext w:val="0"/>
              <w:keepLines w:val="0"/>
            </w:pPr>
            <w:r w:rsidRPr="00FC7496">
              <w:t>8</w:t>
            </w:r>
          </w:p>
        </w:tc>
        <w:tc>
          <w:tcPr>
            <w:tcW w:w="567" w:type="dxa"/>
            <w:vAlign w:val="bottom"/>
          </w:tcPr>
          <w:p w14:paraId="7DF773A8" w14:textId="77777777" w:rsidR="00B8165D" w:rsidRPr="00FC7496" w:rsidRDefault="00B8165D" w:rsidP="00273022">
            <w:pPr>
              <w:pStyle w:val="TAC"/>
              <w:keepNext w:val="0"/>
              <w:keepLines w:val="0"/>
            </w:pPr>
            <w:r w:rsidRPr="00FC7496">
              <w:t>-</w:t>
            </w:r>
          </w:p>
        </w:tc>
        <w:tc>
          <w:tcPr>
            <w:tcW w:w="567" w:type="dxa"/>
            <w:vAlign w:val="bottom"/>
          </w:tcPr>
          <w:p w14:paraId="191CDEE2" w14:textId="77777777" w:rsidR="00B8165D" w:rsidRPr="00FC7496" w:rsidRDefault="00B8165D" w:rsidP="00273022">
            <w:pPr>
              <w:pStyle w:val="TAC"/>
              <w:keepNext w:val="0"/>
              <w:keepLines w:val="0"/>
            </w:pPr>
            <w:r w:rsidRPr="00FC7496">
              <w:t>-</w:t>
            </w:r>
          </w:p>
        </w:tc>
        <w:tc>
          <w:tcPr>
            <w:tcW w:w="567" w:type="dxa"/>
            <w:vAlign w:val="bottom"/>
          </w:tcPr>
          <w:p w14:paraId="039F387B" w14:textId="77777777" w:rsidR="00B8165D" w:rsidRPr="00FC7496" w:rsidRDefault="00B8165D" w:rsidP="00273022">
            <w:pPr>
              <w:pStyle w:val="TAC"/>
              <w:keepNext w:val="0"/>
              <w:keepLines w:val="0"/>
            </w:pPr>
            <w:r w:rsidRPr="00FC7496">
              <w:t>-</w:t>
            </w:r>
          </w:p>
        </w:tc>
        <w:tc>
          <w:tcPr>
            <w:tcW w:w="567" w:type="dxa"/>
            <w:vAlign w:val="bottom"/>
          </w:tcPr>
          <w:p w14:paraId="0E4678E4" w14:textId="77777777" w:rsidR="00B8165D" w:rsidRPr="00FC7496" w:rsidRDefault="00B8165D" w:rsidP="00273022">
            <w:pPr>
              <w:pStyle w:val="TAC"/>
              <w:keepNext w:val="0"/>
              <w:keepLines w:val="0"/>
            </w:pPr>
            <w:r w:rsidRPr="00FC7496">
              <w:t>8</w:t>
            </w:r>
          </w:p>
        </w:tc>
      </w:tr>
      <w:tr w:rsidR="00B8165D" w:rsidRPr="00FC7496" w14:paraId="340C8CD9" w14:textId="77777777">
        <w:trPr>
          <w:jc w:val="center"/>
        </w:trPr>
        <w:tc>
          <w:tcPr>
            <w:tcW w:w="1682" w:type="dxa"/>
            <w:vMerge/>
          </w:tcPr>
          <w:p w14:paraId="3244B3ED" w14:textId="77777777" w:rsidR="00B8165D" w:rsidRPr="00FC7496" w:rsidRDefault="00B8165D" w:rsidP="00273022">
            <w:pPr>
              <w:pStyle w:val="TAL"/>
              <w:keepNext w:val="0"/>
              <w:keepLines w:val="0"/>
            </w:pPr>
          </w:p>
        </w:tc>
        <w:tc>
          <w:tcPr>
            <w:tcW w:w="993" w:type="dxa"/>
            <w:vMerge/>
          </w:tcPr>
          <w:p w14:paraId="10B752F5" w14:textId="77777777" w:rsidR="00B8165D" w:rsidRPr="00FC7496" w:rsidRDefault="00B8165D" w:rsidP="00273022">
            <w:pPr>
              <w:pStyle w:val="TAL"/>
              <w:keepNext w:val="0"/>
              <w:keepLines w:val="0"/>
            </w:pPr>
          </w:p>
        </w:tc>
        <w:tc>
          <w:tcPr>
            <w:tcW w:w="1306" w:type="dxa"/>
          </w:tcPr>
          <w:p w14:paraId="63F63BE5" w14:textId="77777777" w:rsidR="00B8165D" w:rsidRPr="00FC7496" w:rsidRDefault="00B8165D" w:rsidP="00273022">
            <w:pPr>
              <w:pStyle w:val="TAL"/>
              <w:keepNext w:val="0"/>
              <w:keepLines w:val="0"/>
            </w:pPr>
            <w:r w:rsidRPr="00FC7496">
              <w:t>m''</w:t>
            </w:r>
          </w:p>
        </w:tc>
        <w:tc>
          <w:tcPr>
            <w:tcW w:w="678" w:type="dxa"/>
            <w:vAlign w:val="bottom"/>
          </w:tcPr>
          <w:p w14:paraId="7864B78D" w14:textId="77777777" w:rsidR="00B8165D" w:rsidRPr="00FC7496" w:rsidRDefault="00B8165D" w:rsidP="00273022">
            <w:pPr>
              <w:pStyle w:val="TAC"/>
              <w:keepNext w:val="0"/>
              <w:keepLines w:val="0"/>
            </w:pPr>
            <w:r w:rsidRPr="00FC7496">
              <w:t>-</w:t>
            </w:r>
          </w:p>
        </w:tc>
        <w:tc>
          <w:tcPr>
            <w:tcW w:w="567" w:type="dxa"/>
            <w:vAlign w:val="bottom"/>
          </w:tcPr>
          <w:p w14:paraId="4AE283A0"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EE05E13" w14:textId="77777777" w:rsidR="00B8165D" w:rsidRPr="00FC7496" w:rsidRDefault="00B8165D" w:rsidP="00273022">
            <w:pPr>
              <w:pStyle w:val="TAC"/>
              <w:keepNext w:val="0"/>
              <w:keepLines w:val="0"/>
            </w:pPr>
            <w:r w:rsidRPr="00FC7496">
              <w:t>-</w:t>
            </w:r>
          </w:p>
        </w:tc>
        <w:tc>
          <w:tcPr>
            <w:tcW w:w="567" w:type="dxa"/>
            <w:vAlign w:val="bottom"/>
          </w:tcPr>
          <w:p w14:paraId="3085EDA6" w14:textId="77777777" w:rsidR="00B8165D" w:rsidRPr="00FC7496" w:rsidRDefault="00B8165D" w:rsidP="00273022">
            <w:pPr>
              <w:pStyle w:val="TAC"/>
              <w:keepNext w:val="0"/>
              <w:keepLines w:val="0"/>
            </w:pPr>
            <w:r w:rsidRPr="00FC7496">
              <w:t>-</w:t>
            </w:r>
          </w:p>
        </w:tc>
        <w:tc>
          <w:tcPr>
            <w:tcW w:w="567" w:type="dxa"/>
            <w:vAlign w:val="bottom"/>
          </w:tcPr>
          <w:p w14:paraId="1CFABEC4" w14:textId="77777777" w:rsidR="00B8165D" w:rsidRPr="00FC7496" w:rsidRDefault="00B8165D" w:rsidP="00273022">
            <w:pPr>
              <w:pStyle w:val="TAC"/>
              <w:keepNext w:val="0"/>
              <w:keepLines w:val="0"/>
            </w:pPr>
            <w:r w:rsidRPr="00FC7496">
              <w:t>1</w:t>
            </w:r>
          </w:p>
        </w:tc>
        <w:tc>
          <w:tcPr>
            <w:tcW w:w="567" w:type="dxa"/>
            <w:vAlign w:val="bottom"/>
          </w:tcPr>
          <w:p w14:paraId="5A75274A" w14:textId="77777777" w:rsidR="00B8165D" w:rsidRPr="00FC7496" w:rsidRDefault="00B8165D" w:rsidP="00273022">
            <w:pPr>
              <w:pStyle w:val="TAC"/>
              <w:keepNext w:val="0"/>
              <w:keepLines w:val="0"/>
            </w:pPr>
            <w:r w:rsidRPr="00FC7496">
              <w:t>-</w:t>
            </w:r>
          </w:p>
        </w:tc>
        <w:tc>
          <w:tcPr>
            <w:tcW w:w="567" w:type="dxa"/>
            <w:vAlign w:val="bottom"/>
          </w:tcPr>
          <w:p w14:paraId="5B7123AA"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E720C2C" w14:textId="77777777" w:rsidR="00B8165D" w:rsidRPr="00FC7496" w:rsidRDefault="00B8165D" w:rsidP="00273022">
            <w:pPr>
              <w:pStyle w:val="TAC"/>
              <w:keepNext w:val="0"/>
              <w:keepLines w:val="0"/>
            </w:pPr>
            <w:r w:rsidRPr="00FC7496">
              <w:t>-</w:t>
            </w:r>
          </w:p>
        </w:tc>
        <w:tc>
          <w:tcPr>
            <w:tcW w:w="567" w:type="dxa"/>
            <w:vAlign w:val="bottom"/>
          </w:tcPr>
          <w:p w14:paraId="1849BE8A" w14:textId="77777777" w:rsidR="00B8165D" w:rsidRPr="00FC7496" w:rsidRDefault="00B8165D" w:rsidP="00273022">
            <w:pPr>
              <w:pStyle w:val="TAC"/>
              <w:keepNext w:val="0"/>
              <w:keepLines w:val="0"/>
            </w:pPr>
            <w:r w:rsidRPr="00FC7496">
              <w:t>-</w:t>
            </w:r>
          </w:p>
        </w:tc>
        <w:tc>
          <w:tcPr>
            <w:tcW w:w="567" w:type="dxa"/>
            <w:vAlign w:val="bottom"/>
          </w:tcPr>
          <w:p w14:paraId="601F83B4" w14:textId="77777777" w:rsidR="00B8165D" w:rsidRPr="00FC7496" w:rsidRDefault="001E08ED" w:rsidP="00273022">
            <w:pPr>
              <w:pStyle w:val="TAC"/>
              <w:keepNext w:val="0"/>
              <w:keepLines w:val="0"/>
            </w:pPr>
            <w:r w:rsidRPr="00FC7496">
              <w:t>0</w:t>
            </w:r>
          </w:p>
        </w:tc>
      </w:tr>
      <w:tr w:rsidR="00B8165D" w:rsidRPr="00FC7496" w14:paraId="15129C18" w14:textId="77777777">
        <w:trPr>
          <w:jc w:val="center"/>
        </w:trPr>
        <w:tc>
          <w:tcPr>
            <w:tcW w:w="1682" w:type="dxa"/>
            <w:vMerge/>
          </w:tcPr>
          <w:p w14:paraId="60842F5B" w14:textId="77777777" w:rsidR="00B8165D" w:rsidRPr="00FC7496" w:rsidRDefault="00B8165D" w:rsidP="00273022">
            <w:pPr>
              <w:pStyle w:val="TAL"/>
              <w:keepNext w:val="0"/>
              <w:keepLines w:val="0"/>
            </w:pPr>
          </w:p>
        </w:tc>
        <w:tc>
          <w:tcPr>
            <w:tcW w:w="993" w:type="dxa"/>
            <w:vMerge/>
          </w:tcPr>
          <w:p w14:paraId="4A199DAF" w14:textId="77777777" w:rsidR="00B8165D" w:rsidRPr="00FC7496" w:rsidRDefault="00B8165D" w:rsidP="00273022">
            <w:pPr>
              <w:pStyle w:val="TAL"/>
              <w:keepNext w:val="0"/>
              <w:keepLines w:val="0"/>
            </w:pPr>
          </w:p>
        </w:tc>
        <w:tc>
          <w:tcPr>
            <w:tcW w:w="1306" w:type="dxa"/>
          </w:tcPr>
          <w:p w14:paraId="53C3246E" w14:textId="77777777" w:rsidR="00B8165D" w:rsidRPr="00FC7496" w:rsidRDefault="00B8165D" w:rsidP="00273022">
            <w:pPr>
              <w:pStyle w:val="TAL"/>
              <w:keepNext w:val="0"/>
              <w:keepLines w:val="0"/>
            </w:pPr>
            <w:r w:rsidRPr="00FC7496">
              <w:t>CCE_St_Ind''</w:t>
            </w:r>
          </w:p>
        </w:tc>
        <w:tc>
          <w:tcPr>
            <w:tcW w:w="678" w:type="dxa"/>
            <w:vAlign w:val="bottom"/>
          </w:tcPr>
          <w:p w14:paraId="00597259" w14:textId="77777777" w:rsidR="00B8165D" w:rsidRPr="00FC7496" w:rsidRDefault="00B8165D" w:rsidP="00273022">
            <w:pPr>
              <w:pStyle w:val="TAC"/>
              <w:keepNext w:val="0"/>
              <w:keepLines w:val="0"/>
            </w:pPr>
            <w:r w:rsidRPr="00FC7496">
              <w:t>-</w:t>
            </w:r>
          </w:p>
        </w:tc>
        <w:tc>
          <w:tcPr>
            <w:tcW w:w="567" w:type="dxa"/>
            <w:vAlign w:val="bottom"/>
          </w:tcPr>
          <w:p w14:paraId="02846068"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B731F5F" w14:textId="77777777" w:rsidR="00B8165D" w:rsidRPr="00FC7496" w:rsidRDefault="00B8165D" w:rsidP="00273022">
            <w:pPr>
              <w:pStyle w:val="TAC"/>
              <w:keepNext w:val="0"/>
              <w:keepLines w:val="0"/>
            </w:pPr>
            <w:r w:rsidRPr="00FC7496">
              <w:t>-</w:t>
            </w:r>
          </w:p>
        </w:tc>
        <w:tc>
          <w:tcPr>
            <w:tcW w:w="567" w:type="dxa"/>
            <w:vAlign w:val="bottom"/>
          </w:tcPr>
          <w:p w14:paraId="7A873A17" w14:textId="77777777" w:rsidR="00B8165D" w:rsidRPr="00FC7496" w:rsidRDefault="00B8165D" w:rsidP="00273022">
            <w:pPr>
              <w:pStyle w:val="TAC"/>
              <w:keepNext w:val="0"/>
              <w:keepLines w:val="0"/>
            </w:pPr>
            <w:r w:rsidRPr="00FC7496">
              <w:t>-</w:t>
            </w:r>
          </w:p>
        </w:tc>
        <w:tc>
          <w:tcPr>
            <w:tcW w:w="567" w:type="dxa"/>
            <w:vAlign w:val="bottom"/>
          </w:tcPr>
          <w:p w14:paraId="30CC8652" w14:textId="77777777" w:rsidR="00B8165D" w:rsidRPr="00FC7496" w:rsidRDefault="001E08ED" w:rsidP="00273022">
            <w:pPr>
              <w:pStyle w:val="TAC"/>
              <w:keepNext w:val="0"/>
              <w:keepLines w:val="0"/>
            </w:pPr>
            <w:r w:rsidRPr="00FC7496">
              <w:t>0</w:t>
            </w:r>
          </w:p>
        </w:tc>
        <w:tc>
          <w:tcPr>
            <w:tcW w:w="567" w:type="dxa"/>
            <w:vAlign w:val="bottom"/>
          </w:tcPr>
          <w:p w14:paraId="3149C0B2" w14:textId="77777777" w:rsidR="00B8165D" w:rsidRPr="00FC7496" w:rsidRDefault="00B8165D" w:rsidP="00273022">
            <w:pPr>
              <w:pStyle w:val="TAC"/>
              <w:keepNext w:val="0"/>
              <w:keepLines w:val="0"/>
            </w:pPr>
            <w:r w:rsidRPr="00FC7496">
              <w:t>-</w:t>
            </w:r>
          </w:p>
        </w:tc>
        <w:tc>
          <w:tcPr>
            <w:tcW w:w="567" w:type="dxa"/>
            <w:vAlign w:val="bottom"/>
          </w:tcPr>
          <w:p w14:paraId="75723C63"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A8385FF" w14:textId="77777777" w:rsidR="00B8165D" w:rsidRPr="00FC7496" w:rsidRDefault="00B8165D" w:rsidP="00273022">
            <w:pPr>
              <w:pStyle w:val="TAC"/>
              <w:keepNext w:val="0"/>
              <w:keepLines w:val="0"/>
            </w:pPr>
            <w:r w:rsidRPr="00FC7496">
              <w:t>-</w:t>
            </w:r>
          </w:p>
        </w:tc>
        <w:tc>
          <w:tcPr>
            <w:tcW w:w="567" w:type="dxa"/>
            <w:vAlign w:val="bottom"/>
          </w:tcPr>
          <w:p w14:paraId="62B84DFE" w14:textId="77777777" w:rsidR="00B8165D" w:rsidRPr="00FC7496" w:rsidRDefault="00B8165D" w:rsidP="00273022">
            <w:pPr>
              <w:pStyle w:val="TAC"/>
              <w:keepNext w:val="0"/>
              <w:keepLines w:val="0"/>
            </w:pPr>
            <w:r w:rsidRPr="00FC7496">
              <w:t>-</w:t>
            </w:r>
          </w:p>
        </w:tc>
        <w:tc>
          <w:tcPr>
            <w:tcW w:w="567" w:type="dxa"/>
            <w:vAlign w:val="bottom"/>
          </w:tcPr>
          <w:p w14:paraId="5394F89E" w14:textId="77777777" w:rsidR="00B8165D" w:rsidRPr="00FC7496" w:rsidRDefault="001E08ED" w:rsidP="00273022">
            <w:pPr>
              <w:pStyle w:val="TAC"/>
              <w:keepNext w:val="0"/>
              <w:keepLines w:val="0"/>
            </w:pPr>
            <w:r w:rsidRPr="00FC7496">
              <w:rPr>
                <w:lang w:eastAsia="zh-CN"/>
              </w:rPr>
              <w:t>0</w:t>
            </w:r>
          </w:p>
        </w:tc>
      </w:tr>
      <w:tr w:rsidR="00B8165D" w:rsidRPr="00FC7496" w14:paraId="3F9DBB0E" w14:textId="77777777">
        <w:trPr>
          <w:jc w:val="center"/>
        </w:trPr>
        <w:tc>
          <w:tcPr>
            <w:tcW w:w="1682" w:type="dxa"/>
            <w:vMerge w:val="restart"/>
          </w:tcPr>
          <w:p w14:paraId="05FAFE44" w14:textId="77777777" w:rsidR="00B8165D" w:rsidRPr="00FC7496" w:rsidRDefault="00B8165D" w:rsidP="00273022">
            <w:pPr>
              <w:pStyle w:val="TAL"/>
              <w:keepNext w:val="0"/>
              <w:keepLines w:val="0"/>
            </w:pPr>
            <w:r w:rsidRPr="00FC7496">
              <w:t>tsc_C_RNTI_Def8</w:t>
            </w:r>
          </w:p>
        </w:tc>
        <w:tc>
          <w:tcPr>
            <w:tcW w:w="993" w:type="dxa"/>
            <w:vMerge w:val="restart"/>
          </w:tcPr>
          <w:p w14:paraId="08F93D5D" w14:textId="77777777" w:rsidR="00B8165D" w:rsidRPr="00FC7496" w:rsidRDefault="00B8165D" w:rsidP="00273022">
            <w:pPr>
              <w:pStyle w:val="TAL"/>
              <w:keepNext w:val="0"/>
              <w:keepLines w:val="0"/>
            </w:pPr>
            <w:r w:rsidRPr="00FC7496">
              <w:t>'11D7'H</w:t>
            </w:r>
          </w:p>
          <w:p w14:paraId="5CB3D746" w14:textId="77777777" w:rsidR="00B8165D" w:rsidRPr="00FC7496" w:rsidRDefault="00B8165D" w:rsidP="00273022">
            <w:pPr>
              <w:pStyle w:val="TAL"/>
              <w:keepNext w:val="0"/>
              <w:keepLines w:val="0"/>
            </w:pPr>
            <w:r w:rsidRPr="00FC7496">
              <w:t>4567</w:t>
            </w:r>
          </w:p>
        </w:tc>
        <w:tc>
          <w:tcPr>
            <w:tcW w:w="1306" w:type="dxa"/>
          </w:tcPr>
          <w:p w14:paraId="7A5684FF" w14:textId="77777777" w:rsidR="00B8165D" w:rsidRPr="00FC7496" w:rsidRDefault="00B8165D" w:rsidP="00273022">
            <w:pPr>
              <w:pStyle w:val="TAL"/>
              <w:keepNext w:val="0"/>
              <w:keepLines w:val="0"/>
            </w:pPr>
            <w:r w:rsidRPr="00FC7496">
              <w:t>m'</w:t>
            </w:r>
          </w:p>
        </w:tc>
        <w:tc>
          <w:tcPr>
            <w:tcW w:w="678" w:type="dxa"/>
            <w:vAlign w:val="bottom"/>
          </w:tcPr>
          <w:p w14:paraId="64393268" w14:textId="77777777" w:rsidR="00B8165D" w:rsidRPr="00FC7496" w:rsidRDefault="001E08ED" w:rsidP="00273022">
            <w:pPr>
              <w:pStyle w:val="TAC"/>
              <w:keepNext w:val="0"/>
              <w:keepLines w:val="0"/>
            </w:pPr>
            <w:r w:rsidRPr="00FC7496">
              <w:t>1</w:t>
            </w:r>
          </w:p>
        </w:tc>
        <w:tc>
          <w:tcPr>
            <w:tcW w:w="567" w:type="dxa"/>
            <w:vAlign w:val="bottom"/>
          </w:tcPr>
          <w:p w14:paraId="014F9EB8" w14:textId="77777777" w:rsidR="00B8165D" w:rsidRPr="00FC7496" w:rsidRDefault="00B8165D" w:rsidP="00273022">
            <w:pPr>
              <w:pStyle w:val="TAC"/>
              <w:keepNext w:val="0"/>
              <w:keepLines w:val="0"/>
            </w:pPr>
            <w:r w:rsidRPr="00FC7496">
              <w:t>-</w:t>
            </w:r>
          </w:p>
        </w:tc>
        <w:tc>
          <w:tcPr>
            <w:tcW w:w="567" w:type="dxa"/>
            <w:vAlign w:val="bottom"/>
          </w:tcPr>
          <w:p w14:paraId="6688B1A3" w14:textId="77777777" w:rsidR="00B8165D" w:rsidRPr="00FC7496" w:rsidRDefault="00B8165D" w:rsidP="00273022">
            <w:pPr>
              <w:pStyle w:val="TAC"/>
              <w:keepNext w:val="0"/>
              <w:keepLines w:val="0"/>
            </w:pPr>
            <w:r w:rsidRPr="00FC7496">
              <w:t>-</w:t>
            </w:r>
          </w:p>
        </w:tc>
        <w:tc>
          <w:tcPr>
            <w:tcW w:w="567" w:type="dxa"/>
            <w:vAlign w:val="bottom"/>
          </w:tcPr>
          <w:p w14:paraId="2513AE48" w14:textId="77777777" w:rsidR="00B8165D" w:rsidRPr="00FC7496" w:rsidRDefault="00B8165D" w:rsidP="00273022">
            <w:pPr>
              <w:pStyle w:val="TAC"/>
              <w:keepNext w:val="0"/>
              <w:keepLines w:val="0"/>
            </w:pPr>
            <w:r w:rsidRPr="00FC7496">
              <w:t>-</w:t>
            </w:r>
          </w:p>
        </w:tc>
        <w:tc>
          <w:tcPr>
            <w:tcW w:w="567" w:type="dxa"/>
            <w:vAlign w:val="bottom"/>
          </w:tcPr>
          <w:p w14:paraId="7F11CCF4" w14:textId="77777777" w:rsidR="00B8165D" w:rsidRPr="00FC7496" w:rsidRDefault="00B8165D" w:rsidP="00273022">
            <w:pPr>
              <w:pStyle w:val="TAC"/>
              <w:keepNext w:val="0"/>
              <w:keepLines w:val="0"/>
            </w:pPr>
            <w:r w:rsidRPr="00FC7496">
              <w:t>0</w:t>
            </w:r>
          </w:p>
        </w:tc>
        <w:tc>
          <w:tcPr>
            <w:tcW w:w="567" w:type="dxa"/>
            <w:vAlign w:val="bottom"/>
          </w:tcPr>
          <w:p w14:paraId="68F0B3CF" w14:textId="77777777" w:rsidR="00B8165D" w:rsidRPr="00FC7496" w:rsidRDefault="00B8165D" w:rsidP="00273022">
            <w:pPr>
              <w:pStyle w:val="TAC"/>
              <w:keepNext w:val="0"/>
              <w:keepLines w:val="0"/>
            </w:pPr>
            <w:r w:rsidRPr="00FC7496">
              <w:t>0</w:t>
            </w:r>
          </w:p>
        </w:tc>
        <w:tc>
          <w:tcPr>
            <w:tcW w:w="567" w:type="dxa"/>
            <w:vAlign w:val="bottom"/>
          </w:tcPr>
          <w:p w14:paraId="752F001C" w14:textId="77777777" w:rsidR="00B8165D" w:rsidRPr="00FC7496" w:rsidRDefault="00B8165D" w:rsidP="00273022">
            <w:pPr>
              <w:pStyle w:val="TAC"/>
              <w:keepNext w:val="0"/>
              <w:keepLines w:val="0"/>
            </w:pPr>
            <w:r w:rsidRPr="00FC7496">
              <w:t>-</w:t>
            </w:r>
          </w:p>
        </w:tc>
        <w:tc>
          <w:tcPr>
            <w:tcW w:w="567" w:type="dxa"/>
            <w:vAlign w:val="bottom"/>
          </w:tcPr>
          <w:p w14:paraId="2724324D" w14:textId="77777777" w:rsidR="00B8165D" w:rsidRPr="00FC7496" w:rsidRDefault="00B8165D" w:rsidP="00273022">
            <w:pPr>
              <w:pStyle w:val="TAC"/>
              <w:keepNext w:val="0"/>
              <w:keepLines w:val="0"/>
            </w:pPr>
            <w:r w:rsidRPr="00FC7496">
              <w:t>-</w:t>
            </w:r>
          </w:p>
        </w:tc>
        <w:tc>
          <w:tcPr>
            <w:tcW w:w="567" w:type="dxa"/>
            <w:vAlign w:val="bottom"/>
          </w:tcPr>
          <w:p w14:paraId="32AA7ED4" w14:textId="77777777" w:rsidR="00B8165D" w:rsidRPr="00FC7496" w:rsidRDefault="00B8165D" w:rsidP="00273022">
            <w:pPr>
              <w:pStyle w:val="TAC"/>
              <w:keepNext w:val="0"/>
              <w:keepLines w:val="0"/>
            </w:pPr>
            <w:r w:rsidRPr="00FC7496">
              <w:t>-</w:t>
            </w:r>
          </w:p>
        </w:tc>
        <w:tc>
          <w:tcPr>
            <w:tcW w:w="567" w:type="dxa"/>
            <w:vAlign w:val="bottom"/>
          </w:tcPr>
          <w:p w14:paraId="51D05019" w14:textId="77777777" w:rsidR="00B8165D" w:rsidRPr="00FC7496" w:rsidRDefault="001E08ED" w:rsidP="00273022">
            <w:pPr>
              <w:pStyle w:val="TAC"/>
              <w:keepNext w:val="0"/>
              <w:keepLines w:val="0"/>
            </w:pPr>
            <w:r w:rsidRPr="00FC7496">
              <w:t>1</w:t>
            </w:r>
          </w:p>
        </w:tc>
      </w:tr>
      <w:tr w:rsidR="00B8165D" w:rsidRPr="00FC7496" w14:paraId="68D3FF80" w14:textId="77777777">
        <w:trPr>
          <w:jc w:val="center"/>
        </w:trPr>
        <w:tc>
          <w:tcPr>
            <w:tcW w:w="1682" w:type="dxa"/>
            <w:vMerge/>
          </w:tcPr>
          <w:p w14:paraId="211DD81D" w14:textId="77777777" w:rsidR="00B8165D" w:rsidRPr="00FC7496" w:rsidRDefault="00B8165D" w:rsidP="00273022">
            <w:pPr>
              <w:pStyle w:val="TAL"/>
              <w:keepNext w:val="0"/>
              <w:keepLines w:val="0"/>
            </w:pPr>
          </w:p>
        </w:tc>
        <w:tc>
          <w:tcPr>
            <w:tcW w:w="993" w:type="dxa"/>
            <w:vMerge/>
          </w:tcPr>
          <w:p w14:paraId="10F883B7" w14:textId="77777777" w:rsidR="00B8165D" w:rsidRPr="00FC7496" w:rsidRDefault="00B8165D" w:rsidP="00273022">
            <w:pPr>
              <w:pStyle w:val="TAL"/>
              <w:keepNext w:val="0"/>
              <w:keepLines w:val="0"/>
            </w:pPr>
          </w:p>
        </w:tc>
        <w:tc>
          <w:tcPr>
            <w:tcW w:w="1306" w:type="dxa"/>
          </w:tcPr>
          <w:p w14:paraId="28E1B948" w14:textId="77777777" w:rsidR="00B8165D" w:rsidRPr="00FC7496" w:rsidRDefault="00B8165D" w:rsidP="00273022">
            <w:pPr>
              <w:pStyle w:val="TAL"/>
              <w:keepNext w:val="0"/>
              <w:keepLines w:val="0"/>
            </w:pPr>
            <w:r w:rsidRPr="00FC7496">
              <w:t>CCE_St_Ind'</w:t>
            </w:r>
          </w:p>
        </w:tc>
        <w:tc>
          <w:tcPr>
            <w:tcW w:w="678" w:type="dxa"/>
            <w:vAlign w:val="bottom"/>
          </w:tcPr>
          <w:p w14:paraId="768DC2AA" w14:textId="77777777" w:rsidR="00B8165D" w:rsidRPr="00FC7496" w:rsidRDefault="00B8165D" w:rsidP="00273022">
            <w:pPr>
              <w:pStyle w:val="TAC"/>
              <w:keepNext w:val="0"/>
              <w:keepLines w:val="0"/>
            </w:pPr>
            <w:r w:rsidRPr="00FC7496">
              <w:t>8</w:t>
            </w:r>
          </w:p>
        </w:tc>
        <w:tc>
          <w:tcPr>
            <w:tcW w:w="567" w:type="dxa"/>
            <w:vAlign w:val="bottom"/>
          </w:tcPr>
          <w:p w14:paraId="3771E6D9" w14:textId="77777777" w:rsidR="00B8165D" w:rsidRPr="00FC7496" w:rsidRDefault="00B8165D" w:rsidP="00273022">
            <w:pPr>
              <w:pStyle w:val="TAC"/>
              <w:keepNext w:val="0"/>
              <w:keepLines w:val="0"/>
            </w:pPr>
            <w:r w:rsidRPr="00FC7496">
              <w:t>-</w:t>
            </w:r>
          </w:p>
        </w:tc>
        <w:tc>
          <w:tcPr>
            <w:tcW w:w="567" w:type="dxa"/>
            <w:vAlign w:val="bottom"/>
          </w:tcPr>
          <w:p w14:paraId="27B1ECAC" w14:textId="77777777" w:rsidR="00B8165D" w:rsidRPr="00FC7496" w:rsidRDefault="00B8165D" w:rsidP="00273022">
            <w:pPr>
              <w:pStyle w:val="TAC"/>
              <w:keepNext w:val="0"/>
              <w:keepLines w:val="0"/>
            </w:pPr>
            <w:r w:rsidRPr="00FC7496">
              <w:t>-</w:t>
            </w:r>
          </w:p>
        </w:tc>
        <w:tc>
          <w:tcPr>
            <w:tcW w:w="567" w:type="dxa"/>
            <w:vAlign w:val="bottom"/>
          </w:tcPr>
          <w:p w14:paraId="6FD15427" w14:textId="77777777" w:rsidR="00B8165D" w:rsidRPr="00FC7496" w:rsidRDefault="00B8165D" w:rsidP="00273022">
            <w:pPr>
              <w:pStyle w:val="TAC"/>
              <w:keepNext w:val="0"/>
              <w:keepLines w:val="0"/>
            </w:pPr>
            <w:r w:rsidRPr="00FC7496">
              <w:t>-</w:t>
            </w:r>
          </w:p>
        </w:tc>
        <w:tc>
          <w:tcPr>
            <w:tcW w:w="567" w:type="dxa"/>
            <w:vAlign w:val="bottom"/>
          </w:tcPr>
          <w:p w14:paraId="4C965BEC" w14:textId="77777777" w:rsidR="00B8165D" w:rsidRPr="00FC7496" w:rsidRDefault="001E08ED" w:rsidP="00273022">
            <w:pPr>
              <w:pStyle w:val="TAC"/>
              <w:keepNext w:val="0"/>
              <w:keepLines w:val="0"/>
            </w:pPr>
            <w:r w:rsidRPr="00FC7496">
              <w:t>8</w:t>
            </w:r>
          </w:p>
        </w:tc>
        <w:tc>
          <w:tcPr>
            <w:tcW w:w="567" w:type="dxa"/>
            <w:vAlign w:val="bottom"/>
          </w:tcPr>
          <w:p w14:paraId="3F513B09" w14:textId="77777777" w:rsidR="00B8165D" w:rsidRPr="00FC7496" w:rsidRDefault="001E08ED" w:rsidP="00273022">
            <w:pPr>
              <w:pStyle w:val="TAC"/>
              <w:keepNext w:val="0"/>
              <w:keepLines w:val="0"/>
            </w:pPr>
            <w:r w:rsidRPr="00FC7496">
              <w:t>8</w:t>
            </w:r>
          </w:p>
        </w:tc>
        <w:tc>
          <w:tcPr>
            <w:tcW w:w="567" w:type="dxa"/>
            <w:vAlign w:val="bottom"/>
          </w:tcPr>
          <w:p w14:paraId="2A529AFE" w14:textId="77777777" w:rsidR="00B8165D" w:rsidRPr="00FC7496" w:rsidRDefault="00B8165D" w:rsidP="00273022">
            <w:pPr>
              <w:pStyle w:val="TAC"/>
              <w:keepNext w:val="0"/>
              <w:keepLines w:val="0"/>
            </w:pPr>
            <w:r w:rsidRPr="00FC7496">
              <w:t>-</w:t>
            </w:r>
          </w:p>
        </w:tc>
        <w:tc>
          <w:tcPr>
            <w:tcW w:w="567" w:type="dxa"/>
            <w:vAlign w:val="bottom"/>
          </w:tcPr>
          <w:p w14:paraId="3E10CA21" w14:textId="77777777" w:rsidR="00B8165D" w:rsidRPr="00FC7496" w:rsidRDefault="00B8165D" w:rsidP="00273022">
            <w:pPr>
              <w:pStyle w:val="TAC"/>
              <w:keepNext w:val="0"/>
              <w:keepLines w:val="0"/>
            </w:pPr>
            <w:r w:rsidRPr="00FC7496">
              <w:t>-</w:t>
            </w:r>
          </w:p>
        </w:tc>
        <w:tc>
          <w:tcPr>
            <w:tcW w:w="567" w:type="dxa"/>
            <w:vAlign w:val="bottom"/>
          </w:tcPr>
          <w:p w14:paraId="2527353F" w14:textId="77777777" w:rsidR="00B8165D" w:rsidRPr="00FC7496" w:rsidRDefault="00B8165D" w:rsidP="00273022">
            <w:pPr>
              <w:pStyle w:val="TAC"/>
              <w:keepNext w:val="0"/>
              <w:keepLines w:val="0"/>
            </w:pPr>
            <w:r w:rsidRPr="00FC7496">
              <w:t>-</w:t>
            </w:r>
          </w:p>
        </w:tc>
        <w:tc>
          <w:tcPr>
            <w:tcW w:w="567" w:type="dxa"/>
            <w:vAlign w:val="bottom"/>
          </w:tcPr>
          <w:p w14:paraId="6C3282E2" w14:textId="77777777" w:rsidR="00B8165D" w:rsidRPr="00FC7496" w:rsidRDefault="00B8165D" w:rsidP="00273022">
            <w:pPr>
              <w:pStyle w:val="TAC"/>
              <w:keepNext w:val="0"/>
              <w:keepLines w:val="0"/>
            </w:pPr>
            <w:r w:rsidRPr="00FC7496">
              <w:t>8</w:t>
            </w:r>
          </w:p>
        </w:tc>
      </w:tr>
      <w:tr w:rsidR="00B8165D" w:rsidRPr="00FC7496" w14:paraId="61898BF2" w14:textId="77777777">
        <w:trPr>
          <w:jc w:val="center"/>
        </w:trPr>
        <w:tc>
          <w:tcPr>
            <w:tcW w:w="1682" w:type="dxa"/>
            <w:vMerge/>
          </w:tcPr>
          <w:p w14:paraId="27FDC4D1" w14:textId="77777777" w:rsidR="00B8165D" w:rsidRPr="00FC7496" w:rsidRDefault="00B8165D" w:rsidP="00273022">
            <w:pPr>
              <w:pStyle w:val="TAL"/>
              <w:keepNext w:val="0"/>
              <w:keepLines w:val="0"/>
            </w:pPr>
          </w:p>
        </w:tc>
        <w:tc>
          <w:tcPr>
            <w:tcW w:w="993" w:type="dxa"/>
            <w:vMerge/>
          </w:tcPr>
          <w:p w14:paraId="4D744E4E" w14:textId="77777777" w:rsidR="00B8165D" w:rsidRPr="00FC7496" w:rsidRDefault="00B8165D" w:rsidP="00273022">
            <w:pPr>
              <w:pStyle w:val="TAL"/>
              <w:keepNext w:val="0"/>
              <w:keepLines w:val="0"/>
            </w:pPr>
          </w:p>
        </w:tc>
        <w:tc>
          <w:tcPr>
            <w:tcW w:w="1306" w:type="dxa"/>
          </w:tcPr>
          <w:p w14:paraId="01ECF203" w14:textId="77777777" w:rsidR="00B8165D" w:rsidRPr="00FC7496" w:rsidRDefault="00B8165D" w:rsidP="00273022">
            <w:pPr>
              <w:pStyle w:val="TAL"/>
              <w:keepNext w:val="0"/>
              <w:keepLines w:val="0"/>
            </w:pPr>
            <w:r w:rsidRPr="00FC7496">
              <w:t>m''</w:t>
            </w:r>
          </w:p>
        </w:tc>
        <w:tc>
          <w:tcPr>
            <w:tcW w:w="678" w:type="dxa"/>
            <w:vAlign w:val="bottom"/>
          </w:tcPr>
          <w:p w14:paraId="7A0D113D" w14:textId="77777777" w:rsidR="00B8165D" w:rsidRPr="00FC7496" w:rsidRDefault="00B8165D" w:rsidP="00273022">
            <w:pPr>
              <w:pStyle w:val="TAC"/>
              <w:keepNext w:val="0"/>
              <w:keepLines w:val="0"/>
            </w:pPr>
            <w:r w:rsidRPr="00FC7496">
              <w:t>-</w:t>
            </w:r>
          </w:p>
        </w:tc>
        <w:tc>
          <w:tcPr>
            <w:tcW w:w="567" w:type="dxa"/>
            <w:vAlign w:val="bottom"/>
          </w:tcPr>
          <w:p w14:paraId="625B3B2F"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60FA6BBD" w14:textId="77777777" w:rsidR="00B8165D" w:rsidRPr="00FC7496" w:rsidRDefault="00B8165D" w:rsidP="00273022">
            <w:pPr>
              <w:pStyle w:val="TAC"/>
              <w:keepNext w:val="0"/>
              <w:keepLines w:val="0"/>
            </w:pPr>
            <w:r w:rsidRPr="00FC7496">
              <w:t>-</w:t>
            </w:r>
          </w:p>
        </w:tc>
        <w:tc>
          <w:tcPr>
            <w:tcW w:w="567" w:type="dxa"/>
            <w:vAlign w:val="bottom"/>
          </w:tcPr>
          <w:p w14:paraId="0204208F" w14:textId="77777777" w:rsidR="00B8165D" w:rsidRPr="00FC7496" w:rsidRDefault="00B8165D" w:rsidP="00273022">
            <w:pPr>
              <w:pStyle w:val="TAC"/>
              <w:keepNext w:val="0"/>
              <w:keepLines w:val="0"/>
            </w:pPr>
            <w:r w:rsidRPr="00FC7496">
              <w:t>-</w:t>
            </w:r>
          </w:p>
        </w:tc>
        <w:tc>
          <w:tcPr>
            <w:tcW w:w="567" w:type="dxa"/>
            <w:vAlign w:val="bottom"/>
          </w:tcPr>
          <w:p w14:paraId="7361BAD4" w14:textId="77777777" w:rsidR="00B8165D" w:rsidRPr="00FC7496" w:rsidRDefault="00B8165D" w:rsidP="00273022">
            <w:pPr>
              <w:pStyle w:val="TAC"/>
              <w:keepNext w:val="0"/>
              <w:keepLines w:val="0"/>
            </w:pPr>
            <w:r w:rsidRPr="00FC7496">
              <w:t>1</w:t>
            </w:r>
          </w:p>
        </w:tc>
        <w:tc>
          <w:tcPr>
            <w:tcW w:w="567" w:type="dxa"/>
            <w:vAlign w:val="bottom"/>
          </w:tcPr>
          <w:p w14:paraId="07494FA8" w14:textId="77777777" w:rsidR="00B8165D" w:rsidRPr="00FC7496" w:rsidRDefault="00B8165D" w:rsidP="00273022">
            <w:pPr>
              <w:pStyle w:val="TAC"/>
              <w:keepNext w:val="0"/>
              <w:keepLines w:val="0"/>
            </w:pPr>
            <w:r w:rsidRPr="00FC7496">
              <w:t>-</w:t>
            </w:r>
          </w:p>
        </w:tc>
        <w:tc>
          <w:tcPr>
            <w:tcW w:w="567" w:type="dxa"/>
            <w:vAlign w:val="bottom"/>
          </w:tcPr>
          <w:p w14:paraId="228195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043F10D" w14:textId="77777777" w:rsidR="00B8165D" w:rsidRPr="00FC7496" w:rsidRDefault="00B8165D" w:rsidP="00273022">
            <w:pPr>
              <w:pStyle w:val="TAC"/>
              <w:keepNext w:val="0"/>
              <w:keepLines w:val="0"/>
            </w:pPr>
            <w:r w:rsidRPr="00FC7496">
              <w:t>-</w:t>
            </w:r>
          </w:p>
        </w:tc>
        <w:tc>
          <w:tcPr>
            <w:tcW w:w="567" w:type="dxa"/>
            <w:vAlign w:val="bottom"/>
          </w:tcPr>
          <w:p w14:paraId="2983718A" w14:textId="77777777" w:rsidR="00B8165D" w:rsidRPr="00FC7496" w:rsidRDefault="00B8165D" w:rsidP="00273022">
            <w:pPr>
              <w:pStyle w:val="TAC"/>
              <w:keepNext w:val="0"/>
              <w:keepLines w:val="0"/>
            </w:pPr>
            <w:r w:rsidRPr="00FC7496">
              <w:t>-</w:t>
            </w:r>
          </w:p>
        </w:tc>
        <w:tc>
          <w:tcPr>
            <w:tcW w:w="567" w:type="dxa"/>
            <w:vAlign w:val="bottom"/>
          </w:tcPr>
          <w:p w14:paraId="32A7919A" w14:textId="77777777" w:rsidR="00B8165D" w:rsidRPr="00FC7496" w:rsidRDefault="001E08ED" w:rsidP="00273022">
            <w:pPr>
              <w:pStyle w:val="TAC"/>
              <w:keepNext w:val="0"/>
              <w:keepLines w:val="0"/>
            </w:pPr>
            <w:r w:rsidRPr="00FC7496">
              <w:t>0</w:t>
            </w:r>
          </w:p>
        </w:tc>
      </w:tr>
      <w:tr w:rsidR="00B8165D" w:rsidRPr="00FC7496" w14:paraId="2078A547" w14:textId="77777777">
        <w:trPr>
          <w:jc w:val="center"/>
        </w:trPr>
        <w:tc>
          <w:tcPr>
            <w:tcW w:w="1682" w:type="dxa"/>
            <w:vMerge/>
          </w:tcPr>
          <w:p w14:paraId="74CABC4C" w14:textId="77777777" w:rsidR="00B8165D" w:rsidRPr="00FC7496" w:rsidRDefault="00B8165D" w:rsidP="00273022">
            <w:pPr>
              <w:pStyle w:val="TAL"/>
              <w:keepNext w:val="0"/>
              <w:keepLines w:val="0"/>
            </w:pPr>
          </w:p>
        </w:tc>
        <w:tc>
          <w:tcPr>
            <w:tcW w:w="993" w:type="dxa"/>
            <w:vMerge/>
          </w:tcPr>
          <w:p w14:paraId="20A69357" w14:textId="77777777" w:rsidR="00B8165D" w:rsidRPr="00FC7496" w:rsidRDefault="00B8165D" w:rsidP="00273022">
            <w:pPr>
              <w:pStyle w:val="TAL"/>
              <w:keepNext w:val="0"/>
              <w:keepLines w:val="0"/>
            </w:pPr>
          </w:p>
        </w:tc>
        <w:tc>
          <w:tcPr>
            <w:tcW w:w="1306" w:type="dxa"/>
          </w:tcPr>
          <w:p w14:paraId="316F4174" w14:textId="77777777" w:rsidR="00B8165D" w:rsidRPr="00FC7496" w:rsidRDefault="00B8165D" w:rsidP="00273022">
            <w:pPr>
              <w:pStyle w:val="TAL"/>
              <w:keepNext w:val="0"/>
              <w:keepLines w:val="0"/>
            </w:pPr>
            <w:r w:rsidRPr="00FC7496">
              <w:t>CCE_St_Ind''</w:t>
            </w:r>
          </w:p>
        </w:tc>
        <w:tc>
          <w:tcPr>
            <w:tcW w:w="678" w:type="dxa"/>
            <w:vAlign w:val="bottom"/>
          </w:tcPr>
          <w:p w14:paraId="142ED89C" w14:textId="77777777" w:rsidR="00B8165D" w:rsidRPr="00FC7496" w:rsidRDefault="00B8165D" w:rsidP="00273022">
            <w:pPr>
              <w:pStyle w:val="TAC"/>
              <w:keepNext w:val="0"/>
              <w:keepLines w:val="0"/>
            </w:pPr>
            <w:r w:rsidRPr="00FC7496">
              <w:t>-</w:t>
            </w:r>
          </w:p>
        </w:tc>
        <w:tc>
          <w:tcPr>
            <w:tcW w:w="567" w:type="dxa"/>
            <w:vAlign w:val="bottom"/>
          </w:tcPr>
          <w:p w14:paraId="6438878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67B3277E" w14:textId="77777777" w:rsidR="00B8165D" w:rsidRPr="00FC7496" w:rsidRDefault="00B8165D" w:rsidP="00273022">
            <w:pPr>
              <w:pStyle w:val="TAC"/>
              <w:keepNext w:val="0"/>
              <w:keepLines w:val="0"/>
            </w:pPr>
            <w:r w:rsidRPr="00FC7496">
              <w:t>-</w:t>
            </w:r>
          </w:p>
        </w:tc>
        <w:tc>
          <w:tcPr>
            <w:tcW w:w="567" w:type="dxa"/>
            <w:vAlign w:val="bottom"/>
          </w:tcPr>
          <w:p w14:paraId="5EFEFF7D" w14:textId="77777777" w:rsidR="00B8165D" w:rsidRPr="00FC7496" w:rsidRDefault="00B8165D" w:rsidP="00273022">
            <w:pPr>
              <w:pStyle w:val="TAC"/>
              <w:keepNext w:val="0"/>
              <w:keepLines w:val="0"/>
            </w:pPr>
            <w:r w:rsidRPr="00FC7496">
              <w:t>-</w:t>
            </w:r>
          </w:p>
        </w:tc>
        <w:tc>
          <w:tcPr>
            <w:tcW w:w="567" w:type="dxa"/>
            <w:vAlign w:val="bottom"/>
          </w:tcPr>
          <w:p w14:paraId="779C3BC5" w14:textId="77777777" w:rsidR="00B8165D" w:rsidRPr="00FC7496" w:rsidRDefault="001E08ED" w:rsidP="00273022">
            <w:pPr>
              <w:pStyle w:val="TAC"/>
              <w:keepNext w:val="0"/>
              <w:keepLines w:val="0"/>
            </w:pPr>
            <w:r w:rsidRPr="00FC7496">
              <w:t>0</w:t>
            </w:r>
          </w:p>
        </w:tc>
        <w:tc>
          <w:tcPr>
            <w:tcW w:w="567" w:type="dxa"/>
            <w:vAlign w:val="bottom"/>
          </w:tcPr>
          <w:p w14:paraId="3FADDAD8" w14:textId="77777777" w:rsidR="00B8165D" w:rsidRPr="00FC7496" w:rsidRDefault="00B8165D" w:rsidP="00273022">
            <w:pPr>
              <w:pStyle w:val="TAC"/>
              <w:keepNext w:val="0"/>
              <w:keepLines w:val="0"/>
            </w:pPr>
            <w:r w:rsidRPr="00FC7496">
              <w:t>-</w:t>
            </w:r>
          </w:p>
        </w:tc>
        <w:tc>
          <w:tcPr>
            <w:tcW w:w="567" w:type="dxa"/>
            <w:vAlign w:val="bottom"/>
          </w:tcPr>
          <w:p w14:paraId="0BB1681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FF1EE41" w14:textId="77777777" w:rsidR="00B8165D" w:rsidRPr="00FC7496" w:rsidRDefault="00B8165D" w:rsidP="00273022">
            <w:pPr>
              <w:pStyle w:val="TAC"/>
              <w:keepNext w:val="0"/>
              <w:keepLines w:val="0"/>
            </w:pPr>
            <w:r w:rsidRPr="00FC7496">
              <w:t>-</w:t>
            </w:r>
          </w:p>
        </w:tc>
        <w:tc>
          <w:tcPr>
            <w:tcW w:w="567" w:type="dxa"/>
            <w:vAlign w:val="bottom"/>
          </w:tcPr>
          <w:p w14:paraId="6F4DEF2E" w14:textId="77777777" w:rsidR="00B8165D" w:rsidRPr="00FC7496" w:rsidRDefault="00B8165D" w:rsidP="00273022">
            <w:pPr>
              <w:pStyle w:val="TAC"/>
              <w:keepNext w:val="0"/>
              <w:keepLines w:val="0"/>
            </w:pPr>
            <w:r w:rsidRPr="00FC7496">
              <w:t>-</w:t>
            </w:r>
          </w:p>
        </w:tc>
        <w:tc>
          <w:tcPr>
            <w:tcW w:w="567" w:type="dxa"/>
            <w:vAlign w:val="bottom"/>
          </w:tcPr>
          <w:p w14:paraId="1BDDA110" w14:textId="77777777" w:rsidR="00B8165D" w:rsidRPr="00FC7496" w:rsidRDefault="00B8165D" w:rsidP="00273022">
            <w:pPr>
              <w:pStyle w:val="TAC"/>
              <w:keepNext w:val="0"/>
              <w:keepLines w:val="0"/>
            </w:pPr>
            <w:r w:rsidRPr="00FC7496">
              <w:t>0</w:t>
            </w:r>
          </w:p>
        </w:tc>
      </w:tr>
      <w:tr w:rsidR="00B8165D" w:rsidRPr="00FC7496" w14:paraId="29B93B2D" w14:textId="77777777">
        <w:trPr>
          <w:jc w:val="center"/>
        </w:trPr>
        <w:tc>
          <w:tcPr>
            <w:tcW w:w="1682" w:type="dxa"/>
            <w:vMerge w:val="restart"/>
          </w:tcPr>
          <w:p w14:paraId="4F694CB0" w14:textId="77777777" w:rsidR="00B8165D" w:rsidRPr="00FC7496" w:rsidRDefault="00B8165D" w:rsidP="00273022">
            <w:pPr>
              <w:pStyle w:val="TAL"/>
              <w:keepNext w:val="0"/>
              <w:keepLines w:val="0"/>
            </w:pPr>
            <w:r w:rsidRPr="00FC7496">
              <w:t>tsc_C_RNTI_Def9</w:t>
            </w:r>
          </w:p>
        </w:tc>
        <w:tc>
          <w:tcPr>
            <w:tcW w:w="993" w:type="dxa"/>
            <w:vMerge w:val="restart"/>
          </w:tcPr>
          <w:p w14:paraId="15AFE91C" w14:textId="77777777" w:rsidR="00B8165D" w:rsidRPr="00FC7496" w:rsidRDefault="00B8165D" w:rsidP="00273022">
            <w:pPr>
              <w:pStyle w:val="TAL"/>
              <w:keepNext w:val="0"/>
              <w:keepLines w:val="0"/>
            </w:pPr>
            <w:r w:rsidRPr="00FC7496">
              <w:t>'162E'H</w:t>
            </w:r>
          </w:p>
          <w:p w14:paraId="188EA39A" w14:textId="77777777" w:rsidR="00B8165D" w:rsidRPr="00FC7496" w:rsidRDefault="00B8165D" w:rsidP="00273022">
            <w:pPr>
              <w:pStyle w:val="TAL"/>
              <w:keepNext w:val="0"/>
              <w:keepLines w:val="0"/>
            </w:pPr>
            <w:r w:rsidRPr="00FC7496">
              <w:t>5678</w:t>
            </w:r>
          </w:p>
        </w:tc>
        <w:tc>
          <w:tcPr>
            <w:tcW w:w="1306" w:type="dxa"/>
          </w:tcPr>
          <w:p w14:paraId="332708EA" w14:textId="77777777" w:rsidR="00B8165D" w:rsidRPr="00FC7496" w:rsidRDefault="00B8165D" w:rsidP="00273022">
            <w:pPr>
              <w:pStyle w:val="TAL"/>
              <w:keepNext w:val="0"/>
              <w:keepLines w:val="0"/>
            </w:pPr>
            <w:r w:rsidRPr="00FC7496">
              <w:t>m'</w:t>
            </w:r>
          </w:p>
        </w:tc>
        <w:tc>
          <w:tcPr>
            <w:tcW w:w="678" w:type="dxa"/>
            <w:vAlign w:val="bottom"/>
          </w:tcPr>
          <w:p w14:paraId="7B8DB4CC" w14:textId="77777777" w:rsidR="00B8165D" w:rsidRPr="00FC7496" w:rsidRDefault="001E08ED" w:rsidP="00273022">
            <w:pPr>
              <w:pStyle w:val="TAC"/>
              <w:keepNext w:val="0"/>
              <w:keepLines w:val="0"/>
            </w:pPr>
            <w:r w:rsidRPr="00FC7496">
              <w:t>1</w:t>
            </w:r>
          </w:p>
        </w:tc>
        <w:tc>
          <w:tcPr>
            <w:tcW w:w="567" w:type="dxa"/>
            <w:vAlign w:val="bottom"/>
          </w:tcPr>
          <w:p w14:paraId="065DF45E" w14:textId="77777777" w:rsidR="00B8165D" w:rsidRPr="00FC7496" w:rsidRDefault="00B8165D" w:rsidP="00273022">
            <w:pPr>
              <w:pStyle w:val="TAC"/>
              <w:keepNext w:val="0"/>
              <w:keepLines w:val="0"/>
            </w:pPr>
            <w:r w:rsidRPr="00FC7496">
              <w:t>-</w:t>
            </w:r>
          </w:p>
        </w:tc>
        <w:tc>
          <w:tcPr>
            <w:tcW w:w="567" w:type="dxa"/>
            <w:vAlign w:val="bottom"/>
          </w:tcPr>
          <w:p w14:paraId="5D74702C" w14:textId="77777777" w:rsidR="00B8165D" w:rsidRPr="00FC7496" w:rsidRDefault="00B8165D" w:rsidP="00273022">
            <w:pPr>
              <w:pStyle w:val="TAC"/>
              <w:keepNext w:val="0"/>
              <w:keepLines w:val="0"/>
            </w:pPr>
            <w:r w:rsidRPr="00FC7496">
              <w:t>-</w:t>
            </w:r>
          </w:p>
        </w:tc>
        <w:tc>
          <w:tcPr>
            <w:tcW w:w="567" w:type="dxa"/>
            <w:vAlign w:val="bottom"/>
          </w:tcPr>
          <w:p w14:paraId="57002066" w14:textId="77777777" w:rsidR="00B8165D" w:rsidRPr="00FC7496" w:rsidRDefault="00B8165D" w:rsidP="00273022">
            <w:pPr>
              <w:pStyle w:val="TAC"/>
              <w:keepNext w:val="0"/>
              <w:keepLines w:val="0"/>
            </w:pPr>
            <w:r w:rsidRPr="00FC7496">
              <w:t>-</w:t>
            </w:r>
          </w:p>
        </w:tc>
        <w:tc>
          <w:tcPr>
            <w:tcW w:w="567" w:type="dxa"/>
            <w:vAlign w:val="bottom"/>
          </w:tcPr>
          <w:p w14:paraId="3AE7CFC8" w14:textId="77777777" w:rsidR="00B8165D" w:rsidRPr="00FC7496" w:rsidRDefault="00B8165D" w:rsidP="00273022">
            <w:pPr>
              <w:pStyle w:val="TAC"/>
              <w:keepNext w:val="0"/>
              <w:keepLines w:val="0"/>
            </w:pPr>
            <w:r w:rsidRPr="00FC7496">
              <w:t>0</w:t>
            </w:r>
          </w:p>
        </w:tc>
        <w:tc>
          <w:tcPr>
            <w:tcW w:w="567" w:type="dxa"/>
            <w:vAlign w:val="bottom"/>
          </w:tcPr>
          <w:p w14:paraId="6A1B069E" w14:textId="77777777" w:rsidR="00B8165D" w:rsidRPr="00FC7496" w:rsidRDefault="001E08ED" w:rsidP="00273022">
            <w:pPr>
              <w:pStyle w:val="TAC"/>
              <w:keepNext w:val="0"/>
              <w:keepLines w:val="0"/>
            </w:pPr>
            <w:r w:rsidRPr="00FC7496">
              <w:t>0</w:t>
            </w:r>
          </w:p>
        </w:tc>
        <w:tc>
          <w:tcPr>
            <w:tcW w:w="567" w:type="dxa"/>
            <w:vAlign w:val="bottom"/>
          </w:tcPr>
          <w:p w14:paraId="29D9C8DF" w14:textId="77777777" w:rsidR="00B8165D" w:rsidRPr="00FC7496" w:rsidRDefault="00B8165D" w:rsidP="00273022">
            <w:pPr>
              <w:pStyle w:val="TAC"/>
              <w:keepNext w:val="0"/>
              <w:keepLines w:val="0"/>
            </w:pPr>
            <w:r w:rsidRPr="00FC7496">
              <w:t>-</w:t>
            </w:r>
          </w:p>
        </w:tc>
        <w:tc>
          <w:tcPr>
            <w:tcW w:w="567" w:type="dxa"/>
            <w:vAlign w:val="bottom"/>
          </w:tcPr>
          <w:p w14:paraId="22FBD4F3" w14:textId="77777777" w:rsidR="00B8165D" w:rsidRPr="00FC7496" w:rsidRDefault="00B8165D" w:rsidP="00273022">
            <w:pPr>
              <w:pStyle w:val="TAC"/>
              <w:keepNext w:val="0"/>
              <w:keepLines w:val="0"/>
            </w:pPr>
            <w:r w:rsidRPr="00FC7496">
              <w:t>-</w:t>
            </w:r>
          </w:p>
        </w:tc>
        <w:tc>
          <w:tcPr>
            <w:tcW w:w="567" w:type="dxa"/>
            <w:vAlign w:val="bottom"/>
          </w:tcPr>
          <w:p w14:paraId="32254220" w14:textId="77777777" w:rsidR="00B8165D" w:rsidRPr="00FC7496" w:rsidRDefault="00B8165D" w:rsidP="00273022">
            <w:pPr>
              <w:pStyle w:val="TAC"/>
              <w:keepNext w:val="0"/>
              <w:keepLines w:val="0"/>
            </w:pPr>
            <w:r w:rsidRPr="00FC7496">
              <w:t>-</w:t>
            </w:r>
          </w:p>
        </w:tc>
        <w:tc>
          <w:tcPr>
            <w:tcW w:w="567" w:type="dxa"/>
            <w:vAlign w:val="bottom"/>
          </w:tcPr>
          <w:p w14:paraId="5A6682EA" w14:textId="77777777" w:rsidR="00B8165D" w:rsidRPr="00FC7496" w:rsidRDefault="001E08ED" w:rsidP="00273022">
            <w:pPr>
              <w:pStyle w:val="TAC"/>
              <w:keepNext w:val="0"/>
              <w:keepLines w:val="0"/>
            </w:pPr>
            <w:r w:rsidRPr="00FC7496">
              <w:t>1</w:t>
            </w:r>
          </w:p>
        </w:tc>
      </w:tr>
      <w:tr w:rsidR="00B8165D" w:rsidRPr="00FC7496" w14:paraId="214B658F" w14:textId="77777777">
        <w:trPr>
          <w:jc w:val="center"/>
        </w:trPr>
        <w:tc>
          <w:tcPr>
            <w:tcW w:w="1682" w:type="dxa"/>
            <w:vMerge/>
          </w:tcPr>
          <w:p w14:paraId="422003F7" w14:textId="77777777" w:rsidR="00B8165D" w:rsidRPr="00FC7496" w:rsidRDefault="00B8165D" w:rsidP="00273022">
            <w:pPr>
              <w:pStyle w:val="TAL"/>
              <w:keepNext w:val="0"/>
              <w:keepLines w:val="0"/>
            </w:pPr>
          </w:p>
        </w:tc>
        <w:tc>
          <w:tcPr>
            <w:tcW w:w="993" w:type="dxa"/>
            <w:vMerge/>
          </w:tcPr>
          <w:p w14:paraId="6144F3AB" w14:textId="77777777" w:rsidR="00B8165D" w:rsidRPr="00FC7496" w:rsidRDefault="00B8165D" w:rsidP="00273022">
            <w:pPr>
              <w:pStyle w:val="TAL"/>
              <w:keepNext w:val="0"/>
              <w:keepLines w:val="0"/>
            </w:pPr>
          </w:p>
        </w:tc>
        <w:tc>
          <w:tcPr>
            <w:tcW w:w="1306" w:type="dxa"/>
          </w:tcPr>
          <w:p w14:paraId="2D44D844" w14:textId="77777777" w:rsidR="00B8165D" w:rsidRPr="00FC7496" w:rsidRDefault="00B8165D" w:rsidP="00273022">
            <w:pPr>
              <w:pStyle w:val="TAL"/>
              <w:keepNext w:val="0"/>
              <w:keepLines w:val="0"/>
            </w:pPr>
            <w:r w:rsidRPr="00FC7496">
              <w:t>CCE_St_Ind'</w:t>
            </w:r>
          </w:p>
        </w:tc>
        <w:tc>
          <w:tcPr>
            <w:tcW w:w="678" w:type="dxa"/>
            <w:vAlign w:val="bottom"/>
          </w:tcPr>
          <w:p w14:paraId="452966D2" w14:textId="77777777" w:rsidR="00B8165D" w:rsidRPr="00FC7496" w:rsidRDefault="001E08ED" w:rsidP="00273022">
            <w:pPr>
              <w:pStyle w:val="TAC"/>
              <w:keepNext w:val="0"/>
              <w:keepLines w:val="0"/>
            </w:pPr>
            <w:r w:rsidRPr="00FC7496">
              <w:t>8</w:t>
            </w:r>
          </w:p>
        </w:tc>
        <w:tc>
          <w:tcPr>
            <w:tcW w:w="567" w:type="dxa"/>
            <w:vAlign w:val="bottom"/>
          </w:tcPr>
          <w:p w14:paraId="605A5004" w14:textId="77777777" w:rsidR="00B8165D" w:rsidRPr="00FC7496" w:rsidRDefault="00B8165D" w:rsidP="00273022">
            <w:pPr>
              <w:pStyle w:val="TAC"/>
              <w:keepNext w:val="0"/>
              <w:keepLines w:val="0"/>
            </w:pPr>
            <w:r w:rsidRPr="00FC7496">
              <w:t>-</w:t>
            </w:r>
          </w:p>
        </w:tc>
        <w:tc>
          <w:tcPr>
            <w:tcW w:w="567" w:type="dxa"/>
            <w:vAlign w:val="bottom"/>
          </w:tcPr>
          <w:p w14:paraId="03BC9F78" w14:textId="77777777" w:rsidR="00B8165D" w:rsidRPr="00FC7496" w:rsidRDefault="00B8165D" w:rsidP="00273022">
            <w:pPr>
              <w:pStyle w:val="TAC"/>
              <w:keepNext w:val="0"/>
              <w:keepLines w:val="0"/>
            </w:pPr>
            <w:r w:rsidRPr="00FC7496">
              <w:t>-</w:t>
            </w:r>
          </w:p>
        </w:tc>
        <w:tc>
          <w:tcPr>
            <w:tcW w:w="567" w:type="dxa"/>
            <w:vAlign w:val="bottom"/>
          </w:tcPr>
          <w:p w14:paraId="763E754A" w14:textId="77777777" w:rsidR="00B8165D" w:rsidRPr="00FC7496" w:rsidRDefault="00B8165D" w:rsidP="00273022">
            <w:pPr>
              <w:pStyle w:val="TAC"/>
              <w:keepNext w:val="0"/>
              <w:keepLines w:val="0"/>
            </w:pPr>
            <w:r w:rsidRPr="00FC7496">
              <w:t>-</w:t>
            </w:r>
          </w:p>
        </w:tc>
        <w:tc>
          <w:tcPr>
            <w:tcW w:w="567" w:type="dxa"/>
            <w:vAlign w:val="bottom"/>
          </w:tcPr>
          <w:p w14:paraId="552688A6" w14:textId="77777777" w:rsidR="00B8165D" w:rsidRPr="00FC7496" w:rsidRDefault="00B8165D" w:rsidP="00273022">
            <w:pPr>
              <w:pStyle w:val="TAC"/>
              <w:keepNext w:val="0"/>
              <w:keepLines w:val="0"/>
            </w:pPr>
            <w:r w:rsidRPr="00FC7496">
              <w:t>8</w:t>
            </w:r>
          </w:p>
        </w:tc>
        <w:tc>
          <w:tcPr>
            <w:tcW w:w="567" w:type="dxa"/>
            <w:vAlign w:val="bottom"/>
          </w:tcPr>
          <w:p w14:paraId="42553061" w14:textId="77777777" w:rsidR="00B8165D" w:rsidRPr="00FC7496" w:rsidRDefault="00B8165D" w:rsidP="00273022">
            <w:pPr>
              <w:pStyle w:val="TAC"/>
              <w:keepNext w:val="0"/>
              <w:keepLines w:val="0"/>
            </w:pPr>
            <w:r w:rsidRPr="00FC7496">
              <w:t>8</w:t>
            </w:r>
          </w:p>
        </w:tc>
        <w:tc>
          <w:tcPr>
            <w:tcW w:w="567" w:type="dxa"/>
            <w:vAlign w:val="bottom"/>
          </w:tcPr>
          <w:p w14:paraId="592DDE8A" w14:textId="77777777" w:rsidR="00B8165D" w:rsidRPr="00FC7496" w:rsidRDefault="00B8165D" w:rsidP="00273022">
            <w:pPr>
              <w:pStyle w:val="TAC"/>
              <w:keepNext w:val="0"/>
              <w:keepLines w:val="0"/>
            </w:pPr>
            <w:r w:rsidRPr="00FC7496">
              <w:t>-</w:t>
            </w:r>
          </w:p>
        </w:tc>
        <w:tc>
          <w:tcPr>
            <w:tcW w:w="567" w:type="dxa"/>
            <w:vAlign w:val="bottom"/>
          </w:tcPr>
          <w:p w14:paraId="4FBF4426" w14:textId="77777777" w:rsidR="00B8165D" w:rsidRPr="00FC7496" w:rsidRDefault="00B8165D" w:rsidP="00273022">
            <w:pPr>
              <w:pStyle w:val="TAC"/>
              <w:keepNext w:val="0"/>
              <w:keepLines w:val="0"/>
            </w:pPr>
            <w:r w:rsidRPr="00FC7496">
              <w:t>-</w:t>
            </w:r>
          </w:p>
        </w:tc>
        <w:tc>
          <w:tcPr>
            <w:tcW w:w="567" w:type="dxa"/>
            <w:vAlign w:val="bottom"/>
          </w:tcPr>
          <w:p w14:paraId="77A654D8" w14:textId="77777777" w:rsidR="00B8165D" w:rsidRPr="00FC7496" w:rsidRDefault="00B8165D" w:rsidP="00273022">
            <w:pPr>
              <w:pStyle w:val="TAC"/>
              <w:keepNext w:val="0"/>
              <w:keepLines w:val="0"/>
            </w:pPr>
            <w:r w:rsidRPr="00FC7496">
              <w:t>-</w:t>
            </w:r>
          </w:p>
        </w:tc>
        <w:tc>
          <w:tcPr>
            <w:tcW w:w="567" w:type="dxa"/>
            <w:vAlign w:val="bottom"/>
          </w:tcPr>
          <w:p w14:paraId="4311EA04" w14:textId="77777777" w:rsidR="00B8165D" w:rsidRPr="00FC7496" w:rsidRDefault="00B8165D" w:rsidP="00273022">
            <w:pPr>
              <w:pStyle w:val="TAC"/>
              <w:keepNext w:val="0"/>
              <w:keepLines w:val="0"/>
            </w:pPr>
            <w:r w:rsidRPr="00FC7496">
              <w:t>8</w:t>
            </w:r>
          </w:p>
        </w:tc>
      </w:tr>
      <w:tr w:rsidR="00B8165D" w:rsidRPr="00FC7496" w14:paraId="519E2EAE" w14:textId="77777777">
        <w:trPr>
          <w:jc w:val="center"/>
        </w:trPr>
        <w:tc>
          <w:tcPr>
            <w:tcW w:w="1682" w:type="dxa"/>
            <w:vMerge/>
          </w:tcPr>
          <w:p w14:paraId="6483EB13" w14:textId="77777777" w:rsidR="00B8165D" w:rsidRPr="00FC7496" w:rsidRDefault="00B8165D" w:rsidP="00273022">
            <w:pPr>
              <w:pStyle w:val="TAL"/>
              <w:keepNext w:val="0"/>
              <w:keepLines w:val="0"/>
            </w:pPr>
          </w:p>
        </w:tc>
        <w:tc>
          <w:tcPr>
            <w:tcW w:w="993" w:type="dxa"/>
            <w:vMerge/>
          </w:tcPr>
          <w:p w14:paraId="33DE26B9" w14:textId="77777777" w:rsidR="00B8165D" w:rsidRPr="00FC7496" w:rsidRDefault="00B8165D" w:rsidP="00273022">
            <w:pPr>
              <w:pStyle w:val="TAL"/>
              <w:keepNext w:val="0"/>
              <w:keepLines w:val="0"/>
            </w:pPr>
          </w:p>
        </w:tc>
        <w:tc>
          <w:tcPr>
            <w:tcW w:w="1306" w:type="dxa"/>
          </w:tcPr>
          <w:p w14:paraId="6C80537B" w14:textId="77777777" w:rsidR="00B8165D" w:rsidRPr="00FC7496" w:rsidRDefault="00B8165D" w:rsidP="00273022">
            <w:pPr>
              <w:pStyle w:val="TAL"/>
              <w:keepNext w:val="0"/>
              <w:keepLines w:val="0"/>
            </w:pPr>
            <w:r w:rsidRPr="00FC7496">
              <w:t>m''</w:t>
            </w:r>
          </w:p>
        </w:tc>
        <w:tc>
          <w:tcPr>
            <w:tcW w:w="678" w:type="dxa"/>
            <w:vAlign w:val="bottom"/>
          </w:tcPr>
          <w:p w14:paraId="120F9271" w14:textId="77777777" w:rsidR="00B8165D" w:rsidRPr="00FC7496" w:rsidRDefault="00B8165D" w:rsidP="00273022">
            <w:pPr>
              <w:pStyle w:val="TAC"/>
              <w:keepNext w:val="0"/>
              <w:keepLines w:val="0"/>
            </w:pPr>
            <w:r w:rsidRPr="00FC7496">
              <w:t>-</w:t>
            </w:r>
          </w:p>
        </w:tc>
        <w:tc>
          <w:tcPr>
            <w:tcW w:w="567" w:type="dxa"/>
            <w:vAlign w:val="bottom"/>
          </w:tcPr>
          <w:p w14:paraId="7A71BD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872AC00" w14:textId="77777777" w:rsidR="00B8165D" w:rsidRPr="00FC7496" w:rsidRDefault="00B8165D" w:rsidP="00273022">
            <w:pPr>
              <w:pStyle w:val="TAC"/>
              <w:keepNext w:val="0"/>
              <w:keepLines w:val="0"/>
            </w:pPr>
            <w:r w:rsidRPr="00FC7496">
              <w:t>-</w:t>
            </w:r>
          </w:p>
        </w:tc>
        <w:tc>
          <w:tcPr>
            <w:tcW w:w="567" w:type="dxa"/>
            <w:vAlign w:val="bottom"/>
          </w:tcPr>
          <w:p w14:paraId="623D8198" w14:textId="77777777" w:rsidR="00B8165D" w:rsidRPr="00FC7496" w:rsidRDefault="00B8165D" w:rsidP="00273022">
            <w:pPr>
              <w:pStyle w:val="TAC"/>
              <w:keepNext w:val="0"/>
              <w:keepLines w:val="0"/>
            </w:pPr>
            <w:r w:rsidRPr="00FC7496">
              <w:t>-</w:t>
            </w:r>
          </w:p>
        </w:tc>
        <w:tc>
          <w:tcPr>
            <w:tcW w:w="567" w:type="dxa"/>
            <w:vAlign w:val="bottom"/>
          </w:tcPr>
          <w:p w14:paraId="6CA19F53" w14:textId="77777777" w:rsidR="00B8165D" w:rsidRPr="00FC7496" w:rsidRDefault="00B8165D" w:rsidP="00273022">
            <w:pPr>
              <w:pStyle w:val="TAC"/>
              <w:keepNext w:val="0"/>
              <w:keepLines w:val="0"/>
            </w:pPr>
            <w:r w:rsidRPr="00FC7496">
              <w:t>1</w:t>
            </w:r>
          </w:p>
        </w:tc>
        <w:tc>
          <w:tcPr>
            <w:tcW w:w="567" w:type="dxa"/>
            <w:vAlign w:val="bottom"/>
          </w:tcPr>
          <w:p w14:paraId="0F6A1DB4" w14:textId="77777777" w:rsidR="00B8165D" w:rsidRPr="00FC7496" w:rsidRDefault="00B8165D" w:rsidP="00273022">
            <w:pPr>
              <w:pStyle w:val="TAC"/>
              <w:keepNext w:val="0"/>
              <w:keepLines w:val="0"/>
            </w:pPr>
            <w:r w:rsidRPr="00FC7496">
              <w:t>-</w:t>
            </w:r>
          </w:p>
        </w:tc>
        <w:tc>
          <w:tcPr>
            <w:tcW w:w="567" w:type="dxa"/>
            <w:vAlign w:val="bottom"/>
          </w:tcPr>
          <w:p w14:paraId="75024141"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8E43A9" w14:textId="77777777" w:rsidR="00B8165D" w:rsidRPr="00FC7496" w:rsidRDefault="00B8165D" w:rsidP="00273022">
            <w:pPr>
              <w:pStyle w:val="TAC"/>
              <w:keepNext w:val="0"/>
              <w:keepLines w:val="0"/>
            </w:pPr>
            <w:r w:rsidRPr="00FC7496">
              <w:t>-</w:t>
            </w:r>
          </w:p>
        </w:tc>
        <w:tc>
          <w:tcPr>
            <w:tcW w:w="567" w:type="dxa"/>
            <w:vAlign w:val="bottom"/>
          </w:tcPr>
          <w:p w14:paraId="56C69DB5" w14:textId="77777777" w:rsidR="00B8165D" w:rsidRPr="00FC7496" w:rsidRDefault="00B8165D" w:rsidP="00273022">
            <w:pPr>
              <w:pStyle w:val="TAC"/>
              <w:keepNext w:val="0"/>
              <w:keepLines w:val="0"/>
            </w:pPr>
            <w:r w:rsidRPr="00FC7496">
              <w:t>-</w:t>
            </w:r>
          </w:p>
        </w:tc>
        <w:tc>
          <w:tcPr>
            <w:tcW w:w="567" w:type="dxa"/>
            <w:vAlign w:val="bottom"/>
          </w:tcPr>
          <w:p w14:paraId="1C9D1793" w14:textId="77777777" w:rsidR="00B8165D" w:rsidRPr="00FC7496" w:rsidRDefault="001E08ED" w:rsidP="00273022">
            <w:pPr>
              <w:pStyle w:val="TAC"/>
              <w:keepNext w:val="0"/>
              <w:keepLines w:val="0"/>
            </w:pPr>
            <w:r w:rsidRPr="00FC7496">
              <w:t>0</w:t>
            </w:r>
          </w:p>
        </w:tc>
      </w:tr>
      <w:tr w:rsidR="00B8165D" w:rsidRPr="00FC7496" w14:paraId="53DC160E" w14:textId="77777777">
        <w:trPr>
          <w:jc w:val="center"/>
        </w:trPr>
        <w:tc>
          <w:tcPr>
            <w:tcW w:w="1682" w:type="dxa"/>
            <w:vMerge/>
          </w:tcPr>
          <w:p w14:paraId="3C719F9B" w14:textId="77777777" w:rsidR="00B8165D" w:rsidRPr="00FC7496" w:rsidRDefault="00B8165D" w:rsidP="00273022">
            <w:pPr>
              <w:pStyle w:val="TAL"/>
              <w:keepNext w:val="0"/>
              <w:keepLines w:val="0"/>
            </w:pPr>
          </w:p>
        </w:tc>
        <w:tc>
          <w:tcPr>
            <w:tcW w:w="993" w:type="dxa"/>
            <w:vMerge/>
          </w:tcPr>
          <w:p w14:paraId="6E04C157" w14:textId="77777777" w:rsidR="00B8165D" w:rsidRPr="00FC7496" w:rsidRDefault="00B8165D" w:rsidP="00273022">
            <w:pPr>
              <w:pStyle w:val="TAL"/>
              <w:keepNext w:val="0"/>
              <w:keepLines w:val="0"/>
            </w:pPr>
          </w:p>
        </w:tc>
        <w:tc>
          <w:tcPr>
            <w:tcW w:w="1306" w:type="dxa"/>
          </w:tcPr>
          <w:p w14:paraId="477A241C" w14:textId="77777777" w:rsidR="00B8165D" w:rsidRPr="00FC7496" w:rsidRDefault="00B8165D" w:rsidP="00273022">
            <w:pPr>
              <w:pStyle w:val="TAL"/>
              <w:keepNext w:val="0"/>
              <w:keepLines w:val="0"/>
            </w:pPr>
            <w:r w:rsidRPr="00FC7496">
              <w:t>CCE_St_Ind''</w:t>
            </w:r>
          </w:p>
        </w:tc>
        <w:tc>
          <w:tcPr>
            <w:tcW w:w="678" w:type="dxa"/>
            <w:vAlign w:val="bottom"/>
          </w:tcPr>
          <w:p w14:paraId="33C8299A" w14:textId="77777777" w:rsidR="00B8165D" w:rsidRPr="00FC7496" w:rsidRDefault="00B8165D" w:rsidP="00273022">
            <w:pPr>
              <w:pStyle w:val="TAC"/>
              <w:keepNext w:val="0"/>
              <w:keepLines w:val="0"/>
            </w:pPr>
            <w:r w:rsidRPr="00FC7496">
              <w:t>-</w:t>
            </w:r>
          </w:p>
        </w:tc>
        <w:tc>
          <w:tcPr>
            <w:tcW w:w="567" w:type="dxa"/>
            <w:vAlign w:val="bottom"/>
          </w:tcPr>
          <w:p w14:paraId="20F0D43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209D83C" w14:textId="77777777" w:rsidR="00B8165D" w:rsidRPr="00FC7496" w:rsidRDefault="00B8165D" w:rsidP="00273022">
            <w:pPr>
              <w:pStyle w:val="TAC"/>
              <w:keepNext w:val="0"/>
              <w:keepLines w:val="0"/>
            </w:pPr>
            <w:r w:rsidRPr="00FC7496">
              <w:t>-</w:t>
            </w:r>
          </w:p>
        </w:tc>
        <w:tc>
          <w:tcPr>
            <w:tcW w:w="567" w:type="dxa"/>
            <w:vAlign w:val="bottom"/>
          </w:tcPr>
          <w:p w14:paraId="5EB94D9C" w14:textId="77777777" w:rsidR="00B8165D" w:rsidRPr="00FC7496" w:rsidRDefault="00B8165D" w:rsidP="00273022">
            <w:pPr>
              <w:pStyle w:val="TAC"/>
              <w:keepNext w:val="0"/>
              <w:keepLines w:val="0"/>
            </w:pPr>
            <w:r w:rsidRPr="00FC7496">
              <w:t>-</w:t>
            </w:r>
          </w:p>
        </w:tc>
        <w:tc>
          <w:tcPr>
            <w:tcW w:w="567" w:type="dxa"/>
            <w:vAlign w:val="bottom"/>
          </w:tcPr>
          <w:p w14:paraId="05E35562" w14:textId="77777777" w:rsidR="00B8165D" w:rsidRPr="00FC7496" w:rsidRDefault="00B8165D" w:rsidP="00273022">
            <w:pPr>
              <w:pStyle w:val="TAC"/>
              <w:keepNext w:val="0"/>
              <w:keepLines w:val="0"/>
            </w:pPr>
            <w:r w:rsidRPr="00FC7496">
              <w:t>0</w:t>
            </w:r>
          </w:p>
        </w:tc>
        <w:tc>
          <w:tcPr>
            <w:tcW w:w="567" w:type="dxa"/>
            <w:vAlign w:val="bottom"/>
          </w:tcPr>
          <w:p w14:paraId="7D4F3FCE" w14:textId="77777777" w:rsidR="00B8165D" w:rsidRPr="00FC7496" w:rsidRDefault="00B8165D" w:rsidP="00273022">
            <w:pPr>
              <w:pStyle w:val="TAC"/>
              <w:keepNext w:val="0"/>
              <w:keepLines w:val="0"/>
            </w:pPr>
            <w:r w:rsidRPr="00FC7496">
              <w:t>-</w:t>
            </w:r>
          </w:p>
        </w:tc>
        <w:tc>
          <w:tcPr>
            <w:tcW w:w="567" w:type="dxa"/>
            <w:vAlign w:val="bottom"/>
          </w:tcPr>
          <w:p w14:paraId="644FAC4F"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5F9230E2" w14:textId="77777777" w:rsidR="00B8165D" w:rsidRPr="00FC7496" w:rsidRDefault="00B8165D" w:rsidP="00273022">
            <w:pPr>
              <w:pStyle w:val="TAC"/>
              <w:keepNext w:val="0"/>
              <w:keepLines w:val="0"/>
            </w:pPr>
            <w:r w:rsidRPr="00FC7496">
              <w:t>-</w:t>
            </w:r>
          </w:p>
        </w:tc>
        <w:tc>
          <w:tcPr>
            <w:tcW w:w="567" w:type="dxa"/>
            <w:vAlign w:val="bottom"/>
          </w:tcPr>
          <w:p w14:paraId="066A344F" w14:textId="77777777" w:rsidR="00B8165D" w:rsidRPr="00FC7496" w:rsidRDefault="00B8165D" w:rsidP="00273022">
            <w:pPr>
              <w:pStyle w:val="TAC"/>
              <w:keepNext w:val="0"/>
              <w:keepLines w:val="0"/>
            </w:pPr>
            <w:r w:rsidRPr="00FC7496">
              <w:t>-</w:t>
            </w:r>
          </w:p>
        </w:tc>
        <w:tc>
          <w:tcPr>
            <w:tcW w:w="567" w:type="dxa"/>
            <w:vAlign w:val="bottom"/>
          </w:tcPr>
          <w:p w14:paraId="336564E3" w14:textId="77777777" w:rsidR="00B8165D" w:rsidRPr="00FC7496" w:rsidRDefault="00B8165D" w:rsidP="00273022">
            <w:pPr>
              <w:pStyle w:val="TAC"/>
              <w:keepNext w:val="0"/>
              <w:keepLines w:val="0"/>
            </w:pPr>
            <w:r w:rsidRPr="00FC7496">
              <w:t>0</w:t>
            </w:r>
          </w:p>
        </w:tc>
      </w:tr>
      <w:tr w:rsidR="00B8165D" w:rsidRPr="00FC7496" w14:paraId="55882CFB" w14:textId="77777777">
        <w:trPr>
          <w:jc w:val="center"/>
        </w:trPr>
        <w:tc>
          <w:tcPr>
            <w:tcW w:w="1682" w:type="dxa"/>
            <w:vMerge w:val="restart"/>
          </w:tcPr>
          <w:p w14:paraId="3D46FCC4" w14:textId="77777777" w:rsidR="00B8165D" w:rsidRPr="00FC7496" w:rsidRDefault="00B8165D" w:rsidP="00273022">
            <w:pPr>
              <w:pStyle w:val="TAL"/>
            </w:pPr>
            <w:r w:rsidRPr="00FC7496">
              <w:t>tsc_C_RNTI_Def10</w:t>
            </w:r>
          </w:p>
        </w:tc>
        <w:tc>
          <w:tcPr>
            <w:tcW w:w="993" w:type="dxa"/>
            <w:vMerge w:val="restart"/>
          </w:tcPr>
          <w:p w14:paraId="675BB155" w14:textId="77777777" w:rsidR="00B8165D" w:rsidRPr="00FC7496" w:rsidRDefault="00B8165D" w:rsidP="00273022">
            <w:pPr>
              <w:pStyle w:val="TAL"/>
            </w:pPr>
            <w:r w:rsidRPr="00FC7496">
              <w:t>'1A85'H</w:t>
            </w:r>
          </w:p>
          <w:p w14:paraId="43AF0AAE" w14:textId="77777777" w:rsidR="00B8165D" w:rsidRPr="00FC7496" w:rsidRDefault="00B8165D" w:rsidP="00273022">
            <w:pPr>
              <w:pStyle w:val="TAL"/>
            </w:pPr>
            <w:r w:rsidRPr="00FC7496">
              <w:t>6789</w:t>
            </w:r>
          </w:p>
        </w:tc>
        <w:tc>
          <w:tcPr>
            <w:tcW w:w="1306" w:type="dxa"/>
          </w:tcPr>
          <w:p w14:paraId="2D399845" w14:textId="77777777" w:rsidR="00B8165D" w:rsidRPr="00FC7496" w:rsidRDefault="00B8165D" w:rsidP="00273022">
            <w:pPr>
              <w:pStyle w:val="TAL"/>
            </w:pPr>
            <w:r w:rsidRPr="00FC7496">
              <w:t>m'</w:t>
            </w:r>
          </w:p>
        </w:tc>
        <w:tc>
          <w:tcPr>
            <w:tcW w:w="678" w:type="dxa"/>
            <w:vAlign w:val="bottom"/>
          </w:tcPr>
          <w:p w14:paraId="1593477E" w14:textId="77777777" w:rsidR="00B8165D" w:rsidRPr="00FC7496" w:rsidRDefault="001E08ED" w:rsidP="00273022">
            <w:pPr>
              <w:pStyle w:val="TAC"/>
            </w:pPr>
            <w:r w:rsidRPr="00FC7496">
              <w:rPr>
                <w:lang w:eastAsia="zh-CN"/>
              </w:rPr>
              <w:t>1</w:t>
            </w:r>
          </w:p>
        </w:tc>
        <w:tc>
          <w:tcPr>
            <w:tcW w:w="567" w:type="dxa"/>
            <w:vAlign w:val="bottom"/>
          </w:tcPr>
          <w:p w14:paraId="4E2A57A2" w14:textId="77777777" w:rsidR="00B8165D" w:rsidRPr="00FC7496" w:rsidRDefault="00B8165D" w:rsidP="00273022">
            <w:pPr>
              <w:pStyle w:val="TAC"/>
            </w:pPr>
            <w:r w:rsidRPr="00FC7496">
              <w:t>-</w:t>
            </w:r>
          </w:p>
        </w:tc>
        <w:tc>
          <w:tcPr>
            <w:tcW w:w="567" w:type="dxa"/>
            <w:vAlign w:val="bottom"/>
          </w:tcPr>
          <w:p w14:paraId="4970B7CB" w14:textId="77777777" w:rsidR="00B8165D" w:rsidRPr="00FC7496" w:rsidRDefault="00B8165D" w:rsidP="00273022">
            <w:pPr>
              <w:pStyle w:val="TAC"/>
            </w:pPr>
            <w:r w:rsidRPr="00FC7496">
              <w:t>-</w:t>
            </w:r>
          </w:p>
        </w:tc>
        <w:tc>
          <w:tcPr>
            <w:tcW w:w="567" w:type="dxa"/>
            <w:vAlign w:val="bottom"/>
          </w:tcPr>
          <w:p w14:paraId="0447CDB4" w14:textId="77777777" w:rsidR="00B8165D" w:rsidRPr="00FC7496" w:rsidRDefault="00B8165D" w:rsidP="00273022">
            <w:pPr>
              <w:pStyle w:val="TAC"/>
            </w:pPr>
            <w:r w:rsidRPr="00FC7496">
              <w:t>-</w:t>
            </w:r>
          </w:p>
        </w:tc>
        <w:tc>
          <w:tcPr>
            <w:tcW w:w="567" w:type="dxa"/>
            <w:vAlign w:val="bottom"/>
          </w:tcPr>
          <w:p w14:paraId="51AB1588" w14:textId="77777777" w:rsidR="00B8165D" w:rsidRPr="00FC7496" w:rsidRDefault="00B8165D" w:rsidP="00273022">
            <w:pPr>
              <w:pStyle w:val="TAC"/>
            </w:pPr>
            <w:r w:rsidRPr="00FC7496">
              <w:rPr>
                <w:lang w:eastAsia="zh-CN"/>
              </w:rPr>
              <w:t>0</w:t>
            </w:r>
          </w:p>
        </w:tc>
        <w:tc>
          <w:tcPr>
            <w:tcW w:w="567" w:type="dxa"/>
            <w:vAlign w:val="bottom"/>
          </w:tcPr>
          <w:p w14:paraId="2B65E384" w14:textId="77777777" w:rsidR="00B8165D" w:rsidRPr="00FC7496" w:rsidRDefault="001E08ED" w:rsidP="00273022">
            <w:pPr>
              <w:pStyle w:val="TAC"/>
            </w:pPr>
            <w:r w:rsidRPr="00FC7496">
              <w:rPr>
                <w:lang w:eastAsia="zh-CN"/>
              </w:rPr>
              <w:t>0</w:t>
            </w:r>
          </w:p>
        </w:tc>
        <w:tc>
          <w:tcPr>
            <w:tcW w:w="567" w:type="dxa"/>
            <w:vAlign w:val="bottom"/>
          </w:tcPr>
          <w:p w14:paraId="7ED60203" w14:textId="77777777" w:rsidR="00B8165D" w:rsidRPr="00FC7496" w:rsidRDefault="00B8165D" w:rsidP="00273022">
            <w:pPr>
              <w:pStyle w:val="TAC"/>
            </w:pPr>
            <w:r w:rsidRPr="00FC7496">
              <w:t>-</w:t>
            </w:r>
          </w:p>
        </w:tc>
        <w:tc>
          <w:tcPr>
            <w:tcW w:w="567" w:type="dxa"/>
            <w:vAlign w:val="bottom"/>
          </w:tcPr>
          <w:p w14:paraId="73181CBB" w14:textId="77777777" w:rsidR="00B8165D" w:rsidRPr="00FC7496" w:rsidRDefault="00B8165D" w:rsidP="00273022">
            <w:pPr>
              <w:pStyle w:val="TAC"/>
            </w:pPr>
            <w:r w:rsidRPr="00FC7496">
              <w:t>-</w:t>
            </w:r>
          </w:p>
        </w:tc>
        <w:tc>
          <w:tcPr>
            <w:tcW w:w="567" w:type="dxa"/>
            <w:vAlign w:val="bottom"/>
          </w:tcPr>
          <w:p w14:paraId="7F1324A5" w14:textId="77777777" w:rsidR="00B8165D" w:rsidRPr="00FC7496" w:rsidRDefault="00B8165D" w:rsidP="00273022">
            <w:pPr>
              <w:pStyle w:val="TAC"/>
            </w:pPr>
            <w:r w:rsidRPr="00FC7496">
              <w:t>-</w:t>
            </w:r>
          </w:p>
        </w:tc>
        <w:tc>
          <w:tcPr>
            <w:tcW w:w="567" w:type="dxa"/>
            <w:vAlign w:val="bottom"/>
          </w:tcPr>
          <w:p w14:paraId="1C71D1BE" w14:textId="77777777" w:rsidR="00B8165D" w:rsidRPr="00FC7496" w:rsidRDefault="001E08ED" w:rsidP="00273022">
            <w:pPr>
              <w:pStyle w:val="TAC"/>
            </w:pPr>
            <w:r w:rsidRPr="00FC7496">
              <w:rPr>
                <w:lang w:eastAsia="zh-CN"/>
              </w:rPr>
              <w:t>1</w:t>
            </w:r>
          </w:p>
        </w:tc>
      </w:tr>
      <w:tr w:rsidR="00B8165D" w:rsidRPr="00FC7496" w14:paraId="010F6B2E" w14:textId="77777777">
        <w:trPr>
          <w:jc w:val="center"/>
        </w:trPr>
        <w:tc>
          <w:tcPr>
            <w:tcW w:w="1682" w:type="dxa"/>
            <w:vMerge/>
          </w:tcPr>
          <w:p w14:paraId="6432738C" w14:textId="77777777" w:rsidR="00B8165D" w:rsidRPr="00FC7496" w:rsidRDefault="00B8165D" w:rsidP="00273022">
            <w:pPr>
              <w:pStyle w:val="TAL"/>
            </w:pPr>
          </w:p>
        </w:tc>
        <w:tc>
          <w:tcPr>
            <w:tcW w:w="993" w:type="dxa"/>
            <w:vMerge/>
          </w:tcPr>
          <w:p w14:paraId="7E879DF1" w14:textId="77777777" w:rsidR="00B8165D" w:rsidRPr="00FC7496" w:rsidRDefault="00B8165D" w:rsidP="00273022">
            <w:pPr>
              <w:pStyle w:val="TAL"/>
            </w:pPr>
          </w:p>
        </w:tc>
        <w:tc>
          <w:tcPr>
            <w:tcW w:w="1306" w:type="dxa"/>
          </w:tcPr>
          <w:p w14:paraId="33C32FD2" w14:textId="77777777" w:rsidR="00B8165D" w:rsidRPr="00FC7496" w:rsidRDefault="00B8165D" w:rsidP="00273022">
            <w:pPr>
              <w:pStyle w:val="TAL"/>
            </w:pPr>
            <w:r w:rsidRPr="00FC7496">
              <w:t>CCE_St_Ind'</w:t>
            </w:r>
          </w:p>
        </w:tc>
        <w:tc>
          <w:tcPr>
            <w:tcW w:w="678" w:type="dxa"/>
            <w:vAlign w:val="bottom"/>
          </w:tcPr>
          <w:p w14:paraId="620E5C23" w14:textId="77777777" w:rsidR="00B8165D" w:rsidRPr="00FC7496" w:rsidRDefault="001E08ED" w:rsidP="00273022">
            <w:pPr>
              <w:pStyle w:val="TAC"/>
            </w:pPr>
            <w:r w:rsidRPr="00FC7496">
              <w:rPr>
                <w:lang w:eastAsia="zh-CN"/>
              </w:rPr>
              <w:t>8</w:t>
            </w:r>
          </w:p>
        </w:tc>
        <w:tc>
          <w:tcPr>
            <w:tcW w:w="567" w:type="dxa"/>
            <w:vAlign w:val="bottom"/>
          </w:tcPr>
          <w:p w14:paraId="5BF1842E" w14:textId="77777777" w:rsidR="00B8165D" w:rsidRPr="00FC7496" w:rsidRDefault="00B8165D" w:rsidP="00273022">
            <w:pPr>
              <w:pStyle w:val="TAC"/>
            </w:pPr>
            <w:r w:rsidRPr="00FC7496">
              <w:t>-</w:t>
            </w:r>
          </w:p>
        </w:tc>
        <w:tc>
          <w:tcPr>
            <w:tcW w:w="567" w:type="dxa"/>
            <w:vAlign w:val="bottom"/>
          </w:tcPr>
          <w:p w14:paraId="5B68ADE7" w14:textId="77777777" w:rsidR="00B8165D" w:rsidRPr="00FC7496" w:rsidRDefault="00B8165D" w:rsidP="00273022">
            <w:pPr>
              <w:pStyle w:val="TAC"/>
            </w:pPr>
            <w:r w:rsidRPr="00FC7496">
              <w:t>-</w:t>
            </w:r>
          </w:p>
        </w:tc>
        <w:tc>
          <w:tcPr>
            <w:tcW w:w="567" w:type="dxa"/>
            <w:vAlign w:val="bottom"/>
          </w:tcPr>
          <w:p w14:paraId="59E464E9" w14:textId="77777777" w:rsidR="00B8165D" w:rsidRPr="00FC7496" w:rsidRDefault="00B8165D" w:rsidP="00273022">
            <w:pPr>
              <w:pStyle w:val="TAC"/>
            </w:pPr>
            <w:r w:rsidRPr="00FC7496">
              <w:t>-</w:t>
            </w:r>
          </w:p>
        </w:tc>
        <w:tc>
          <w:tcPr>
            <w:tcW w:w="567" w:type="dxa"/>
            <w:vAlign w:val="bottom"/>
          </w:tcPr>
          <w:p w14:paraId="2A00315D" w14:textId="77777777" w:rsidR="00B8165D" w:rsidRPr="00FC7496" w:rsidRDefault="00B8165D" w:rsidP="00273022">
            <w:pPr>
              <w:pStyle w:val="TAC"/>
            </w:pPr>
            <w:r w:rsidRPr="00FC7496">
              <w:rPr>
                <w:lang w:eastAsia="zh-CN"/>
              </w:rPr>
              <w:t>8</w:t>
            </w:r>
          </w:p>
        </w:tc>
        <w:tc>
          <w:tcPr>
            <w:tcW w:w="567" w:type="dxa"/>
            <w:vAlign w:val="bottom"/>
          </w:tcPr>
          <w:p w14:paraId="647273C8" w14:textId="77777777" w:rsidR="00B8165D" w:rsidRPr="00FC7496" w:rsidRDefault="00B8165D" w:rsidP="00273022">
            <w:pPr>
              <w:pStyle w:val="TAC"/>
            </w:pPr>
            <w:r w:rsidRPr="00FC7496">
              <w:rPr>
                <w:lang w:eastAsia="zh-CN"/>
              </w:rPr>
              <w:t>8</w:t>
            </w:r>
          </w:p>
        </w:tc>
        <w:tc>
          <w:tcPr>
            <w:tcW w:w="567" w:type="dxa"/>
            <w:vAlign w:val="bottom"/>
          </w:tcPr>
          <w:p w14:paraId="15D0A5F0" w14:textId="77777777" w:rsidR="00B8165D" w:rsidRPr="00FC7496" w:rsidRDefault="00B8165D" w:rsidP="00273022">
            <w:pPr>
              <w:pStyle w:val="TAC"/>
            </w:pPr>
            <w:r w:rsidRPr="00FC7496">
              <w:t>-</w:t>
            </w:r>
          </w:p>
        </w:tc>
        <w:tc>
          <w:tcPr>
            <w:tcW w:w="567" w:type="dxa"/>
            <w:vAlign w:val="bottom"/>
          </w:tcPr>
          <w:p w14:paraId="007A9958" w14:textId="77777777" w:rsidR="00B8165D" w:rsidRPr="00FC7496" w:rsidRDefault="00B8165D" w:rsidP="00273022">
            <w:pPr>
              <w:pStyle w:val="TAC"/>
            </w:pPr>
            <w:r w:rsidRPr="00FC7496">
              <w:t>-</w:t>
            </w:r>
          </w:p>
        </w:tc>
        <w:tc>
          <w:tcPr>
            <w:tcW w:w="567" w:type="dxa"/>
            <w:vAlign w:val="bottom"/>
          </w:tcPr>
          <w:p w14:paraId="7A597E6F" w14:textId="77777777" w:rsidR="00B8165D" w:rsidRPr="00FC7496" w:rsidRDefault="00B8165D" w:rsidP="00273022">
            <w:pPr>
              <w:pStyle w:val="TAC"/>
            </w:pPr>
            <w:r w:rsidRPr="00FC7496">
              <w:t>-</w:t>
            </w:r>
          </w:p>
        </w:tc>
        <w:tc>
          <w:tcPr>
            <w:tcW w:w="567" w:type="dxa"/>
            <w:vAlign w:val="bottom"/>
          </w:tcPr>
          <w:p w14:paraId="565474BD" w14:textId="77777777" w:rsidR="00B8165D" w:rsidRPr="00FC7496" w:rsidRDefault="00B8165D" w:rsidP="00273022">
            <w:pPr>
              <w:pStyle w:val="TAC"/>
            </w:pPr>
            <w:r w:rsidRPr="00FC7496">
              <w:rPr>
                <w:lang w:eastAsia="zh-CN"/>
              </w:rPr>
              <w:t>8</w:t>
            </w:r>
          </w:p>
        </w:tc>
      </w:tr>
      <w:tr w:rsidR="00B8165D" w:rsidRPr="00FC7496" w14:paraId="1C0EB31F" w14:textId="77777777">
        <w:trPr>
          <w:jc w:val="center"/>
        </w:trPr>
        <w:tc>
          <w:tcPr>
            <w:tcW w:w="1682" w:type="dxa"/>
            <w:vMerge/>
          </w:tcPr>
          <w:p w14:paraId="478F6222" w14:textId="77777777" w:rsidR="00B8165D" w:rsidRPr="00FC7496" w:rsidRDefault="00B8165D" w:rsidP="00273022">
            <w:pPr>
              <w:pStyle w:val="TAL"/>
            </w:pPr>
          </w:p>
        </w:tc>
        <w:tc>
          <w:tcPr>
            <w:tcW w:w="993" w:type="dxa"/>
            <w:vMerge/>
          </w:tcPr>
          <w:p w14:paraId="62B48273" w14:textId="77777777" w:rsidR="00B8165D" w:rsidRPr="00FC7496" w:rsidRDefault="00B8165D" w:rsidP="00273022">
            <w:pPr>
              <w:pStyle w:val="TAL"/>
            </w:pPr>
          </w:p>
        </w:tc>
        <w:tc>
          <w:tcPr>
            <w:tcW w:w="1306" w:type="dxa"/>
          </w:tcPr>
          <w:p w14:paraId="41FD61C0" w14:textId="77777777" w:rsidR="00B8165D" w:rsidRPr="00FC7496" w:rsidRDefault="00B8165D" w:rsidP="00273022">
            <w:pPr>
              <w:pStyle w:val="TAL"/>
            </w:pPr>
            <w:r w:rsidRPr="00FC7496">
              <w:t>m''</w:t>
            </w:r>
          </w:p>
        </w:tc>
        <w:tc>
          <w:tcPr>
            <w:tcW w:w="678" w:type="dxa"/>
            <w:vAlign w:val="bottom"/>
          </w:tcPr>
          <w:p w14:paraId="309BD2C6" w14:textId="77777777" w:rsidR="00B8165D" w:rsidRPr="00FC7496" w:rsidRDefault="00B8165D" w:rsidP="00273022">
            <w:pPr>
              <w:pStyle w:val="TAC"/>
            </w:pPr>
            <w:r w:rsidRPr="00FC7496">
              <w:t>-</w:t>
            </w:r>
          </w:p>
        </w:tc>
        <w:tc>
          <w:tcPr>
            <w:tcW w:w="567" w:type="dxa"/>
            <w:vAlign w:val="bottom"/>
          </w:tcPr>
          <w:p w14:paraId="64F1CF78" w14:textId="77777777" w:rsidR="00B8165D" w:rsidRPr="00FC7496" w:rsidRDefault="001E08ED" w:rsidP="00273022">
            <w:pPr>
              <w:pStyle w:val="TAC"/>
            </w:pPr>
            <w:r w:rsidRPr="00FC7496">
              <w:rPr>
                <w:lang w:eastAsia="zh-CN"/>
              </w:rPr>
              <w:t>0</w:t>
            </w:r>
          </w:p>
        </w:tc>
        <w:tc>
          <w:tcPr>
            <w:tcW w:w="567" w:type="dxa"/>
            <w:vAlign w:val="bottom"/>
          </w:tcPr>
          <w:p w14:paraId="2BB10AC2" w14:textId="77777777" w:rsidR="00B8165D" w:rsidRPr="00FC7496" w:rsidRDefault="00B8165D" w:rsidP="00273022">
            <w:pPr>
              <w:pStyle w:val="TAC"/>
            </w:pPr>
            <w:r w:rsidRPr="00FC7496">
              <w:t>-</w:t>
            </w:r>
          </w:p>
        </w:tc>
        <w:tc>
          <w:tcPr>
            <w:tcW w:w="567" w:type="dxa"/>
            <w:vAlign w:val="bottom"/>
          </w:tcPr>
          <w:p w14:paraId="41F677FD" w14:textId="77777777" w:rsidR="00B8165D" w:rsidRPr="00FC7496" w:rsidRDefault="00B8165D" w:rsidP="00273022">
            <w:pPr>
              <w:pStyle w:val="TAC"/>
            </w:pPr>
            <w:r w:rsidRPr="00FC7496">
              <w:t>-</w:t>
            </w:r>
          </w:p>
        </w:tc>
        <w:tc>
          <w:tcPr>
            <w:tcW w:w="567" w:type="dxa"/>
            <w:vAlign w:val="bottom"/>
          </w:tcPr>
          <w:p w14:paraId="2765F1A3" w14:textId="77777777" w:rsidR="00B8165D" w:rsidRPr="00FC7496" w:rsidRDefault="00B8165D" w:rsidP="00273022">
            <w:pPr>
              <w:pStyle w:val="TAC"/>
            </w:pPr>
            <w:r w:rsidRPr="00FC7496">
              <w:rPr>
                <w:lang w:eastAsia="zh-CN"/>
              </w:rPr>
              <w:t>1</w:t>
            </w:r>
          </w:p>
        </w:tc>
        <w:tc>
          <w:tcPr>
            <w:tcW w:w="567" w:type="dxa"/>
            <w:vAlign w:val="bottom"/>
          </w:tcPr>
          <w:p w14:paraId="0CF3D40F" w14:textId="77777777" w:rsidR="00B8165D" w:rsidRPr="00FC7496" w:rsidRDefault="00B8165D" w:rsidP="00273022">
            <w:pPr>
              <w:pStyle w:val="TAC"/>
            </w:pPr>
            <w:r w:rsidRPr="00FC7496">
              <w:t>-</w:t>
            </w:r>
          </w:p>
        </w:tc>
        <w:tc>
          <w:tcPr>
            <w:tcW w:w="567" w:type="dxa"/>
            <w:vAlign w:val="bottom"/>
          </w:tcPr>
          <w:p w14:paraId="011AEEC3" w14:textId="77777777" w:rsidR="00B8165D" w:rsidRPr="00FC7496" w:rsidRDefault="001E08ED" w:rsidP="00273022">
            <w:pPr>
              <w:pStyle w:val="TAC"/>
            </w:pPr>
            <w:r w:rsidRPr="00FC7496">
              <w:rPr>
                <w:lang w:eastAsia="zh-CN"/>
              </w:rPr>
              <w:t>0</w:t>
            </w:r>
          </w:p>
        </w:tc>
        <w:tc>
          <w:tcPr>
            <w:tcW w:w="567" w:type="dxa"/>
            <w:vAlign w:val="bottom"/>
          </w:tcPr>
          <w:p w14:paraId="014661DF" w14:textId="77777777" w:rsidR="00B8165D" w:rsidRPr="00FC7496" w:rsidRDefault="00B8165D" w:rsidP="00273022">
            <w:pPr>
              <w:pStyle w:val="TAC"/>
            </w:pPr>
            <w:r w:rsidRPr="00FC7496">
              <w:t>-</w:t>
            </w:r>
          </w:p>
        </w:tc>
        <w:tc>
          <w:tcPr>
            <w:tcW w:w="567" w:type="dxa"/>
            <w:vAlign w:val="bottom"/>
          </w:tcPr>
          <w:p w14:paraId="04254FE1" w14:textId="77777777" w:rsidR="00B8165D" w:rsidRPr="00FC7496" w:rsidRDefault="00B8165D" w:rsidP="00273022">
            <w:pPr>
              <w:pStyle w:val="TAC"/>
            </w:pPr>
            <w:r w:rsidRPr="00FC7496">
              <w:t>-</w:t>
            </w:r>
          </w:p>
        </w:tc>
        <w:tc>
          <w:tcPr>
            <w:tcW w:w="567" w:type="dxa"/>
            <w:vAlign w:val="bottom"/>
          </w:tcPr>
          <w:p w14:paraId="26761BA1" w14:textId="77777777" w:rsidR="00B8165D" w:rsidRPr="00FC7496" w:rsidRDefault="001E08ED" w:rsidP="00273022">
            <w:pPr>
              <w:pStyle w:val="TAC"/>
            </w:pPr>
            <w:r w:rsidRPr="00FC7496">
              <w:rPr>
                <w:lang w:eastAsia="zh-CN"/>
              </w:rPr>
              <w:t>0</w:t>
            </w:r>
          </w:p>
        </w:tc>
      </w:tr>
      <w:tr w:rsidR="00B8165D" w:rsidRPr="00FC7496" w14:paraId="0CA7849F" w14:textId="77777777">
        <w:trPr>
          <w:jc w:val="center"/>
        </w:trPr>
        <w:tc>
          <w:tcPr>
            <w:tcW w:w="1682" w:type="dxa"/>
            <w:vMerge/>
          </w:tcPr>
          <w:p w14:paraId="7AFA7F81" w14:textId="77777777" w:rsidR="00B8165D" w:rsidRPr="00FC7496" w:rsidRDefault="00B8165D" w:rsidP="00273022">
            <w:pPr>
              <w:pStyle w:val="TAL"/>
              <w:keepNext w:val="0"/>
              <w:keepLines w:val="0"/>
            </w:pPr>
          </w:p>
        </w:tc>
        <w:tc>
          <w:tcPr>
            <w:tcW w:w="993" w:type="dxa"/>
            <w:vMerge/>
          </w:tcPr>
          <w:p w14:paraId="76FA707F" w14:textId="77777777" w:rsidR="00B8165D" w:rsidRPr="00FC7496" w:rsidRDefault="00B8165D" w:rsidP="00273022">
            <w:pPr>
              <w:pStyle w:val="TAL"/>
              <w:keepNext w:val="0"/>
              <w:keepLines w:val="0"/>
            </w:pPr>
          </w:p>
        </w:tc>
        <w:tc>
          <w:tcPr>
            <w:tcW w:w="1306" w:type="dxa"/>
          </w:tcPr>
          <w:p w14:paraId="00BAA310" w14:textId="77777777" w:rsidR="00B8165D" w:rsidRPr="00FC7496" w:rsidRDefault="00B8165D" w:rsidP="00273022">
            <w:pPr>
              <w:pStyle w:val="TAL"/>
              <w:keepNext w:val="0"/>
              <w:keepLines w:val="0"/>
            </w:pPr>
            <w:r w:rsidRPr="00FC7496">
              <w:t>CCE_St_Ind''</w:t>
            </w:r>
          </w:p>
        </w:tc>
        <w:tc>
          <w:tcPr>
            <w:tcW w:w="678" w:type="dxa"/>
            <w:vAlign w:val="bottom"/>
          </w:tcPr>
          <w:p w14:paraId="130E5815" w14:textId="77777777" w:rsidR="00B8165D" w:rsidRPr="00FC7496" w:rsidRDefault="00B8165D" w:rsidP="00273022">
            <w:pPr>
              <w:pStyle w:val="TAC"/>
              <w:keepNext w:val="0"/>
              <w:keepLines w:val="0"/>
            </w:pPr>
            <w:r w:rsidRPr="00FC7496">
              <w:t>-</w:t>
            </w:r>
          </w:p>
        </w:tc>
        <w:tc>
          <w:tcPr>
            <w:tcW w:w="567" w:type="dxa"/>
            <w:vAlign w:val="bottom"/>
          </w:tcPr>
          <w:p w14:paraId="2855EB1C"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329491C" w14:textId="77777777" w:rsidR="00B8165D" w:rsidRPr="00FC7496" w:rsidRDefault="00B8165D" w:rsidP="00273022">
            <w:pPr>
              <w:pStyle w:val="TAC"/>
              <w:keepNext w:val="0"/>
              <w:keepLines w:val="0"/>
            </w:pPr>
            <w:r w:rsidRPr="00FC7496">
              <w:t>-</w:t>
            </w:r>
          </w:p>
        </w:tc>
        <w:tc>
          <w:tcPr>
            <w:tcW w:w="567" w:type="dxa"/>
            <w:vAlign w:val="bottom"/>
          </w:tcPr>
          <w:p w14:paraId="61E66E48" w14:textId="77777777" w:rsidR="00B8165D" w:rsidRPr="00FC7496" w:rsidRDefault="00B8165D" w:rsidP="00273022">
            <w:pPr>
              <w:pStyle w:val="TAC"/>
              <w:keepNext w:val="0"/>
              <w:keepLines w:val="0"/>
            </w:pPr>
            <w:r w:rsidRPr="00FC7496">
              <w:t>-</w:t>
            </w:r>
          </w:p>
        </w:tc>
        <w:tc>
          <w:tcPr>
            <w:tcW w:w="567" w:type="dxa"/>
            <w:vAlign w:val="bottom"/>
          </w:tcPr>
          <w:p w14:paraId="60219D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04ABFDE0" w14:textId="77777777" w:rsidR="00B8165D" w:rsidRPr="00FC7496" w:rsidRDefault="00B8165D" w:rsidP="00273022">
            <w:pPr>
              <w:pStyle w:val="TAC"/>
              <w:keepNext w:val="0"/>
              <w:keepLines w:val="0"/>
            </w:pPr>
            <w:r w:rsidRPr="00FC7496">
              <w:t>-</w:t>
            </w:r>
          </w:p>
        </w:tc>
        <w:tc>
          <w:tcPr>
            <w:tcW w:w="567" w:type="dxa"/>
            <w:vAlign w:val="bottom"/>
          </w:tcPr>
          <w:p w14:paraId="55373B0A"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2E0BF1B" w14:textId="77777777" w:rsidR="00B8165D" w:rsidRPr="00FC7496" w:rsidRDefault="00B8165D" w:rsidP="00273022">
            <w:pPr>
              <w:pStyle w:val="TAC"/>
              <w:keepNext w:val="0"/>
              <w:keepLines w:val="0"/>
            </w:pPr>
            <w:r w:rsidRPr="00FC7496">
              <w:t>-</w:t>
            </w:r>
          </w:p>
        </w:tc>
        <w:tc>
          <w:tcPr>
            <w:tcW w:w="567" w:type="dxa"/>
            <w:vAlign w:val="bottom"/>
          </w:tcPr>
          <w:p w14:paraId="43104BCB" w14:textId="77777777" w:rsidR="00B8165D" w:rsidRPr="00FC7496" w:rsidRDefault="00B8165D" w:rsidP="00273022">
            <w:pPr>
              <w:pStyle w:val="TAC"/>
              <w:keepNext w:val="0"/>
              <w:keepLines w:val="0"/>
            </w:pPr>
            <w:r w:rsidRPr="00FC7496">
              <w:t>-</w:t>
            </w:r>
          </w:p>
        </w:tc>
        <w:tc>
          <w:tcPr>
            <w:tcW w:w="567" w:type="dxa"/>
            <w:vAlign w:val="bottom"/>
          </w:tcPr>
          <w:p w14:paraId="6338948B" w14:textId="77777777" w:rsidR="00B8165D" w:rsidRPr="00FC7496" w:rsidRDefault="00B8165D" w:rsidP="00273022">
            <w:pPr>
              <w:pStyle w:val="TAC"/>
              <w:keepNext w:val="0"/>
              <w:keepLines w:val="0"/>
            </w:pPr>
            <w:r w:rsidRPr="00FC7496">
              <w:rPr>
                <w:lang w:eastAsia="zh-CN"/>
              </w:rPr>
              <w:t>0</w:t>
            </w:r>
          </w:p>
        </w:tc>
      </w:tr>
    </w:tbl>
    <w:p w14:paraId="11977F5D" w14:textId="77777777" w:rsidR="00B8165D" w:rsidRPr="00FC7496" w:rsidRDefault="00B8165D" w:rsidP="00B8165D">
      <w:pPr>
        <w:rPr>
          <w:lang w:eastAsia="zh-CN"/>
        </w:rPr>
      </w:pPr>
    </w:p>
    <w:p w14:paraId="7BFDBDB7" w14:textId="77777777" w:rsidR="00FE793E" w:rsidRPr="00FC7496" w:rsidRDefault="00FE793E" w:rsidP="0044663A">
      <w:pPr>
        <w:rPr>
          <w:lang w:eastAsia="zh-CN"/>
        </w:rPr>
      </w:pPr>
      <w:r w:rsidRPr="00FC7496">
        <w:t>Table 7.1.1.2-</w:t>
      </w:r>
      <w:r w:rsidRPr="00FC7496">
        <w:rPr>
          <w:lang w:eastAsia="zh-CN"/>
        </w:rPr>
        <w:t>1a</w:t>
      </w:r>
      <w:r w:rsidRPr="00FC7496">
        <w:t xml:space="preserve"> gives the </w:t>
      </w:r>
      <w:r w:rsidRPr="00FC7496">
        <w:rPr>
          <w:lang w:eastAsia="zh-CN"/>
        </w:rPr>
        <w:t xml:space="preserve">PDCCH candidates of </w:t>
      </w:r>
      <w:r w:rsidRPr="00FC7496">
        <w:t>m' and m''</w:t>
      </w:r>
      <w:r w:rsidRPr="00FC7496">
        <w:rPr>
          <w:lang w:eastAsia="zh-CN"/>
        </w:rPr>
        <w:t xml:space="preserve"> </w:t>
      </w:r>
      <w:r w:rsidRPr="00FC7496">
        <w:t xml:space="preserve">for default values of common search space aggregation level =4, UE-specific search space aggregation L=4 resulting in 2 PDCCH candidates m=0,1 </w:t>
      </w:r>
      <w:r w:rsidRPr="00FC7496">
        <w:rPr>
          <w:lang w:eastAsia="zh-CN"/>
        </w:rPr>
        <w:t>and the corresponding CCE start indices for channel bandwidth of 5MHz</w:t>
      </w:r>
      <w:r w:rsidRPr="00FC7496">
        <w:t xml:space="preserve"> and CFI=2, suitable for eMBMS test cases</w:t>
      </w:r>
      <w:r w:rsidRPr="00FC7496">
        <w:rPr>
          <w:lang w:eastAsia="zh-CN"/>
        </w:rPr>
        <w:t>. SF0 and SF5 cannot be used for UL grant. SF1 and SF6 are not used for DL assignment. SF2, SF3, SF7 and SF8 are not applicable to PDCCH CCE allocation since they are uplink subframes.</w:t>
      </w:r>
    </w:p>
    <w:p w14:paraId="506418C1" w14:textId="77777777" w:rsidR="00FE793E" w:rsidRPr="00FC7496" w:rsidRDefault="00FE793E" w:rsidP="00FB0B6E">
      <w:pPr>
        <w:ind w:left="284" w:hanging="284"/>
        <w:rPr>
          <w:lang w:eastAsia="zh-CN"/>
        </w:rPr>
      </w:pPr>
      <w:r w:rsidRPr="00FC7496">
        <w:rPr>
          <w:lang w:eastAsia="zh-CN"/>
        </w:rPr>
        <w:t>Note: With Max-CCE=13 or 12, aggregation level of 8 results in only 1 PDCCH candidate. Hence aggregation level of 4 is used.</w:t>
      </w:r>
    </w:p>
    <w:p w14:paraId="2B1686F2" w14:textId="77777777" w:rsidR="00FE793E" w:rsidRPr="00FC7496" w:rsidRDefault="00FE793E" w:rsidP="00FB0B6E">
      <w:pPr>
        <w:pStyle w:val="TH"/>
        <w:ind w:left="284" w:hanging="284"/>
      </w:pPr>
      <w:r w:rsidRPr="00FC7496">
        <w:t>Table 7.1.1.2-</w:t>
      </w:r>
      <w:r w:rsidRPr="00FC7496">
        <w:rPr>
          <w:lang w:eastAsia="zh-CN"/>
        </w:rPr>
        <w:t>1a</w:t>
      </w:r>
      <w:r w:rsidRPr="00FC7496">
        <w:t>: CCE Start indices (m' &amp; m'') to be used for various C-RNTIs with CFI=2</w:t>
      </w:r>
      <w:r w:rsidR="00381D78" w:rsidRPr="00FC7496">
        <w:t xml:space="preserve"> </w:t>
      </w:r>
      <w:r w:rsidRPr="00FC7496">
        <w:t>(5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FE793E" w:rsidRPr="00FC7496" w14:paraId="677573AF" w14:textId="77777777" w:rsidTr="00FE793E">
        <w:trPr>
          <w:trHeight w:val="89"/>
          <w:tblHeader/>
          <w:jc w:val="center"/>
        </w:trPr>
        <w:tc>
          <w:tcPr>
            <w:tcW w:w="1682" w:type="dxa"/>
          </w:tcPr>
          <w:p w14:paraId="1A43BBCC" w14:textId="77777777" w:rsidR="00FE793E" w:rsidRPr="00FC7496" w:rsidRDefault="00FE793E" w:rsidP="00FB0B6E">
            <w:pPr>
              <w:pStyle w:val="TAH"/>
              <w:keepNext w:val="0"/>
              <w:keepLines w:val="0"/>
              <w:ind w:left="284" w:hanging="284"/>
            </w:pPr>
            <w:r w:rsidRPr="00FC7496">
              <w:t>C-RNTI</w:t>
            </w:r>
          </w:p>
        </w:tc>
        <w:tc>
          <w:tcPr>
            <w:tcW w:w="993" w:type="dxa"/>
          </w:tcPr>
          <w:p w14:paraId="33883855" w14:textId="77777777" w:rsidR="00FE793E" w:rsidRPr="00FC7496" w:rsidRDefault="00FE793E" w:rsidP="00FB0B6E">
            <w:pPr>
              <w:pStyle w:val="TAH"/>
              <w:keepNext w:val="0"/>
              <w:keepLines w:val="0"/>
              <w:ind w:left="284" w:hanging="284"/>
            </w:pPr>
            <w:r w:rsidRPr="00FC7496">
              <w:t>Value</w:t>
            </w:r>
          </w:p>
        </w:tc>
        <w:tc>
          <w:tcPr>
            <w:tcW w:w="1306" w:type="dxa"/>
          </w:tcPr>
          <w:p w14:paraId="0BE5E9B4" w14:textId="77777777" w:rsidR="00FE793E" w:rsidRPr="00FC7496" w:rsidRDefault="00FE793E" w:rsidP="00FB0B6E">
            <w:pPr>
              <w:pStyle w:val="TAH"/>
              <w:keepNext w:val="0"/>
              <w:keepLines w:val="0"/>
              <w:ind w:left="284" w:hanging="284"/>
            </w:pPr>
          </w:p>
        </w:tc>
        <w:tc>
          <w:tcPr>
            <w:tcW w:w="678" w:type="dxa"/>
          </w:tcPr>
          <w:p w14:paraId="0E43432F" w14:textId="77777777" w:rsidR="00FE793E" w:rsidRPr="00FC7496" w:rsidRDefault="00FE793E" w:rsidP="00FB0B6E">
            <w:pPr>
              <w:pStyle w:val="TAH"/>
              <w:keepNext w:val="0"/>
              <w:keepLines w:val="0"/>
              <w:ind w:left="284" w:hanging="284"/>
            </w:pPr>
            <w:r w:rsidRPr="00FC7496">
              <w:t>SF0</w:t>
            </w:r>
          </w:p>
        </w:tc>
        <w:tc>
          <w:tcPr>
            <w:tcW w:w="567" w:type="dxa"/>
          </w:tcPr>
          <w:p w14:paraId="45751CAB" w14:textId="77777777" w:rsidR="00FE793E" w:rsidRPr="00FC7496" w:rsidRDefault="00FE793E" w:rsidP="00FB0B6E">
            <w:pPr>
              <w:pStyle w:val="TAH"/>
              <w:keepNext w:val="0"/>
              <w:keepLines w:val="0"/>
              <w:ind w:left="284" w:hanging="284"/>
            </w:pPr>
            <w:r w:rsidRPr="00FC7496">
              <w:t>SF1</w:t>
            </w:r>
          </w:p>
        </w:tc>
        <w:tc>
          <w:tcPr>
            <w:tcW w:w="567" w:type="dxa"/>
          </w:tcPr>
          <w:p w14:paraId="38D9A79C" w14:textId="77777777" w:rsidR="00FE793E" w:rsidRPr="00FC7496" w:rsidRDefault="00FE793E" w:rsidP="00FB0B6E">
            <w:pPr>
              <w:pStyle w:val="TAH"/>
              <w:keepNext w:val="0"/>
              <w:keepLines w:val="0"/>
              <w:ind w:left="284" w:hanging="284"/>
            </w:pPr>
            <w:r w:rsidRPr="00FC7496">
              <w:t>SF2</w:t>
            </w:r>
          </w:p>
        </w:tc>
        <w:tc>
          <w:tcPr>
            <w:tcW w:w="567" w:type="dxa"/>
          </w:tcPr>
          <w:p w14:paraId="10FFDD32" w14:textId="77777777" w:rsidR="00FE793E" w:rsidRPr="00FC7496" w:rsidRDefault="00FE793E" w:rsidP="00FB0B6E">
            <w:pPr>
              <w:pStyle w:val="TAH"/>
              <w:keepNext w:val="0"/>
              <w:keepLines w:val="0"/>
              <w:ind w:left="284" w:hanging="284"/>
            </w:pPr>
            <w:r w:rsidRPr="00FC7496">
              <w:t>SF3</w:t>
            </w:r>
          </w:p>
        </w:tc>
        <w:tc>
          <w:tcPr>
            <w:tcW w:w="567" w:type="dxa"/>
          </w:tcPr>
          <w:p w14:paraId="42D5929E" w14:textId="77777777" w:rsidR="00FE793E" w:rsidRPr="00FC7496" w:rsidRDefault="00FE793E" w:rsidP="00FB0B6E">
            <w:pPr>
              <w:pStyle w:val="TAH"/>
              <w:keepNext w:val="0"/>
              <w:keepLines w:val="0"/>
              <w:ind w:left="284" w:hanging="284"/>
            </w:pPr>
            <w:r w:rsidRPr="00FC7496">
              <w:t>SF4</w:t>
            </w:r>
          </w:p>
        </w:tc>
        <w:tc>
          <w:tcPr>
            <w:tcW w:w="567" w:type="dxa"/>
          </w:tcPr>
          <w:p w14:paraId="16668DDE" w14:textId="77777777" w:rsidR="00FE793E" w:rsidRPr="00FC7496" w:rsidRDefault="00FE793E" w:rsidP="00FB0B6E">
            <w:pPr>
              <w:pStyle w:val="TAH"/>
              <w:keepNext w:val="0"/>
              <w:keepLines w:val="0"/>
              <w:ind w:left="284" w:hanging="284"/>
            </w:pPr>
            <w:r w:rsidRPr="00FC7496">
              <w:t>SF5</w:t>
            </w:r>
          </w:p>
        </w:tc>
        <w:tc>
          <w:tcPr>
            <w:tcW w:w="567" w:type="dxa"/>
          </w:tcPr>
          <w:p w14:paraId="775D48A6" w14:textId="77777777" w:rsidR="00FE793E" w:rsidRPr="00FC7496" w:rsidRDefault="00FE793E" w:rsidP="00FB0B6E">
            <w:pPr>
              <w:pStyle w:val="TAH"/>
              <w:keepNext w:val="0"/>
              <w:keepLines w:val="0"/>
              <w:ind w:left="284" w:hanging="284"/>
            </w:pPr>
            <w:r w:rsidRPr="00FC7496">
              <w:t>SF6</w:t>
            </w:r>
          </w:p>
        </w:tc>
        <w:tc>
          <w:tcPr>
            <w:tcW w:w="567" w:type="dxa"/>
          </w:tcPr>
          <w:p w14:paraId="50B901B0" w14:textId="77777777" w:rsidR="00FE793E" w:rsidRPr="00FC7496" w:rsidRDefault="00FE793E" w:rsidP="00FB0B6E">
            <w:pPr>
              <w:pStyle w:val="TAH"/>
              <w:keepNext w:val="0"/>
              <w:keepLines w:val="0"/>
              <w:ind w:left="284" w:hanging="284"/>
            </w:pPr>
            <w:r w:rsidRPr="00FC7496">
              <w:t>SF7</w:t>
            </w:r>
          </w:p>
        </w:tc>
        <w:tc>
          <w:tcPr>
            <w:tcW w:w="567" w:type="dxa"/>
          </w:tcPr>
          <w:p w14:paraId="6482A0AA" w14:textId="77777777" w:rsidR="00FE793E" w:rsidRPr="00FC7496" w:rsidRDefault="00FE793E" w:rsidP="00FB0B6E">
            <w:pPr>
              <w:pStyle w:val="TAH"/>
              <w:keepNext w:val="0"/>
              <w:keepLines w:val="0"/>
              <w:ind w:left="284" w:hanging="284"/>
            </w:pPr>
            <w:r w:rsidRPr="00FC7496">
              <w:t>SF8</w:t>
            </w:r>
          </w:p>
        </w:tc>
        <w:tc>
          <w:tcPr>
            <w:tcW w:w="567" w:type="dxa"/>
          </w:tcPr>
          <w:p w14:paraId="025A90E6" w14:textId="77777777" w:rsidR="00FE793E" w:rsidRPr="00FC7496" w:rsidRDefault="00FE793E" w:rsidP="00FB0B6E">
            <w:pPr>
              <w:pStyle w:val="TAH"/>
              <w:keepNext w:val="0"/>
              <w:keepLines w:val="0"/>
              <w:ind w:left="284" w:hanging="284"/>
            </w:pPr>
            <w:r w:rsidRPr="00FC7496">
              <w:t>SF9</w:t>
            </w:r>
          </w:p>
        </w:tc>
      </w:tr>
      <w:tr w:rsidR="00FE793E" w:rsidRPr="00FC7496" w14:paraId="467E4AB7" w14:textId="77777777" w:rsidTr="00FE793E">
        <w:trPr>
          <w:trHeight w:val="88"/>
          <w:jc w:val="center"/>
        </w:trPr>
        <w:tc>
          <w:tcPr>
            <w:tcW w:w="1682" w:type="dxa"/>
          </w:tcPr>
          <w:p w14:paraId="1FE40042" w14:textId="77777777" w:rsidR="00FE793E" w:rsidRPr="00FC7496" w:rsidRDefault="00FE793E" w:rsidP="00FB0B6E">
            <w:pPr>
              <w:pStyle w:val="TAL"/>
              <w:keepNext w:val="0"/>
              <w:keepLines w:val="0"/>
              <w:ind w:left="284" w:hanging="284"/>
            </w:pPr>
          </w:p>
        </w:tc>
        <w:tc>
          <w:tcPr>
            <w:tcW w:w="993" w:type="dxa"/>
          </w:tcPr>
          <w:p w14:paraId="08EA9BE0" w14:textId="77777777" w:rsidR="00FE793E" w:rsidRPr="00FC7496" w:rsidRDefault="00FE793E" w:rsidP="00FB0B6E">
            <w:pPr>
              <w:pStyle w:val="TAL"/>
              <w:keepNext w:val="0"/>
              <w:keepLines w:val="0"/>
              <w:ind w:left="284" w:hanging="284"/>
            </w:pPr>
          </w:p>
        </w:tc>
        <w:tc>
          <w:tcPr>
            <w:tcW w:w="1306" w:type="dxa"/>
          </w:tcPr>
          <w:p w14:paraId="2B6AA72F" w14:textId="77777777" w:rsidR="00FE793E" w:rsidRPr="00FC7496" w:rsidRDefault="00FE793E" w:rsidP="00FB0B6E">
            <w:pPr>
              <w:pStyle w:val="TAL"/>
              <w:keepNext w:val="0"/>
              <w:keepLines w:val="0"/>
              <w:ind w:left="284" w:hanging="284"/>
            </w:pPr>
            <w:r w:rsidRPr="00FC7496">
              <w:rPr>
                <w:lang w:eastAsia="zh-CN"/>
              </w:rPr>
              <w:t>Max_CCE</w:t>
            </w:r>
          </w:p>
        </w:tc>
        <w:tc>
          <w:tcPr>
            <w:tcW w:w="678" w:type="dxa"/>
            <w:vAlign w:val="bottom"/>
          </w:tcPr>
          <w:p w14:paraId="359C8281"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50474CD4" w14:textId="77777777" w:rsidR="00FE793E" w:rsidRPr="00FC7496" w:rsidRDefault="00FE793E" w:rsidP="00FB0B6E">
            <w:pPr>
              <w:pStyle w:val="TAC"/>
              <w:keepNext w:val="0"/>
              <w:keepLines w:val="0"/>
              <w:ind w:left="284" w:hanging="284"/>
            </w:pPr>
            <w:r w:rsidRPr="00FC7496">
              <w:rPr>
                <w:rFonts w:cs="Arial"/>
              </w:rPr>
              <w:t xml:space="preserve">12 </w:t>
            </w:r>
          </w:p>
        </w:tc>
        <w:tc>
          <w:tcPr>
            <w:tcW w:w="567" w:type="dxa"/>
            <w:vAlign w:val="bottom"/>
          </w:tcPr>
          <w:p w14:paraId="5A5B432C" w14:textId="77777777" w:rsidR="00FE793E" w:rsidRPr="00FC7496" w:rsidRDefault="00FE793E" w:rsidP="00FB0B6E">
            <w:pPr>
              <w:pStyle w:val="TAC"/>
              <w:keepNext w:val="0"/>
              <w:keepLines w:val="0"/>
              <w:ind w:left="284" w:hanging="284"/>
            </w:pPr>
            <w:r w:rsidRPr="00FC7496">
              <w:t>-</w:t>
            </w:r>
          </w:p>
        </w:tc>
        <w:tc>
          <w:tcPr>
            <w:tcW w:w="567" w:type="dxa"/>
            <w:vAlign w:val="bottom"/>
          </w:tcPr>
          <w:p w14:paraId="7A2CC6DF" w14:textId="77777777" w:rsidR="00FE793E" w:rsidRPr="00FC7496" w:rsidRDefault="00FE793E" w:rsidP="00FB0B6E">
            <w:pPr>
              <w:pStyle w:val="TAC"/>
              <w:keepNext w:val="0"/>
              <w:keepLines w:val="0"/>
              <w:ind w:left="284" w:hanging="284"/>
            </w:pPr>
            <w:r w:rsidRPr="00FC7496">
              <w:t>-</w:t>
            </w:r>
          </w:p>
        </w:tc>
        <w:tc>
          <w:tcPr>
            <w:tcW w:w="567" w:type="dxa"/>
            <w:vAlign w:val="bottom"/>
          </w:tcPr>
          <w:p w14:paraId="22D65BB0"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14884063"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4A1ADA73"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033B485F" w14:textId="77777777" w:rsidR="00FE793E" w:rsidRPr="00FC7496" w:rsidRDefault="00FE793E" w:rsidP="00FB0B6E">
            <w:pPr>
              <w:pStyle w:val="TAC"/>
              <w:keepNext w:val="0"/>
              <w:keepLines w:val="0"/>
              <w:ind w:left="284" w:hanging="284"/>
            </w:pPr>
            <w:r w:rsidRPr="00FC7496">
              <w:t>-</w:t>
            </w:r>
          </w:p>
        </w:tc>
        <w:tc>
          <w:tcPr>
            <w:tcW w:w="567" w:type="dxa"/>
            <w:vAlign w:val="bottom"/>
          </w:tcPr>
          <w:p w14:paraId="145408C8" w14:textId="77777777" w:rsidR="00FE793E" w:rsidRPr="00FC7496" w:rsidRDefault="00FE793E" w:rsidP="00FB0B6E">
            <w:pPr>
              <w:pStyle w:val="TAC"/>
              <w:keepNext w:val="0"/>
              <w:keepLines w:val="0"/>
              <w:ind w:left="284" w:hanging="284"/>
            </w:pPr>
            <w:r w:rsidRPr="00FC7496">
              <w:t>-</w:t>
            </w:r>
          </w:p>
        </w:tc>
        <w:tc>
          <w:tcPr>
            <w:tcW w:w="567" w:type="dxa"/>
            <w:vAlign w:val="bottom"/>
          </w:tcPr>
          <w:p w14:paraId="76E190D6" w14:textId="77777777" w:rsidR="00FE793E" w:rsidRPr="00FC7496" w:rsidRDefault="00FE793E" w:rsidP="00FB0B6E">
            <w:pPr>
              <w:pStyle w:val="TAC"/>
              <w:keepNext w:val="0"/>
              <w:keepLines w:val="0"/>
              <w:ind w:left="284" w:hanging="284"/>
            </w:pPr>
            <w:r w:rsidRPr="00FC7496">
              <w:rPr>
                <w:rFonts w:cs="Arial"/>
              </w:rPr>
              <w:t>12</w:t>
            </w:r>
          </w:p>
        </w:tc>
      </w:tr>
      <w:tr w:rsidR="00FE793E" w:rsidRPr="00FC7496" w14:paraId="35C64394" w14:textId="77777777" w:rsidTr="00FE793E">
        <w:trPr>
          <w:jc w:val="center"/>
        </w:trPr>
        <w:tc>
          <w:tcPr>
            <w:tcW w:w="1682" w:type="dxa"/>
            <w:vMerge w:val="restart"/>
          </w:tcPr>
          <w:p w14:paraId="76053AC0" w14:textId="77777777" w:rsidR="00FE793E" w:rsidRPr="00FC7496" w:rsidRDefault="00FE793E" w:rsidP="00FB0B6E">
            <w:pPr>
              <w:pStyle w:val="TAL"/>
              <w:keepNext w:val="0"/>
              <w:keepLines w:val="0"/>
              <w:ind w:left="284" w:hanging="284"/>
            </w:pPr>
            <w:r w:rsidRPr="00FC7496">
              <w:t>tsc_C_RNTI_Def</w:t>
            </w:r>
          </w:p>
        </w:tc>
        <w:tc>
          <w:tcPr>
            <w:tcW w:w="993" w:type="dxa"/>
            <w:vMerge w:val="restart"/>
          </w:tcPr>
          <w:p w14:paraId="41ABC3A6" w14:textId="77777777" w:rsidR="00FE793E" w:rsidRPr="00FC7496" w:rsidRDefault="00FE793E" w:rsidP="00FB0B6E">
            <w:pPr>
              <w:pStyle w:val="TAL"/>
              <w:keepNext w:val="0"/>
              <w:keepLines w:val="0"/>
              <w:ind w:left="284" w:hanging="284"/>
            </w:pPr>
            <w:r w:rsidRPr="00FC7496">
              <w:t>'1001'H</w:t>
            </w:r>
          </w:p>
          <w:p w14:paraId="757D805B" w14:textId="77777777" w:rsidR="00FE793E" w:rsidRPr="00FC7496" w:rsidRDefault="00FE793E" w:rsidP="00FB0B6E">
            <w:pPr>
              <w:pStyle w:val="TAL"/>
              <w:keepNext w:val="0"/>
              <w:keepLines w:val="0"/>
              <w:ind w:left="284" w:hanging="284"/>
            </w:pPr>
            <w:r w:rsidRPr="00FC7496">
              <w:t>4097</w:t>
            </w:r>
          </w:p>
          <w:p w14:paraId="6AB22714" w14:textId="77777777" w:rsidR="00FE793E" w:rsidRPr="00FC7496" w:rsidRDefault="00FE793E" w:rsidP="00FB0B6E">
            <w:pPr>
              <w:pStyle w:val="TAL"/>
              <w:keepNext w:val="0"/>
              <w:keepLines w:val="0"/>
              <w:ind w:left="284" w:hanging="284"/>
            </w:pPr>
          </w:p>
        </w:tc>
        <w:tc>
          <w:tcPr>
            <w:tcW w:w="1306" w:type="dxa"/>
          </w:tcPr>
          <w:p w14:paraId="4F922C91" w14:textId="77777777" w:rsidR="00FE793E" w:rsidRPr="00FC7496" w:rsidRDefault="00FE793E" w:rsidP="00FB0B6E">
            <w:pPr>
              <w:pStyle w:val="TAL"/>
              <w:keepNext w:val="0"/>
              <w:keepLines w:val="0"/>
              <w:ind w:left="284" w:hanging="284"/>
            </w:pPr>
            <w:r w:rsidRPr="00FC7496">
              <w:t>m'</w:t>
            </w:r>
          </w:p>
        </w:tc>
        <w:tc>
          <w:tcPr>
            <w:tcW w:w="678" w:type="dxa"/>
            <w:vAlign w:val="bottom"/>
          </w:tcPr>
          <w:p w14:paraId="35C48BA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502E12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27695A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A56D0F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F9CB77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A37B24A"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5BF9B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2ADDC3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2E6AE9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C45A3B"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3B119AC0" w14:textId="77777777" w:rsidTr="00FE793E">
        <w:trPr>
          <w:jc w:val="center"/>
        </w:trPr>
        <w:tc>
          <w:tcPr>
            <w:tcW w:w="1682" w:type="dxa"/>
            <w:vMerge/>
          </w:tcPr>
          <w:p w14:paraId="121B5CCF" w14:textId="77777777" w:rsidR="00FE793E" w:rsidRPr="00FC7496" w:rsidRDefault="00FE793E" w:rsidP="00FB0B6E">
            <w:pPr>
              <w:pStyle w:val="TAL"/>
              <w:keepNext w:val="0"/>
              <w:keepLines w:val="0"/>
              <w:ind w:left="284" w:hanging="284"/>
            </w:pPr>
          </w:p>
        </w:tc>
        <w:tc>
          <w:tcPr>
            <w:tcW w:w="993" w:type="dxa"/>
            <w:vMerge/>
          </w:tcPr>
          <w:p w14:paraId="3EC43516" w14:textId="77777777" w:rsidR="00FE793E" w:rsidRPr="00FC7496" w:rsidRDefault="00FE793E" w:rsidP="00FB0B6E">
            <w:pPr>
              <w:pStyle w:val="TAL"/>
              <w:keepNext w:val="0"/>
              <w:keepLines w:val="0"/>
              <w:ind w:left="284" w:hanging="284"/>
            </w:pPr>
          </w:p>
        </w:tc>
        <w:tc>
          <w:tcPr>
            <w:tcW w:w="1306" w:type="dxa"/>
          </w:tcPr>
          <w:p w14:paraId="08355633"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138A7C4"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7588B76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8F018C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DF23D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233B0C"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F9D33EC"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CDDA22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A3701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20FF0CE"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895EF7E"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50F1FFBD" w14:textId="77777777" w:rsidTr="00FE793E">
        <w:trPr>
          <w:jc w:val="center"/>
        </w:trPr>
        <w:tc>
          <w:tcPr>
            <w:tcW w:w="1682" w:type="dxa"/>
            <w:vMerge/>
          </w:tcPr>
          <w:p w14:paraId="2D6A99C2" w14:textId="77777777" w:rsidR="00FE793E" w:rsidRPr="00FC7496" w:rsidRDefault="00FE793E" w:rsidP="00FB0B6E">
            <w:pPr>
              <w:pStyle w:val="TAL"/>
              <w:keepNext w:val="0"/>
              <w:keepLines w:val="0"/>
              <w:ind w:left="284" w:hanging="284"/>
            </w:pPr>
          </w:p>
        </w:tc>
        <w:tc>
          <w:tcPr>
            <w:tcW w:w="993" w:type="dxa"/>
            <w:vMerge/>
          </w:tcPr>
          <w:p w14:paraId="6D99716E" w14:textId="77777777" w:rsidR="00FE793E" w:rsidRPr="00FC7496" w:rsidRDefault="00FE793E" w:rsidP="00FB0B6E">
            <w:pPr>
              <w:pStyle w:val="TAL"/>
              <w:keepNext w:val="0"/>
              <w:keepLines w:val="0"/>
              <w:ind w:left="284" w:hanging="284"/>
            </w:pPr>
          </w:p>
        </w:tc>
        <w:tc>
          <w:tcPr>
            <w:tcW w:w="1306" w:type="dxa"/>
          </w:tcPr>
          <w:p w14:paraId="32A16D84" w14:textId="77777777" w:rsidR="00FE793E" w:rsidRPr="00FC7496" w:rsidRDefault="00FE793E" w:rsidP="00FB0B6E">
            <w:pPr>
              <w:pStyle w:val="TAL"/>
              <w:keepNext w:val="0"/>
              <w:keepLines w:val="0"/>
              <w:ind w:left="284" w:hanging="284"/>
            </w:pPr>
            <w:r w:rsidRPr="00FC7496">
              <w:t>m''</w:t>
            </w:r>
          </w:p>
        </w:tc>
        <w:tc>
          <w:tcPr>
            <w:tcW w:w="678" w:type="dxa"/>
            <w:vAlign w:val="bottom"/>
          </w:tcPr>
          <w:p w14:paraId="75F331C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CA5EF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27A8F28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76D20F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96DAEE"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4659BA9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B57524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FFC1C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5CECEC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E0D256"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1BF0501D" w14:textId="77777777" w:rsidTr="00FE793E">
        <w:trPr>
          <w:jc w:val="center"/>
        </w:trPr>
        <w:tc>
          <w:tcPr>
            <w:tcW w:w="1682" w:type="dxa"/>
            <w:vMerge/>
          </w:tcPr>
          <w:p w14:paraId="6EECCEF9" w14:textId="77777777" w:rsidR="00FE793E" w:rsidRPr="00FC7496" w:rsidRDefault="00FE793E" w:rsidP="00FB0B6E">
            <w:pPr>
              <w:pStyle w:val="TAL"/>
              <w:keepNext w:val="0"/>
              <w:keepLines w:val="0"/>
              <w:ind w:left="284" w:hanging="284"/>
            </w:pPr>
          </w:p>
        </w:tc>
        <w:tc>
          <w:tcPr>
            <w:tcW w:w="993" w:type="dxa"/>
            <w:vMerge/>
          </w:tcPr>
          <w:p w14:paraId="0DCD1415" w14:textId="77777777" w:rsidR="00FE793E" w:rsidRPr="00FC7496" w:rsidRDefault="00FE793E" w:rsidP="00FB0B6E">
            <w:pPr>
              <w:pStyle w:val="TAL"/>
              <w:keepNext w:val="0"/>
              <w:keepLines w:val="0"/>
              <w:ind w:left="284" w:hanging="284"/>
            </w:pPr>
          </w:p>
        </w:tc>
        <w:tc>
          <w:tcPr>
            <w:tcW w:w="1306" w:type="dxa"/>
          </w:tcPr>
          <w:p w14:paraId="0F881338"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7255F7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06BC81"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87A8A7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DC1E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0A4A53D"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7640BB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421934A"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71C5FD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9497E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94AE53"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05276D33" w14:textId="77777777" w:rsidTr="00FE793E">
        <w:trPr>
          <w:jc w:val="center"/>
        </w:trPr>
        <w:tc>
          <w:tcPr>
            <w:tcW w:w="1682" w:type="dxa"/>
            <w:vMerge w:val="restart"/>
          </w:tcPr>
          <w:p w14:paraId="6D3E3795" w14:textId="77777777" w:rsidR="00FE793E" w:rsidRPr="00FC7496" w:rsidRDefault="00FE793E" w:rsidP="00FB0B6E">
            <w:pPr>
              <w:pStyle w:val="TAL"/>
              <w:keepNext w:val="0"/>
              <w:keepLines w:val="0"/>
              <w:ind w:left="284" w:hanging="284"/>
            </w:pPr>
            <w:r w:rsidRPr="00FC7496">
              <w:t>tsc_C_RNTI_Def2</w:t>
            </w:r>
          </w:p>
        </w:tc>
        <w:tc>
          <w:tcPr>
            <w:tcW w:w="993" w:type="dxa"/>
            <w:vMerge w:val="restart"/>
          </w:tcPr>
          <w:p w14:paraId="06E7412C" w14:textId="77777777" w:rsidR="00FE793E" w:rsidRPr="00FC7496" w:rsidRDefault="00FE793E" w:rsidP="00FB0B6E">
            <w:pPr>
              <w:pStyle w:val="TAL"/>
              <w:keepNext w:val="0"/>
              <w:keepLines w:val="0"/>
              <w:ind w:left="284" w:hanging="284"/>
            </w:pPr>
            <w:r w:rsidRPr="00FC7496">
              <w:t>'1034'H</w:t>
            </w:r>
          </w:p>
          <w:p w14:paraId="70BBFA24" w14:textId="77777777" w:rsidR="00FE793E" w:rsidRPr="00FC7496" w:rsidRDefault="00FE793E" w:rsidP="00FB0B6E">
            <w:pPr>
              <w:pStyle w:val="TAL"/>
              <w:keepNext w:val="0"/>
              <w:keepLines w:val="0"/>
              <w:ind w:left="284" w:hanging="284"/>
            </w:pPr>
            <w:r w:rsidRPr="00FC7496">
              <w:t>4148</w:t>
            </w:r>
          </w:p>
        </w:tc>
        <w:tc>
          <w:tcPr>
            <w:tcW w:w="1306" w:type="dxa"/>
          </w:tcPr>
          <w:p w14:paraId="76782A04" w14:textId="77777777" w:rsidR="00FE793E" w:rsidRPr="00FC7496" w:rsidRDefault="00FE793E" w:rsidP="00FB0B6E">
            <w:pPr>
              <w:pStyle w:val="TAL"/>
              <w:keepNext w:val="0"/>
              <w:keepLines w:val="0"/>
              <w:ind w:left="284" w:hanging="284"/>
            </w:pPr>
            <w:r w:rsidRPr="00FC7496">
              <w:t>m'</w:t>
            </w:r>
          </w:p>
        </w:tc>
        <w:tc>
          <w:tcPr>
            <w:tcW w:w="678" w:type="dxa"/>
            <w:vAlign w:val="bottom"/>
          </w:tcPr>
          <w:p w14:paraId="7AF0CDDE"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316A59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6DACFD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646A5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50400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7B638A0"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74A6F5F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435F1A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48431B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740D1A"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31109DD6" w14:textId="77777777" w:rsidTr="00FE793E">
        <w:trPr>
          <w:jc w:val="center"/>
        </w:trPr>
        <w:tc>
          <w:tcPr>
            <w:tcW w:w="1682" w:type="dxa"/>
            <w:vMerge/>
          </w:tcPr>
          <w:p w14:paraId="5494ED55" w14:textId="77777777" w:rsidR="00FE793E" w:rsidRPr="00FC7496" w:rsidRDefault="00FE793E" w:rsidP="00FB0B6E">
            <w:pPr>
              <w:pStyle w:val="TAL"/>
              <w:keepNext w:val="0"/>
              <w:keepLines w:val="0"/>
              <w:ind w:left="284" w:hanging="284"/>
            </w:pPr>
          </w:p>
        </w:tc>
        <w:tc>
          <w:tcPr>
            <w:tcW w:w="993" w:type="dxa"/>
            <w:vMerge/>
          </w:tcPr>
          <w:p w14:paraId="7061AB5F" w14:textId="77777777" w:rsidR="00FE793E" w:rsidRPr="00FC7496" w:rsidRDefault="00FE793E" w:rsidP="00FB0B6E">
            <w:pPr>
              <w:pStyle w:val="TAL"/>
              <w:keepNext w:val="0"/>
              <w:keepLines w:val="0"/>
              <w:ind w:left="284" w:hanging="284"/>
            </w:pPr>
          </w:p>
        </w:tc>
        <w:tc>
          <w:tcPr>
            <w:tcW w:w="1306" w:type="dxa"/>
          </w:tcPr>
          <w:p w14:paraId="6DF83F0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67965EAF"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EBB3E8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059E0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30203A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F537876"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10410955"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2A0FB9C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856CE1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52D87D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EC25A57"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797EAC47" w14:textId="77777777" w:rsidTr="00FE793E">
        <w:trPr>
          <w:jc w:val="center"/>
        </w:trPr>
        <w:tc>
          <w:tcPr>
            <w:tcW w:w="1682" w:type="dxa"/>
            <w:vMerge/>
          </w:tcPr>
          <w:p w14:paraId="6583F9AD" w14:textId="77777777" w:rsidR="00FE793E" w:rsidRPr="00FC7496" w:rsidRDefault="00FE793E" w:rsidP="00FB0B6E">
            <w:pPr>
              <w:pStyle w:val="TAL"/>
              <w:keepNext w:val="0"/>
              <w:keepLines w:val="0"/>
              <w:ind w:left="284" w:hanging="284"/>
            </w:pPr>
          </w:p>
        </w:tc>
        <w:tc>
          <w:tcPr>
            <w:tcW w:w="993" w:type="dxa"/>
            <w:vMerge/>
          </w:tcPr>
          <w:p w14:paraId="130E4102" w14:textId="77777777" w:rsidR="00FE793E" w:rsidRPr="00FC7496" w:rsidRDefault="00FE793E" w:rsidP="00FB0B6E">
            <w:pPr>
              <w:pStyle w:val="TAL"/>
              <w:keepNext w:val="0"/>
              <w:keepLines w:val="0"/>
              <w:ind w:left="284" w:hanging="284"/>
            </w:pPr>
          </w:p>
        </w:tc>
        <w:tc>
          <w:tcPr>
            <w:tcW w:w="1306" w:type="dxa"/>
          </w:tcPr>
          <w:p w14:paraId="24E0B76E" w14:textId="77777777" w:rsidR="00FE793E" w:rsidRPr="00FC7496" w:rsidRDefault="00FE793E" w:rsidP="00FB0B6E">
            <w:pPr>
              <w:pStyle w:val="TAL"/>
              <w:keepNext w:val="0"/>
              <w:keepLines w:val="0"/>
              <w:ind w:left="284" w:hanging="284"/>
            </w:pPr>
            <w:r w:rsidRPr="00FC7496">
              <w:t>m''</w:t>
            </w:r>
          </w:p>
        </w:tc>
        <w:tc>
          <w:tcPr>
            <w:tcW w:w="678" w:type="dxa"/>
            <w:vAlign w:val="bottom"/>
          </w:tcPr>
          <w:p w14:paraId="5BE9B84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05024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D92949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B5B054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E7276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7DF58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4E89D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660A8F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25EF5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5C2184"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AEF76" w14:textId="77777777" w:rsidTr="00FE793E">
        <w:trPr>
          <w:jc w:val="center"/>
        </w:trPr>
        <w:tc>
          <w:tcPr>
            <w:tcW w:w="1682" w:type="dxa"/>
            <w:vMerge/>
          </w:tcPr>
          <w:p w14:paraId="0BA40C25" w14:textId="77777777" w:rsidR="00FE793E" w:rsidRPr="00FC7496" w:rsidRDefault="00FE793E" w:rsidP="00FB0B6E">
            <w:pPr>
              <w:pStyle w:val="TAL"/>
              <w:keepNext w:val="0"/>
              <w:keepLines w:val="0"/>
              <w:ind w:left="284" w:hanging="284"/>
            </w:pPr>
          </w:p>
        </w:tc>
        <w:tc>
          <w:tcPr>
            <w:tcW w:w="993" w:type="dxa"/>
            <w:vMerge/>
          </w:tcPr>
          <w:p w14:paraId="2F728DBB" w14:textId="77777777" w:rsidR="00FE793E" w:rsidRPr="00FC7496" w:rsidRDefault="00FE793E" w:rsidP="00FB0B6E">
            <w:pPr>
              <w:pStyle w:val="TAL"/>
              <w:keepNext w:val="0"/>
              <w:keepLines w:val="0"/>
              <w:ind w:left="284" w:hanging="284"/>
            </w:pPr>
          </w:p>
        </w:tc>
        <w:tc>
          <w:tcPr>
            <w:tcW w:w="1306" w:type="dxa"/>
          </w:tcPr>
          <w:p w14:paraId="58B411CE"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F1BE1A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ABB68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585449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4A5F5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B5FE04"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9DE853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8A97DCE"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94BEDB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0ECB52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3EE107A"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4260DDD9" w14:textId="77777777" w:rsidTr="00FE793E">
        <w:trPr>
          <w:jc w:val="center"/>
        </w:trPr>
        <w:tc>
          <w:tcPr>
            <w:tcW w:w="1682" w:type="dxa"/>
            <w:vMerge w:val="restart"/>
          </w:tcPr>
          <w:p w14:paraId="0BC1653A" w14:textId="77777777" w:rsidR="00FE793E" w:rsidRPr="00FC7496" w:rsidRDefault="00FE793E" w:rsidP="00FB0B6E">
            <w:pPr>
              <w:pStyle w:val="TAL"/>
              <w:keepNext w:val="0"/>
              <w:keepLines w:val="0"/>
              <w:ind w:left="284" w:hanging="284"/>
            </w:pPr>
            <w:r w:rsidRPr="00FC7496">
              <w:t>tsc_C_RNTI_Def3</w:t>
            </w:r>
          </w:p>
        </w:tc>
        <w:tc>
          <w:tcPr>
            <w:tcW w:w="993" w:type="dxa"/>
            <w:vMerge w:val="restart"/>
          </w:tcPr>
          <w:p w14:paraId="15551001" w14:textId="77777777" w:rsidR="00FE793E" w:rsidRPr="00FC7496" w:rsidRDefault="00FE793E" w:rsidP="00FB0B6E">
            <w:pPr>
              <w:pStyle w:val="TAL"/>
              <w:keepNext w:val="0"/>
              <w:keepLines w:val="0"/>
              <w:ind w:left="284" w:hanging="284"/>
            </w:pPr>
            <w:r w:rsidRPr="00FC7496">
              <w:t>'1111'H</w:t>
            </w:r>
          </w:p>
          <w:p w14:paraId="7B53B719" w14:textId="77777777" w:rsidR="00FE793E" w:rsidRPr="00FC7496" w:rsidRDefault="00FE793E" w:rsidP="00FB0B6E">
            <w:pPr>
              <w:pStyle w:val="TAL"/>
              <w:keepNext w:val="0"/>
              <w:keepLines w:val="0"/>
              <w:ind w:left="284" w:hanging="284"/>
            </w:pPr>
            <w:r w:rsidRPr="00FC7496">
              <w:t>4369</w:t>
            </w:r>
          </w:p>
        </w:tc>
        <w:tc>
          <w:tcPr>
            <w:tcW w:w="1306" w:type="dxa"/>
          </w:tcPr>
          <w:p w14:paraId="55A437E3" w14:textId="77777777" w:rsidR="00FE793E" w:rsidRPr="00FC7496" w:rsidRDefault="00FE793E" w:rsidP="00FB0B6E">
            <w:pPr>
              <w:pStyle w:val="TAL"/>
              <w:keepNext w:val="0"/>
              <w:keepLines w:val="0"/>
              <w:ind w:left="284" w:hanging="284"/>
            </w:pPr>
            <w:r w:rsidRPr="00FC7496">
              <w:t>m'</w:t>
            </w:r>
          </w:p>
        </w:tc>
        <w:tc>
          <w:tcPr>
            <w:tcW w:w="678" w:type="dxa"/>
            <w:vAlign w:val="bottom"/>
          </w:tcPr>
          <w:p w14:paraId="1800D868"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37AD88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AD2CA6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3ACA7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ACE0D2"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039B13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050EF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F5CF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6BBD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2FF898"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5DDB1F25" w14:textId="77777777" w:rsidTr="00FE793E">
        <w:trPr>
          <w:jc w:val="center"/>
        </w:trPr>
        <w:tc>
          <w:tcPr>
            <w:tcW w:w="1682" w:type="dxa"/>
            <w:vMerge/>
          </w:tcPr>
          <w:p w14:paraId="192BA6A0" w14:textId="77777777" w:rsidR="00FE793E" w:rsidRPr="00FC7496" w:rsidRDefault="00FE793E" w:rsidP="00FB0B6E">
            <w:pPr>
              <w:pStyle w:val="TAL"/>
              <w:keepNext w:val="0"/>
              <w:keepLines w:val="0"/>
              <w:ind w:left="284" w:hanging="284"/>
            </w:pPr>
          </w:p>
        </w:tc>
        <w:tc>
          <w:tcPr>
            <w:tcW w:w="993" w:type="dxa"/>
            <w:vMerge/>
          </w:tcPr>
          <w:p w14:paraId="3AA404F8" w14:textId="77777777" w:rsidR="00FE793E" w:rsidRPr="00FC7496" w:rsidRDefault="00FE793E" w:rsidP="00FB0B6E">
            <w:pPr>
              <w:pStyle w:val="TAL"/>
              <w:keepNext w:val="0"/>
              <w:keepLines w:val="0"/>
              <w:ind w:left="284" w:hanging="284"/>
            </w:pPr>
          </w:p>
        </w:tc>
        <w:tc>
          <w:tcPr>
            <w:tcW w:w="1306" w:type="dxa"/>
          </w:tcPr>
          <w:p w14:paraId="415F647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39D7F20"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4C229EF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38D6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8BA5E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A678D98"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1AFC66D"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F5C250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04764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F3B20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64F36C"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5244D298" w14:textId="77777777" w:rsidTr="00FE793E">
        <w:trPr>
          <w:jc w:val="center"/>
        </w:trPr>
        <w:tc>
          <w:tcPr>
            <w:tcW w:w="1682" w:type="dxa"/>
            <w:vMerge/>
          </w:tcPr>
          <w:p w14:paraId="3A46AF06" w14:textId="77777777" w:rsidR="00FE793E" w:rsidRPr="00FC7496" w:rsidRDefault="00FE793E" w:rsidP="00FB0B6E">
            <w:pPr>
              <w:pStyle w:val="TAL"/>
              <w:keepNext w:val="0"/>
              <w:keepLines w:val="0"/>
              <w:ind w:left="284" w:hanging="284"/>
            </w:pPr>
          </w:p>
        </w:tc>
        <w:tc>
          <w:tcPr>
            <w:tcW w:w="993" w:type="dxa"/>
            <w:vMerge/>
          </w:tcPr>
          <w:p w14:paraId="44B55830" w14:textId="77777777" w:rsidR="00FE793E" w:rsidRPr="00FC7496" w:rsidRDefault="00FE793E" w:rsidP="00FB0B6E">
            <w:pPr>
              <w:pStyle w:val="TAL"/>
              <w:keepNext w:val="0"/>
              <w:keepLines w:val="0"/>
              <w:ind w:left="284" w:hanging="284"/>
            </w:pPr>
          </w:p>
        </w:tc>
        <w:tc>
          <w:tcPr>
            <w:tcW w:w="1306" w:type="dxa"/>
          </w:tcPr>
          <w:p w14:paraId="7C050F90" w14:textId="77777777" w:rsidR="00FE793E" w:rsidRPr="00FC7496" w:rsidRDefault="00FE793E" w:rsidP="00FB0B6E">
            <w:pPr>
              <w:pStyle w:val="TAL"/>
              <w:keepNext w:val="0"/>
              <w:keepLines w:val="0"/>
              <w:ind w:left="284" w:hanging="284"/>
            </w:pPr>
            <w:r w:rsidRPr="00FC7496">
              <w:t>m''</w:t>
            </w:r>
          </w:p>
        </w:tc>
        <w:tc>
          <w:tcPr>
            <w:tcW w:w="678" w:type="dxa"/>
            <w:vAlign w:val="bottom"/>
          </w:tcPr>
          <w:p w14:paraId="6932F74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4460D6"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143E4F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4B458F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5C59ECD"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0969D24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B3A8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651733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DBE6E2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94D88F"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4A109" w14:textId="77777777" w:rsidTr="00FE793E">
        <w:trPr>
          <w:jc w:val="center"/>
        </w:trPr>
        <w:tc>
          <w:tcPr>
            <w:tcW w:w="1682" w:type="dxa"/>
            <w:vMerge/>
          </w:tcPr>
          <w:p w14:paraId="354FF9BF" w14:textId="77777777" w:rsidR="00FE793E" w:rsidRPr="00FC7496" w:rsidRDefault="00FE793E" w:rsidP="00FB0B6E">
            <w:pPr>
              <w:pStyle w:val="TAL"/>
              <w:keepNext w:val="0"/>
              <w:keepLines w:val="0"/>
              <w:ind w:left="284" w:hanging="284"/>
            </w:pPr>
          </w:p>
        </w:tc>
        <w:tc>
          <w:tcPr>
            <w:tcW w:w="993" w:type="dxa"/>
            <w:vMerge/>
          </w:tcPr>
          <w:p w14:paraId="582CD6C6" w14:textId="77777777" w:rsidR="00FE793E" w:rsidRPr="00FC7496" w:rsidRDefault="00FE793E" w:rsidP="00FB0B6E">
            <w:pPr>
              <w:pStyle w:val="TAL"/>
              <w:keepNext w:val="0"/>
              <w:keepLines w:val="0"/>
              <w:ind w:left="284" w:hanging="284"/>
            </w:pPr>
          </w:p>
        </w:tc>
        <w:tc>
          <w:tcPr>
            <w:tcW w:w="1306" w:type="dxa"/>
          </w:tcPr>
          <w:p w14:paraId="4B384139"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482AF2A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2AB2345"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A74CF8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4B4AF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887B90"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13F931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9E2902E"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3C2163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7DA3BB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A31436D" w14:textId="77777777" w:rsidR="00FE793E" w:rsidRPr="00FC7496" w:rsidRDefault="00FE793E" w:rsidP="00FB0B6E">
            <w:pPr>
              <w:pStyle w:val="TAC"/>
              <w:keepNext w:val="0"/>
              <w:keepLines w:val="0"/>
              <w:ind w:left="284" w:hanging="284"/>
            </w:pPr>
            <w:r w:rsidRPr="00FC7496">
              <w:rPr>
                <w:rFonts w:cs="Arial"/>
                <w:szCs w:val="18"/>
              </w:rPr>
              <w:t>0</w:t>
            </w:r>
          </w:p>
        </w:tc>
      </w:tr>
    </w:tbl>
    <w:p w14:paraId="19D2BA9A" w14:textId="77777777" w:rsidR="00FE793E" w:rsidRPr="00FC7496" w:rsidRDefault="00FE793E" w:rsidP="00FB0B6E">
      <w:pPr>
        <w:ind w:left="284" w:hanging="284"/>
      </w:pPr>
    </w:p>
    <w:p w14:paraId="444D61BD" w14:textId="77777777" w:rsidR="00B8165D" w:rsidRPr="00FC7496" w:rsidRDefault="00B8165D" w:rsidP="00B8165D">
      <w:pPr>
        <w:rPr>
          <w:lang w:eastAsia="zh-CN"/>
        </w:rPr>
      </w:pPr>
      <w:r w:rsidRPr="00FC7496">
        <w:t>Tables 7.1.1.2-</w:t>
      </w:r>
      <w:r w:rsidRPr="00FC7496">
        <w:rPr>
          <w:lang w:eastAsia="zh-CN"/>
        </w:rPr>
        <w:t>2</w:t>
      </w:r>
      <w:r w:rsidRPr="00FC7496">
        <w:t>, 7.1.1.2-</w:t>
      </w:r>
      <w:r w:rsidRPr="00FC7496">
        <w:rPr>
          <w:lang w:eastAsia="zh-CN"/>
        </w:rPr>
        <w:t>3</w:t>
      </w:r>
      <w:r w:rsidR="00D726C0" w:rsidRPr="00FC7496">
        <w:t xml:space="preserve"> and</w:t>
      </w:r>
      <w:r w:rsidRPr="00FC7496">
        <w:t xml:space="preserve"> 7.1.1.2-</w:t>
      </w:r>
      <w:r w:rsidRPr="00FC7496">
        <w:rPr>
          <w:lang w:eastAsia="zh-CN"/>
        </w:rPr>
        <w:t>4</w:t>
      </w:r>
      <w:r w:rsidRPr="00FC7496">
        <w:t xml:space="preserve"> give the PDCCH candidates </w:t>
      </w:r>
      <w:r w:rsidRPr="00FC7496">
        <w:rPr>
          <w:lang w:eastAsia="zh-CN"/>
        </w:rPr>
        <w:t>of</w:t>
      </w:r>
      <w:r w:rsidRPr="00FC7496">
        <w:t xml:space="preserve"> 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Pr="00FC7496">
        <w:t>bandwidths of 10/15/20 MHz respectively,</w:t>
      </w:r>
      <w:r w:rsidRPr="00FC7496">
        <w:rPr>
          <w:lang w:eastAsia="zh-CN"/>
        </w:rPr>
        <w:t xml:space="preserve"> with the different Max_CCE number for each subframe.</w:t>
      </w:r>
    </w:p>
    <w:p w14:paraId="67AB678D" w14:textId="77777777" w:rsidR="00B8165D" w:rsidRPr="00FC7496" w:rsidRDefault="00B8165D" w:rsidP="003A3D48">
      <w:pPr>
        <w:pStyle w:val="TH"/>
        <w:rPr>
          <w:lang w:eastAsia="zh-CN"/>
        </w:rPr>
      </w:pPr>
      <w:r w:rsidRPr="00FC7496">
        <w:t>Table 7.1.1.2-</w:t>
      </w:r>
      <w:r w:rsidRPr="00FC7496">
        <w:rPr>
          <w:lang w:eastAsia="zh-CN"/>
        </w:rPr>
        <w:t>2</w:t>
      </w:r>
      <w:r w:rsidRPr="00FC7496">
        <w:t>: CCE Start indices (m' &amp; m'') to be used for default C-RNTI (10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46F226B9" w14:textId="77777777">
        <w:trPr>
          <w:trHeight w:val="89"/>
          <w:jc w:val="center"/>
        </w:trPr>
        <w:tc>
          <w:tcPr>
            <w:tcW w:w="1502" w:type="dxa"/>
          </w:tcPr>
          <w:p w14:paraId="35B06889" w14:textId="77777777" w:rsidR="00B8165D" w:rsidRPr="00FC7496" w:rsidRDefault="00B8165D" w:rsidP="00B8165D">
            <w:pPr>
              <w:pStyle w:val="TAH"/>
            </w:pPr>
            <w:r w:rsidRPr="00FC7496">
              <w:t>C-RNTI</w:t>
            </w:r>
          </w:p>
        </w:tc>
        <w:tc>
          <w:tcPr>
            <w:tcW w:w="993" w:type="dxa"/>
          </w:tcPr>
          <w:p w14:paraId="4BA72137" w14:textId="77777777" w:rsidR="00B8165D" w:rsidRPr="00FC7496" w:rsidRDefault="00B8165D" w:rsidP="00B8165D">
            <w:pPr>
              <w:pStyle w:val="TAH"/>
            </w:pPr>
            <w:r w:rsidRPr="00FC7496">
              <w:t>Value</w:t>
            </w:r>
          </w:p>
        </w:tc>
        <w:tc>
          <w:tcPr>
            <w:tcW w:w="1417" w:type="dxa"/>
          </w:tcPr>
          <w:p w14:paraId="65B225D4" w14:textId="77777777" w:rsidR="00B8165D" w:rsidRPr="00FC7496" w:rsidRDefault="00B8165D" w:rsidP="00B8165D">
            <w:pPr>
              <w:pStyle w:val="TAH"/>
            </w:pPr>
          </w:p>
        </w:tc>
        <w:tc>
          <w:tcPr>
            <w:tcW w:w="567" w:type="dxa"/>
          </w:tcPr>
          <w:p w14:paraId="7E62109A" w14:textId="77777777" w:rsidR="00B8165D" w:rsidRPr="00FC7496" w:rsidRDefault="00B8165D" w:rsidP="00B8165D">
            <w:pPr>
              <w:pStyle w:val="TAH"/>
            </w:pPr>
            <w:r w:rsidRPr="00FC7496">
              <w:t>SF0</w:t>
            </w:r>
          </w:p>
        </w:tc>
        <w:tc>
          <w:tcPr>
            <w:tcW w:w="567" w:type="dxa"/>
          </w:tcPr>
          <w:p w14:paraId="1323D4F1" w14:textId="77777777" w:rsidR="00B8165D" w:rsidRPr="00FC7496" w:rsidRDefault="00B8165D" w:rsidP="00B8165D">
            <w:pPr>
              <w:pStyle w:val="TAH"/>
            </w:pPr>
            <w:r w:rsidRPr="00FC7496">
              <w:t>SF1</w:t>
            </w:r>
          </w:p>
        </w:tc>
        <w:tc>
          <w:tcPr>
            <w:tcW w:w="567" w:type="dxa"/>
          </w:tcPr>
          <w:p w14:paraId="60ACD1BA" w14:textId="77777777" w:rsidR="00B8165D" w:rsidRPr="00FC7496" w:rsidRDefault="00B8165D" w:rsidP="00B8165D">
            <w:pPr>
              <w:pStyle w:val="TAH"/>
            </w:pPr>
            <w:r w:rsidRPr="00FC7496">
              <w:t>SF2</w:t>
            </w:r>
          </w:p>
        </w:tc>
        <w:tc>
          <w:tcPr>
            <w:tcW w:w="567" w:type="dxa"/>
          </w:tcPr>
          <w:p w14:paraId="60F6C4E7" w14:textId="77777777" w:rsidR="00B8165D" w:rsidRPr="00FC7496" w:rsidRDefault="00B8165D" w:rsidP="00B8165D">
            <w:pPr>
              <w:pStyle w:val="TAH"/>
            </w:pPr>
            <w:r w:rsidRPr="00FC7496">
              <w:t>SF3</w:t>
            </w:r>
          </w:p>
        </w:tc>
        <w:tc>
          <w:tcPr>
            <w:tcW w:w="567" w:type="dxa"/>
          </w:tcPr>
          <w:p w14:paraId="75ECC72E" w14:textId="77777777" w:rsidR="00B8165D" w:rsidRPr="00FC7496" w:rsidRDefault="00B8165D" w:rsidP="00B8165D">
            <w:pPr>
              <w:pStyle w:val="TAH"/>
            </w:pPr>
            <w:r w:rsidRPr="00FC7496">
              <w:t>SF4</w:t>
            </w:r>
          </w:p>
        </w:tc>
        <w:tc>
          <w:tcPr>
            <w:tcW w:w="567" w:type="dxa"/>
          </w:tcPr>
          <w:p w14:paraId="17A213D1" w14:textId="77777777" w:rsidR="00B8165D" w:rsidRPr="00FC7496" w:rsidRDefault="00B8165D" w:rsidP="00B8165D">
            <w:pPr>
              <w:pStyle w:val="TAH"/>
            </w:pPr>
            <w:r w:rsidRPr="00FC7496">
              <w:t>SF5</w:t>
            </w:r>
          </w:p>
        </w:tc>
        <w:tc>
          <w:tcPr>
            <w:tcW w:w="567" w:type="dxa"/>
          </w:tcPr>
          <w:p w14:paraId="3FDF062D" w14:textId="77777777" w:rsidR="00B8165D" w:rsidRPr="00FC7496" w:rsidRDefault="00B8165D" w:rsidP="00B8165D">
            <w:pPr>
              <w:pStyle w:val="TAH"/>
            </w:pPr>
            <w:r w:rsidRPr="00FC7496">
              <w:t>SF6</w:t>
            </w:r>
          </w:p>
        </w:tc>
        <w:tc>
          <w:tcPr>
            <w:tcW w:w="567" w:type="dxa"/>
          </w:tcPr>
          <w:p w14:paraId="69FCD099" w14:textId="77777777" w:rsidR="00B8165D" w:rsidRPr="00FC7496" w:rsidRDefault="00B8165D" w:rsidP="00B8165D">
            <w:pPr>
              <w:pStyle w:val="TAH"/>
            </w:pPr>
            <w:r w:rsidRPr="00FC7496">
              <w:t>SF7</w:t>
            </w:r>
          </w:p>
        </w:tc>
        <w:tc>
          <w:tcPr>
            <w:tcW w:w="567" w:type="dxa"/>
          </w:tcPr>
          <w:p w14:paraId="22DB7F23" w14:textId="77777777" w:rsidR="00B8165D" w:rsidRPr="00FC7496" w:rsidRDefault="00B8165D" w:rsidP="00B8165D">
            <w:pPr>
              <w:pStyle w:val="TAH"/>
            </w:pPr>
            <w:r w:rsidRPr="00FC7496">
              <w:t>SF8</w:t>
            </w:r>
          </w:p>
        </w:tc>
        <w:tc>
          <w:tcPr>
            <w:tcW w:w="567" w:type="dxa"/>
          </w:tcPr>
          <w:p w14:paraId="59A9175D" w14:textId="77777777" w:rsidR="00B8165D" w:rsidRPr="00FC7496" w:rsidRDefault="00B8165D" w:rsidP="00B8165D">
            <w:pPr>
              <w:pStyle w:val="TAH"/>
            </w:pPr>
            <w:r w:rsidRPr="00FC7496">
              <w:t>SF9</w:t>
            </w:r>
          </w:p>
        </w:tc>
      </w:tr>
      <w:tr w:rsidR="00B8165D" w:rsidRPr="00FC7496" w14:paraId="141ACB58" w14:textId="77777777">
        <w:trPr>
          <w:trHeight w:val="88"/>
          <w:jc w:val="center"/>
        </w:trPr>
        <w:tc>
          <w:tcPr>
            <w:tcW w:w="1502" w:type="dxa"/>
          </w:tcPr>
          <w:p w14:paraId="52C45C2D" w14:textId="77777777" w:rsidR="00B8165D" w:rsidRPr="00FC7496" w:rsidRDefault="00B8165D" w:rsidP="00B8165D">
            <w:pPr>
              <w:pStyle w:val="TAL"/>
            </w:pPr>
          </w:p>
        </w:tc>
        <w:tc>
          <w:tcPr>
            <w:tcW w:w="993" w:type="dxa"/>
          </w:tcPr>
          <w:p w14:paraId="52110370" w14:textId="77777777" w:rsidR="00B8165D" w:rsidRPr="00FC7496" w:rsidRDefault="00B8165D" w:rsidP="00B8165D">
            <w:pPr>
              <w:pStyle w:val="TAL"/>
            </w:pPr>
          </w:p>
        </w:tc>
        <w:tc>
          <w:tcPr>
            <w:tcW w:w="1417" w:type="dxa"/>
          </w:tcPr>
          <w:p w14:paraId="71BDB866" w14:textId="77777777" w:rsidR="00B8165D" w:rsidRPr="00FC7496" w:rsidRDefault="00B8165D" w:rsidP="00B8165D">
            <w:pPr>
              <w:pStyle w:val="TAL"/>
            </w:pPr>
            <w:r w:rsidRPr="00FC7496">
              <w:rPr>
                <w:lang w:eastAsia="zh-CN"/>
              </w:rPr>
              <w:t>Max_CCE</w:t>
            </w:r>
          </w:p>
        </w:tc>
        <w:tc>
          <w:tcPr>
            <w:tcW w:w="567" w:type="dxa"/>
            <w:vAlign w:val="bottom"/>
          </w:tcPr>
          <w:p w14:paraId="165823A8" w14:textId="77777777" w:rsidR="00B8165D" w:rsidRPr="00FC7496" w:rsidRDefault="00B8165D" w:rsidP="00D726C0">
            <w:pPr>
              <w:pStyle w:val="TAC"/>
            </w:pPr>
            <w:r w:rsidRPr="00FC7496">
              <w:rPr>
                <w:lang w:eastAsia="zh-CN"/>
              </w:rPr>
              <w:t>27</w:t>
            </w:r>
          </w:p>
        </w:tc>
        <w:tc>
          <w:tcPr>
            <w:tcW w:w="567" w:type="dxa"/>
            <w:vAlign w:val="bottom"/>
          </w:tcPr>
          <w:p w14:paraId="4E5CAE96" w14:textId="77777777" w:rsidR="00B8165D" w:rsidRPr="00FC7496" w:rsidRDefault="00B8165D" w:rsidP="00D726C0">
            <w:pPr>
              <w:pStyle w:val="TAC"/>
              <w:rPr>
                <w:lang w:eastAsia="zh-CN"/>
              </w:rPr>
            </w:pPr>
            <w:r w:rsidRPr="00FC7496">
              <w:rPr>
                <w:lang w:eastAsia="zh-CN"/>
              </w:rPr>
              <w:t>25</w:t>
            </w:r>
          </w:p>
        </w:tc>
        <w:tc>
          <w:tcPr>
            <w:tcW w:w="567" w:type="dxa"/>
            <w:vAlign w:val="bottom"/>
          </w:tcPr>
          <w:p w14:paraId="54A28011" w14:textId="77777777" w:rsidR="00B8165D" w:rsidRPr="00FC7496" w:rsidRDefault="00B8165D" w:rsidP="00D726C0">
            <w:pPr>
              <w:pStyle w:val="TAC"/>
            </w:pPr>
            <w:r w:rsidRPr="00FC7496">
              <w:t>-</w:t>
            </w:r>
          </w:p>
        </w:tc>
        <w:tc>
          <w:tcPr>
            <w:tcW w:w="567" w:type="dxa"/>
            <w:vAlign w:val="bottom"/>
          </w:tcPr>
          <w:p w14:paraId="7917E244" w14:textId="77777777" w:rsidR="00B8165D" w:rsidRPr="00FC7496" w:rsidRDefault="00B8165D" w:rsidP="00D726C0">
            <w:pPr>
              <w:pStyle w:val="TAC"/>
            </w:pPr>
            <w:r w:rsidRPr="00FC7496">
              <w:t>-</w:t>
            </w:r>
          </w:p>
        </w:tc>
        <w:tc>
          <w:tcPr>
            <w:tcW w:w="567" w:type="dxa"/>
            <w:vAlign w:val="bottom"/>
          </w:tcPr>
          <w:p w14:paraId="24503F98" w14:textId="77777777" w:rsidR="00B8165D" w:rsidRPr="00FC7496" w:rsidRDefault="00B8165D" w:rsidP="00D726C0">
            <w:pPr>
              <w:pStyle w:val="TAC"/>
            </w:pPr>
            <w:r w:rsidRPr="00FC7496">
              <w:rPr>
                <w:lang w:eastAsia="zh-CN"/>
              </w:rPr>
              <w:t>25</w:t>
            </w:r>
          </w:p>
        </w:tc>
        <w:tc>
          <w:tcPr>
            <w:tcW w:w="567" w:type="dxa"/>
            <w:vAlign w:val="bottom"/>
          </w:tcPr>
          <w:p w14:paraId="35A46B7B" w14:textId="77777777" w:rsidR="00B8165D" w:rsidRPr="00FC7496" w:rsidRDefault="00B8165D" w:rsidP="00D726C0">
            <w:pPr>
              <w:pStyle w:val="TAC"/>
            </w:pPr>
            <w:r w:rsidRPr="00FC7496">
              <w:rPr>
                <w:lang w:eastAsia="zh-CN"/>
              </w:rPr>
              <w:t>27</w:t>
            </w:r>
          </w:p>
        </w:tc>
        <w:tc>
          <w:tcPr>
            <w:tcW w:w="567" w:type="dxa"/>
            <w:vAlign w:val="bottom"/>
          </w:tcPr>
          <w:p w14:paraId="7FBC2F89" w14:textId="77777777" w:rsidR="00B8165D" w:rsidRPr="00FC7496" w:rsidRDefault="00B8165D" w:rsidP="00D726C0">
            <w:pPr>
              <w:pStyle w:val="TAC"/>
            </w:pPr>
            <w:r w:rsidRPr="00FC7496">
              <w:rPr>
                <w:lang w:eastAsia="zh-CN"/>
              </w:rPr>
              <w:t>25</w:t>
            </w:r>
          </w:p>
        </w:tc>
        <w:tc>
          <w:tcPr>
            <w:tcW w:w="567" w:type="dxa"/>
            <w:vAlign w:val="bottom"/>
          </w:tcPr>
          <w:p w14:paraId="7178A383" w14:textId="77777777" w:rsidR="00B8165D" w:rsidRPr="00FC7496" w:rsidRDefault="00B8165D" w:rsidP="00D726C0">
            <w:pPr>
              <w:pStyle w:val="TAC"/>
            </w:pPr>
            <w:r w:rsidRPr="00FC7496">
              <w:t>-</w:t>
            </w:r>
          </w:p>
        </w:tc>
        <w:tc>
          <w:tcPr>
            <w:tcW w:w="567" w:type="dxa"/>
            <w:vAlign w:val="bottom"/>
          </w:tcPr>
          <w:p w14:paraId="3C25C576" w14:textId="77777777" w:rsidR="00B8165D" w:rsidRPr="00FC7496" w:rsidRDefault="00B8165D" w:rsidP="00D726C0">
            <w:pPr>
              <w:pStyle w:val="TAC"/>
            </w:pPr>
            <w:r w:rsidRPr="00FC7496">
              <w:t>-</w:t>
            </w:r>
          </w:p>
        </w:tc>
        <w:tc>
          <w:tcPr>
            <w:tcW w:w="567" w:type="dxa"/>
            <w:vAlign w:val="bottom"/>
          </w:tcPr>
          <w:p w14:paraId="101516DD" w14:textId="77777777" w:rsidR="00B8165D" w:rsidRPr="00FC7496" w:rsidRDefault="00B8165D" w:rsidP="00D726C0">
            <w:pPr>
              <w:pStyle w:val="TAC"/>
            </w:pPr>
            <w:r w:rsidRPr="00FC7496">
              <w:rPr>
                <w:lang w:eastAsia="zh-CN"/>
              </w:rPr>
              <w:t>25</w:t>
            </w:r>
          </w:p>
        </w:tc>
      </w:tr>
      <w:tr w:rsidR="00B8165D" w:rsidRPr="00FC7496" w14:paraId="082FEE28" w14:textId="77777777">
        <w:trPr>
          <w:jc w:val="center"/>
        </w:trPr>
        <w:tc>
          <w:tcPr>
            <w:tcW w:w="1502" w:type="dxa"/>
            <w:vMerge w:val="restart"/>
          </w:tcPr>
          <w:p w14:paraId="62F7A524" w14:textId="77777777" w:rsidR="00B8165D" w:rsidRPr="00FC7496" w:rsidRDefault="00B8165D" w:rsidP="00B8165D">
            <w:pPr>
              <w:pStyle w:val="TAL"/>
            </w:pPr>
            <w:r w:rsidRPr="00FC7496">
              <w:t>tsc_C_RNTI_Def</w:t>
            </w:r>
          </w:p>
        </w:tc>
        <w:tc>
          <w:tcPr>
            <w:tcW w:w="993" w:type="dxa"/>
            <w:vMerge w:val="restart"/>
          </w:tcPr>
          <w:p w14:paraId="51873C6E" w14:textId="77777777" w:rsidR="00B8165D" w:rsidRPr="00FC7496" w:rsidRDefault="00B8165D" w:rsidP="00B8165D">
            <w:pPr>
              <w:pStyle w:val="TAL"/>
            </w:pPr>
            <w:r w:rsidRPr="00FC7496">
              <w:t>'1001'H</w:t>
            </w:r>
          </w:p>
          <w:p w14:paraId="4C262672" w14:textId="77777777" w:rsidR="00B8165D" w:rsidRPr="00FC7496" w:rsidRDefault="00B8165D" w:rsidP="00126EC4">
            <w:pPr>
              <w:pStyle w:val="TAL"/>
            </w:pPr>
            <w:r w:rsidRPr="00FC7496">
              <w:t>4097</w:t>
            </w:r>
          </w:p>
        </w:tc>
        <w:tc>
          <w:tcPr>
            <w:tcW w:w="1417" w:type="dxa"/>
          </w:tcPr>
          <w:p w14:paraId="6E9DBF20" w14:textId="77777777" w:rsidR="00B8165D" w:rsidRPr="00FC7496" w:rsidRDefault="00B8165D" w:rsidP="00B8165D">
            <w:pPr>
              <w:pStyle w:val="TAL"/>
            </w:pPr>
            <w:r w:rsidRPr="00FC7496">
              <w:t>m'</w:t>
            </w:r>
          </w:p>
        </w:tc>
        <w:tc>
          <w:tcPr>
            <w:tcW w:w="567" w:type="dxa"/>
            <w:vAlign w:val="bottom"/>
          </w:tcPr>
          <w:p w14:paraId="34BA150E" w14:textId="77777777" w:rsidR="00B8165D" w:rsidRPr="00FC7496" w:rsidRDefault="00DC28AA" w:rsidP="00D726C0">
            <w:pPr>
              <w:pStyle w:val="TAC"/>
            </w:pPr>
            <w:r w:rsidRPr="00FC7496">
              <w:rPr>
                <w:rFonts w:cs="Arial"/>
                <w:szCs w:val="18"/>
              </w:rPr>
              <w:t>1</w:t>
            </w:r>
          </w:p>
        </w:tc>
        <w:tc>
          <w:tcPr>
            <w:tcW w:w="567" w:type="dxa"/>
            <w:vAlign w:val="bottom"/>
          </w:tcPr>
          <w:p w14:paraId="61C67940" w14:textId="77777777" w:rsidR="00B8165D" w:rsidRPr="00FC7496" w:rsidRDefault="00B8165D" w:rsidP="00D726C0">
            <w:pPr>
              <w:pStyle w:val="TAC"/>
            </w:pPr>
            <w:r w:rsidRPr="00FC7496">
              <w:t>-</w:t>
            </w:r>
          </w:p>
        </w:tc>
        <w:tc>
          <w:tcPr>
            <w:tcW w:w="567" w:type="dxa"/>
            <w:vAlign w:val="bottom"/>
          </w:tcPr>
          <w:p w14:paraId="16266AD0" w14:textId="77777777" w:rsidR="00B8165D" w:rsidRPr="00FC7496" w:rsidRDefault="00B8165D" w:rsidP="00D726C0">
            <w:pPr>
              <w:pStyle w:val="TAC"/>
            </w:pPr>
            <w:r w:rsidRPr="00FC7496">
              <w:t>-</w:t>
            </w:r>
          </w:p>
        </w:tc>
        <w:tc>
          <w:tcPr>
            <w:tcW w:w="567" w:type="dxa"/>
            <w:vAlign w:val="bottom"/>
          </w:tcPr>
          <w:p w14:paraId="5ADC69E1" w14:textId="77777777" w:rsidR="00B8165D" w:rsidRPr="00FC7496" w:rsidRDefault="00B8165D" w:rsidP="00D726C0">
            <w:pPr>
              <w:pStyle w:val="TAC"/>
            </w:pPr>
            <w:r w:rsidRPr="00FC7496">
              <w:t>-</w:t>
            </w:r>
          </w:p>
        </w:tc>
        <w:tc>
          <w:tcPr>
            <w:tcW w:w="567" w:type="dxa"/>
            <w:vAlign w:val="bottom"/>
          </w:tcPr>
          <w:p w14:paraId="54D6BF0B" w14:textId="77777777" w:rsidR="00B8165D" w:rsidRPr="00FC7496" w:rsidRDefault="00B8165D" w:rsidP="00D726C0">
            <w:pPr>
              <w:pStyle w:val="TAC"/>
            </w:pPr>
            <w:r w:rsidRPr="00FC7496">
              <w:rPr>
                <w:rFonts w:cs="Arial"/>
                <w:szCs w:val="18"/>
              </w:rPr>
              <w:t>0</w:t>
            </w:r>
          </w:p>
        </w:tc>
        <w:tc>
          <w:tcPr>
            <w:tcW w:w="567" w:type="dxa"/>
            <w:vAlign w:val="bottom"/>
          </w:tcPr>
          <w:p w14:paraId="4D6BEED3" w14:textId="77777777" w:rsidR="00B8165D" w:rsidRPr="00FC7496" w:rsidRDefault="00DC28AA" w:rsidP="00D726C0">
            <w:pPr>
              <w:pStyle w:val="TAC"/>
            </w:pPr>
            <w:r w:rsidRPr="00FC7496">
              <w:rPr>
                <w:rFonts w:cs="Arial"/>
                <w:szCs w:val="18"/>
                <w:lang w:eastAsia="zh-CN"/>
              </w:rPr>
              <w:t>1</w:t>
            </w:r>
          </w:p>
        </w:tc>
        <w:tc>
          <w:tcPr>
            <w:tcW w:w="567" w:type="dxa"/>
            <w:vAlign w:val="bottom"/>
          </w:tcPr>
          <w:p w14:paraId="40B5E8B9" w14:textId="77777777" w:rsidR="00B8165D" w:rsidRPr="00FC7496" w:rsidRDefault="00B8165D" w:rsidP="00D726C0">
            <w:pPr>
              <w:pStyle w:val="TAC"/>
            </w:pPr>
            <w:r w:rsidRPr="00FC7496">
              <w:t>-</w:t>
            </w:r>
          </w:p>
        </w:tc>
        <w:tc>
          <w:tcPr>
            <w:tcW w:w="567" w:type="dxa"/>
            <w:vAlign w:val="bottom"/>
          </w:tcPr>
          <w:p w14:paraId="1DADD368" w14:textId="77777777" w:rsidR="00B8165D" w:rsidRPr="00FC7496" w:rsidRDefault="00B8165D" w:rsidP="00D726C0">
            <w:pPr>
              <w:pStyle w:val="TAC"/>
            </w:pPr>
            <w:r w:rsidRPr="00FC7496">
              <w:t>-</w:t>
            </w:r>
          </w:p>
        </w:tc>
        <w:tc>
          <w:tcPr>
            <w:tcW w:w="567" w:type="dxa"/>
            <w:vAlign w:val="bottom"/>
          </w:tcPr>
          <w:p w14:paraId="3093FA39" w14:textId="77777777" w:rsidR="00B8165D" w:rsidRPr="00FC7496" w:rsidRDefault="00B8165D" w:rsidP="00D726C0">
            <w:pPr>
              <w:pStyle w:val="TAC"/>
            </w:pPr>
            <w:r w:rsidRPr="00FC7496">
              <w:t>-</w:t>
            </w:r>
          </w:p>
        </w:tc>
        <w:tc>
          <w:tcPr>
            <w:tcW w:w="567" w:type="dxa"/>
            <w:vAlign w:val="bottom"/>
          </w:tcPr>
          <w:p w14:paraId="37F33473" w14:textId="77777777" w:rsidR="00B8165D" w:rsidRPr="00FC7496" w:rsidRDefault="00DC28AA" w:rsidP="00D726C0">
            <w:pPr>
              <w:pStyle w:val="TAC"/>
            </w:pPr>
            <w:r w:rsidRPr="00FC7496">
              <w:rPr>
                <w:rFonts w:cs="Arial"/>
                <w:szCs w:val="18"/>
              </w:rPr>
              <w:t>1</w:t>
            </w:r>
          </w:p>
        </w:tc>
      </w:tr>
      <w:tr w:rsidR="00B8165D" w:rsidRPr="00FC7496" w14:paraId="07A4FFB2" w14:textId="77777777">
        <w:trPr>
          <w:jc w:val="center"/>
        </w:trPr>
        <w:tc>
          <w:tcPr>
            <w:tcW w:w="1502" w:type="dxa"/>
            <w:vMerge/>
          </w:tcPr>
          <w:p w14:paraId="31D027DC" w14:textId="77777777" w:rsidR="00B8165D" w:rsidRPr="00FC7496" w:rsidRDefault="00B8165D" w:rsidP="00B8165D">
            <w:pPr>
              <w:pStyle w:val="TAL"/>
            </w:pPr>
          </w:p>
        </w:tc>
        <w:tc>
          <w:tcPr>
            <w:tcW w:w="993" w:type="dxa"/>
            <w:vMerge/>
          </w:tcPr>
          <w:p w14:paraId="1995E6A9" w14:textId="77777777" w:rsidR="00B8165D" w:rsidRPr="00FC7496" w:rsidRDefault="00B8165D" w:rsidP="00B8165D">
            <w:pPr>
              <w:pStyle w:val="TAL"/>
            </w:pPr>
          </w:p>
        </w:tc>
        <w:tc>
          <w:tcPr>
            <w:tcW w:w="1417" w:type="dxa"/>
          </w:tcPr>
          <w:p w14:paraId="26BE9CAA" w14:textId="77777777" w:rsidR="00B8165D" w:rsidRPr="00FC7496" w:rsidRDefault="00B8165D" w:rsidP="00B8165D">
            <w:pPr>
              <w:pStyle w:val="TAL"/>
            </w:pPr>
            <w:r w:rsidRPr="00FC7496">
              <w:t>CCE_St_Ind'</w:t>
            </w:r>
          </w:p>
        </w:tc>
        <w:tc>
          <w:tcPr>
            <w:tcW w:w="567" w:type="dxa"/>
            <w:vAlign w:val="bottom"/>
          </w:tcPr>
          <w:p w14:paraId="798CF33B" w14:textId="77777777" w:rsidR="00B8165D" w:rsidRPr="00FC7496" w:rsidRDefault="00DC28AA" w:rsidP="00D726C0">
            <w:pPr>
              <w:pStyle w:val="TAC"/>
            </w:pPr>
            <w:r w:rsidRPr="00FC7496">
              <w:rPr>
                <w:rFonts w:cs="Arial"/>
                <w:szCs w:val="18"/>
                <w:lang w:eastAsia="zh-CN"/>
              </w:rPr>
              <w:t>8</w:t>
            </w:r>
          </w:p>
        </w:tc>
        <w:tc>
          <w:tcPr>
            <w:tcW w:w="567" w:type="dxa"/>
            <w:vAlign w:val="bottom"/>
          </w:tcPr>
          <w:p w14:paraId="2F5C1798" w14:textId="77777777" w:rsidR="00B8165D" w:rsidRPr="00FC7496" w:rsidRDefault="00B8165D" w:rsidP="00D726C0">
            <w:pPr>
              <w:pStyle w:val="TAC"/>
            </w:pPr>
            <w:r w:rsidRPr="00FC7496">
              <w:t>-</w:t>
            </w:r>
          </w:p>
        </w:tc>
        <w:tc>
          <w:tcPr>
            <w:tcW w:w="567" w:type="dxa"/>
            <w:vAlign w:val="bottom"/>
          </w:tcPr>
          <w:p w14:paraId="7B01F11D" w14:textId="77777777" w:rsidR="00B8165D" w:rsidRPr="00FC7496" w:rsidRDefault="00B8165D" w:rsidP="00D726C0">
            <w:pPr>
              <w:pStyle w:val="TAC"/>
            </w:pPr>
            <w:r w:rsidRPr="00FC7496">
              <w:t>-</w:t>
            </w:r>
          </w:p>
        </w:tc>
        <w:tc>
          <w:tcPr>
            <w:tcW w:w="567" w:type="dxa"/>
            <w:vAlign w:val="bottom"/>
          </w:tcPr>
          <w:p w14:paraId="148BF001" w14:textId="77777777" w:rsidR="00B8165D" w:rsidRPr="00FC7496" w:rsidRDefault="00B8165D" w:rsidP="00D726C0">
            <w:pPr>
              <w:pStyle w:val="TAC"/>
            </w:pPr>
            <w:r w:rsidRPr="00FC7496">
              <w:t>-</w:t>
            </w:r>
          </w:p>
        </w:tc>
        <w:tc>
          <w:tcPr>
            <w:tcW w:w="567" w:type="dxa"/>
            <w:vAlign w:val="bottom"/>
          </w:tcPr>
          <w:p w14:paraId="5783239D" w14:textId="77777777" w:rsidR="00B8165D" w:rsidRPr="00FC7496" w:rsidRDefault="00B8165D" w:rsidP="00D726C0">
            <w:pPr>
              <w:pStyle w:val="TAC"/>
            </w:pPr>
            <w:r w:rsidRPr="00FC7496">
              <w:rPr>
                <w:rFonts w:cs="Arial"/>
                <w:szCs w:val="18"/>
              </w:rPr>
              <w:t>16</w:t>
            </w:r>
          </w:p>
        </w:tc>
        <w:tc>
          <w:tcPr>
            <w:tcW w:w="567" w:type="dxa"/>
            <w:vAlign w:val="bottom"/>
          </w:tcPr>
          <w:p w14:paraId="5CFA224A" w14:textId="77777777" w:rsidR="00B8165D" w:rsidRPr="00FC7496" w:rsidRDefault="00B8165D" w:rsidP="00D726C0">
            <w:pPr>
              <w:pStyle w:val="TAC"/>
            </w:pPr>
            <w:r w:rsidRPr="00FC7496">
              <w:rPr>
                <w:rFonts w:cs="Arial"/>
                <w:szCs w:val="18"/>
              </w:rPr>
              <w:t>8</w:t>
            </w:r>
          </w:p>
        </w:tc>
        <w:tc>
          <w:tcPr>
            <w:tcW w:w="567" w:type="dxa"/>
            <w:vAlign w:val="bottom"/>
          </w:tcPr>
          <w:p w14:paraId="03024C13" w14:textId="77777777" w:rsidR="00B8165D" w:rsidRPr="00FC7496" w:rsidRDefault="00B8165D" w:rsidP="00D726C0">
            <w:pPr>
              <w:pStyle w:val="TAC"/>
            </w:pPr>
            <w:r w:rsidRPr="00FC7496">
              <w:t>-</w:t>
            </w:r>
          </w:p>
        </w:tc>
        <w:tc>
          <w:tcPr>
            <w:tcW w:w="567" w:type="dxa"/>
            <w:vAlign w:val="bottom"/>
          </w:tcPr>
          <w:p w14:paraId="0A2D2A8E" w14:textId="77777777" w:rsidR="00B8165D" w:rsidRPr="00FC7496" w:rsidRDefault="00B8165D" w:rsidP="00D726C0">
            <w:pPr>
              <w:pStyle w:val="TAC"/>
            </w:pPr>
            <w:r w:rsidRPr="00FC7496">
              <w:t>-</w:t>
            </w:r>
          </w:p>
        </w:tc>
        <w:tc>
          <w:tcPr>
            <w:tcW w:w="567" w:type="dxa"/>
            <w:vAlign w:val="bottom"/>
          </w:tcPr>
          <w:p w14:paraId="01C63F2B" w14:textId="77777777" w:rsidR="00B8165D" w:rsidRPr="00FC7496" w:rsidRDefault="00B8165D" w:rsidP="00D726C0">
            <w:pPr>
              <w:pStyle w:val="TAC"/>
            </w:pPr>
            <w:r w:rsidRPr="00FC7496">
              <w:t>-</w:t>
            </w:r>
          </w:p>
        </w:tc>
        <w:tc>
          <w:tcPr>
            <w:tcW w:w="567" w:type="dxa"/>
            <w:vAlign w:val="bottom"/>
          </w:tcPr>
          <w:p w14:paraId="2D71F3DC" w14:textId="77777777" w:rsidR="00B8165D" w:rsidRPr="00FC7496" w:rsidRDefault="00B8165D" w:rsidP="00D726C0">
            <w:pPr>
              <w:pStyle w:val="TAC"/>
            </w:pPr>
            <w:r w:rsidRPr="00FC7496">
              <w:rPr>
                <w:rFonts w:cs="Arial"/>
                <w:szCs w:val="18"/>
              </w:rPr>
              <w:t>8</w:t>
            </w:r>
          </w:p>
        </w:tc>
      </w:tr>
      <w:tr w:rsidR="00B8165D" w:rsidRPr="00FC7496" w14:paraId="3A3E79E3" w14:textId="77777777">
        <w:trPr>
          <w:jc w:val="center"/>
        </w:trPr>
        <w:tc>
          <w:tcPr>
            <w:tcW w:w="1502" w:type="dxa"/>
            <w:vMerge/>
          </w:tcPr>
          <w:p w14:paraId="5FF1F8CC" w14:textId="77777777" w:rsidR="00B8165D" w:rsidRPr="00FC7496" w:rsidRDefault="00B8165D" w:rsidP="00B8165D">
            <w:pPr>
              <w:pStyle w:val="TAL"/>
            </w:pPr>
          </w:p>
        </w:tc>
        <w:tc>
          <w:tcPr>
            <w:tcW w:w="993" w:type="dxa"/>
            <w:vMerge/>
          </w:tcPr>
          <w:p w14:paraId="60E29F98" w14:textId="77777777" w:rsidR="00B8165D" w:rsidRPr="00FC7496" w:rsidRDefault="00B8165D" w:rsidP="00B8165D">
            <w:pPr>
              <w:pStyle w:val="TAL"/>
            </w:pPr>
          </w:p>
        </w:tc>
        <w:tc>
          <w:tcPr>
            <w:tcW w:w="1417" w:type="dxa"/>
          </w:tcPr>
          <w:p w14:paraId="7111833A" w14:textId="77777777" w:rsidR="00B8165D" w:rsidRPr="00FC7496" w:rsidRDefault="00B8165D" w:rsidP="00B8165D">
            <w:pPr>
              <w:pStyle w:val="TAL"/>
            </w:pPr>
            <w:r w:rsidRPr="00FC7496">
              <w:t>m''</w:t>
            </w:r>
          </w:p>
        </w:tc>
        <w:tc>
          <w:tcPr>
            <w:tcW w:w="567" w:type="dxa"/>
            <w:vAlign w:val="bottom"/>
          </w:tcPr>
          <w:p w14:paraId="47E42F52" w14:textId="77777777" w:rsidR="00B8165D" w:rsidRPr="00FC7496" w:rsidRDefault="00B8165D" w:rsidP="00D726C0">
            <w:pPr>
              <w:pStyle w:val="TAC"/>
            </w:pPr>
            <w:r w:rsidRPr="00FC7496">
              <w:t>-</w:t>
            </w:r>
          </w:p>
        </w:tc>
        <w:tc>
          <w:tcPr>
            <w:tcW w:w="567" w:type="dxa"/>
            <w:vAlign w:val="bottom"/>
          </w:tcPr>
          <w:p w14:paraId="17F84252" w14:textId="77777777" w:rsidR="00B8165D" w:rsidRPr="00FC7496" w:rsidRDefault="00DC28AA" w:rsidP="00D726C0">
            <w:pPr>
              <w:pStyle w:val="TAC"/>
            </w:pPr>
            <w:r w:rsidRPr="00FC7496">
              <w:rPr>
                <w:szCs w:val="18"/>
                <w:lang w:eastAsia="zh-CN"/>
              </w:rPr>
              <w:t>0</w:t>
            </w:r>
          </w:p>
        </w:tc>
        <w:tc>
          <w:tcPr>
            <w:tcW w:w="567" w:type="dxa"/>
            <w:vAlign w:val="bottom"/>
          </w:tcPr>
          <w:p w14:paraId="2A14FBFD" w14:textId="77777777" w:rsidR="00B8165D" w:rsidRPr="00FC7496" w:rsidRDefault="00B8165D" w:rsidP="00D726C0">
            <w:pPr>
              <w:pStyle w:val="TAC"/>
            </w:pPr>
            <w:r w:rsidRPr="00FC7496">
              <w:t>-</w:t>
            </w:r>
          </w:p>
        </w:tc>
        <w:tc>
          <w:tcPr>
            <w:tcW w:w="567" w:type="dxa"/>
            <w:vAlign w:val="bottom"/>
          </w:tcPr>
          <w:p w14:paraId="0213D53B" w14:textId="77777777" w:rsidR="00B8165D" w:rsidRPr="00FC7496" w:rsidRDefault="00B8165D" w:rsidP="00D726C0">
            <w:pPr>
              <w:pStyle w:val="TAC"/>
            </w:pPr>
            <w:r w:rsidRPr="00FC7496">
              <w:t>-</w:t>
            </w:r>
          </w:p>
        </w:tc>
        <w:tc>
          <w:tcPr>
            <w:tcW w:w="567" w:type="dxa"/>
            <w:vAlign w:val="bottom"/>
          </w:tcPr>
          <w:p w14:paraId="4DE7F460" w14:textId="77777777" w:rsidR="00B8165D" w:rsidRPr="00FC7496" w:rsidRDefault="00B8165D" w:rsidP="00D726C0">
            <w:pPr>
              <w:pStyle w:val="TAC"/>
            </w:pPr>
            <w:r w:rsidRPr="00FC7496">
              <w:rPr>
                <w:rFonts w:cs="Arial"/>
                <w:szCs w:val="18"/>
              </w:rPr>
              <w:t>1</w:t>
            </w:r>
          </w:p>
        </w:tc>
        <w:tc>
          <w:tcPr>
            <w:tcW w:w="567" w:type="dxa"/>
            <w:vAlign w:val="bottom"/>
          </w:tcPr>
          <w:p w14:paraId="5696ECB4" w14:textId="77777777" w:rsidR="00B8165D" w:rsidRPr="00FC7496" w:rsidRDefault="00B8165D" w:rsidP="00D726C0">
            <w:pPr>
              <w:pStyle w:val="TAC"/>
            </w:pPr>
            <w:r w:rsidRPr="00FC7496">
              <w:t>-</w:t>
            </w:r>
          </w:p>
        </w:tc>
        <w:tc>
          <w:tcPr>
            <w:tcW w:w="567" w:type="dxa"/>
            <w:vAlign w:val="bottom"/>
          </w:tcPr>
          <w:p w14:paraId="7703A076" w14:textId="77777777" w:rsidR="00B8165D" w:rsidRPr="00FC7496" w:rsidRDefault="00DC28AA" w:rsidP="00D726C0">
            <w:pPr>
              <w:pStyle w:val="TAC"/>
            </w:pPr>
            <w:r w:rsidRPr="00FC7496">
              <w:rPr>
                <w:szCs w:val="18"/>
                <w:lang w:eastAsia="zh-CN"/>
              </w:rPr>
              <w:t>0</w:t>
            </w:r>
          </w:p>
        </w:tc>
        <w:tc>
          <w:tcPr>
            <w:tcW w:w="567" w:type="dxa"/>
            <w:vAlign w:val="bottom"/>
          </w:tcPr>
          <w:p w14:paraId="612FBE5C" w14:textId="77777777" w:rsidR="00B8165D" w:rsidRPr="00FC7496" w:rsidRDefault="00B8165D" w:rsidP="00D726C0">
            <w:pPr>
              <w:pStyle w:val="TAC"/>
            </w:pPr>
            <w:r w:rsidRPr="00FC7496">
              <w:t>-</w:t>
            </w:r>
          </w:p>
        </w:tc>
        <w:tc>
          <w:tcPr>
            <w:tcW w:w="567" w:type="dxa"/>
            <w:vAlign w:val="bottom"/>
          </w:tcPr>
          <w:p w14:paraId="7FA6B40C" w14:textId="77777777" w:rsidR="00B8165D" w:rsidRPr="00FC7496" w:rsidRDefault="00B8165D" w:rsidP="00D726C0">
            <w:pPr>
              <w:pStyle w:val="TAC"/>
            </w:pPr>
            <w:r w:rsidRPr="00FC7496">
              <w:t>-</w:t>
            </w:r>
          </w:p>
        </w:tc>
        <w:tc>
          <w:tcPr>
            <w:tcW w:w="567" w:type="dxa"/>
            <w:vAlign w:val="bottom"/>
          </w:tcPr>
          <w:p w14:paraId="39562E64" w14:textId="77777777" w:rsidR="00B8165D" w:rsidRPr="00FC7496" w:rsidRDefault="00DC28AA" w:rsidP="00D726C0">
            <w:pPr>
              <w:pStyle w:val="TAC"/>
            </w:pPr>
            <w:r w:rsidRPr="00FC7496">
              <w:rPr>
                <w:rFonts w:cs="Arial"/>
                <w:szCs w:val="18"/>
              </w:rPr>
              <w:t>0</w:t>
            </w:r>
          </w:p>
        </w:tc>
      </w:tr>
      <w:tr w:rsidR="00B8165D" w:rsidRPr="00FC7496" w14:paraId="5138A7D1" w14:textId="77777777">
        <w:trPr>
          <w:jc w:val="center"/>
        </w:trPr>
        <w:tc>
          <w:tcPr>
            <w:tcW w:w="1502" w:type="dxa"/>
            <w:vMerge/>
          </w:tcPr>
          <w:p w14:paraId="09D6BEDA" w14:textId="77777777" w:rsidR="00B8165D" w:rsidRPr="00FC7496" w:rsidRDefault="00B8165D" w:rsidP="00B8165D">
            <w:pPr>
              <w:pStyle w:val="TAL"/>
            </w:pPr>
          </w:p>
        </w:tc>
        <w:tc>
          <w:tcPr>
            <w:tcW w:w="993" w:type="dxa"/>
            <w:vMerge/>
          </w:tcPr>
          <w:p w14:paraId="0E646C51" w14:textId="77777777" w:rsidR="00B8165D" w:rsidRPr="00FC7496" w:rsidRDefault="00B8165D" w:rsidP="00B8165D">
            <w:pPr>
              <w:pStyle w:val="TAL"/>
            </w:pPr>
          </w:p>
        </w:tc>
        <w:tc>
          <w:tcPr>
            <w:tcW w:w="1417" w:type="dxa"/>
          </w:tcPr>
          <w:p w14:paraId="3D9C1EF7" w14:textId="77777777" w:rsidR="00B8165D" w:rsidRPr="00FC7496" w:rsidRDefault="00B8165D" w:rsidP="00B8165D">
            <w:pPr>
              <w:pStyle w:val="TAL"/>
            </w:pPr>
            <w:r w:rsidRPr="00FC7496">
              <w:t>CCE_St_Ind''</w:t>
            </w:r>
          </w:p>
        </w:tc>
        <w:tc>
          <w:tcPr>
            <w:tcW w:w="567" w:type="dxa"/>
            <w:vAlign w:val="bottom"/>
          </w:tcPr>
          <w:p w14:paraId="295CC4C5" w14:textId="77777777" w:rsidR="00B8165D" w:rsidRPr="00FC7496" w:rsidRDefault="00B8165D" w:rsidP="00D726C0">
            <w:pPr>
              <w:pStyle w:val="TAC"/>
            </w:pPr>
            <w:r w:rsidRPr="00FC7496">
              <w:t>-</w:t>
            </w:r>
          </w:p>
        </w:tc>
        <w:tc>
          <w:tcPr>
            <w:tcW w:w="567" w:type="dxa"/>
            <w:vAlign w:val="bottom"/>
          </w:tcPr>
          <w:p w14:paraId="66F587A4" w14:textId="77777777" w:rsidR="00B8165D" w:rsidRPr="00FC7496" w:rsidRDefault="00DC28AA" w:rsidP="00D726C0">
            <w:pPr>
              <w:pStyle w:val="TAC"/>
            </w:pPr>
            <w:r w:rsidRPr="00FC7496">
              <w:rPr>
                <w:szCs w:val="18"/>
                <w:lang w:eastAsia="zh-CN"/>
              </w:rPr>
              <w:t>8</w:t>
            </w:r>
          </w:p>
        </w:tc>
        <w:tc>
          <w:tcPr>
            <w:tcW w:w="567" w:type="dxa"/>
            <w:vAlign w:val="bottom"/>
          </w:tcPr>
          <w:p w14:paraId="746182C1" w14:textId="77777777" w:rsidR="00B8165D" w:rsidRPr="00FC7496" w:rsidRDefault="00B8165D" w:rsidP="00D726C0">
            <w:pPr>
              <w:pStyle w:val="TAC"/>
            </w:pPr>
            <w:r w:rsidRPr="00FC7496">
              <w:t>-</w:t>
            </w:r>
          </w:p>
        </w:tc>
        <w:tc>
          <w:tcPr>
            <w:tcW w:w="567" w:type="dxa"/>
            <w:vAlign w:val="bottom"/>
          </w:tcPr>
          <w:p w14:paraId="5BE220B2" w14:textId="77777777" w:rsidR="00B8165D" w:rsidRPr="00FC7496" w:rsidRDefault="00B8165D" w:rsidP="00D726C0">
            <w:pPr>
              <w:pStyle w:val="TAC"/>
            </w:pPr>
            <w:r w:rsidRPr="00FC7496">
              <w:t>-</w:t>
            </w:r>
          </w:p>
        </w:tc>
        <w:tc>
          <w:tcPr>
            <w:tcW w:w="567" w:type="dxa"/>
            <w:vAlign w:val="bottom"/>
          </w:tcPr>
          <w:p w14:paraId="0D0D2CCD" w14:textId="77777777" w:rsidR="00B8165D" w:rsidRPr="00FC7496" w:rsidRDefault="00DC28AA" w:rsidP="00D726C0">
            <w:pPr>
              <w:pStyle w:val="TAC"/>
            </w:pPr>
            <w:r w:rsidRPr="00FC7496">
              <w:rPr>
                <w:rFonts w:cs="Arial"/>
                <w:szCs w:val="18"/>
              </w:rPr>
              <w:t>0</w:t>
            </w:r>
          </w:p>
        </w:tc>
        <w:tc>
          <w:tcPr>
            <w:tcW w:w="567" w:type="dxa"/>
            <w:vAlign w:val="bottom"/>
          </w:tcPr>
          <w:p w14:paraId="4D7C69AC" w14:textId="77777777" w:rsidR="00B8165D" w:rsidRPr="00FC7496" w:rsidRDefault="00B8165D" w:rsidP="00D726C0">
            <w:pPr>
              <w:pStyle w:val="TAC"/>
            </w:pPr>
            <w:r w:rsidRPr="00FC7496">
              <w:t>-</w:t>
            </w:r>
          </w:p>
        </w:tc>
        <w:tc>
          <w:tcPr>
            <w:tcW w:w="567" w:type="dxa"/>
            <w:vAlign w:val="bottom"/>
          </w:tcPr>
          <w:p w14:paraId="38EEC3FA" w14:textId="77777777" w:rsidR="00B8165D" w:rsidRPr="00FC7496" w:rsidRDefault="001A693F" w:rsidP="00D726C0">
            <w:pPr>
              <w:pStyle w:val="TAC"/>
            </w:pPr>
            <w:r w:rsidRPr="00FC7496">
              <w:rPr>
                <w:szCs w:val="18"/>
                <w:lang w:eastAsia="zh-CN"/>
              </w:rPr>
              <w:t>1</w:t>
            </w:r>
            <w:r w:rsidR="00DC28AA" w:rsidRPr="00FC7496">
              <w:rPr>
                <w:szCs w:val="18"/>
                <w:lang w:eastAsia="zh-CN"/>
              </w:rPr>
              <w:t>6</w:t>
            </w:r>
          </w:p>
        </w:tc>
        <w:tc>
          <w:tcPr>
            <w:tcW w:w="567" w:type="dxa"/>
            <w:vAlign w:val="bottom"/>
          </w:tcPr>
          <w:p w14:paraId="3AE11527" w14:textId="77777777" w:rsidR="00B8165D" w:rsidRPr="00FC7496" w:rsidRDefault="00B8165D" w:rsidP="00D726C0">
            <w:pPr>
              <w:pStyle w:val="TAC"/>
            </w:pPr>
            <w:r w:rsidRPr="00FC7496">
              <w:t>-</w:t>
            </w:r>
          </w:p>
        </w:tc>
        <w:tc>
          <w:tcPr>
            <w:tcW w:w="567" w:type="dxa"/>
            <w:vAlign w:val="bottom"/>
          </w:tcPr>
          <w:p w14:paraId="67F55002" w14:textId="77777777" w:rsidR="00B8165D" w:rsidRPr="00FC7496" w:rsidRDefault="00B8165D" w:rsidP="00D726C0">
            <w:pPr>
              <w:pStyle w:val="TAC"/>
            </w:pPr>
            <w:r w:rsidRPr="00FC7496">
              <w:t>-</w:t>
            </w:r>
          </w:p>
        </w:tc>
        <w:tc>
          <w:tcPr>
            <w:tcW w:w="567" w:type="dxa"/>
            <w:vAlign w:val="bottom"/>
          </w:tcPr>
          <w:p w14:paraId="490B4A92" w14:textId="77777777" w:rsidR="00B8165D" w:rsidRPr="00FC7496" w:rsidRDefault="00B8165D" w:rsidP="00D726C0">
            <w:pPr>
              <w:pStyle w:val="TAC"/>
            </w:pPr>
            <w:r w:rsidRPr="00FC7496">
              <w:rPr>
                <w:rFonts w:cs="Arial"/>
                <w:szCs w:val="18"/>
              </w:rPr>
              <w:t>0</w:t>
            </w:r>
          </w:p>
        </w:tc>
      </w:tr>
      <w:tr w:rsidR="009D36DB" w:rsidRPr="00FC7496" w14:paraId="69A42665" w14:textId="77777777" w:rsidTr="00FE793E">
        <w:trPr>
          <w:jc w:val="center"/>
        </w:trPr>
        <w:tc>
          <w:tcPr>
            <w:tcW w:w="1502" w:type="dxa"/>
            <w:vMerge w:val="restart"/>
          </w:tcPr>
          <w:p w14:paraId="058AE288" w14:textId="77777777" w:rsidR="009D36DB" w:rsidRPr="00FC7496" w:rsidRDefault="009D36DB" w:rsidP="00FE793E">
            <w:pPr>
              <w:pStyle w:val="TAL"/>
            </w:pPr>
            <w:r w:rsidRPr="00FC7496">
              <w:t>tsc_C_RNTI_Def2</w:t>
            </w:r>
          </w:p>
        </w:tc>
        <w:tc>
          <w:tcPr>
            <w:tcW w:w="993" w:type="dxa"/>
            <w:vMerge w:val="restart"/>
          </w:tcPr>
          <w:p w14:paraId="3C213A92" w14:textId="77777777" w:rsidR="009D36DB" w:rsidRPr="00FC7496" w:rsidRDefault="009D36DB" w:rsidP="00FE793E">
            <w:pPr>
              <w:pStyle w:val="TAL"/>
              <w:keepNext w:val="0"/>
              <w:keepLines w:val="0"/>
            </w:pPr>
            <w:r w:rsidRPr="00FC7496">
              <w:t>'1034'H</w:t>
            </w:r>
          </w:p>
          <w:p w14:paraId="61D0D199" w14:textId="77777777" w:rsidR="009D36DB" w:rsidRPr="00FC7496" w:rsidRDefault="009D36DB" w:rsidP="00FE793E">
            <w:pPr>
              <w:pStyle w:val="TAL"/>
            </w:pPr>
            <w:r w:rsidRPr="00FC7496">
              <w:t>4148</w:t>
            </w:r>
          </w:p>
        </w:tc>
        <w:tc>
          <w:tcPr>
            <w:tcW w:w="1417" w:type="dxa"/>
          </w:tcPr>
          <w:p w14:paraId="2305BD44" w14:textId="77777777" w:rsidR="009D36DB" w:rsidRPr="00FC7496" w:rsidRDefault="009D36DB" w:rsidP="00FE793E">
            <w:pPr>
              <w:pStyle w:val="TAL"/>
            </w:pPr>
            <w:r w:rsidRPr="00FC7496">
              <w:t>m'</w:t>
            </w:r>
          </w:p>
        </w:tc>
        <w:tc>
          <w:tcPr>
            <w:tcW w:w="567" w:type="dxa"/>
            <w:vAlign w:val="bottom"/>
          </w:tcPr>
          <w:p w14:paraId="2E3A95A6" w14:textId="77777777" w:rsidR="009D36DB" w:rsidRPr="00FC7496" w:rsidRDefault="009D36DB" w:rsidP="00FE793E">
            <w:pPr>
              <w:pStyle w:val="TAC"/>
            </w:pPr>
            <w:r w:rsidRPr="00FC7496">
              <w:rPr>
                <w:rFonts w:cs="Arial"/>
                <w:szCs w:val="18"/>
              </w:rPr>
              <w:t>0</w:t>
            </w:r>
          </w:p>
        </w:tc>
        <w:tc>
          <w:tcPr>
            <w:tcW w:w="567" w:type="dxa"/>
            <w:vAlign w:val="bottom"/>
          </w:tcPr>
          <w:p w14:paraId="188BC0C6"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46F19A3" w14:textId="77777777" w:rsidR="009D36DB" w:rsidRPr="00FC7496" w:rsidRDefault="009D36DB" w:rsidP="00FE793E">
            <w:pPr>
              <w:pStyle w:val="TAC"/>
            </w:pPr>
            <w:r w:rsidRPr="00FC7496">
              <w:rPr>
                <w:rFonts w:cs="Arial"/>
                <w:szCs w:val="18"/>
              </w:rPr>
              <w:t>-</w:t>
            </w:r>
          </w:p>
        </w:tc>
        <w:tc>
          <w:tcPr>
            <w:tcW w:w="567" w:type="dxa"/>
            <w:vAlign w:val="bottom"/>
          </w:tcPr>
          <w:p w14:paraId="75375469" w14:textId="77777777" w:rsidR="009D36DB" w:rsidRPr="00FC7496" w:rsidRDefault="009D36DB" w:rsidP="00FE793E">
            <w:pPr>
              <w:pStyle w:val="TAC"/>
            </w:pPr>
            <w:r w:rsidRPr="00FC7496">
              <w:rPr>
                <w:rFonts w:cs="Arial"/>
                <w:szCs w:val="18"/>
              </w:rPr>
              <w:t>-</w:t>
            </w:r>
          </w:p>
        </w:tc>
        <w:tc>
          <w:tcPr>
            <w:tcW w:w="567" w:type="dxa"/>
            <w:vAlign w:val="bottom"/>
          </w:tcPr>
          <w:p w14:paraId="66AE23F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1A5F905" w14:textId="77777777" w:rsidR="009D36DB" w:rsidRPr="00FC7496" w:rsidRDefault="009D36DB" w:rsidP="00FE793E">
            <w:pPr>
              <w:pStyle w:val="TAC"/>
            </w:pPr>
            <w:r w:rsidRPr="00FC7496">
              <w:rPr>
                <w:rFonts w:cs="Arial"/>
                <w:szCs w:val="18"/>
              </w:rPr>
              <w:t>1</w:t>
            </w:r>
          </w:p>
        </w:tc>
        <w:tc>
          <w:tcPr>
            <w:tcW w:w="567" w:type="dxa"/>
            <w:vAlign w:val="bottom"/>
          </w:tcPr>
          <w:p w14:paraId="174F0332"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D3A487D" w14:textId="77777777" w:rsidR="009D36DB" w:rsidRPr="00FC7496" w:rsidRDefault="009D36DB" w:rsidP="00FE793E">
            <w:pPr>
              <w:pStyle w:val="TAC"/>
            </w:pPr>
            <w:r w:rsidRPr="00FC7496">
              <w:rPr>
                <w:rFonts w:cs="Arial"/>
                <w:szCs w:val="18"/>
              </w:rPr>
              <w:t>-</w:t>
            </w:r>
          </w:p>
        </w:tc>
        <w:tc>
          <w:tcPr>
            <w:tcW w:w="567" w:type="dxa"/>
            <w:vAlign w:val="bottom"/>
          </w:tcPr>
          <w:p w14:paraId="4FFBCD82" w14:textId="77777777" w:rsidR="009D36DB" w:rsidRPr="00FC7496" w:rsidRDefault="009D36DB" w:rsidP="00FE793E">
            <w:pPr>
              <w:pStyle w:val="TAC"/>
            </w:pPr>
            <w:r w:rsidRPr="00FC7496">
              <w:rPr>
                <w:rFonts w:cs="Arial"/>
                <w:szCs w:val="18"/>
              </w:rPr>
              <w:t>-</w:t>
            </w:r>
          </w:p>
        </w:tc>
        <w:tc>
          <w:tcPr>
            <w:tcW w:w="567" w:type="dxa"/>
            <w:vAlign w:val="bottom"/>
          </w:tcPr>
          <w:p w14:paraId="0A07D5DD" w14:textId="77777777" w:rsidR="009D36DB" w:rsidRPr="00FC7496" w:rsidRDefault="009D36DB" w:rsidP="00FE793E">
            <w:pPr>
              <w:pStyle w:val="TAC"/>
              <w:rPr>
                <w:rFonts w:cs="Arial"/>
                <w:szCs w:val="18"/>
              </w:rPr>
            </w:pPr>
            <w:r w:rsidRPr="00FC7496">
              <w:rPr>
                <w:rFonts w:cs="Arial"/>
                <w:szCs w:val="18"/>
              </w:rPr>
              <w:t>0</w:t>
            </w:r>
          </w:p>
        </w:tc>
      </w:tr>
      <w:tr w:rsidR="009D36DB" w:rsidRPr="00FC7496" w14:paraId="62C206C6" w14:textId="77777777" w:rsidTr="00FE793E">
        <w:trPr>
          <w:jc w:val="center"/>
        </w:trPr>
        <w:tc>
          <w:tcPr>
            <w:tcW w:w="1502" w:type="dxa"/>
            <w:vMerge/>
          </w:tcPr>
          <w:p w14:paraId="5961E9D9" w14:textId="77777777" w:rsidR="009D36DB" w:rsidRPr="00FC7496" w:rsidRDefault="009D36DB" w:rsidP="00FE793E">
            <w:pPr>
              <w:pStyle w:val="TAL"/>
            </w:pPr>
          </w:p>
        </w:tc>
        <w:tc>
          <w:tcPr>
            <w:tcW w:w="993" w:type="dxa"/>
            <w:vMerge/>
          </w:tcPr>
          <w:p w14:paraId="1C551F06" w14:textId="77777777" w:rsidR="009D36DB" w:rsidRPr="00FC7496" w:rsidRDefault="009D36DB" w:rsidP="00FE793E">
            <w:pPr>
              <w:pStyle w:val="TAL"/>
              <w:keepNext w:val="0"/>
              <w:keepLines w:val="0"/>
            </w:pPr>
          </w:p>
        </w:tc>
        <w:tc>
          <w:tcPr>
            <w:tcW w:w="1417" w:type="dxa"/>
          </w:tcPr>
          <w:p w14:paraId="0893DFF5" w14:textId="77777777" w:rsidR="009D36DB" w:rsidRPr="00FC7496" w:rsidRDefault="009D36DB" w:rsidP="00FE793E">
            <w:pPr>
              <w:pStyle w:val="TAL"/>
            </w:pPr>
            <w:r w:rsidRPr="00FC7496">
              <w:t>CCE_St_Ind'</w:t>
            </w:r>
          </w:p>
        </w:tc>
        <w:tc>
          <w:tcPr>
            <w:tcW w:w="567" w:type="dxa"/>
            <w:vAlign w:val="bottom"/>
          </w:tcPr>
          <w:p w14:paraId="2C036504"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194707F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50993C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B7810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0E1C6B"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0651B99"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1E0979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257CD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3301E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4DD8EF5" w14:textId="77777777" w:rsidR="009D36DB" w:rsidRPr="00FC7496" w:rsidRDefault="009D36DB" w:rsidP="00FE793E">
            <w:pPr>
              <w:pStyle w:val="TAC"/>
              <w:rPr>
                <w:rFonts w:cs="Arial"/>
                <w:szCs w:val="18"/>
              </w:rPr>
            </w:pPr>
            <w:r w:rsidRPr="00FC7496">
              <w:rPr>
                <w:rFonts w:cs="Arial"/>
                <w:szCs w:val="18"/>
              </w:rPr>
              <w:t>8</w:t>
            </w:r>
          </w:p>
        </w:tc>
      </w:tr>
      <w:tr w:rsidR="009D36DB" w:rsidRPr="00FC7496" w14:paraId="48AB103A" w14:textId="77777777" w:rsidTr="00FE793E">
        <w:trPr>
          <w:jc w:val="center"/>
        </w:trPr>
        <w:tc>
          <w:tcPr>
            <w:tcW w:w="1502" w:type="dxa"/>
            <w:vMerge/>
          </w:tcPr>
          <w:p w14:paraId="488AB57E" w14:textId="77777777" w:rsidR="009D36DB" w:rsidRPr="00FC7496" w:rsidRDefault="009D36DB" w:rsidP="00FE793E">
            <w:pPr>
              <w:pStyle w:val="TAL"/>
            </w:pPr>
          </w:p>
        </w:tc>
        <w:tc>
          <w:tcPr>
            <w:tcW w:w="993" w:type="dxa"/>
            <w:vMerge/>
          </w:tcPr>
          <w:p w14:paraId="0C617B44" w14:textId="77777777" w:rsidR="009D36DB" w:rsidRPr="00FC7496" w:rsidRDefault="009D36DB" w:rsidP="00FE793E">
            <w:pPr>
              <w:pStyle w:val="TAL"/>
              <w:keepNext w:val="0"/>
              <w:keepLines w:val="0"/>
            </w:pPr>
          </w:p>
        </w:tc>
        <w:tc>
          <w:tcPr>
            <w:tcW w:w="1417" w:type="dxa"/>
          </w:tcPr>
          <w:p w14:paraId="12C2A70A" w14:textId="77777777" w:rsidR="009D36DB" w:rsidRPr="00FC7496" w:rsidRDefault="009D36DB" w:rsidP="00FE793E">
            <w:pPr>
              <w:pStyle w:val="TAL"/>
            </w:pPr>
            <w:r w:rsidRPr="00FC7496">
              <w:t>m''</w:t>
            </w:r>
          </w:p>
        </w:tc>
        <w:tc>
          <w:tcPr>
            <w:tcW w:w="567" w:type="dxa"/>
            <w:vAlign w:val="bottom"/>
          </w:tcPr>
          <w:p w14:paraId="508EDB1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378AF0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17DF113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3A4EA0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8B340CC"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1FC9B0A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8B72C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5BC004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0842C1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9D7555" w14:textId="77777777" w:rsidR="009D36DB" w:rsidRPr="00FC7496" w:rsidRDefault="009D36DB" w:rsidP="00FE793E">
            <w:pPr>
              <w:pStyle w:val="TAC"/>
              <w:rPr>
                <w:rFonts w:cs="Arial"/>
                <w:szCs w:val="18"/>
              </w:rPr>
            </w:pPr>
            <w:r w:rsidRPr="00FC7496">
              <w:rPr>
                <w:rFonts w:cs="Arial"/>
                <w:szCs w:val="18"/>
              </w:rPr>
              <w:t>1</w:t>
            </w:r>
          </w:p>
        </w:tc>
      </w:tr>
      <w:tr w:rsidR="009D36DB" w:rsidRPr="00FC7496" w14:paraId="73D0129D" w14:textId="77777777" w:rsidTr="00FE793E">
        <w:trPr>
          <w:jc w:val="center"/>
        </w:trPr>
        <w:tc>
          <w:tcPr>
            <w:tcW w:w="1502" w:type="dxa"/>
            <w:vMerge/>
          </w:tcPr>
          <w:p w14:paraId="659A4C72" w14:textId="77777777" w:rsidR="009D36DB" w:rsidRPr="00FC7496" w:rsidRDefault="009D36DB" w:rsidP="00FE793E">
            <w:pPr>
              <w:pStyle w:val="TAL"/>
            </w:pPr>
          </w:p>
        </w:tc>
        <w:tc>
          <w:tcPr>
            <w:tcW w:w="993" w:type="dxa"/>
            <w:vMerge/>
          </w:tcPr>
          <w:p w14:paraId="6B73A746" w14:textId="77777777" w:rsidR="009D36DB" w:rsidRPr="00FC7496" w:rsidRDefault="009D36DB" w:rsidP="00FE793E">
            <w:pPr>
              <w:pStyle w:val="TAL"/>
              <w:keepNext w:val="0"/>
              <w:keepLines w:val="0"/>
            </w:pPr>
          </w:p>
        </w:tc>
        <w:tc>
          <w:tcPr>
            <w:tcW w:w="1417" w:type="dxa"/>
          </w:tcPr>
          <w:p w14:paraId="4EE51DEB" w14:textId="77777777" w:rsidR="009D36DB" w:rsidRPr="00FC7496" w:rsidRDefault="009D36DB" w:rsidP="00FE793E">
            <w:pPr>
              <w:pStyle w:val="TAL"/>
            </w:pPr>
            <w:r w:rsidRPr="00FC7496">
              <w:t>CCE_St_Ind''</w:t>
            </w:r>
          </w:p>
        </w:tc>
        <w:tc>
          <w:tcPr>
            <w:tcW w:w="567" w:type="dxa"/>
            <w:vAlign w:val="bottom"/>
          </w:tcPr>
          <w:p w14:paraId="46B99304"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849E7B4"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64AC9C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E2B5B3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0562B5D"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4CA49F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F84E8B1"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08DFB39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F9810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6D77C7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1240C0CD" w14:textId="77777777" w:rsidTr="00FE793E">
        <w:trPr>
          <w:jc w:val="center"/>
        </w:trPr>
        <w:tc>
          <w:tcPr>
            <w:tcW w:w="1502" w:type="dxa"/>
            <w:vMerge w:val="restart"/>
          </w:tcPr>
          <w:p w14:paraId="10670241" w14:textId="77777777" w:rsidR="009D36DB" w:rsidRPr="00FC7496" w:rsidRDefault="009D36DB" w:rsidP="00FE793E">
            <w:pPr>
              <w:pStyle w:val="TAL"/>
            </w:pPr>
            <w:r w:rsidRPr="00FC7496">
              <w:t>tsc_C_RNTI_Def3</w:t>
            </w:r>
          </w:p>
        </w:tc>
        <w:tc>
          <w:tcPr>
            <w:tcW w:w="993" w:type="dxa"/>
            <w:vMerge w:val="restart"/>
          </w:tcPr>
          <w:p w14:paraId="5ACE3CC5" w14:textId="77777777" w:rsidR="009D36DB" w:rsidRPr="00FC7496" w:rsidRDefault="009D36DB" w:rsidP="00FE793E">
            <w:pPr>
              <w:pStyle w:val="TAL"/>
              <w:keepNext w:val="0"/>
              <w:keepLines w:val="0"/>
            </w:pPr>
            <w:r w:rsidRPr="00FC7496">
              <w:t>'1111'H</w:t>
            </w:r>
          </w:p>
          <w:p w14:paraId="34FE4482" w14:textId="77777777" w:rsidR="009D36DB" w:rsidRPr="00FC7496" w:rsidRDefault="009D36DB" w:rsidP="00FE793E">
            <w:pPr>
              <w:pStyle w:val="TAL"/>
              <w:keepNext w:val="0"/>
              <w:keepLines w:val="0"/>
            </w:pPr>
            <w:r w:rsidRPr="00FC7496">
              <w:t>4369</w:t>
            </w:r>
          </w:p>
        </w:tc>
        <w:tc>
          <w:tcPr>
            <w:tcW w:w="1417" w:type="dxa"/>
          </w:tcPr>
          <w:p w14:paraId="1996FB22" w14:textId="77777777" w:rsidR="009D36DB" w:rsidRPr="00FC7496" w:rsidRDefault="009D36DB" w:rsidP="00FE793E">
            <w:pPr>
              <w:pStyle w:val="TAL"/>
            </w:pPr>
            <w:r w:rsidRPr="00FC7496">
              <w:t>m'</w:t>
            </w:r>
          </w:p>
        </w:tc>
        <w:tc>
          <w:tcPr>
            <w:tcW w:w="567" w:type="dxa"/>
            <w:vAlign w:val="bottom"/>
          </w:tcPr>
          <w:p w14:paraId="502CFAE7"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68A2488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4C66B3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B0C11F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919392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37B21E2D"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73C871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17D9B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08498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FA7AAB" w14:textId="77777777" w:rsidR="009D36DB" w:rsidRPr="00FC7496" w:rsidRDefault="009D36DB" w:rsidP="00FE793E">
            <w:pPr>
              <w:pStyle w:val="TAC"/>
              <w:rPr>
                <w:rFonts w:cs="Arial"/>
                <w:szCs w:val="18"/>
              </w:rPr>
            </w:pPr>
            <w:r w:rsidRPr="00FC7496">
              <w:rPr>
                <w:rFonts w:cs="Arial"/>
                <w:szCs w:val="18"/>
              </w:rPr>
              <w:t>0</w:t>
            </w:r>
          </w:p>
        </w:tc>
      </w:tr>
      <w:tr w:rsidR="009D36DB" w:rsidRPr="00FC7496" w14:paraId="0249183D" w14:textId="77777777" w:rsidTr="00FE793E">
        <w:trPr>
          <w:jc w:val="center"/>
        </w:trPr>
        <w:tc>
          <w:tcPr>
            <w:tcW w:w="1502" w:type="dxa"/>
            <w:vMerge/>
          </w:tcPr>
          <w:p w14:paraId="5931214F" w14:textId="77777777" w:rsidR="009D36DB" w:rsidRPr="00FC7496" w:rsidRDefault="009D36DB" w:rsidP="00FE793E">
            <w:pPr>
              <w:pStyle w:val="TAL"/>
            </w:pPr>
          </w:p>
        </w:tc>
        <w:tc>
          <w:tcPr>
            <w:tcW w:w="993" w:type="dxa"/>
            <w:vMerge/>
          </w:tcPr>
          <w:p w14:paraId="4CD7AD50" w14:textId="77777777" w:rsidR="009D36DB" w:rsidRPr="00FC7496" w:rsidRDefault="009D36DB" w:rsidP="00FE793E">
            <w:pPr>
              <w:pStyle w:val="TAL"/>
              <w:keepNext w:val="0"/>
              <w:keepLines w:val="0"/>
            </w:pPr>
          </w:p>
        </w:tc>
        <w:tc>
          <w:tcPr>
            <w:tcW w:w="1417" w:type="dxa"/>
          </w:tcPr>
          <w:p w14:paraId="0920B932" w14:textId="77777777" w:rsidR="009D36DB" w:rsidRPr="00FC7496" w:rsidRDefault="009D36DB" w:rsidP="00FE793E">
            <w:pPr>
              <w:pStyle w:val="TAL"/>
            </w:pPr>
            <w:r w:rsidRPr="00FC7496">
              <w:t>CCE_St_Ind'</w:t>
            </w:r>
          </w:p>
        </w:tc>
        <w:tc>
          <w:tcPr>
            <w:tcW w:w="567" w:type="dxa"/>
            <w:vAlign w:val="bottom"/>
          </w:tcPr>
          <w:p w14:paraId="476D728E"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CD07EB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598FC4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9122D0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56DA56"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3402D8D4"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6C4510B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9EEBD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BCA42C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971153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33309653" w14:textId="77777777" w:rsidTr="00FE793E">
        <w:trPr>
          <w:jc w:val="center"/>
        </w:trPr>
        <w:tc>
          <w:tcPr>
            <w:tcW w:w="1502" w:type="dxa"/>
            <w:vMerge/>
          </w:tcPr>
          <w:p w14:paraId="4933837F" w14:textId="77777777" w:rsidR="009D36DB" w:rsidRPr="00FC7496" w:rsidRDefault="009D36DB" w:rsidP="00FE793E">
            <w:pPr>
              <w:pStyle w:val="TAL"/>
            </w:pPr>
          </w:p>
        </w:tc>
        <w:tc>
          <w:tcPr>
            <w:tcW w:w="993" w:type="dxa"/>
            <w:vMerge/>
          </w:tcPr>
          <w:p w14:paraId="584886D7" w14:textId="77777777" w:rsidR="009D36DB" w:rsidRPr="00FC7496" w:rsidRDefault="009D36DB" w:rsidP="00FE793E">
            <w:pPr>
              <w:pStyle w:val="TAL"/>
              <w:keepNext w:val="0"/>
              <w:keepLines w:val="0"/>
            </w:pPr>
          </w:p>
        </w:tc>
        <w:tc>
          <w:tcPr>
            <w:tcW w:w="1417" w:type="dxa"/>
          </w:tcPr>
          <w:p w14:paraId="7169BF91" w14:textId="77777777" w:rsidR="009D36DB" w:rsidRPr="00FC7496" w:rsidRDefault="009D36DB" w:rsidP="00FE793E">
            <w:pPr>
              <w:pStyle w:val="TAL"/>
            </w:pPr>
            <w:r w:rsidRPr="00FC7496">
              <w:t>m''</w:t>
            </w:r>
          </w:p>
        </w:tc>
        <w:tc>
          <w:tcPr>
            <w:tcW w:w="567" w:type="dxa"/>
            <w:vAlign w:val="bottom"/>
          </w:tcPr>
          <w:p w14:paraId="00E719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CBFDA81"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72E5A3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846A1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B92DEE"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4323C6BF"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E8C6B9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7C07A6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C81691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BA8BB92" w14:textId="77777777" w:rsidR="009D36DB" w:rsidRPr="00FC7496" w:rsidRDefault="009D36DB" w:rsidP="00FE793E">
            <w:pPr>
              <w:pStyle w:val="TAC"/>
              <w:rPr>
                <w:rFonts w:cs="Arial"/>
                <w:szCs w:val="18"/>
              </w:rPr>
            </w:pPr>
            <w:r w:rsidRPr="00FC7496">
              <w:rPr>
                <w:rFonts w:cs="Arial"/>
                <w:szCs w:val="18"/>
              </w:rPr>
              <w:t>1</w:t>
            </w:r>
          </w:p>
        </w:tc>
      </w:tr>
      <w:tr w:rsidR="009D36DB" w:rsidRPr="00FC7496" w14:paraId="03448562" w14:textId="77777777" w:rsidTr="00FE793E">
        <w:trPr>
          <w:jc w:val="center"/>
        </w:trPr>
        <w:tc>
          <w:tcPr>
            <w:tcW w:w="1502" w:type="dxa"/>
            <w:vMerge/>
          </w:tcPr>
          <w:p w14:paraId="6A03B029" w14:textId="77777777" w:rsidR="009D36DB" w:rsidRPr="00FC7496" w:rsidRDefault="009D36DB" w:rsidP="00FE793E">
            <w:pPr>
              <w:pStyle w:val="TAL"/>
            </w:pPr>
          </w:p>
        </w:tc>
        <w:tc>
          <w:tcPr>
            <w:tcW w:w="993" w:type="dxa"/>
            <w:vMerge/>
          </w:tcPr>
          <w:p w14:paraId="2A8A1613" w14:textId="77777777" w:rsidR="009D36DB" w:rsidRPr="00FC7496" w:rsidRDefault="009D36DB" w:rsidP="00FE793E">
            <w:pPr>
              <w:pStyle w:val="TAL"/>
              <w:keepNext w:val="0"/>
              <w:keepLines w:val="0"/>
            </w:pPr>
          </w:p>
        </w:tc>
        <w:tc>
          <w:tcPr>
            <w:tcW w:w="1417" w:type="dxa"/>
          </w:tcPr>
          <w:p w14:paraId="0E7D9013" w14:textId="77777777" w:rsidR="009D36DB" w:rsidRPr="00FC7496" w:rsidRDefault="009D36DB" w:rsidP="00FE793E">
            <w:pPr>
              <w:pStyle w:val="TAL"/>
            </w:pPr>
            <w:r w:rsidRPr="00FC7496">
              <w:t>CCE_St_Ind''</w:t>
            </w:r>
          </w:p>
        </w:tc>
        <w:tc>
          <w:tcPr>
            <w:tcW w:w="567" w:type="dxa"/>
            <w:vAlign w:val="bottom"/>
          </w:tcPr>
          <w:p w14:paraId="020CF3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5D63FB9"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75786E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3DF55F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F0A1F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0F8363E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E9BFAC5"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0F0225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626E73"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633FB82" w14:textId="77777777" w:rsidR="009D36DB" w:rsidRPr="00FC7496" w:rsidRDefault="009D36DB" w:rsidP="00FE793E">
            <w:pPr>
              <w:pStyle w:val="TAC"/>
              <w:rPr>
                <w:rFonts w:cs="Arial"/>
                <w:szCs w:val="18"/>
              </w:rPr>
            </w:pPr>
            <w:r w:rsidRPr="00FC7496">
              <w:rPr>
                <w:rFonts w:cs="Arial"/>
                <w:szCs w:val="18"/>
              </w:rPr>
              <w:t>0</w:t>
            </w:r>
          </w:p>
        </w:tc>
      </w:tr>
    </w:tbl>
    <w:p w14:paraId="76BD9F9E" w14:textId="77777777" w:rsidR="00B8165D" w:rsidRPr="00FC7496" w:rsidRDefault="00B8165D" w:rsidP="00B8165D">
      <w:pPr>
        <w:rPr>
          <w:lang w:eastAsia="zh-CN"/>
        </w:rPr>
      </w:pPr>
    </w:p>
    <w:p w14:paraId="63A1783E" w14:textId="77777777" w:rsidR="00B8165D" w:rsidRPr="00FC7496" w:rsidRDefault="00B8165D" w:rsidP="003A3D48">
      <w:pPr>
        <w:pStyle w:val="TH"/>
        <w:rPr>
          <w:lang w:eastAsia="zh-CN"/>
        </w:rPr>
      </w:pPr>
      <w:r w:rsidRPr="00FC7496">
        <w:lastRenderedPageBreak/>
        <w:t>Table 7.1.1.2-</w:t>
      </w:r>
      <w:r w:rsidRPr="00FC7496">
        <w:rPr>
          <w:lang w:eastAsia="zh-CN"/>
        </w:rPr>
        <w:t>3</w:t>
      </w:r>
      <w:r w:rsidRPr="00FC7496">
        <w:t>: CCE Start indices (m' &amp; m'') to be used for default C-RNTI</w:t>
      </w:r>
      <w:r w:rsidRPr="00FC7496">
        <w:rPr>
          <w:lang w:eastAsia="zh-CN"/>
        </w:rPr>
        <w:t xml:space="preserve"> </w:t>
      </w:r>
      <w:r w:rsidRPr="00FC7496">
        <w:t>(1</w:t>
      </w:r>
      <w:r w:rsidRPr="00FC7496">
        <w:rPr>
          <w:lang w:eastAsia="zh-CN"/>
        </w:rPr>
        <w:t>5</w:t>
      </w:r>
      <w:r w:rsidRPr="00FC7496">
        <w:t xml:space="preserve">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035BEB9B" w14:textId="77777777">
        <w:trPr>
          <w:trHeight w:val="89"/>
          <w:jc w:val="center"/>
        </w:trPr>
        <w:tc>
          <w:tcPr>
            <w:tcW w:w="1502" w:type="dxa"/>
          </w:tcPr>
          <w:p w14:paraId="448EDF6E" w14:textId="77777777" w:rsidR="00B8165D" w:rsidRPr="00FC7496" w:rsidRDefault="00B8165D" w:rsidP="00B8165D">
            <w:pPr>
              <w:pStyle w:val="TAH"/>
            </w:pPr>
            <w:r w:rsidRPr="00FC7496">
              <w:t>C-RNTI</w:t>
            </w:r>
          </w:p>
        </w:tc>
        <w:tc>
          <w:tcPr>
            <w:tcW w:w="993" w:type="dxa"/>
          </w:tcPr>
          <w:p w14:paraId="381E50EF" w14:textId="77777777" w:rsidR="00B8165D" w:rsidRPr="00FC7496" w:rsidRDefault="00B8165D" w:rsidP="00B8165D">
            <w:pPr>
              <w:pStyle w:val="TAH"/>
            </w:pPr>
            <w:r w:rsidRPr="00FC7496">
              <w:t>Value</w:t>
            </w:r>
          </w:p>
        </w:tc>
        <w:tc>
          <w:tcPr>
            <w:tcW w:w="1417" w:type="dxa"/>
          </w:tcPr>
          <w:p w14:paraId="7E13AFB8" w14:textId="77777777" w:rsidR="00B8165D" w:rsidRPr="00FC7496" w:rsidRDefault="00B8165D" w:rsidP="00B8165D">
            <w:pPr>
              <w:pStyle w:val="TAH"/>
            </w:pPr>
          </w:p>
        </w:tc>
        <w:tc>
          <w:tcPr>
            <w:tcW w:w="567" w:type="dxa"/>
          </w:tcPr>
          <w:p w14:paraId="5449304F" w14:textId="77777777" w:rsidR="00B8165D" w:rsidRPr="00FC7496" w:rsidRDefault="00B8165D" w:rsidP="00B8165D">
            <w:pPr>
              <w:pStyle w:val="TAH"/>
            </w:pPr>
            <w:r w:rsidRPr="00FC7496">
              <w:t>SF0</w:t>
            </w:r>
          </w:p>
        </w:tc>
        <w:tc>
          <w:tcPr>
            <w:tcW w:w="567" w:type="dxa"/>
          </w:tcPr>
          <w:p w14:paraId="16CF3A51" w14:textId="77777777" w:rsidR="00B8165D" w:rsidRPr="00FC7496" w:rsidRDefault="00B8165D" w:rsidP="00B8165D">
            <w:pPr>
              <w:pStyle w:val="TAH"/>
            </w:pPr>
            <w:r w:rsidRPr="00FC7496">
              <w:t>SF1</w:t>
            </w:r>
          </w:p>
        </w:tc>
        <w:tc>
          <w:tcPr>
            <w:tcW w:w="567" w:type="dxa"/>
          </w:tcPr>
          <w:p w14:paraId="26FCF352" w14:textId="77777777" w:rsidR="00B8165D" w:rsidRPr="00FC7496" w:rsidRDefault="00B8165D" w:rsidP="00B8165D">
            <w:pPr>
              <w:pStyle w:val="TAH"/>
            </w:pPr>
            <w:r w:rsidRPr="00FC7496">
              <w:t>SF2</w:t>
            </w:r>
          </w:p>
        </w:tc>
        <w:tc>
          <w:tcPr>
            <w:tcW w:w="567" w:type="dxa"/>
          </w:tcPr>
          <w:p w14:paraId="510F459D" w14:textId="77777777" w:rsidR="00B8165D" w:rsidRPr="00FC7496" w:rsidRDefault="00B8165D" w:rsidP="00B8165D">
            <w:pPr>
              <w:pStyle w:val="TAH"/>
            </w:pPr>
            <w:r w:rsidRPr="00FC7496">
              <w:t>SF3</w:t>
            </w:r>
          </w:p>
        </w:tc>
        <w:tc>
          <w:tcPr>
            <w:tcW w:w="567" w:type="dxa"/>
          </w:tcPr>
          <w:p w14:paraId="51EE740C" w14:textId="77777777" w:rsidR="00B8165D" w:rsidRPr="00FC7496" w:rsidRDefault="00B8165D" w:rsidP="00B8165D">
            <w:pPr>
              <w:pStyle w:val="TAH"/>
            </w:pPr>
            <w:r w:rsidRPr="00FC7496">
              <w:t>SF4</w:t>
            </w:r>
          </w:p>
        </w:tc>
        <w:tc>
          <w:tcPr>
            <w:tcW w:w="567" w:type="dxa"/>
          </w:tcPr>
          <w:p w14:paraId="43E6CC4C" w14:textId="77777777" w:rsidR="00B8165D" w:rsidRPr="00FC7496" w:rsidRDefault="00B8165D" w:rsidP="00B8165D">
            <w:pPr>
              <w:pStyle w:val="TAH"/>
            </w:pPr>
            <w:r w:rsidRPr="00FC7496">
              <w:t>SF5</w:t>
            </w:r>
          </w:p>
        </w:tc>
        <w:tc>
          <w:tcPr>
            <w:tcW w:w="567" w:type="dxa"/>
          </w:tcPr>
          <w:p w14:paraId="08385495" w14:textId="77777777" w:rsidR="00B8165D" w:rsidRPr="00FC7496" w:rsidRDefault="00B8165D" w:rsidP="00B8165D">
            <w:pPr>
              <w:pStyle w:val="TAH"/>
            </w:pPr>
            <w:r w:rsidRPr="00FC7496">
              <w:t>SF6</w:t>
            </w:r>
          </w:p>
        </w:tc>
        <w:tc>
          <w:tcPr>
            <w:tcW w:w="567" w:type="dxa"/>
          </w:tcPr>
          <w:p w14:paraId="74118ADA" w14:textId="77777777" w:rsidR="00B8165D" w:rsidRPr="00FC7496" w:rsidRDefault="00B8165D" w:rsidP="00B8165D">
            <w:pPr>
              <w:pStyle w:val="TAH"/>
            </w:pPr>
            <w:r w:rsidRPr="00FC7496">
              <w:t>SF7</w:t>
            </w:r>
          </w:p>
        </w:tc>
        <w:tc>
          <w:tcPr>
            <w:tcW w:w="567" w:type="dxa"/>
          </w:tcPr>
          <w:p w14:paraId="6008CC46" w14:textId="77777777" w:rsidR="00B8165D" w:rsidRPr="00FC7496" w:rsidRDefault="00B8165D" w:rsidP="00B8165D">
            <w:pPr>
              <w:pStyle w:val="TAH"/>
            </w:pPr>
            <w:r w:rsidRPr="00FC7496">
              <w:t>SF8</w:t>
            </w:r>
          </w:p>
        </w:tc>
        <w:tc>
          <w:tcPr>
            <w:tcW w:w="567" w:type="dxa"/>
          </w:tcPr>
          <w:p w14:paraId="4C9175AA" w14:textId="77777777" w:rsidR="00B8165D" w:rsidRPr="00FC7496" w:rsidRDefault="00B8165D" w:rsidP="00B8165D">
            <w:pPr>
              <w:pStyle w:val="TAH"/>
            </w:pPr>
            <w:r w:rsidRPr="00FC7496">
              <w:t>SF9</w:t>
            </w:r>
          </w:p>
        </w:tc>
      </w:tr>
      <w:tr w:rsidR="00B8165D" w:rsidRPr="00FC7496" w14:paraId="7A2980FC" w14:textId="77777777">
        <w:trPr>
          <w:trHeight w:val="88"/>
          <w:jc w:val="center"/>
        </w:trPr>
        <w:tc>
          <w:tcPr>
            <w:tcW w:w="1502" w:type="dxa"/>
          </w:tcPr>
          <w:p w14:paraId="786A3B8C" w14:textId="77777777" w:rsidR="00B8165D" w:rsidRPr="00FC7496" w:rsidRDefault="00B8165D" w:rsidP="00B8165D">
            <w:pPr>
              <w:pStyle w:val="TAL"/>
            </w:pPr>
          </w:p>
        </w:tc>
        <w:tc>
          <w:tcPr>
            <w:tcW w:w="993" w:type="dxa"/>
          </w:tcPr>
          <w:p w14:paraId="1E7B6A70" w14:textId="77777777" w:rsidR="00B8165D" w:rsidRPr="00FC7496" w:rsidRDefault="00B8165D" w:rsidP="00B8165D">
            <w:pPr>
              <w:pStyle w:val="TAL"/>
            </w:pPr>
          </w:p>
        </w:tc>
        <w:tc>
          <w:tcPr>
            <w:tcW w:w="1417" w:type="dxa"/>
          </w:tcPr>
          <w:p w14:paraId="7FAF18D6" w14:textId="77777777" w:rsidR="00B8165D" w:rsidRPr="00FC7496" w:rsidRDefault="00B8165D" w:rsidP="00B8165D">
            <w:pPr>
              <w:pStyle w:val="TAL"/>
            </w:pPr>
            <w:r w:rsidRPr="00FC7496">
              <w:rPr>
                <w:lang w:eastAsia="zh-CN"/>
              </w:rPr>
              <w:t>Max_CCE</w:t>
            </w:r>
          </w:p>
        </w:tc>
        <w:tc>
          <w:tcPr>
            <w:tcW w:w="567" w:type="dxa"/>
            <w:vAlign w:val="bottom"/>
          </w:tcPr>
          <w:p w14:paraId="7B58B4E3" w14:textId="77777777" w:rsidR="00B8165D" w:rsidRPr="00FC7496" w:rsidRDefault="00B8165D" w:rsidP="00B8165D">
            <w:pPr>
              <w:pStyle w:val="TAC"/>
            </w:pPr>
            <w:r w:rsidRPr="00FC7496">
              <w:rPr>
                <w:lang w:eastAsia="zh-CN"/>
              </w:rPr>
              <w:t>41</w:t>
            </w:r>
          </w:p>
        </w:tc>
        <w:tc>
          <w:tcPr>
            <w:tcW w:w="567" w:type="dxa"/>
            <w:vAlign w:val="bottom"/>
          </w:tcPr>
          <w:p w14:paraId="15205F14" w14:textId="77777777" w:rsidR="00B8165D" w:rsidRPr="00FC7496" w:rsidRDefault="00B8165D" w:rsidP="00B8165D">
            <w:pPr>
              <w:pStyle w:val="TAC"/>
              <w:rPr>
                <w:lang w:eastAsia="zh-CN"/>
              </w:rPr>
            </w:pPr>
            <w:r w:rsidRPr="00FC7496">
              <w:rPr>
                <w:lang w:eastAsia="zh-CN"/>
              </w:rPr>
              <w:t>37</w:t>
            </w:r>
          </w:p>
        </w:tc>
        <w:tc>
          <w:tcPr>
            <w:tcW w:w="567" w:type="dxa"/>
            <w:vAlign w:val="bottom"/>
          </w:tcPr>
          <w:p w14:paraId="15EC4A6D" w14:textId="77777777" w:rsidR="00B8165D" w:rsidRPr="00FC7496" w:rsidRDefault="00B8165D" w:rsidP="00B8165D">
            <w:pPr>
              <w:pStyle w:val="TAC"/>
            </w:pPr>
            <w:r w:rsidRPr="00FC7496">
              <w:t>-</w:t>
            </w:r>
          </w:p>
        </w:tc>
        <w:tc>
          <w:tcPr>
            <w:tcW w:w="567" w:type="dxa"/>
            <w:vAlign w:val="bottom"/>
          </w:tcPr>
          <w:p w14:paraId="24EFE801" w14:textId="77777777" w:rsidR="00B8165D" w:rsidRPr="00FC7496" w:rsidRDefault="00B8165D" w:rsidP="00B8165D">
            <w:pPr>
              <w:pStyle w:val="TAC"/>
            </w:pPr>
            <w:r w:rsidRPr="00FC7496">
              <w:t>-</w:t>
            </w:r>
          </w:p>
        </w:tc>
        <w:tc>
          <w:tcPr>
            <w:tcW w:w="567" w:type="dxa"/>
            <w:vAlign w:val="bottom"/>
          </w:tcPr>
          <w:p w14:paraId="22A42EE1" w14:textId="77777777" w:rsidR="00B8165D" w:rsidRPr="00FC7496" w:rsidRDefault="00B8165D" w:rsidP="00B8165D">
            <w:pPr>
              <w:pStyle w:val="TAC"/>
            </w:pPr>
            <w:r w:rsidRPr="00FC7496">
              <w:rPr>
                <w:lang w:eastAsia="zh-CN"/>
              </w:rPr>
              <w:t>37</w:t>
            </w:r>
          </w:p>
        </w:tc>
        <w:tc>
          <w:tcPr>
            <w:tcW w:w="567" w:type="dxa"/>
            <w:vAlign w:val="bottom"/>
          </w:tcPr>
          <w:p w14:paraId="0FA73047" w14:textId="77777777" w:rsidR="00B8165D" w:rsidRPr="00FC7496" w:rsidRDefault="00B8165D" w:rsidP="00B8165D">
            <w:pPr>
              <w:pStyle w:val="TAC"/>
            </w:pPr>
            <w:r w:rsidRPr="00FC7496">
              <w:rPr>
                <w:lang w:eastAsia="zh-CN"/>
              </w:rPr>
              <w:t>41</w:t>
            </w:r>
          </w:p>
        </w:tc>
        <w:tc>
          <w:tcPr>
            <w:tcW w:w="567" w:type="dxa"/>
            <w:vAlign w:val="bottom"/>
          </w:tcPr>
          <w:p w14:paraId="1BF3D2A9" w14:textId="77777777" w:rsidR="00B8165D" w:rsidRPr="00FC7496" w:rsidRDefault="00B8165D" w:rsidP="00B8165D">
            <w:pPr>
              <w:pStyle w:val="TAC"/>
            </w:pPr>
            <w:r w:rsidRPr="00FC7496">
              <w:rPr>
                <w:lang w:eastAsia="zh-CN"/>
              </w:rPr>
              <w:t>37</w:t>
            </w:r>
          </w:p>
        </w:tc>
        <w:tc>
          <w:tcPr>
            <w:tcW w:w="567" w:type="dxa"/>
            <w:vAlign w:val="bottom"/>
          </w:tcPr>
          <w:p w14:paraId="73E56014" w14:textId="77777777" w:rsidR="00B8165D" w:rsidRPr="00FC7496" w:rsidRDefault="00B8165D" w:rsidP="00B8165D">
            <w:pPr>
              <w:pStyle w:val="TAC"/>
            </w:pPr>
            <w:r w:rsidRPr="00FC7496">
              <w:t>-</w:t>
            </w:r>
          </w:p>
        </w:tc>
        <w:tc>
          <w:tcPr>
            <w:tcW w:w="567" w:type="dxa"/>
            <w:vAlign w:val="bottom"/>
          </w:tcPr>
          <w:p w14:paraId="41A3D26E" w14:textId="77777777" w:rsidR="00B8165D" w:rsidRPr="00FC7496" w:rsidRDefault="00B8165D" w:rsidP="00B8165D">
            <w:pPr>
              <w:pStyle w:val="TAC"/>
            </w:pPr>
            <w:r w:rsidRPr="00FC7496">
              <w:t>-</w:t>
            </w:r>
          </w:p>
        </w:tc>
        <w:tc>
          <w:tcPr>
            <w:tcW w:w="567" w:type="dxa"/>
            <w:vAlign w:val="bottom"/>
          </w:tcPr>
          <w:p w14:paraId="44CCA6D8" w14:textId="77777777" w:rsidR="00B8165D" w:rsidRPr="00FC7496" w:rsidRDefault="00B8165D" w:rsidP="00B8165D">
            <w:pPr>
              <w:pStyle w:val="TAC"/>
            </w:pPr>
            <w:r w:rsidRPr="00FC7496">
              <w:rPr>
                <w:lang w:eastAsia="zh-CN"/>
              </w:rPr>
              <w:t>37</w:t>
            </w:r>
          </w:p>
        </w:tc>
      </w:tr>
      <w:tr w:rsidR="00B8165D" w:rsidRPr="00FC7496" w14:paraId="5F6F5114" w14:textId="77777777">
        <w:trPr>
          <w:jc w:val="center"/>
        </w:trPr>
        <w:tc>
          <w:tcPr>
            <w:tcW w:w="1502" w:type="dxa"/>
            <w:vMerge w:val="restart"/>
          </w:tcPr>
          <w:p w14:paraId="25463F8E" w14:textId="77777777" w:rsidR="00B8165D" w:rsidRPr="00FC7496" w:rsidRDefault="00B8165D" w:rsidP="00B8165D">
            <w:pPr>
              <w:pStyle w:val="TAL"/>
            </w:pPr>
            <w:r w:rsidRPr="00FC7496">
              <w:t>tsc_C_RNTI_Def</w:t>
            </w:r>
          </w:p>
        </w:tc>
        <w:tc>
          <w:tcPr>
            <w:tcW w:w="993" w:type="dxa"/>
            <w:vMerge w:val="restart"/>
          </w:tcPr>
          <w:p w14:paraId="1300F5BE" w14:textId="77777777" w:rsidR="00B8165D" w:rsidRPr="00FC7496" w:rsidRDefault="00B8165D" w:rsidP="00B8165D">
            <w:pPr>
              <w:pStyle w:val="TAL"/>
            </w:pPr>
            <w:r w:rsidRPr="00FC7496">
              <w:t>'1001'H</w:t>
            </w:r>
          </w:p>
          <w:p w14:paraId="26E0349F" w14:textId="77777777" w:rsidR="00B8165D" w:rsidRPr="00FC7496" w:rsidRDefault="00B8165D" w:rsidP="00B8165D">
            <w:pPr>
              <w:pStyle w:val="TAL"/>
            </w:pPr>
            <w:r w:rsidRPr="00FC7496">
              <w:t>4097</w:t>
            </w:r>
          </w:p>
          <w:p w14:paraId="024F6CE4" w14:textId="77777777" w:rsidR="00B8165D" w:rsidRPr="00FC7496" w:rsidRDefault="00B8165D" w:rsidP="00B8165D">
            <w:pPr>
              <w:pStyle w:val="TAL"/>
            </w:pPr>
          </w:p>
        </w:tc>
        <w:tc>
          <w:tcPr>
            <w:tcW w:w="1417" w:type="dxa"/>
          </w:tcPr>
          <w:p w14:paraId="3C1111FD" w14:textId="77777777" w:rsidR="00B8165D" w:rsidRPr="00FC7496" w:rsidRDefault="00B8165D" w:rsidP="00B8165D">
            <w:pPr>
              <w:pStyle w:val="TAL"/>
            </w:pPr>
            <w:r w:rsidRPr="00FC7496">
              <w:t>m'</w:t>
            </w:r>
          </w:p>
        </w:tc>
        <w:tc>
          <w:tcPr>
            <w:tcW w:w="567" w:type="dxa"/>
            <w:vAlign w:val="bottom"/>
          </w:tcPr>
          <w:p w14:paraId="75EBE25D" w14:textId="77777777" w:rsidR="00B8165D" w:rsidRPr="00FC7496" w:rsidRDefault="00B8165D" w:rsidP="00B8165D">
            <w:pPr>
              <w:pStyle w:val="TAC"/>
            </w:pPr>
            <w:r w:rsidRPr="00FC7496">
              <w:rPr>
                <w:rFonts w:cs="Arial"/>
                <w:szCs w:val="18"/>
                <w:lang w:eastAsia="zh-CN"/>
              </w:rPr>
              <w:t>0</w:t>
            </w:r>
          </w:p>
        </w:tc>
        <w:tc>
          <w:tcPr>
            <w:tcW w:w="567" w:type="dxa"/>
            <w:vAlign w:val="bottom"/>
          </w:tcPr>
          <w:p w14:paraId="7557F741" w14:textId="77777777" w:rsidR="00B8165D" w:rsidRPr="00FC7496" w:rsidRDefault="00B8165D" w:rsidP="00B8165D">
            <w:pPr>
              <w:pStyle w:val="TAC"/>
            </w:pPr>
            <w:r w:rsidRPr="00FC7496">
              <w:t>-</w:t>
            </w:r>
          </w:p>
        </w:tc>
        <w:tc>
          <w:tcPr>
            <w:tcW w:w="567" w:type="dxa"/>
            <w:vAlign w:val="bottom"/>
          </w:tcPr>
          <w:p w14:paraId="4AB560FD" w14:textId="77777777" w:rsidR="00B8165D" w:rsidRPr="00FC7496" w:rsidRDefault="00B8165D" w:rsidP="00B8165D">
            <w:pPr>
              <w:pStyle w:val="TAC"/>
            </w:pPr>
            <w:r w:rsidRPr="00FC7496">
              <w:t>-</w:t>
            </w:r>
          </w:p>
        </w:tc>
        <w:tc>
          <w:tcPr>
            <w:tcW w:w="567" w:type="dxa"/>
            <w:vAlign w:val="bottom"/>
          </w:tcPr>
          <w:p w14:paraId="2B56A4CD" w14:textId="77777777" w:rsidR="00B8165D" w:rsidRPr="00FC7496" w:rsidRDefault="00B8165D" w:rsidP="00B8165D">
            <w:pPr>
              <w:pStyle w:val="TAC"/>
            </w:pPr>
            <w:r w:rsidRPr="00FC7496">
              <w:t>-</w:t>
            </w:r>
          </w:p>
        </w:tc>
        <w:tc>
          <w:tcPr>
            <w:tcW w:w="567" w:type="dxa"/>
            <w:vAlign w:val="bottom"/>
          </w:tcPr>
          <w:p w14:paraId="35FD0C9D" w14:textId="77777777" w:rsidR="00B8165D" w:rsidRPr="00FC7496" w:rsidRDefault="00DC28AA" w:rsidP="00B8165D">
            <w:pPr>
              <w:pStyle w:val="TAC"/>
            </w:pPr>
            <w:r w:rsidRPr="00FC7496">
              <w:rPr>
                <w:rFonts w:cs="Arial"/>
                <w:szCs w:val="18"/>
              </w:rPr>
              <w:t>1</w:t>
            </w:r>
          </w:p>
        </w:tc>
        <w:tc>
          <w:tcPr>
            <w:tcW w:w="567" w:type="dxa"/>
            <w:vAlign w:val="bottom"/>
          </w:tcPr>
          <w:p w14:paraId="47D9A918" w14:textId="77777777" w:rsidR="00B8165D" w:rsidRPr="00FC7496" w:rsidRDefault="00DC28AA" w:rsidP="00B8165D">
            <w:pPr>
              <w:pStyle w:val="TAC"/>
            </w:pPr>
            <w:r w:rsidRPr="00FC7496">
              <w:rPr>
                <w:rFonts w:cs="Arial"/>
                <w:szCs w:val="18"/>
                <w:lang w:eastAsia="zh-CN"/>
              </w:rPr>
              <w:t>0</w:t>
            </w:r>
          </w:p>
        </w:tc>
        <w:tc>
          <w:tcPr>
            <w:tcW w:w="567" w:type="dxa"/>
            <w:vAlign w:val="bottom"/>
          </w:tcPr>
          <w:p w14:paraId="0438D131" w14:textId="77777777" w:rsidR="00B8165D" w:rsidRPr="00FC7496" w:rsidRDefault="00B8165D" w:rsidP="00B8165D">
            <w:pPr>
              <w:pStyle w:val="TAC"/>
            </w:pPr>
            <w:r w:rsidRPr="00FC7496">
              <w:t>-</w:t>
            </w:r>
          </w:p>
        </w:tc>
        <w:tc>
          <w:tcPr>
            <w:tcW w:w="567" w:type="dxa"/>
            <w:vAlign w:val="bottom"/>
          </w:tcPr>
          <w:p w14:paraId="12BE059E" w14:textId="77777777" w:rsidR="00B8165D" w:rsidRPr="00FC7496" w:rsidRDefault="00B8165D" w:rsidP="00B8165D">
            <w:pPr>
              <w:pStyle w:val="TAC"/>
            </w:pPr>
            <w:r w:rsidRPr="00FC7496">
              <w:t>-</w:t>
            </w:r>
          </w:p>
        </w:tc>
        <w:tc>
          <w:tcPr>
            <w:tcW w:w="567" w:type="dxa"/>
            <w:vAlign w:val="bottom"/>
          </w:tcPr>
          <w:p w14:paraId="1EEA3672" w14:textId="77777777" w:rsidR="00B8165D" w:rsidRPr="00FC7496" w:rsidRDefault="00B8165D" w:rsidP="00B8165D">
            <w:pPr>
              <w:pStyle w:val="TAC"/>
            </w:pPr>
            <w:r w:rsidRPr="00FC7496">
              <w:t>-</w:t>
            </w:r>
          </w:p>
        </w:tc>
        <w:tc>
          <w:tcPr>
            <w:tcW w:w="567" w:type="dxa"/>
            <w:vAlign w:val="bottom"/>
          </w:tcPr>
          <w:p w14:paraId="1A378829" w14:textId="77777777" w:rsidR="00B8165D" w:rsidRPr="00FC7496" w:rsidRDefault="00B8165D" w:rsidP="00B8165D">
            <w:pPr>
              <w:pStyle w:val="TAC"/>
            </w:pPr>
            <w:r w:rsidRPr="00FC7496">
              <w:rPr>
                <w:rFonts w:cs="Arial"/>
                <w:szCs w:val="18"/>
              </w:rPr>
              <w:t>0</w:t>
            </w:r>
          </w:p>
        </w:tc>
      </w:tr>
      <w:tr w:rsidR="00B8165D" w:rsidRPr="00FC7496" w14:paraId="3E9A0F7E" w14:textId="77777777">
        <w:trPr>
          <w:jc w:val="center"/>
        </w:trPr>
        <w:tc>
          <w:tcPr>
            <w:tcW w:w="1502" w:type="dxa"/>
            <w:vMerge/>
          </w:tcPr>
          <w:p w14:paraId="4C865158" w14:textId="77777777" w:rsidR="00B8165D" w:rsidRPr="00FC7496" w:rsidRDefault="00B8165D" w:rsidP="00B8165D">
            <w:pPr>
              <w:pStyle w:val="TAL"/>
            </w:pPr>
          </w:p>
        </w:tc>
        <w:tc>
          <w:tcPr>
            <w:tcW w:w="993" w:type="dxa"/>
            <w:vMerge/>
          </w:tcPr>
          <w:p w14:paraId="57EB7815" w14:textId="77777777" w:rsidR="00B8165D" w:rsidRPr="00FC7496" w:rsidRDefault="00B8165D" w:rsidP="00B8165D">
            <w:pPr>
              <w:pStyle w:val="TAL"/>
            </w:pPr>
          </w:p>
        </w:tc>
        <w:tc>
          <w:tcPr>
            <w:tcW w:w="1417" w:type="dxa"/>
          </w:tcPr>
          <w:p w14:paraId="7F6A92AB" w14:textId="77777777" w:rsidR="00B8165D" w:rsidRPr="00FC7496" w:rsidRDefault="00B8165D" w:rsidP="00B8165D">
            <w:pPr>
              <w:pStyle w:val="TAL"/>
            </w:pPr>
            <w:r w:rsidRPr="00FC7496">
              <w:t>CCE_St_Ind'</w:t>
            </w:r>
          </w:p>
        </w:tc>
        <w:tc>
          <w:tcPr>
            <w:tcW w:w="567" w:type="dxa"/>
            <w:vAlign w:val="bottom"/>
          </w:tcPr>
          <w:p w14:paraId="3689B08B" w14:textId="77777777" w:rsidR="00B8165D" w:rsidRPr="00FC7496" w:rsidRDefault="00DC28AA" w:rsidP="00B8165D">
            <w:pPr>
              <w:pStyle w:val="TAC"/>
            </w:pPr>
            <w:r w:rsidRPr="00FC7496">
              <w:rPr>
                <w:rFonts w:cs="Arial"/>
                <w:szCs w:val="18"/>
                <w:lang w:eastAsia="zh-CN"/>
              </w:rPr>
              <w:t>8</w:t>
            </w:r>
          </w:p>
        </w:tc>
        <w:tc>
          <w:tcPr>
            <w:tcW w:w="567" w:type="dxa"/>
            <w:vAlign w:val="bottom"/>
          </w:tcPr>
          <w:p w14:paraId="5B46993D" w14:textId="77777777" w:rsidR="00B8165D" w:rsidRPr="00FC7496" w:rsidRDefault="00B8165D" w:rsidP="00B8165D">
            <w:pPr>
              <w:pStyle w:val="TAC"/>
            </w:pPr>
            <w:r w:rsidRPr="00FC7496">
              <w:t>-</w:t>
            </w:r>
          </w:p>
        </w:tc>
        <w:tc>
          <w:tcPr>
            <w:tcW w:w="567" w:type="dxa"/>
            <w:vAlign w:val="bottom"/>
          </w:tcPr>
          <w:p w14:paraId="3E71A3B5" w14:textId="77777777" w:rsidR="00B8165D" w:rsidRPr="00FC7496" w:rsidRDefault="00B8165D" w:rsidP="00B8165D">
            <w:pPr>
              <w:pStyle w:val="TAC"/>
            </w:pPr>
            <w:r w:rsidRPr="00FC7496">
              <w:t>-</w:t>
            </w:r>
          </w:p>
        </w:tc>
        <w:tc>
          <w:tcPr>
            <w:tcW w:w="567" w:type="dxa"/>
            <w:vAlign w:val="bottom"/>
          </w:tcPr>
          <w:p w14:paraId="28A23BD5" w14:textId="77777777" w:rsidR="00B8165D" w:rsidRPr="00FC7496" w:rsidRDefault="00B8165D" w:rsidP="00B8165D">
            <w:pPr>
              <w:pStyle w:val="TAC"/>
            </w:pPr>
            <w:r w:rsidRPr="00FC7496">
              <w:t>-</w:t>
            </w:r>
          </w:p>
        </w:tc>
        <w:tc>
          <w:tcPr>
            <w:tcW w:w="567" w:type="dxa"/>
            <w:vAlign w:val="bottom"/>
          </w:tcPr>
          <w:p w14:paraId="72DE357D" w14:textId="77777777" w:rsidR="00B8165D" w:rsidRPr="00FC7496" w:rsidRDefault="00DC28AA" w:rsidP="00B8165D">
            <w:pPr>
              <w:pStyle w:val="TAC"/>
            </w:pPr>
            <w:r w:rsidRPr="00FC7496">
              <w:rPr>
                <w:rFonts w:cs="Arial"/>
                <w:szCs w:val="18"/>
              </w:rPr>
              <w:t>8</w:t>
            </w:r>
          </w:p>
        </w:tc>
        <w:tc>
          <w:tcPr>
            <w:tcW w:w="567" w:type="dxa"/>
            <w:vAlign w:val="bottom"/>
          </w:tcPr>
          <w:p w14:paraId="51B6F7D1" w14:textId="77777777" w:rsidR="00B8165D" w:rsidRPr="00FC7496" w:rsidRDefault="00B8165D" w:rsidP="00B8165D">
            <w:pPr>
              <w:pStyle w:val="TAC"/>
            </w:pPr>
            <w:r w:rsidRPr="00FC7496">
              <w:rPr>
                <w:rFonts w:cs="Arial"/>
                <w:szCs w:val="18"/>
              </w:rPr>
              <w:t>8</w:t>
            </w:r>
          </w:p>
        </w:tc>
        <w:tc>
          <w:tcPr>
            <w:tcW w:w="567" w:type="dxa"/>
            <w:vAlign w:val="bottom"/>
          </w:tcPr>
          <w:p w14:paraId="734DED0E" w14:textId="77777777" w:rsidR="00B8165D" w:rsidRPr="00FC7496" w:rsidRDefault="00B8165D" w:rsidP="00B8165D">
            <w:pPr>
              <w:pStyle w:val="TAC"/>
            </w:pPr>
            <w:r w:rsidRPr="00FC7496">
              <w:t>-</w:t>
            </w:r>
          </w:p>
        </w:tc>
        <w:tc>
          <w:tcPr>
            <w:tcW w:w="567" w:type="dxa"/>
            <w:vAlign w:val="bottom"/>
          </w:tcPr>
          <w:p w14:paraId="0F8C3404" w14:textId="77777777" w:rsidR="00B8165D" w:rsidRPr="00FC7496" w:rsidRDefault="00B8165D" w:rsidP="00B8165D">
            <w:pPr>
              <w:pStyle w:val="TAC"/>
            </w:pPr>
            <w:r w:rsidRPr="00FC7496">
              <w:t>-</w:t>
            </w:r>
          </w:p>
        </w:tc>
        <w:tc>
          <w:tcPr>
            <w:tcW w:w="567" w:type="dxa"/>
            <w:vAlign w:val="bottom"/>
          </w:tcPr>
          <w:p w14:paraId="10B42FBC" w14:textId="77777777" w:rsidR="00B8165D" w:rsidRPr="00FC7496" w:rsidRDefault="00B8165D" w:rsidP="00B8165D">
            <w:pPr>
              <w:pStyle w:val="TAC"/>
            </w:pPr>
            <w:r w:rsidRPr="00FC7496">
              <w:t>-</w:t>
            </w:r>
          </w:p>
        </w:tc>
        <w:tc>
          <w:tcPr>
            <w:tcW w:w="567" w:type="dxa"/>
            <w:vAlign w:val="bottom"/>
          </w:tcPr>
          <w:p w14:paraId="6B97EE33" w14:textId="77777777" w:rsidR="00B8165D" w:rsidRPr="00FC7496" w:rsidRDefault="00DC28AA" w:rsidP="00B8165D">
            <w:pPr>
              <w:pStyle w:val="TAC"/>
            </w:pPr>
            <w:r w:rsidRPr="00FC7496">
              <w:rPr>
                <w:rFonts w:cs="Arial"/>
                <w:szCs w:val="18"/>
              </w:rPr>
              <w:t>8</w:t>
            </w:r>
          </w:p>
        </w:tc>
      </w:tr>
      <w:tr w:rsidR="00B8165D" w:rsidRPr="00FC7496" w14:paraId="62E03232" w14:textId="77777777">
        <w:trPr>
          <w:jc w:val="center"/>
        </w:trPr>
        <w:tc>
          <w:tcPr>
            <w:tcW w:w="1502" w:type="dxa"/>
            <w:vMerge/>
          </w:tcPr>
          <w:p w14:paraId="37511D15" w14:textId="77777777" w:rsidR="00B8165D" w:rsidRPr="00FC7496" w:rsidRDefault="00B8165D" w:rsidP="00B8165D">
            <w:pPr>
              <w:pStyle w:val="TAL"/>
            </w:pPr>
          </w:p>
        </w:tc>
        <w:tc>
          <w:tcPr>
            <w:tcW w:w="993" w:type="dxa"/>
            <w:vMerge/>
          </w:tcPr>
          <w:p w14:paraId="3DD56CF8" w14:textId="77777777" w:rsidR="00B8165D" w:rsidRPr="00FC7496" w:rsidRDefault="00B8165D" w:rsidP="00B8165D">
            <w:pPr>
              <w:pStyle w:val="TAL"/>
            </w:pPr>
          </w:p>
        </w:tc>
        <w:tc>
          <w:tcPr>
            <w:tcW w:w="1417" w:type="dxa"/>
          </w:tcPr>
          <w:p w14:paraId="3FC244BB" w14:textId="77777777" w:rsidR="00B8165D" w:rsidRPr="00FC7496" w:rsidRDefault="00B8165D" w:rsidP="00B8165D">
            <w:pPr>
              <w:pStyle w:val="TAL"/>
            </w:pPr>
            <w:r w:rsidRPr="00FC7496">
              <w:t>m''</w:t>
            </w:r>
          </w:p>
        </w:tc>
        <w:tc>
          <w:tcPr>
            <w:tcW w:w="567" w:type="dxa"/>
            <w:vAlign w:val="bottom"/>
          </w:tcPr>
          <w:p w14:paraId="1AD37D39" w14:textId="77777777" w:rsidR="00B8165D" w:rsidRPr="00FC7496" w:rsidRDefault="00B8165D" w:rsidP="00B8165D">
            <w:pPr>
              <w:pStyle w:val="TAC"/>
            </w:pPr>
            <w:r w:rsidRPr="00FC7496">
              <w:t>-</w:t>
            </w:r>
          </w:p>
        </w:tc>
        <w:tc>
          <w:tcPr>
            <w:tcW w:w="567" w:type="dxa"/>
            <w:vAlign w:val="bottom"/>
          </w:tcPr>
          <w:p w14:paraId="3E77AB87" w14:textId="77777777" w:rsidR="00B8165D" w:rsidRPr="00FC7496" w:rsidRDefault="00DC28AA" w:rsidP="00B8165D">
            <w:pPr>
              <w:pStyle w:val="TAC"/>
            </w:pPr>
            <w:r w:rsidRPr="00FC7496">
              <w:rPr>
                <w:szCs w:val="18"/>
                <w:lang w:eastAsia="zh-CN"/>
              </w:rPr>
              <w:t>0</w:t>
            </w:r>
          </w:p>
        </w:tc>
        <w:tc>
          <w:tcPr>
            <w:tcW w:w="567" w:type="dxa"/>
            <w:vAlign w:val="bottom"/>
          </w:tcPr>
          <w:p w14:paraId="0FFC4040" w14:textId="77777777" w:rsidR="00B8165D" w:rsidRPr="00FC7496" w:rsidRDefault="00B8165D" w:rsidP="00B8165D">
            <w:pPr>
              <w:pStyle w:val="TAC"/>
            </w:pPr>
            <w:r w:rsidRPr="00FC7496">
              <w:t>-</w:t>
            </w:r>
          </w:p>
        </w:tc>
        <w:tc>
          <w:tcPr>
            <w:tcW w:w="567" w:type="dxa"/>
            <w:vAlign w:val="bottom"/>
          </w:tcPr>
          <w:p w14:paraId="5B39816F" w14:textId="77777777" w:rsidR="00B8165D" w:rsidRPr="00FC7496" w:rsidRDefault="00B8165D" w:rsidP="00B8165D">
            <w:pPr>
              <w:pStyle w:val="TAC"/>
            </w:pPr>
            <w:r w:rsidRPr="00FC7496">
              <w:t>-</w:t>
            </w:r>
          </w:p>
        </w:tc>
        <w:tc>
          <w:tcPr>
            <w:tcW w:w="567" w:type="dxa"/>
            <w:vAlign w:val="bottom"/>
          </w:tcPr>
          <w:p w14:paraId="48276347" w14:textId="77777777" w:rsidR="00B8165D" w:rsidRPr="00FC7496" w:rsidRDefault="00DC28AA" w:rsidP="00B8165D">
            <w:pPr>
              <w:pStyle w:val="TAC"/>
            </w:pPr>
            <w:r w:rsidRPr="00FC7496">
              <w:rPr>
                <w:rFonts w:cs="Arial"/>
                <w:szCs w:val="18"/>
              </w:rPr>
              <w:t>0</w:t>
            </w:r>
          </w:p>
        </w:tc>
        <w:tc>
          <w:tcPr>
            <w:tcW w:w="567" w:type="dxa"/>
            <w:vAlign w:val="bottom"/>
          </w:tcPr>
          <w:p w14:paraId="2A188079" w14:textId="77777777" w:rsidR="00B8165D" w:rsidRPr="00FC7496" w:rsidRDefault="00B8165D" w:rsidP="00B8165D">
            <w:pPr>
              <w:pStyle w:val="TAC"/>
            </w:pPr>
            <w:r w:rsidRPr="00FC7496">
              <w:t>-</w:t>
            </w:r>
          </w:p>
        </w:tc>
        <w:tc>
          <w:tcPr>
            <w:tcW w:w="567" w:type="dxa"/>
            <w:vAlign w:val="bottom"/>
          </w:tcPr>
          <w:p w14:paraId="09056818" w14:textId="77777777" w:rsidR="00B8165D" w:rsidRPr="00FC7496" w:rsidRDefault="00DC28AA" w:rsidP="00B8165D">
            <w:pPr>
              <w:pStyle w:val="TAC"/>
            </w:pPr>
            <w:r w:rsidRPr="00FC7496">
              <w:rPr>
                <w:szCs w:val="18"/>
                <w:lang w:eastAsia="zh-CN"/>
              </w:rPr>
              <w:t>0</w:t>
            </w:r>
          </w:p>
        </w:tc>
        <w:tc>
          <w:tcPr>
            <w:tcW w:w="567" w:type="dxa"/>
            <w:vAlign w:val="bottom"/>
          </w:tcPr>
          <w:p w14:paraId="2F7714CC" w14:textId="77777777" w:rsidR="00B8165D" w:rsidRPr="00FC7496" w:rsidRDefault="00B8165D" w:rsidP="00B8165D">
            <w:pPr>
              <w:pStyle w:val="TAC"/>
            </w:pPr>
            <w:r w:rsidRPr="00FC7496">
              <w:t>-</w:t>
            </w:r>
          </w:p>
        </w:tc>
        <w:tc>
          <w:tcPr>
            <w:tcW w:w="567" w:type="dxa"/>
            <w:vAlign w:val="bottom"/>
          </w:tcPr>
          <w:p w14:paraId="066592CE" w14:textId="77777777" w:rsidR="00B8165D" w:rsidRPr="00FC7496" w:rsidRDefault="00B8165D" w:rsidP="00B8165D">
            <w:pPr>
              <w:pStyle w:val="TAC"/>
            </w:pPr>
            <w:r w:rsidRPr="00FC7496">
              <w:t>-</w:t>
            </w:r>
          </w:p>
        </w:tc>
        <w:tc>
          <w:tcPr>
            <w:tcW w:w="567" w:type="dxa"/>
            <w:vAlign w:val="bottom"/>
          </w:tcPr>
          <w:p w14:paraId="01BDA143" w14:textId="77777777" w:rsidR="00B8165D" w:rsidRPr="00FC7496" w:rsidRDefault="00B8165D" w:rsidP="00B8165D">
            <w:pPr>
              <w:pStyle w:val="TAC"/>
            </w:pPr>
            <w:r w:rsidRPr="00FC7496">
              <w:rPr>
                <w:rFonts w:cs="Arial"/>
                <w:szCs w:val="18"/>
              </w:rPr>
              <w:t>1</w:t>
            </w:r>
          </w:p>
        </w:tc>
      </w:tr>
      <w:tr w:rsidR="00B8165D" w:rsidRPr="00FC7496" w14:paraId="49621B1C" w14:textId="77777777">
        <w:trPr>
          <w:jc w:val="center"/>
        </w:trPr>
        <w:tc>
          <w:tcPr>
            <w:tcW w:w="1502" w:type="dxa"/>
            <w:vMerge/>
          </w:tcPr>
          <w:p w14:paraId="4DF2A479" w14:textId="77777777" w:rsidR="00B8165D" w:rsidRPr="00FC7496" w:rsidRDefault="00B8165D" w:rsidP="00B8165D">
            <w:pPr>
              <w:pStyle w:val="TAL"/>
            </w:pPr>
          </w:p>
        </w:tc>
        <w:tc>
          <w:tcPr>
            <w:tcW w:w="993" w:type="dxa"/>
            <w:vMerge/>
          </w:tcPr>
          <w:p w14:paraId="709C8D8C" w14:textId="77777777" w:rsidR="00B8165D" w:rsidRPr="00FC7496" w:rsidRDefault="00B8165D" w:rsidP="00B8165D">
            <w:pPr>
              <w:pStyle w:val="TAL"/>
            </w:pPr>
          </w:p>
        </w:tc>
        <w:tc>
          <w:tcPr>
            <w:tcW w:w="1417" w:type="dxa"/>
          </w:tcPr>
          <w:p w14:paraId="40EF1AA9" w14:textId="77777777" w:rsidR="00B8165D" w:rsidRPr="00FC7496" w:rsidRDefault="00B8165D" w:rsidP="00B8165D">
            <w:pPr>
              <w:pStyle w:val="TAL"/>
            </w:pPr>
            <w:r w:rsidRPr="00FC7496">
              <w:t>CCE_St_Ind''</w:t>
            </w:r>
          </w:p>
        </w:tc>
        <w:tc>
          <w:tcPr>
            <w:tcW w:w="567" w:type="dxa"/>
            <w:vAlign w:val="bottom"/>
          </w:tcPr>
          <w:p w14:paraId="2FDEA754" w14:textId="77777777" w:rsidR="00B8165D" w:rsidRPr="00FC7496" w:rsidRDefault="00B8165D" w:rsidP="00B8165D">
            <w:pPr>
              <w:pStyle w:val="TAC"/>
            </w:pPr>
            <w:r w:rsidRPr="00FC7496">
              <w:t>-</w:t>
            </w:r>
          </w:p>
        </w:tc>
        <w:tc>
          <w:tcPr>
            <w:tcW w:w="567" w:type="dxa"/>
            <w:vAlign w:val="bottom"/>
          </w:tcPr>
          <w:p w14:paraId="0BC60481" w14:textId="77777777" w:rsidR="00B8165D" w:rsidRPr="00FC7496" w:rsidRDefault="00DC28AA" w:rsidP="00B8165D">
            <w:pPr>
              <w:pStyle w:val="TAC"/>
            </w:pPr>
            <w:r w:rsidRPr="00FC7496">
              <w:rPr>
                <w:szCs w:val="18"/>
                <w:lang w:eastAsia="zh-CN"/>
              </w:rPr>
              <w:t>8</w:t>
            </w:r>
          </w:p>
        </w:tc>
        <w:tc>
          <w:tcPr>
            <w:tcW w:w="567" w:type="dxa"/>
            <w:vAlign w:val="bottom"/>
          </w:tcPr>
          <w:p w14:paraId="46A78B2D" w14:textId="77777777" w:rsidR="00B8165D" w:rsidRPr="00FC7496" w:rsidRDefault="00B8165D" w:rsidP="00B8165D">
            <w:pPr>
              <w:pStyle w:val="TAC"/>
            </w:pPr>
            <w:r w:rsidRPr="00FC7496">
              <w:t>-</w:t>
            </w:r>
          </w:p>
        </w:tc>
        <w:tc>
          <w:tcPr>
            <w:tcW w:w="567" w:type="dxa"/>
            <w:vAlign w:val="bottom"/>
          </w:tcPr>
          <w:p w14:paraId="24930DAC" w14:textId="77777777" w:rsidR="00B8165D" w:rsidRPr="00FC7496" w:rsidRDefault="00B8165D" w:rsidP="00B8165D">
            <w:pPr>
              <w:pStyle w:val="TAC"/>
            </w:pPr>
            <w:r w:rsidRPr="00FC7496">
              <w:t>-</w:t>
            </w:r>
          </w:p>
        </w:tc>
        <w:tc>
          <w:tcPr>
            <w:tcW w:w="567" w:type="dxa"/>
            <w:vAlign w:val="bottom"/>
          </w:tcPr>
          <w:p w14:paraId="38804E89" w14:textId="77777777" w:rsidR="00B8165D" w:rsidRPr="00FC7496" w:rsidRDefault="00DC28AA" w:rsidP="00B8165D">
            <w:pPr>
              <w:pStyle w:val="TAC"/>
            </w:pPr>
            <w:r w:rsidRPr="00FC7496">
              <w:rPr>
                <w:rFonts w:cs="Arial"/>
                <w:szCs w:val="18"/>
              </w:rPr>
              <w:t>0</w:t>
            </w:r>
          </w:p>
        </w:tc>
        <w:tc>
          <w:tcPr>
            <w:tcW w:w="567" w:type="dxa"/>
            <w:vAlign w:val="bottom"/>
          </w:tcPr>
          <w:p w14:paraId="2D51A973" w14:textId="77777777" w:rsidR="00B8165D" w:rsidRPr="00FC7496" w:rsidRDefault="00B8165D" w:rsidP="00B8165D">
            <w:pPr>
              <w:pStyle w:val="TAC"/>
            </w:pPr>
            <w:r w:rsidRPr="00FC7496">
              <w:t>-</w:t>
            </w:r>
          </w:p>
        </w:tc>
        <w:tc>
          <w:tcPr>
            <w:tcW w:w="567" w:type="dxa"/>
            <w:vAlign w:val="bottom"/>
          </w:tcPr>
          <w:p w14:paraId="30DE65CA" w14:textId="77777777" w:rsidR="00B8165D" w:rsidRPr="00FC7496" w:rsidRDefault="001A693F" w:rsidP="00B8165D">
            <w:pPr>
              <w:pStyle w:val="TAC"/>
            </w:pPr>
            <w:r w:rsidRPr="00FC7496">
              <w:rPr>
                <w:szCs w:val="18"/>
                <w:lang w:eastAsia="zh-CN"/>
              </w:rPr>
              <w:t>0</w:t>
            </w:r>
          </w:p>
        </w:tc>
        <w:tc>
          <w:tcPr>
            <w:tcW w:w="567" w:type="dxa"/>
            <w:vAlign w:val="bottom"/>
          </w:tcPr>
          <w:p w14:paraId="5EF3B505" w14:textId="77777777" w:rsidR="00B8165D" w:rsidRPr="00FC7496" w:rsidRDefault="00B8165D" w:rsidP="00B8165D">
            <w:pPr>
              <w:pStyle w:val="TAC"/>
            </w:pPr>
            <w:r w:rsidRPr="00FC7496">
              <w:t>-</w:t>
            </w:r>
          </w:p>
        </w:tc>
        <w:tc>
          <w:tcPr>
            <w:tcW w:w="567" w:type="dxa"/>
            <w:vAlign w:val="bottom"/>
          </w:tcPr>
          <w:p w14:paraId="46747B53" w14:textId="77777777" w:rsidR="00B8165D" w:rsidRPr="00FC7496" w:rsidRDefault="00B8165D" w:rsidP="00B8165D">
            <w:pPr>
              <w:pStyle w:val="TAC"/>
            </w:pPr>
            <w:r w:rsidRPr="00FC7496">
              <w:t>-</w:t>
            </w:r>
          </w:p>
        </w:tc>
        <w:tc>
          <w:tcPr>
            <w:tcW w:w="567" w:type="dxa"/>
            <w:vAlign w:val="bottom"/>
          </w:tcPr>
          <w:p w14:paraId="7DABF850" w14:textId="77777777" w:rsidR="00B8165D" w:rsidRPr="00FC7496" w:rsidRDefault="00DC28AA" w:rsidP="00B8165D">
            <w:pPr>
              <w:pStyle w:val="TAC"/>
            </w:pPr>
            <w:r w:rsidRPr="00FC7496">
              <w:rPr>
                <w:rFonts w:cs="Arial"/>
                <w:szCs w:val="18"/>
              </w:rPr>
              <w:t>16</w:t>
            </w:r>
          </w:p>
        </w:tc>
      </w:tr>
      <w:tr w:rsidR="009D36DB" w:rsidRPr="00FC7496" w14:paraId="124F044D" w14:textId="77777777" w:rsidTr="00FE793E">
        <w:trPr>
          <w:jc w:val="center"/>
        </w:trPr>
        <w:tc>
          <w:tcPr>
            <w:tcW w:w="1502" w:type="dxa"/>
            <w:vMerge w:val="restart"/>
          </w:tcPr>
          <w:p w14:paraId="53B6D95D" w14:textId="77777777" w:rsidR="009D36DB" w:rsidRPr="00FC7496" w:rsidRDefault="009D36DB" w:rsidP="00FE793E">
            <w:pPr>
              <w:pStyle w:val="TAL"/>
            </w:pPr>
            <w:r w:rsidRPr="00FC7496">
              <w:t>tsc_C_RNTI_Def2</w:t>
            </w:r>
          </w:p>
        </w:tc>
        <w:tc>
          <w:tcPr>
            <w:tcW w:w="993" w:type="dxa"/>
            <w:vMerge w:val="restart"/>
          </w:tcPr>
          <w:p w14:paraId="28BD969C" w14:textId="77777777" w:rsidR="009D36DB" w:rsidRPr="00FC7496" w:rsidRDefault="009D36DB" w:rsidP="00FE793E">
            <w:pPr>
              <w:pStyle w:val="TAL"/>
              <w:keepNext w:val="0"/>
              <w:keepLines w:val="0"/>
            </w:pPr>
            <w:r w:rsidRPr="00FC7496">
              <w:t>'1034'H</w:t>
            </w:r>
          </w:p>
          <w:p w14:paraId="0C479FA3" w14:textId="77777777" w:rsidR="009D36DB" w:rsidRPr="00FC7496" w:rsidRDefault="009D36DB" w:rsidP="00FE793E">
            <w:pPr>
              <w:pStyle w:val="TAL"/>
            </w:pPr>
            <w:r w:rsidRPr="00FC7496">
              <w:t>4148</w:t>
            </w:r>
          </w:p>
        </w:tc>
        <w:tc>
          <w:tcPr>
            <w:tcW w:w="1417" w:type="dxa"/>
          </w:tcPr>
          <w:p w14:paraId="32C3F633" w14:textId="77777777" w:rsidR="009D36DB" w:rsidRPr="00FC7496" w:rsidRDefault="009D36DB" w:rsidP="00FE793E">
            <w:pPr>
              <w:pStyle w:val="TAL"/>
            </w:pPr>
            <w:r w:rsidRPr="00FC7496">
              <w:t>m'</w:t>
            </w:r>
          </w:p>
        </w:tc>
        <w:tc>
          <w:tcPr>
            <w:tcW w:w="567" w:type="dxa"/>
            <w:vAlign w:val="bottom"/>
          </w:tcPr>
          <w:p w14:paraId="22C8CF08" w14:textId="77777777" w:rsidR="009D36DB" w:rsidRPr="00FC7496" w:rsidRDefault="009D36DB" w:rsidP="00126EC4">
            <w:pPr>
              <w:pStyle w:val="TAC"/>
            </w:pPr>
            <w:r w:rsidRPr="00FC7496">
              <w:t>0</w:t>
            </w:r>
          </w:p>
        </w:tc>
        <w:tc>
          <w:tcPr>
            <w:tcW w:w="567" w:type="dxa"/>
            <w:vAlign w:val="bottom"/>
          </w:tcPr>
          <w:p w14:paraId="0CBB2AD8" w14:textId="77777777" w:rsidR="009D36DB" w:rsidRPr="00FC7496" w:rsidRDefault="009D36DB" w:rsidP="00126EC4">
            <w:pPr>
              <w:pStyle w:val="TAC"/>
              <w:rPr>
                <w:lang w:eastAsia="zh-CN"/>
              </w:rPr>
            </w:pPr>
            <w:r w:rsidRPr="00FC7496">
              <w:t>-</w:t>
            </w:r>
          </w:p>
        </w:tc>
        <w:tc>
          <w:tcPr>
            <w:tcW w:w="567" w:type="dxa"/>
            <w:vAlign w:val="bottom"/>
          </w:tcPr>
          <w:p w14:paraId="03675825" w14:textId="77777777" w:rsidR="009D36DB" w:rsidRPr="00FC7496" w:rsidRDefault="009D36DB" w:rsidP="00126EC4">
            <w:pPr>
              <w:pStyle w:val="TAC"/>
            </w:pPr>
            <w:r w:rsidRPr="00FC7496">
              <w:t>-</w:t>
            </w:r>
          </w:p>
        </w:tc>
        <w:tc>
          <w:tcPr>
            <w:tcW w:w="567" w:type="dxa"/>
            <w:vAlign w:val="bottom"/>
          </w:tcPr>
          <w:p w14:paraId="2EAD3558" w14:textId="77777777" w:rsidR="009D36DB" w:rsidRPr="00FC7496" w:rsidRDefault="009D36DB" w:rsidP="00126EC4">
            <w:pPr>
              <w:pStyle w:val="TAC"/>
            </w:pPr>
            <w:r w:rsidRPr="00FC7496">
              <w:t>-</w:t>
            </w:r>
          </w:p>
        </w:tc>
        <w:tc>
          <w:tcPr>
            <w:tcW w:w="567" w:type="dxa"/>
            <w:vAlign w:val="bottom"/>
          </w:tcPr>
          <w:p w14:paraId="45E449C2" w14:textId="77777777" w:rsidR="009D36DB" w:rsidRPr="00FC7496" w:rsidRDefault="009D36DB" w:rsidP="00126EC4">
            <w:pPr>
              <w:pStyle w:val="TAC"/>
            </w:pPr>
            <w:r w:rsidRPr="00FC7496">
              <w:t>0</w:t>
            </w:r>
          </w:p>
        </w:tc>
        <w:tc>
          <w:tcPr>
            <w:tcW w:w="567" w:type="dxa"/>
            <w:vAlign w:val="bottom"/>
          </w:tcPr>
          <w:p w14:paraId="61EE7AAE" w14:textId="77777777" w:rsidR="009D36DB" w:rsidRPr="00FC7496" w:rsidRDefault="009D36DB" w:rsidP="00126EC4">
            <w:pPr>
              <w:pStyle w:val="TAC"/>
            </w:pPr>
            <w:r w:rsidRPr="00FC7496">
              <w:t>1</w:t>
            </w:r>
          </w:p>
        </w:tc>
        <w:tc>
          <w:tcPr>
            <w:tcW w:w="567" w:type="dxa"/>
            <w:vAlign w:val="bottom"/>
          </w:tcPr>
          <w:p w14:paraId="14E551EF" w14:textId="77777777" w:rsidR="009D36DB" w:rsidRPr="00FC7496" w:rsidRDefault="009D36DB" w:rsidP="00126EC4">
            <w:pPr>
              <w:pStyle w:val="TAC"/>
              <w:rPr>
                <w:lang w:eastAsia="zh-CN"/>
              </w:rPr>
            </w:pPr>
            <w:r w:rsidRPr="00FC7496">
              <w:t>-</w:t>
            </w:r>
          </w:p>
        </w:tc>
        <w:tc>
          <w:tcPr>
            <w:tcW w:w="567" w:type="dxa"/>
            <w:vAlign w:val="bottom"/>
          </w:tcPr>
          <w:p w14:paraId="3C8506CE" w14:textId="77777777" w:rsidR="009D36DB" w:rsidRPr="00FC7496" w:rsidRDefault="009D36DB" w:rsidP="00126EC4">
            <w:pPr>
              <w:pStyle w:val="TAC"/>
            </w:pPr>
            <w:r w:rsidRPr="00FC7496">
              <w:t>-</w:t>
            </w:r>
          </w:p>
        </w:tc>
        <w:tc>
          <w:tcPr>
            <w:tcW w:w="567" w:type="dxa"/>
            <w:vAlign w:val="bottom"/>
          </w:tcPr>
          <w:p w14:paraId="5662E387" w14:textId="77777777" w:rsidR="009D36DB" w:rsidRPr="00FC7496" w:rsidRDefault="009D36DB" w:rsidP="00126EC4">
            <w:pPr>
              <w:pStyle w:val="TAC"/>
            </w:pPr>
            <w:r w:rsidRPr="00FC7496">
              <w:t>-</w:t>
            </w:r>
          </w:p>
        </w:tc>
        <w:tc>
          <w:tcPr>
            <w:tcW w:w="567" w:type="dxa"/>
            <w:vAlign w:val="bottom"/>
          </w:tcPr>
          <w:p w14:paraId="2ABF91F4" w14:textId="77777777" w:rsidR="009D36DB" w:rsidRPr="00FC7496" w:rsidRDefault="009D36DB" w:rsidP="00126EC4">
            <w:pPr>
              <w:pStyle w:val="TAC"/>
            </w:pPr>
            <w:r w:rsidRPr="00FC7496">
              <w:t>1</w:t>
            </w:r>
          </w:p>
        </w:tc>
      </w:tr>
      <w:tr w:rsidR="009D36DB" w:rsidRPr="00FC7496" w14:paraId="560F5CAC" w14:textId="77777777" w:rsidTr="00FE793E">
        <w:trPr>
          <w:jc w:val="center"/>
        </w:trPr>
        <w:tc>
          <w:tcPr>
            <w:tcW w:w="1502" w:type="dxa"/>
            <w:vMerge/>
          </w:tcPr>
          <w:p w14:paraId="7C64BC76" w14:textId="77777777" w:rsidR="009D36DB" w:rsidRPr="00FC7496" w:rsidRDefault="009D36DB" w:rsidP="00FE793E">
            <w:pPr>
              <w:pStyle w:val="TAL"/>
            </w:pPr>
          </w:p>
        </w:tc>
        <w:tc>
          <w:tcPr>
            <w:tcW w:w="993" w:type="dxa"/>
            <w:vMerge/>
          </w:tcPr>
          <w:p w14:paraId="3F9EE770" w14:textId="77777777" w:rsidR="009D36DB" w:rsidRPr="00FC7496" w:rsidRDefault="009D36DB" w:rsidP="00FE793E">
            <w:pPr>
              <w:pStyle w:val="TAL"/>
              <w:keepNext w:val="0"/>
              <w:keepLines w:val="0"/>
            </w:pPr>
          </w:p>
        </w:tc>
        <w:tc>
          <w:tcPr>
            <w:tcW w:w="1417" w:type="dxa"/>
          </w:tcPr>
          <w:p w14:paraId="4E21952B" w14:textId="77777777" w:rsidR="009D36DB" w:rsidRPr="00FC7496" w:rsidRDefault="009D36DB" w:rsidP="00FE793E">
            <w:pPr>
              <w:pStyle w:val="TAL"/>
            </w:pPr>
            <w:r w:rsidRPr="00FC7496">
              <w:t>CCE_St_Ind'</w:t>
            </w:r>
          </w:p>
        </w:tc>
        <w:tc>
          <w:tcPr>
            <w:tcW w:w="567" w:type="dxa"/>
            <w:vAlign w:val="bottom"/>
          </w:tcPr>
          <w:p w14:paraId="79647885" w14:textId="77777777" w:rsidR="009D36DB" w:rsidRPr="00FC7496" w:rsidRDefault="009D36DB" w:rsidP="00126EC4">
            <w:pPr>
              <w:pStyle w:val="TAC"/>
            </w:pPr>
            <w:r w:rsidRPr="00FC7496">
              <w:t>8</w:t>
            </w:r>
          </w:p>
        </w:tc>
        <w:tc>
          <w:tcPr>
            <w:tcW w:w="567" w:type="dxa"/>
            <w:vAlign w:val="bottom"/>
          </w:tcPr>
          <w:p w14:paraId="1E7087B8" w14:textId="77777777" w:rsidR="009D36DB" w:rsidRPr="00FC7496" w:rsidRDefault="009D36DB" w:rsidP="00126EC4">
            <w:pPr>
              <w:pStyle w:val="TAC"/>
            </w:pPr>
            <w:r w:rsidRPr="00FC7496">
              <w:t>-</w:t>
            </w:r>
          </w:p>
        </w:tc>
        <w:tc>
          <w:tcPr>
            <w:tcW w:w="567" w:type="dxa"/>
            <w:vAlign w:val="bottom"/>
          </w:tcPr>
          <w:p w14:paraId="5E136BFE" w14:textId="77777777" w:rsidR="009D36DB" w:rsidRPr="00FC7496" w:rsidRDefault="009D36DB" w:rsidP="00126EC4">
            <w:pPr>
              <w:pStyle w:val="TAC"/>
            </w:pPr>
            <w:r w:rsidRPr="00FC7496">
              <w:t>-</w:t>
            </w:r>
          </w:p>
        </w:tc>
        <w:tc>
          <w:tcPr>
            <w:tcW w:w="567" w:type="dxa"/>
            <w:vAlign w:val="bottom"/>
          </w:tcPr>
          <w:p w14:paraId="2A22DA6C" w14:textId="77777777" w:rsidR="009D36DB" w:rsidRPr="00FC7496" w:rsidRDefault="009D36DB" w:rsidP="00126EC4">
            <w:pPr>
              <w:pStyle w:val="TAC"/>
            </w:pPr>
            <w:r w:rsidRPr="00FC7496">
              <w:t>-</w:t>
            </w:r>
          </w:p>
        </w:tc>
        <w:tc>
          <w:tcPr>
            <w:tcW w:w="567" w:type="dxa"/>
            <w:vAlign w:val="bottom"/>
          </w:tcPr>
          <w:p w14:paraId="16223156" w14:textId="77777777" w:rsidR="009D36DB" w:rsidRPr="00FC7496" w:rsidRDefault="009D36DB" w:rsidP="00126EC4">
            <w:pPr>
              <w:pStyle w:val="TAC"/>
            </w:pPr>
            <w:r w:rsidRPr="00FC7496">
              <w:t>24</w:t>
            </w:r>
          </w:p>
        </w:tc>
        <w:tc>
          <w:tcPr>
            <w:tcW w:w="567" w:type="dxa"/>
            <w:vAlign w:val="bottom"/>
          </w:tcPr>
          <w:p w14:paraId="38CB6A63" w14:textId="77777777" w:rsidR="009D36DB" w:rsidRPr="00FC7496" w:rsidRDefault="009D36DB" w:rsidP="00126EC4">
            <w:pPr>
              <w:pStyle w:val="TAC"/>
            </w:pPr>
            <w:r w:rsidRPr="00FC7496">
              <w:t>8</w:t>
            </w:r>
          </w:p>
        </w:tc>
        <w:tc>
          <w:tcPr>
            <w:tcW w:w="567" w:type="dxa"/>
            <w:vAlign w:val="bottom"/>
          </w:tcPr>
          <w:p w14:paraId="6EBD3001" w14:textId="77777777" w:rsidR="009D36DB" w:rsidRPr="00FC7496" w:rsidRDefault="009D36DB" w:rsidP="00126EC4">
            <w:pPr>
              <w:pStyle w:val="TAC"/>
            </w:pPr>
            <w:r w:rsidRPr="00FC7496">
              <w:t>-</w:t>
            </w:r>
          </w:p>
        </w:tc>
        <w:tc>
          <w:tcPr>
            <w:tcW w:w="567" w:type="dxa"/>
            <w:vAlign w:val="bottom"/>
          </w:tcPr>
          <w:p w14:paraId="6AE7809C" w14:textId="77777777" w:rsidR="009D36DB" w:rsidRPr="00FC7496" w:rsidRDefault="009D36DB" w:rsidP="00126EC4">
            <w:pPr>
              <w:pStyle w:val="TAC"/>
            </w:pPr>
            <w:r w:rsidRPr="00FC7496">
              <w:t>-</w:t>
            </w:r>
          </w:p>
        </w:tc>
        <w:tc>
          <w:tcPr>
            <w:tcW w:w="567" w:type="dxa"/>
            <w:vAlign w:val="bottom"/>
          </w:tcPr>
          <w:p w14:paraId="4E3DD064" w14:textId="77777777" w:rsidR="009D36DB" w:rsidRPr="00FC7496" w:rsidRDefault="009D36DB" w:rsidP="00126EC4">
            <w:pPr>
              <w:pStyle w:val="TAC"/>
            </w:pPr>
            <w:r w:rsidRPr="00FC7496">
              <w:t>-</w:t>
            </w:r>
          </w:p>
        </w:tc>
        <w:tc>
          <w:tcPr>
            <w:tcW w:w="567" w:type="dxa"/>
            <w:vAlign w:val="bottom"/>
          </w:tcPr>
          <w:p w14:paraId="34705F93" w14:textId="77777777" w:rsidR="009D36DB" w:rsidRPr="00FC7496" w:rsidRDefault="009D36DB" w:rsidP="00126EC4">
            <w:pPr>
              <w:pStyle w:val="TAC"/>
            </w:pPr>
            <w:r w:rsidRPr="00FC7496">
              <w:t>8</w:t>
            </w:r>
          </w:p>
        </w:tc>
      </w:tr>
      <w:tr w:rsidR="009D36DB" w:rsidRPr="00FC7496" w14:paraId="379E4915" w14:textId="77777777" w:rsidTr="00FE793E">
        <w:trPr>
          <w:jc w:val="center"/>
        </w:trPr>
        <w:tc>
          <w:tcPr>
            <w:tcW w:w="1502" w:type="dxa"/>
            <w:vMerge/>
          </w:tcPr>
          <w:p w14:paraId="26631D42" w14:textId="77777777" w:rsidR="009D36DB" w:rsidRPr="00FC7496" w:rsidRDefault="009D36DB" w:rsidP="00FE793E">
            <w:pPr>
              <w:pStyle w:val="TAL"/>
            </w:pPr>
          </w:p>
        </w:tc>
        <w:tc>
          <w:tcPr>
            <w:tcW w:w="993" w:type="dxa"/>
            <w:vMerge/>
          </w:tcPr>
          <w:p w14:paraId="43664099" w14:textId="77777777" w:rsidR="009D36DB" w:rsidRPr="00FC7496" w:rsidRDefault="009D36DB" w:rsidP="00FE793E">
            <w:pPr>
              <w:pStyle w:val="TAL"/>
              <w:keepNext w:val="0"/>
              <w:keepLines w:val="0"/>
            </w:pPr>
          </w:p>
        </w:tc>
        <w:tc>
          <w:tcPr>
            <w:tcW w:w="1417" w:type="dxa"/>
          </w:tcPr>
          <w:p w14:paraId="44C8FC55" w14:textId="77777777" w:rsidR="009D36DB" w:rsidRPr="00FC7496" w:rsidRDefault="009D36DB" w:rsidP="00FE793E">
            <w:pPr>
              <w:pStyle w:val="TAL"/>
            </w:pPr>
            <w:r w:rsidRPr="00FC7496">
              <w:t>m''</w:t>
            </w:r>
          </w:p>
        </w:tc>
        <w:tc>
          <w:tcPr>
            <w:tcW w:w="567" w:type="dxa"/>
            <w:vAlign w:val="bottom"/>
          </w:tcPr>
          <w:p w14:paraId="6D851F0B" w14:textId="77777777" w:rsidR="009D36DB" w:rsidRPr="00FC7496" w:rsidRDefault="009D36DB" w:rsidP="00126EC4">
            <w:pPr>
              <w:pStyle w:val="TAC"/>
            </w:pPr>
            <w:r w:rsidRPr="00FC7496">
              <w:t>-</w:t>
            </w:r>
          </w:p>
        </w:tc>
        <w:tc>
          <w:tcPr>
            <w:tcW w:w="567" w:type="dxa"/>
            <w:vAlign w:val="bottom"/>
          </w:tcPr>
          <w:p w14:paraId="2704E4DB" w14:textId="77777777" w:rsidR="009D36DB" w:rsidRPr="00FC7496" w:rsidRDefault="009D36DB" w:rsidP="00126EC4">
            <w:pPr>
              <w:pStyle w:val="TAC"/>
            </w:pPr>
            <w:r w:rsidRPr="00FC7496">
              <w:t>0</w:t>
            </w:r>
          </w:p>
        </w:tc>
        <w:tc>
          <w:tcPr>
            <w:tcW w:w="567" w:type="dxa"/>
            <w:vAlign w:val="bottom"/>
          </w:tcPr>
          <w:p w14:paraId="01CC62C7" w14:textId="77777777" w:rsidR="009D36DB" w:rsidRPr="00FC7496" w:rsidRDefault="009D36DB" w:rsidP="00126EC4">
            <w:pPr>
              <w:pStyle w:val="TAC"/>
            </w:pPr>
            <w:r w:rsidRPr="00FC7496">
              <w:t>-</w:t>
            </w:r>
          </w:p>
        </w:tc>
        <w:tc>
          <w:tcPr>
            <w:tcW w:w="567" w:type="dxa"/>
            <w:vAlign w:val="bottom"/>
          </w:tcPr>
          <w:p w14:paraId="18F62F22" w14:textId="77777777" w:rsidR="009D36DB" w:rsidRPr="00FC7496" w:rsidRDefault="009D36DB" w:rsidP="00126EC4">
            <w:pPr>
              <w:pStyle w:val="TAC"/>
            </w:pPr>
            <w:r w:rsidRPr="00FC7496">
              <w:t>-</w:t>
            </w:r>
          </w:p>
        </w:tc>
        <w:tc>
          <w:tcPr>
            <w:tcW w:w="567" w:type="dxa"/>
            <w:vAlign w:val="bottom"/>
          </w:tcPr>
          <w:p w14:paraId="377ADFBB" w14:textId="77777777" w:rsidR="009D36DB" w:rsidRPr="00FC7496" w:rsidRDefault="009D36DB" w:rsidP="00126EC4">
            <w:pPr>
              <w:pStyle w:val="TAC"/>
            </w:pPr>
            <w:r w:rsidRPr="00FC7496">
              <w:t>1</w:t>
            </w:r>
          </w:p>
        </w:tc>
        <w:tc>
          <w:tcPr>
            <w:tcW w:w="567" w:type="dxa"/>
            <w:vAlign w:val="bottom"/>
          </w:tcPr>
          <w:p w14:paraId="7FE5D223" w14:textId="77777777" w:rsidR="009D36DB" w:rsidRPr="00FC7496" w:rsidRDefault="009D36DB" w:rsidP="00126EC4">
            <w:pPr>
              <w:pStyle w:val="TAC"/>
            </w:pPr>
            <w:r w:rsidRPr="00FC7496">
              <w:t>-</w:t>
            </w:r>
          </w:p>
        </w:tc>
        <w:tc>
          <w:tcPr>
            <w:tcW w:w="567" w:type="dxa"/>
            <w:vAlign w:val="bottom"/>
          </w:tcPr>
          <w:p w14:paraId="2EBB7450" w14:textId="77777777" w:rsidR="009D36DB" w:rsidRPr="00FC7496" w:rsidRDefault="009D36DB" w:rsidP="00126EC4">
            <w:pPr>
              <w:pStyle w:val="TAC"/>
            </w:pPr>
            <w:r w:rsidRPr="00FC7496">
              <w:t>0</w:t>
            </w:r>
          </w:p>
        </w:tc>
        <w:tc>
          <w:tcPr>
            <w:tcW w:w="567" w:type="dxa"/>
            <w:vAlign w:val="bottom"/>
          </w:tcPr>
          <w:p w14:paraId="6869F49B" w14:textId="77777777" w:rsidR="009D36DB" w:rsidRPr="00FC7496" w:rsidRDefault="009D36DB" w:rsidP="00126EC4">
            <w:pPr>
              <w:pStyle w:val="TAC"/>
            </w:pPr>
            <w:r w:rsidRPr="00FC7496">
              <w:t>-</w:t>
            </w:r>
          </w:p>
        </w:tc>
        <w:tc>
          <w:tcPr>
            <w:tcW w:w="567" w:type="dxa"/>
            <w:vAlign w:val="bottom"/>
          </w:tcPr>
          <w:p w14:paraId="43D9CC74" w14:textId="77777777" w:rsidR="009D36DB" w:rsidRPr="00FC7496" w:rsidRDefault="009D36DB" w:rsidP="00126EC4">
            <w:pPr>
              <w:pStyle w:val="TAC"/>
            </w:pPr>
            <w:r w:rsidRPr="00FC7496">
              <w:t>-</w:t>
            </w:r>
          </w:p>
        </w:tc>
        <w:tc>
          <w:tcPr>
            <w:tcW w:w="567" w:type="dxa"/>
            <w:vAlign w:val="bottom"/>
          </w:tcPr>
          <w:p w14:paraId="1585586F" w14:textId="77777777" w:rsidR="009D36DB" w:rsidRPr="00FC7496" w:rsidRDefault="009D36DB" w:rsidP="00126EC4">
            <w:pPr>
              <w:pStyle w:val="TAC"/>
            </w:pPr>
            <w:r w:rsidRPr="00FC7496">
              <w:t>0</w:t>
            </w:r>
          </w:p>
        </w:tc>
      </w:tr>
      <w:tr w:rsidR="009D36DB" w:rsidRPr="00FC7496" w14:paraId="4E0B7EC4" w14:textId="77777777" w:rsidTr="00FE793E">
        <w:trPr>
          <w:jc w:val="center"/>
        </w:trPr>
        <w:tc>
          <w:tcPr>
            <w:tcW w:w="1502" w:type="dxa"/>
            <w:vMerge/>
          </w:tcPr>
          <w:p w14:paraId="4E666B4B" w14:textId="77777777" w:rsidR="009D36DB" w:rsidRPr="00FC7496" w:rsidRDefault="009D36DB" w:rsidP="00FE793E">
            <w:pPr>
              <w:pStyle w:val="TAL"/>
            </w:pPr>
          </w:p>
        </w:tc>
        <w:tc>
          <w:tcPr>
            <w:tcW w:w="993" w:type="dxa"/>
            <w:vMerge/>
          </w:tcPr>
          <w:p w14:paraId="4A2EECB8" w14:textId="77777777" w:rsidR="009D36DB" w:rsidRPr="00FC7496" w:rsidRDefault="009D36DB" w:rsidP="00FE793E">
            <w:pPr>
              <w:pStyle w:val="TAL"/>
              <w:keepNext w:val="0"/>
              <w:keepLines w:val="0"/>
            </w:pPr>
          </w:p>
        </w:tc>
        <w:tc>
          <w:tcPr>
            <w:tcW w:w="1417" w:type="dxa"/>
          </w:tcPr>
          <w:p w14:paraId="053C2BD5" w14:textId="77777777" w:rsidR="009D36DB" w:rsidRPr="00FC7496" w:rsidRDefault="009D36DB" w:rsidP="00FE793E">
            <w:pPr>
              <w:pStyle w:val="TAL"/>
            </w:pPr>
            <w:r w:rsidRPr="00FC7496">
              <w:t>CCE_St_Ind''</w:t>
            </w:r>
          </w:p>
        </w:tc>
        <w:tc>
          <w:tcPr>
            <w:tcW w:w="567" w:type="dxa"/>
            <w:vAlign w:val="bottom"/>
          </w:tcPr>
          <w:p w14:paraId="706A4DD0" w14:textId="77777777" w:rsidR="009D36DB" w:rsidRPr="00FC7496" w:rsidRDefault="009D36DB" w:rsidP="00126EC4">
            <w:pPr>
              <w:pStyle w:val="TAC"/>
            </w:pPr>
            <w:r w:rsidRPr="00FC7496">
              <w:t>-</w:t>
            </w:r>
          </w:p>
        </w:tc>
        <w:tc>
          <w:tcPr>
            <w:tcW w:w="567" w:type="dxa"/>
            <w:vAlign w:val="bottom"/>
          </w:tcPr>
          <w:p w14:paraId="393810AF" w14:textId="77777777" w:rsidR="009D36DB" w:rsidRPr="00FC7496" w:rsidRDefault="009D36DB" w:rsidP="00126EC4">
            <w:pPr>
              <w:pStyle w:val="TAC"/>
            </w:pPr>
            <w:r w:rsidRPr="00FC7496">
              <w:t>0</w:t>
            </w:r>
          </w:p>
        </w:tc>
        <w:tc>
          <w:tcPr>
            <w:tcW w:w="567" w:type="dxa"/>
            <w:vAlign w:val="bottom"/>
          </w:tcPr>
          <w:p w14:paraId="36E4E79C" w14:textId="77777777" w:rsidR="009D36DB" w:rsidRPr="00FC7496" w:rsidRDefault="009D36DB" w:rsidP="00126EC4">
            <w:pPr>
              <w:pStyle w:val="TAC"/>
            </w:pPr>
            <w:r w:rsidRPr="00FC7496">
              <w:t>-</w:t>
            </w:r>
          </w:p>
        </w:tc>
        <w:tc>
          <w:tcPr>
            <w:tcW w:w="567" w:type="dxa"/>
            <w:vAlign w:val="bottom"/>
          </w:tcPr>
          <w:p w14:paraId="069623F1" w14:textId="77777777" w:rsidR="009D36DB" w:rsidRPr="00FC7496" w:rsidRDefault="009D36DB" w:rsidP="00126EC4">
            <w:pPr>
              <w:pStyle w:val="TAC"/>
            </w:pPr>
            <w:r w:rsidRPr="00FC7496">
              <w:t>-</w:t>
            </w:r>
          </w:p>
        </w:tc>
        <w:tc>
          <w:tcPr>
            <w:tcW w:w="567" w:type="dxa"/>
            <w:vAlign w:val="bottom"/>
          </w:tcPr>
          <w:p w14:paraId="48ED86FA" w14:textId="77777777" w:rsidR="009D36DB" w:rsidRPr="00FC7496" w:rsidRDefault="009D36DB" w:rsidP="00126EC4">
            <w:pPr>
              <w:pStyle w:val="TAC"/>
            </w:pPr>
            <w:r w:rsidRPr="00FC7496">
              <w:t>0</w:t>
            </w:r>
          </w:p>
        </w:tc>
        <w:tc>
          <w:tcPr>
            <w:tcW w:w="567" w:type="dxa"/>
            <w:vAlign w:val="bottom"/>
          </w:tcPr>
          <w:p w14:paraId="5B600806" w14:textId="77777777" w:rsidR="009D36DB" w:rsidRPr="00FC7496" w:rsidRDefault="009D36DB" w:rsidP="00126EC4">
            <w:pPr>
              <w:pStyle w:val="TAC"/>
            </w:pPr>
            <w:r w:rsidRPr="00FC7496">
              <w:t>-</w:t>
            </w:r>
          </w:p>
        </w:tc>
        <w:tc>
          <w:tcPr>
            <w:tcW w:w="567" w:type="dxa"/>
            <w:vAlign w:val="bottom"/>
          </w:tcPr>
          <w:p w14:paraId="0E20BAE7" w14:textId="77777777" w:rsidR="009D36DB" w:rsidRPr="00FC7496" w:rsidRDefault="009D36DB" w:rsidP="00126EC4">
            <w:pPr>
              <w:pStyle w:val="TAC"/>
            </w:pPr>
            <w:r w:rsidRPr="00FC7496">
              <w:t>16</w:t>
            </w:r>
          </w:p>
        </w:tc>
        <w:tc>
          <w:tcPr>
            <w:tcW w:w="567" w:type="dxa"/>
            <w:vAlign w:val="bottom"/>
          </w:tcPr>
          <w:p w14:paraId="18AEF8E7" w14:textId="77777777" w:rsidR="009D36DB" w:rsidRPr="00FC7496" w:rsidRDefault="009D36DB" w:rsidP="00126EC4">
            <w:pPr>
              <w:pStyle w:val="TAC"/>
            </w:pPr>
            <w:r w:rsidRPr="00FC7496">
              <w:t>-</w:t>
            </w:r>
          </w:p>
        </w:tc>
        <w:tc>
          <w:tcPr>
            <w:tcW w:w="567" w:type="dxa"/>
            <w:vAlign w:val="bottom"/>
          </w:tcPr>
          <w:p w14:paraId="0B8F6640" w14:textId="77777777" w:rsidR="009D36DB" w:rsidRPr="00FC7496" w:rsidRDefault="009D36DB" w:rsidP="00126EC4">
            <w:pPr>
              <w:pStyle w:val="TAC"/>
            </w:pPr>
            <w:r w:rsidRPr="00FC7496">
              <w:t>-</w:t>
            </w:r>
          </w:p>
        </w:tc>
        <w:tc>
          <w:tcPr>
            <w:tcW w:w="567" w:type="dxa"/>
            <w:vAlign w:val="bottom"/>
          </w:tcPr>
          <w:p w14:paraId="17525ECC" w14:textId="77777777" w:rsidR="009D36DB" w:rsidRPr="00FC7496" w:rsidRDefault="009D36DB" w:rsidP="00126EC4">
            <w:pPr>
              <w:pStyle w:val="TAC"/>
            </w:pPr>
            <w:r w:rsidRPr="00FC7496">
              <w:t>0</w:t>
            </w:r>
          </w:p>
        </w:tc>
      </w:tr>
      <w:tr w:rsidR="009D36DB" w:rsidRPr="00FC7496" w14:paraId="115C2884" w14:textId="77777777" w:rsidTr="00FE793E">
        <w:trPr>
          <w:jc w:val="center"/>
        </w:trPr>
        <w:tc>
          <w:tcPr>
            <w:tcW w:w="1502" w:type="dxa"/>
            <w:vMerge w:val="restart"/>
          </w:tcPr>
          <w:p w14:paraId="2A0B0A0F" w14:textId="77777777" w:rsidR="009D36DB" w:rsidRPr="00FC7496" w:rsidRDefault="009D36DB" w:rsidP="00FE793E">
            <w:pPr>
              <w:pStyle w:val="TAL"/>
            </w:pPr>
            <w:r w:rsidRPr="00FC7496">
              <w:t>tsc_C_RNTI_Def3</w:t>
            </w:r>
          </w:p>
        </w:tc>
        <w:tc>
          <w:tcPr>
            <w:tcW w:w="993" w:type="dxa"/>
            <w:vMerge w:val="restart"/>
          </w:tcPr>
          <w:p w14:paraId="048DA7A9" w14:textId="77777777" w:rsidR="009D36DB" w:rsidRPr="00FC7496" w:rsidRDefault="009D36DB" w:rsidP="00FE793E">
            <w:pPr>
              <w:pStyle w:val="TAL"/>
              <w:keepNext w:val="0"/>
              <w:keepLines w:val="0"/>
            </w:pPr>
            <w:r w:rsidRPr="00FC7496">
              <w:t>'1111'H</w:t>
            </w:r>
          </w:p>
          <w:p w14:paraId="4965B970" w14:textId="77777777" w:rsidR="009D36DB" w:rsidRPr="00FC7496" w:rsidRDefault="009D36DB" w:rsidP="00FE793E">
            <w:pPr>
              <w:pStyle w:val="TAL"/>
              <w:keepNext w:val="0"/>
              <w:keepLines w:val="0"/>
            </w:pPr>
            <w:r w:rsidRPr="00FC7496">
              <w:t>4369</w:t>
            </w:r>
          </w:p>
        </w:tc>
        <w:tc>
          <w:tcPr>
            <w:tcW w:w="1417" w:type="dxa"/>
          </w:tcPr>
          <w:p w14:paraId="5E87DC9F" w14:textId="77777777" w:rsidR="009D36DB" w:rsidRPr="00FC7496" w:rsidRDefault="009D36DB" w:rsidP="00FE793E">
            <w:pPr>
              <w:pStyle w:val="TAL"/>
            </w:pPr>
            <w:r w:rsidRPr="00FC7496">
              <w:t>m'</w:t>
            </w:r>
          </w:p>
        </w:tc>
        <w:tc>
          <w:tcPr>
            <w:tcW w:w="567" w:type="dxa"/>
            <w:vAlign w:val="bottom"/>
          </w:tcPr>
          <w:p w14:paraId="1D279EEC" w14:textId="77777777" w:rsidR="009D36DB" w:rsidRPr="00FC7496" w:rsidRDefault="009D36DB" w:rsidP="00126EC4">
            <w:pPr>
              <w:pStyle w:val="TAC"/>
            </w:pPr>
            <w:r w:rsidRPr="00FC7496">
              <w:t>0</w:t>
            </w:r>
          </w:p>
        </w:tc>
        <w:tc>
          <w:tcPr>
            <w:tcW w:w="567" w:type="dxa"/>
            <w:vAlign w:val="bottom"/>
          </w:tcPr>
          <w:p w14:paraId="14089170" w14:textId="77777777" w:rsidR="009D36DB" w:rsidRPr="00FC7496" w:rsidRDefault="009D36DB" w:rsidP="00126EC4">
            <w:pPr>
              <w:pStyle w:val="TAC"/>
            </w:pPr>
            <w:r w:rsidRPr="00FC7496">
              <w:t>-</w:t>
            </w:r>
          </w:p>
        </w:tc>
        <w:tc>
          <w:tcPr>
            <w:tcW w:w="567" w:type="dxa"/>
            <w:vAlign w:val="bottom"/>
          </w:tcPr>
          <w:p w14:paraId="27C03707" w14:textId="77777777" w:rsidR="009D36DB" w:rsidRPr="00FC7496" w:rsidRDefault="009D36DB" w:rsidP="00126EC4">
            <w:pPr>
              <w:pStyle w:val="TAC"/>
            </w:pPr>
            <w:r w:rsidRPr="00FC7496">
              <w:t>-</w:t>
            </w:r>
          </w:p>
        </w:tc>
        <w:tc>
          <w:tcPr>
            <w:tcW w:w="567" w:type="dxa"/>
            <w:vAlign w:val="bottom"/>
          </w:tcPr>
          <w:p w14:paraId="140BCA02" w14:textId="77777777" w:rsidR="009D36DB" w:rsidRPr="00FC7496" w:rsidRDefault="009D36DB" w:rsidP="00126EC4">
            <w:pPr>
              <w:pStyle w:val="TAC"/>
            </w:pPr>
            <w:r w:rsidRPr="00FC7496">
              <w:t>-</w:t>
            </w:r>
          </w:p>
        </w:tc>
        <w:tc>
          <w:tcPr>
            <w:tcW w:w="567" w:type="dxa"/>
            <w:vAlign w:val="bottom"/>
          </w:tcPr>
          <w:p w14:paraId="235166A0" w14:textId="77777777" w:rsidR="009D36DB" w:rsidRPr="00FC7496" w:rsidRDefault="009D36DB" w:rsidP="00126EC4">
            <w:pPr>
              <w:pStyle w:val="TAC"/>
            </w:pPr>
            <w:r w:rsidRPr="00FC7496">
              <w:t>0</w:t>
            </w:r>
          </w:p>
        </w:tc>
        <w:tc>
          <w:tcPr>
            <w:tcW w:w="567" w:type="dxa"/>
            <w:vAlign w:val="bottom"/>
          </w:tcPr>
          <w:p w14:paraId="04DACEF0" w14:textId="77777777" w:rsidR="009D36DB" w:rsidRPr="00FC7496" w:rsidRDefault="009D36DB" w:rsidP="00126EC4">
            <w:pPr>
              <w:pStyle w:val="TAC"/>
            </w:pPr>
            <w:r w:rsidRPr="00FC7496">
              <w:t>1</w:t>
            </w:r>
          </w:p>
        </w:tc>
        <w:tc>
          <w:tcPr>
            <w:tcW w:w="567" w:type="dxa"/>
            <w:vAlign w:val="bottom"/>
          </w:tcPr>
          <w:p w14:paraId="59417340" w14:textId="77777777" w:rsidR="009D36DB" w:rsidRPr="00FC7496" w:rsidRDefault="009D36DB" w:rsidP="00126EC4">
            <w:pPr>
              <w:pStyle w:val="TAC"/>
            </w:pPr>
            <w:r w:rsidRPr="00FC7496">
              <w:t>-</w:t>
            </w:r>
          </w:p>
        </w:tc>
        <w:tc>
          <w:tcPr>
            <w:tcW w:w="567" w:type="dxa"/>
            <w:vAlign w:val="bottom"/>
          </w:tcPr>
          <w:p w14:paraId="3EEF4294" w14:textId="77777777" w:rsidR="009D36DB" w:rsidRPr="00FC7496" w:rsidRDefault="009D36DB" w:rsidP="00126EC4">
            <w:pPr>
              <w:pStyle w:val="TAC"/>
            </w:pPr>
            <w:r w:rsidRPr="00FC7496">
              <w:t>-</w:t>
            </w:r>
          </w:p>
        </w:tc>
        <w:tc>
          <w:tcPr>
            <w:tcW w:w="567" w:type="dxa"/>
            <w:vAlign w:val="bottom"/>
          </w:tcPr>
          <w:p w14:paraId="7BDA09EB" w14:textId="77777777" w:rsidR="009D36DB" w:rsidRPr="00FC7496" w:rsidRDefault="009D36DB" w:rsidP="00126EC4">
            <w:pPr>
              <w:pStyle w:val="TAC"/>
            </w:pPr>
            <w:r w:rsidRPr="00FC7496">
              <w:t>-</w:t>
            </w:r>
          </w:p>
        </w:tc>
        <w:tc>
          <w:tcPr>
            <w:tcW w:w="567" w:type="dxa"/>
            <w:vAlign w:val="bottom"/>
          </w:tcPr>
          <w:p w14:paraId="76BB7A9F" w14:textId="77777777" w:rsidR="009D36DB" w:rsidRPr="00FC7496" w:rsidRDefault="009D36DB" w:rsidP="00126EC4">
            <w:pPr>
              <w:pStyle w:val="TAC"/>
            </w:pPr>
            <w:r w:rsidRPr="00FC7496">
              <w:t>1</w:t>
            </w:r>
          </w:p>
        </w:tc>
      </w:tr>
      <w:tr w:rsidR="009D36DB" w:rsidRPr="00FC7496" w14:paraId="12203E7A" w14:textId="77777777" w:rsidTr="00FE793E">
        <w:trPr>
          <w:jc w:val="center"/>
        </w:trPr>
        <w:tc>
          <w:tcPr>
            <w:tcW w:w="1502" w:type="dxa"/>
            <w:vMerge/>
          </w:tcPr>
          <w:p w14:paraId="178B0215" w14:textId="77777777" w:rsidR="009D36DB" w:rsidRPr="00FC7496" w:rsidRDefault="009D36DB" w:rsidP="00FE793E">
            <w:pPr>
              <w:pStyle w:val="TAL"/>
            </w:pPr>
          </w:p>
        </w:tc>
        <w:tc>
          <w:tcPr>
            <w:tcW w:w="993" w:type="dxa"/>
            <w:vMerge/>
          </w:tcPr>
          <w:p w14:paraId="4ADBA6F6" w14:textId="77777777" w:rsidR="009D36DB" w:rsidRPr="00FC7496" w:rsidRDefault="009D36DB" w:rsidP="00FE793E">
            <w:pPr>
              <w:pStyle w:val="TAL"/>
              <w:keepNext w:val="0"/>
              <w:keepLines w:val="0"/>
            </w:pPr>
          </w:p>
        </w:tc>
        <w:tc>
          <w:tcPr>
            <w:tcW w:w="1417" w:type="dxa"/>
          </w:tcPr>
          <w:p w14:paraId="67A10235" w14:textId="77777777" w:rsidR="009D36DB" w:rsidRPr="00FC7496" w:rsidRDefault="009D36DB" w:rsidP="00FE793E">
            <w:pPr>
              <w:pStyle w:val="TAL"/>
            </w:pPr>
            <w:r w:rsidRPr="00FC7496">
              <w:t>CCE_St_Ind'</w:t>
            </w:r>
          </w:p>
        </w:tc>
        <w:tc>
          <w:tcPr>
            <w:tcW w:w="567" w:type="dxa"/>
            <w:vAlign w:val="bottom"/>
          </w:tcPr>
          <w:p w14:paraId="26DE991A" w14:textId="77777777" w:rsidR="009D36DB" w:rsidRPr="00FC7496" w:rsidRDefault="009D36DB" w:rsidP="00126EC4">
            <w:pPr>
              <w:pStyle w:val="TAC"/>
            </w:pPr>
            <w:r w:rsidRPr="00FC7496">
              <w:t>24</w:t>
            </w:r>
          </w:p>
        </w:tc>
        <w:tc>
          <w:tcPr>
            <w:tcW w:w="567" w:type="dxa"/>
            <w:vAlign w:val="bottom"/>
          </w:tcPr>
          <w:p w14:paraId="44A438DC" w14:textId="77777777" w:rsidR="009D36DB" w:rsidRPr="00FC7496" w:rsidRDefault="009D36DB" w:rsidP="00126EC4">
            <w:pPr>
              <w:pStyle w:val="TAC"/>
            </w:pPr>
            <w:r w:rsidRPr="00FC7496">
              <w:t>-</w:t>
            </w:r>
          </w:p>
        </w:tc>
        <w:tc>
          <w:tcPr>
            <w:tcW w:w="567" w:type="dxa"/>
            <w:vAlign w:val="bottom"/>
          </w:tcPr>
          <w:p w14:paraId="6B263586" w14:textId="77777777" w:rsidR="009D36DB" w:rsidRPr="00FC7496" w:rsidRDefault="009D36DB" w:rsidP="00126EC4">
            <w:pPr>
              <w:pStyle w:val="TAC"/>
            </w:pPr>
            <w:r w:rsidRPr="00FC7496">
              <w:t>-</w:t>
            </w:r>
          </w:p>
        </w:tc>
        <w:tc>
          <w:tcPr>
            <w:tcW w:w="567" w:type="dxa"/>
            <w:vAlign w:val="bottom"/>
          </w:tcPr>
          <w:p w14:paraId="33E03B35" w14:textId="77777777" w:rsidR="009D36DB" w:rsidRPr="00FC7496" w:rsidRDefault="009D36DB" w:rsidP="00126EC4">
            <w:pPr>
              <w:pStyle w:val="TAC"/>
            </w:pPr>
            <w:r w:rsidRPr="00FC7496">
              <w:t>-</w:t>
            </w:r>
          </w:p>
        </w:tc>
        <w:tc>
          <w:tcPr>
            <w:tcW w:w="567" w:type="dxa"/>
            <w:vAlign w:val="bottom"/>
          </w:tcPr>
          <w:p w14:paraId="3C4C3EE4" w14:textId="77777777" w:rsidR="009D36DB" w:rsidRPr="00FC7496" w:rsidRDefault="009D36DB" w:rsidP="00126EC4">
            <w:pPr>
              <w:pStyle w:val="TAC"/>
            </w:pPr>
            <w:r w:rsidRPr="00FC7496">
              <w:t>24</w:t>
            </w:r>
          </w:p>
        </w:tc>
        <w:tc>
          <w:tcPr>
            <w:tcW w:w="567" w:type="dxa"/>
            <w:vAlign w:val="bottom"/>
          </w:tcPr>
          <w:p w14:paraId="5415741D" w14:textId="77777777" w:rsidR="009D36DB" w:rsidRPr="00FC7496" w:rsidRDefault="009D36DB" w:rsidP="00126EC4">
            <w:pPr>
              <w:pStyle w:val="TAC"/>
            </w:pPr>
            <w:r w:rsidRPr="00FC7496">
              <w:t>8</w:t>
            </w:r>
          </w:p>
        </w:tc>
        <w:tc>
          <w:tcPr>
            <w:tcW w:w="567" w:type="dxa"/>
            <w:vAlign w:val="bottom"/>
          </w:tcPr>
          <w:p w14:paraId="56145AB8" w14:textId="77777777" w:rsidR="009D36DB" w:rsidRPr="00FC7496" w:rsidRDefault="009D36DB" w:rsidP="00126EC4">
            <w:pPr>
              <w:pStyle w:val="TAC"/>
            </w:pPr>
            <w:r w:rsidRPr="00FC7496">
              <w:t>-</w:t>
            </w:r>
          </w:p>
        </w:tc>
        <w:tc>
          <w:tcPr>
            <w:tcW w:w="567" w:type="dxa"/>
            <w:vAlign w:val="bottom"/>
          </w:tcPr>
          <w:p w14:paraId="65E92B0B" w14:textId="77777777" w:rsidR="009D36DB" w:rsidRPr="00FC7496" w:rsidRDefault="009D36DB" w:rsidP="00126EC4">
            <w:pPr>
              <w:pStyle w:val="TAC"/>
            </w:pPr>
            <w:r w:rsidRPr="00FC7496">
              <w:t>-</w:t>
            </w:r>
          </w:p>
        </w:tc>
        <w:tc>
          <w:tcPr>
            <w:tcW w:w="567" w:type="dxa"/>
            <w:vAlign w:val="bottom"/>
          </w:tcPr>
          <w:p w14:paraId="3D253BE8" w14:textId="77777777" w:rsidR="009D36DB" w:rsidRPr="00FC7496" w:rsidRDefault="009D36DB" w:rsidP="00126EC4">
            <w:pPr>
              <w:pStyle w:val="TAC"/>
            </w:pPr>
            <w:r w:rsidRPr="00FC7496">
              <w:t>-</w:t>
            </w:r>
          </w:p>
        </w:tc>
        <w:tc>
          <w:tcPr>
            <w:tcW w:w="567" w:type="dxa"/>
            <w:vAlign w:val="bottom"/>
          </w:tcPr>
          <w:p w14:paraId="5878173C" w14:textId="77777777" w:rsidR="009D36DB" w:rsidRPr="00FC7496" w:rsidRDefault="009D36DB" w:rsidP="00126EC4">
            <w:pPr>
              <w:pStyle w:val="TAC"/>
            </w:pPr>
            <w:r w:rsidRPr="00FC7496">
              <w:t>8</w:t>
            </w:r>
          </w:p>
        </w:tc>
      </w:tr>
      <w:tr w:rsidR="009D36DB" w:rsidRPr="00FC7496" w14:paraId="68018AFC" w14:textId="77777777" w:rsidTr="00FE793E">
        <w:trPr>
          <w:jc w:val="center"/>
        </w:trPr>
        <w:tc>
          <w:tcPr>
            <w:tcW w:w="1502" w:type="dxa"/>
            <w:vMerge/>
          </w:tcPr>
          <w:p w14:paraId="7A099473" w14:textId="77777777" w:rsidR="009D36DB" w:rsidRPr="00FC7496" w:rsidRDefault="009D36DB" w:rsidP="00FE793E">
            <w:pPr>
              <w:pStyle w:val="TAL"/>
            </w:pPr>
          </w:p>
        </w:tc>
        <w:tc>
          <w:tcPr>
            <w:tcW w:w="993" w:type="dxa"/>
            <w:vMerge/>
          </w:tcPr>
          <w:p w14:paraId="5C910094" w14:textId="77777777" w:rsidR="009D36DB" w:rsidRPr="00FC7496" w:rsidRDefault="009D36DB" w:rsidP="00FE793E">
            <w:pPr>
              <w:pStyle w:val="TAL"/>
              <w:keepNext w:val="0"/>
              <w:keepLines w:val="0"/>
            </w:pPr>
          </w:p>
        </w:tc>
        <w:tc>
          <w:tcPr>
            <w:tcW w:w="1417" w:type="dxa"/>
          </w:tcPr>
          <w:p w14:paraId="41D010E5" w14:textId="77777777" w:rsidR="009D36DB" w:rsidRPr="00FC7496" w:rsidRDefault="009D36DB" w:rsidP="00FE793E">
            <w:pPr>
              <w:pStyle w:val="TAL"/>
            </w:pPr>
            <w:r w:rsidRPr="00FC7496">
              <w:t>m''</w:t>
            </w:r>
          </w:p>
        </w:tc>
        <w:tc>
          <w:tcPr>
            <w:tcW w:w="567" w:type="dxa"/>
            <w:vAlign w:val="bottom"/>
          </w:tcPr>
          <w:p w14:paraId="662506F1" w14:textId="77777777" w:rsidR="009D36DB" w:rsidRPr="00FC7496" w:rsidRDefault="009D36DB" w:rsidP="00126EC4">
            <w:pPr>
              <w:pStyle w:val="TAC"/>
            </w:pPr>
            <w:r w:rsidRPr="00FC7496">
              <w:t>-</w:t>
            </w:r>
          </w:p>
        </w:tc>
        <w:tc>
          <w:tcPr>
            <w:tcW w:w="567" w:type="dxa"/>
            <w:vAlign w:val="bottom"/>
          </w:tcPr>
          <w:p w14:paraId="35883F04" w14:textId="77777777" w:rsidR="009D36DB" w:rsidRPr="00FC7496" w:rsidRDefault="009D36DB" w:rsidP="00126EC4">
            <w:pPr>
              <w:pStyle w:val="TAC"/>
            </w:pPr>
            <w:r w:rsidRPr="00FC7496">
              <w:t>0</w:t>
            </w:r>
          </w:p>
        </w:tc>
        <w:tc>
          <w:tcPr>
            <w:tcW w:w="567" w:type="dxa"/>
            <w:vAlign w:val="bottom"/>
          </w:tcPr>
          <w:p w14:paraId="46E652C5" w14:textId="77777777" w:rsidR="009D36DB" w:rsidRPr="00FC7496" w:rsidRDefault="009D36DB" w:rsidP="00126EC4">
            <w:pPr>
              <w:pStyle w:val="TAC"/>
            </w:pPr>
            <w:r w:rsidRPr="00FC7496">
              <w:t>-</w:t>
            </w:r>
          </w:p>
        </w:tc>
        <w:tc>
          <w:tcPr>
            <w:tcW w:w="567" w:type="dxa"/>
            <w:vAlign w:val="bottom"/>
          </w:tcPr>
          <w:p w14:paraId="0D023300" w14:textId="77777777" w:rsidR="009D36DB" w:rsidRPr="00FC7496" w:rsidRDefault="009D36DB" w:rsidP="00126EC4">
            <w:pPr>
              <w:pStyle w:val="TAC"/>
            </w:pPr>
            <w:r w:rsidRPr="00FC7496">
              <w:t>-</w:t>
            </w:r>
          </w:p>
        </w:tc>
        <w:tc>
          <w:tcPr>
            <w:tcW w:w="567" w:type="dxa"/>
            <w:vAlign w:val="bottom"/>
          </w:tcPr>
          <w:p w14:paraId="286B3BE7" w14:textId="77777777" w:rsidR="009D36DB" w:rsidRPr="00FC7496" w:rsidRDefault="009D36DB" w:rsidP="00126EC4">
            <w:pPr>
              <w:pStyle w:val="TAC"/>
            </w:pPr>
            <w:r w:rsidRPr="00FC7496">
              <w:t>1</w:t>
            </w:r>
          </w:p>
        </w:tc>
        <w:tc>
          <w:tcPr>
            <w:tcW w:w="567" w:type="dxa"/>
            <w:vAlign w:val="bottom"/>
          </w:tcPr>
          <w:p w14:paraId="34E5C989" w14:textId="77777777" w:rsidR="009D36DB" w:rsidRPr="00FC7496" w:rsidRDefault="009D36DB" w:rsidP="00126EC4">
            <w:pPr>
              <w:pStyle w:val="TAC"/>
            </w:pPr>
            <w:r w:rsidRPr="00FC7496">
              <w:t>-</w:t>
            </w:r>
          </w:p>
        </w:tc>
        <w:tc>
          <w:tcPr>
            <w:tcW w:w="567" w:type="dxa"/>
            <w:vAlign w:val="bottom"/>
          </w:tcPr>
          <w:p w14:paraId="6E716495" w14:textId="77777777" w:rsidR="009D36DB" w:rsidRPr="00FC7496" w:rsidRDefault="009D36DB" w:rsidP="00126EC4">
            <w:pPr>
              <w:pStyle w:val="TAC"/>
            </w:pPr>
            <w:r w:rsidRPr="00FC7496">
              <w:t>0</w:t>
            </w:r>
          </w:p>
        </w:tc>
        <w:tc>
          <w:tcPr>
            <w:tcW w:w="567" w:type="dxa"/>
            <w:vAlign w:val="bottom"/>
          </w:tcPr>
          <w:p w14:paraId="0F2CA3D7" w14:textId="77777777" w:rsidR="009D36DB" w:rsidRPr="00FC7496" w:rsidRDefault="009D36DB" w:rsidP="00126EC4">
            <w:pPr>
              <w:pStyle w:val="TAC"/>
            </w:pPr>
            <w:r w:rsidRPr="00FC7496">
              <w:t>-</w:t>
            </w:r>
          </w:p>
        </w:tc>
        <w:tc>
          <w:tcPr>
            <w:tcW w:w="567" w:type="dxa"/>
            <w:vAlign w:val="bottom"/>
          </w:tcPr>
          <w:p w14:paraId="3E961E63" w14:textId="77777777" w:rsidR="009D36DB" w:rsidRPr="00FC7496" w:rsidRDefault="009D36DB" w:rsidP="00126EC4">
            <w:pPr>
              <w:pStyle w:val="TAC"/>
            </w:pPr>
            <w:r w:rsidRPr="00FC7496">
              <w:t>-</w:t>
            </w:r>
          </w:p>
        </w:tc>
        <w:tc>
          <w:tcPr>
            <w:tcW w:w="567" w:type="dxa"/>
            <w:vAlign w:val="bottom"/>
          </w:tcPr>
          <w:p w14:paraId="2018870C" w14:textId="77777777" w:rsidR="009D36DB" w:rsidRPr="00FC7496" w:rsidRDefault="009D36DB" w:rsidP="00126EC4">
            <w:pPr>
              <w:pStyle w:val="TAC"/>
            </w:pPr>
            <w:r w:rsidRPr="00FC7496">
              <w:t>0</w:t>
            </w:r>
          </w:p>
        </w:tc>
      </w:tr>
      <w:tr w:rsidR="009D36DB" w:rsidRPr="00FC7496" w14:paraId="530C7C79" w14:textId="77777777" w:rsidTr="00FE793E">
        <w:trPr>
          <w:jc w:val="center"/>
        </w:trPr>
        <w:tc>
          <w:tcPr>
            <w:tcW w:w="1502" w:type="dxa"/>
            <w:vMerge/>
          </w:tcPr>
          <w:p w14:paraId="1E3DC528" w14:textId="77777777" w:rsidR="009D36DB" w:rsidRPr="00FC7496" w:rsidRDefault="009D36DB" w:rsidP="00FE793E">
            <w:pPr>
              <w:pStyle w:val="TAL"/>
            </w:pPr>
          </w:p>
        </w:tc>
        <w:tc>
          <w:tcPr>
            <w:tcW w:w="993" w:type="dxa"/>
            <w:vMerge/>
          </w:tcPr>
          <w:p w14:paraId="42C160AE" w14:textId="77777777" w:rsidR="009D36DB" w:rsidRPr="00FC7496" w:rsidRDefault="009D36DB" w:rsidP="00FE793E">
            <w:pPr>
              <w:pStyle w:val="TAL"/>
              <w:keepNext w:val="0"/>
              <w:keepLines w:val="0"/>
            </w:pPr>
          </w:p>
        </w:tc>
        <w:tc>
          <w:tcPr>
            <w:tcW w:w="1417" w:type="dxa"/>
          </w:tcPr>
          <w:p w14:paraId="0FA6C230" w14:textId="77777777" w:rsidR="009D36DB" w:rsidRPr="00FC7496" w:rsidRDefault="009D36DB" w:rsidP="00FE793E">
            <w:pPr>
              <w:pStyle w:val="TAL"/>
            </w:pPr>
            <w:r w:rsidRPr="00FC7496">
              <w:t>CCE_St_Ind''</w:t>
            </w:r>
          </w:p>
        </w:tc>
        <w:tc>
          <w:tcPr>
            <w:tcW w:w="567" w:type="dxa"/>
            <w:vAlign w:val="bottom"/>
          </w:tcPr>
          <w:p w14:paraId="0B747026" w14:textId="77777777" w:rsidR="009D36DB" w:rsidRPr="00FC7496" w:rsidRDefault="009D36DB" w:rsidP="00126EC4">
            <w:pPr>
              <w:pStyle w:val="TAC"/>
            </w:pPr>
            <w:r w:rsidRPr="00FC7496">
              <w:t>-</w:t>
            </w:r>
          </w:p>
        </w:tc>
        <w:tc>
          <w:tcPr>
            <w:tcW w:w="567" w:type="dxa"/>
            <w:vAlign w:val="bottom"/>
          </w:tcPr>
          <w:p w14:paraId="0CFF2AF0" w14:textId="77777777" w:rsidR="009D36DB" w:rsidRPr="00FC7496" w:rsidRDefault="009D36DB" w:rsidP="00126EC4">
            <w:pPr>
              <w:pStyle w:val="TAC"/>
            </w:pPr>
            <w:r w:rsidRPr="00FC7496">
              <w:t>8</w:t>
            </w:r>
          </w:p>
        </w:tc>
        <w:tc>
          <w:tcPr>
            <w:tcW w:w="567" w:type="dxa"/>
            <w:vAlign w:val="bottom"/>
          </w:tcPr>
          <w:p w14:paraId="341EF774" w14:textId="77777777" w:rsidR="009D36DB" w:rsidRPr="00FC7496" w:rsidRDefault="009D36DB" w:rsidP="00126EC4">
            <w:pPr>
              <w:pStyle w:val="TAC"/>
            </w:pPr>
            <w:r w:rsidRPr="00FC7496">
              <w:t>-</w:t>
            </w:r>
          </w:p>
        </w:tc>
        <w:tc>
          <w:tcPr>
            <w:tcW w:w="567" w:type="dxa"/>
            <w:vAlign w:val="bottom"/>
          </w:tcPr>
          <w:p w14:paraId="2307F4CF" w14:textId="77777777" w:rsidR="009D36DB" w:rsidRPr="00FC7496" w:rsidRDefault="009D36DB" w:rsidP="00126EC4">
            <w:pPr>
              <w:pStyle w:val="TAC"/>
            </w:pPr>
            <w:r w:rsidRPr="00FC7496">
              <w:t>-</w:t>
            </w:r>
          </w:p>
        </w:tc>
        <w:tc>
          <w:tcPr>
            <w:tcW w:w="567" w:type="dxa"/>
            <w:vAlign w:val="bottom"/>
          </w:tcPr>
          <w:p w14:paraId="0347709C" w14:textId="77777777" w:rsidR="009D36DB" w:rsidRPr="00FC7496" w:rsidRDefault="009D36DB" w:rsidP="00126EC4">
            <w:pPr>
              <w:pStyle w:val="TAC"/>
            </w:pPr>
            <w:r w:rsidRPr="00FC7496">
              <w:t>0</w:t>
            </w:r>
          </w:p>
        </w:tc>
        <w:tc>
          <w:tcPr>
            <w:tcW w:w="567" w:type="dxa"/>
            <w:vAlign w:val="bottom"/>
          </w:tcPr>
          <w:p w14:paraId="66B7C81E" w14:textId="77777777" w:rsidR="009D36DB" w:rsidRPr="00FC7496" w:rsidRDefault="009D36DB" w:rsidP="00126EC4">
            <w:pPr>
              <w:pStyle w:val="TAC"/>
            </w:pPr>
            <w:r w:rsidRPr="00FC7496">
              <w:t>-</w:t>
            </w:r>
          </w:p>
        </w:tc>
        <w:tc>
          <w:tcPr>
            <w:tcW w:w="567" w:type="dxa"/>
            <w:vAlign w:val="bottom"/>
          </w:tcPr>
          <w:p w14:paraId="338510A0" w14:textId="77777777" w:rsidR="009D36DB" w:rsidRPr="00FC7496" w:rsidRDefault="009D36DB" w:rsidP="00126EC4">
            <w:pPr>
              <w:pStyle w:val="TAC"/>
            </w:pPr>
            <w:r w:rsidRPr="00FC7496">
              <w:t>24</w:t>
            </w:r>
          </w:p>
        </w:tc>
        <w:tc>
          <w:tcPr>
            <w:tcW w:w="567" w:type="dxa"/>
            <w:vAlign w:val="bottom"/>
          </w:tcPr>
          <w:p w14:paraId="12DB9FEC" w14:textId="77777777" w:rsidR="009D36DB" w:rsidRPr="00FC7496" w:rsidRDefault="009D36DB" w:rsidP="00126EC4">
            <w:pPr>
              <w:pStyle w:val="TAC"/>
            </w:pPr>
            <w:r w:rsidRPr="00FC7496">
              <w:t>-</w:t>
            </w:r>
          </w:p>
        </w:tc>
        <w:tc>
          <w:tcPr>
            <w:tcW w:w="567" w:type="dxa"/>
            <w:vAlign w:val="bottom"/>
          </w:tcPr>
          <w:p w14:paraId="0E92D364" w14:textId="77777777" w:rsidR="009D36DB" w:rsidRPr="00FC7496" w:rsidRDefault="009D36DB" w:rsidP="00126EC4">
            <w:pPr>
              <w:pStyle w:val="TAC"/>
            </w:pPr>
            <w:r w:rsidRPr="00FC7496">
              <w:t>-</w:t>
            </w:r>
          </w:p>
        </w:tc>
        <w:tc>
          <w:tcPr>
            <w:tcW w:w="567" w:type="dxa"/>
            <w:vAlign w:val="bottom"/>
          </w:tcPr>
          <w:p w14:paraId="31C44EB6" w14:textId="77777777" w:rsidR="009D36DB" w:rsidRPr="00FC7496" w:rsidRDefault="009D36DB" w:rsidP="00126EC4">
            <w:pPr>
              <w:pStyle w:val="TAC"/>
            </w:pPr>
            <w:r w:rsidRPr="00FC7496">
              <w:t>0</w:t>
            </w:r>
          </w:p>
        </w:tc>
      </w:tr>
    </w:tbl>
    <w:p w14:paraId="21101E6D" w14:textId="77777777" w:rsidR="00B8165D" w:rsidRPr="00FC7496" w:rsidRDefault="00B8165D" w:rsidP="00B8165D">
      <w:pPr>
        <w:rPr>
          <w:lang w:eastAsia="zh-CN"/>
        </w:rPr>
      </w:pPr>
    </w:p>
    <w:p w14:paraId="026C07BB" w14:textId="77777777" w:rsidR="00B8165D" w:rsidRPr="00FC7496" w:rsidRDefault="00B8165D" w:rsidP="003A3D48">
      <w:pPr>
        <w:pStyle w:val="TH"/>
        <w:rPr>
          <w:lang w:eastAsia="zh-CN"/>
        </w:rPr>
      </w:pPr>
      <w:r w:rsidRPr="00FC7496">
        <w:t>Table 7.1.1.2-</w:t>
      </w:r>
      <w:r w:rsidRPr="00FC7496">
        <w:rPr>
          <w:lang w:eastAsia="zh-CN"/>
        </w:rPr>
        <w:t>4</w:t>
      </w:r>
      <w:r w:rsidRPr="00FC7496">
        <w:t>: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29"/>
        <w:gridCol w:w="992"/>
        <w:gridCol w:w="1389"/>
        <w:gridCol w:w="567"/>
        <w:gridCol w:w="567"/>
        <w:gridCol w:w="567"/>
        <w:gridCol w:w="567"/>
        <w:gridCol w:w="567"/>
        <w:gridCol w:w="567"/>
        <w:gridCol w:w="567"/>
        <w:gridCol w:w="567"/>
        <w:gridCol w:w="567"/>
        <w:gridCol w:w="567"/>
      </w:tblGrid>
      <w:tr w:rsidR="00B8165D" w:rsidRPr="00FC7496" w14:paraId="7007E54E" w14:textId="77777777">
        <w:trPr>
          <w:trHeight w:val="89"/>
          <w:tblHeader/>
          <w:jc w:val="center"/>
        </w:trPr>
        <w:tc>
          <w:tcPr>
            <w:tcW w:w="1502" w:type="dxa"/>
          </w:tcPr>
          <w:p w14:paraId="05713308" w14:textId="77777777" w:rsidR="00B8165D" w:rsidRPr="00FC7496" w:rsidRDefault="00B8165D" w:rsidP="00273022">
            <w:pPr>
              <w:pStyle w:val="TAH"/>
              <w:keepNext w:val="0"/>
              <w:keepLines w:val="0"/>
            </w:pPr>
            <w:r w:rsidRPr="00FC7496">
              <w:t>C-RNTI</w:t>
            </w:r>
          </w:p>
        </w:tc>
        <w:tc>
          <w:tcPr>
            <w:tcW w:w="1021" w:type="dxa"/>
            <w:gridSpan w:val="2"/>
          </w:tcPr>
          <w:p w14:paraId="62BF5FD2" w14:textId="77777777" w:rsidR="00B8165D" w:rsidRPr="00FC7496" w:rsidRDefault="00B8165D" w:rsidP="00273022">
            <w:pPr>
              <w:pStyle w:val="TAH"/>
              <w:keepNext w:val="0"/>
              <w:keepLines w:val="0"/>
            </w:pPr>
            <w:r w:rsidRPr="00FC7496">
              <w:t>Value</w:t>
            </w:r>
          </w:p>
        </w:tc>
        <w:tc>
          <w:tcPr>
            <w:tcW w:w="1389" w:type="dxa"/>
          </w:tcPr>
          <w:p w14:paraId="62CBE8AC" w14:textId="77777777" w:rsidR="00B8165D" w:rsidRPr="00FC7496" w:rsidRDefault="00B8165D" w:rsidP="00273022">
            <w:pPr>
              <w:pStyle w:val="TAH"/>
              <w:keepNext w:val="0"/>
              <w:keepLines w:val="0"/>
            </w:pPr>
          </w:p>
        </w:tc>
        <w:tc>
          <w:tcPr>
            <w:tcW w:w="567" w:type="dxa"/>
          </w:tcPr>
          <w:p w14:paraId="43AA06E5" w14:textId="77777777" w:rsidR="00B8165D" w:rsidRPr="00FC7496" w:rsidRDefault="00B8165D" w:rsidP="00273022">
            <w:pPr>
              <w:pStyle w:val="TAH"/>
              <w:keepNext w:val="0"/>
              <w:keepLines w:val="0"/>
            </w:pPr>
            <w:r w:rsidRPr="00FC7496">
              <w:t>SF0</w:t>
            </w:r>
          </w:p>
        </w:tc>
        <w:tc>
          <w:tcPr>
            <w:tcW w:w="567" w:type="dxa"/>
          </w:tcPr>
          <w:p w14:paraId="6CD7550F" w14:textId="77777777" w:rsidR="00B8165D" w:rsidRPr="00FC7496" w:rsidRDefault="00B8165D" w:rsidP="00273022">
            <w:pPr>
              <w:pStyle w:val="TAH"/>
              <w:keepNext w:val="0"/>
              <w:keepLines w:val="0"/>
            </w:pPr>
            <w:r w:rsidRPr="00FC7496">
              <w:t>SF1</w:t>
            </w:r>
          </w:p>
        </w:tc>
        <w:tc>
          <w:tcPr>
            <w:tcW w:w="567" w:type="dxa"/>
          </w:tcPr>
          <w:p w14:paraId="1BE7006F" w14:textId="77777777" w:rsidR="00B8165D" w:rsidRPr="00FC7496" w:rsidRDefault="00B8165D" w:rsidP="00273022">
            <w:pPr>
              <w:pStyle w:val="TAH"/>
              <w:keepNext w:val="0"/>
              <w:keepLines w:val="0"/>
            </w:pPr>
            <w:r w:rsidRPr="00FC7496">
              <w:t>SF2</w:t>
            </w:r>
          </w:p>
        </w:tc>
        <w:tc>
          <w:tcPr>
            <w:tcW w:w="567" w:type="dxa"/>
          </w:tcPr>
          <w:p w14:paraId="08087007" w14:textId="77777777" w:rsidR="00B8165D" w:rsidRPr="00FC7496" w:rsidRDefault="00B8165D" w:rsidP="00273022">
            <w:pPr>
              <w:pStyle w:val="TAH"/>
              <w:keepNext w:val="0"/>
              <w:keepLines w:val="0"/>
            </w:pPr>
            <w:r w:rsidRPr="00FC7496">
              <w:t>SF3</w:t>
            </w:r>
          </w:p>
        </w:tc>
        <w:tc>
          <w:tcPr>
            <w:tcW w:w="567" w:type="dxa"/>
          </w:tcPr>
          <w:p w14:paraId="46BE7DE1" w14:textId="77777777" w:rsidR="00B8165D" w:rsidRPr="00FC7496" w:rsidRDefault="00B8165D" w:rsidP="00273022">
            <w:pPr>
              <w:pStyle w:val="TAH"/>
              <w:keepNext w:val="0"/>
              <w:keepLines w:val="0"/>
            </w:pPr>
            <w:r w:rsidRPr="00FC7496">
              <w:t>SF4</w:t>
            </w:r>
          </w:p>
        </w:tc>
        <w:tc>
          <w:tcPr>
            <w:tcW w:w="567" w:type="dxa"/>
          </w:tcPr>
          <w:p w14:paraId="14F00991" w14:textId="77777777" w:rsidR="00B8165D" w:rsidRPr="00FC7496" w:rsidRDefault="00B8165D" w:rsidP="00273022">
            <w:pPr>
              <w:pStyle w:val="TAH"/>
              <w:keepNext w:val="0"/>
              <w:keepLines w:val="0"/>
            </w:pPr>
            <w:r w:rsidRPr="00FC7496">
              <w:t>SF5</w:t>
            </w:r>
          </w:p>
        </w:tc>
        <w:tc>
          <w:tcPr>
            <w:tcW w:w="567" w:type="dxa"/>
          </w:tcPr>
          <w:p w14:paraId="57ABB792" w14:textId="77777777" w:rsidR="00B8165D" w:rsidRPr="00FC7496" w:rsidRDefault="00B8165D" w:rsidP="00273022">
            <w:pPr>
              <w:pStyle w:val="TAH"/>
              <w:keepNext w:val="0"/>
              <w:keepLines w:val="0"/>
            </w:pPr>
            <w:r w:rsidRPr="00FC7496">
              <w:t>SF6</w:t>
            </w:r>
          </w:p>
        </w:tc>
        <w:tc>
          <w:tcPr>
            <w:tcW w:w="567" w:type="dxa"/>
          </w:tcPr>
          <w:p w14:paraId="71AE4935" w14:textId="77777777" w:rsidR="00B8165D" w:rsidRPr="00FC7496" w:rsidRDefault="00B8165D" w:rsidP="00273022">
            <w:pPr>
              <w:pStyle w:val="TAH"/>
              <w:keepNext w:val="0"/>
              <w:keepLines w:val="0"/>
            </w:pPr>
            <w:r w:rsidRPr="00FC7496">
              <w:t>SF7</w:t>
            </w:r>
          </w:p>
        </w:tc>
        <w:tc>
          <w:tcPr>
            <w:tcW w:w="567" w:type="dxa"/>
          </w:tcPr>
          <w:p w14:paraId="463B690B" w14:textId="77777777" w:rsidR="00B8165D" w:rsidRPr="00FC7496" w:rsidRDefault="00B8165D" w:rsidP="00273022">
            <w:pPr>
              <w:pStyle w:val="TAH"/>
              <w:keepNext w:val="0"/>
              <w:keepLines w:val="0"/>
            </w:pPr>
            <w:r w:rsidRPr="00FC7496">
              <w:t>SF8</w:t>
            </w:r>
          </w:p>
        </w:tc>
        <w:tc>
          <w:tcPr>
            <w:tcW w:w="567" w:type="dxa"/>
          </w:tcPr>
          <w:p w14:paraId="7039AF53" w14:textId="77777777" w:rsidR="00B8165D" w:rsidRPr="00FC7496" w:rsidRDefault="00B8165D" w:rsidP="00273022">
            <w:pPr>
              <w:pStyle w:val="TAH"/>
              <w:keepNext w:val="0"/>
              <w:keepLines w:val="0"/>
            </w:pPr>
            <w:r w:rsidRPr="00FC7496">
              <w:t>SF9</w:t>
            </w:r>
          </w:p>
        </w:tc>
      </w:tr>
      <w:tr w:rsidR="00B8165D" w:rsidRPr="00FC7496" w14:paraId="2C752B26" w14:textId="77777777">
        <w:trPr>
          <w:trHeight w:val="88"/>
          <w:jc w:val="center"/>
        </w:trPr>
        <w:tc>
          <w:tcPr>
            <w:tcW w:w="1502" w:type="dxa"/>
          </w:tcPr>
          <w:p w14:paraId="79F4DFBD" w14:textId="77777777" w:rsidR="00B8165D" w:rsidRPr="00FC7496" w:rsidRDefault="00B8165D" w:rsidP="00273022">
            <w:pPr>
              <w:pStyle w:val="TAL"/>
              <w:keepNext w:val="0"/>
              <w:keepLines w:val="0"/>
            </w:pPr>
          </w:p>
        </w:tc>
        <w:tc>
          <w:tcPr>
            <w:tcW w:w="1021" w:type="dxa"/>
            <w:gridSpan w:val="2"/>
          </w:tcPr>
          <w:p w14:paraId="42383FFC" w14:textId="77777777" w:rsidR="00B8165D" w:rsidRPr="00FC7496" w:rsidRDefault="00B8165D" w:rsidP="00273022">
            <w:pPr>
              <w:pStyle w:val="TAL"/>
              <w:keepNext w:val="0"/>
              <w:keepLines w:val="0"/>
            </w:pPr>
          </w:p>
        </w:tc>
        <w:tc>
          <w:tcPr>
            <w:tcW w:w="1389" w:type="dxa"/>
          </w:tcPr>
          <w:p w14:paraId="02FB76CD" w14:textId="77777777" w:rsidR="00B8165D" w:rsidRPr="00FC7496" w:rsidRDefault="00B8165D" w:rsidP="00273022">
            <w:pPr>
              <w:pStyle w:val="TAL"/>
              <w:keepNext w:val="0"/>
              <w:keepLines w:val="0"/>
            </w:pPr>
            <w:r w:rsidRPr="00FC7496">
              <w:rPr>
                <w:lang w:eastAsia="zh-CN"/>
              </w:rPr>
              <w:t>Max_CCE</w:t>
            </w:r>
          </w:p>
        </w:tc>
        <w:tc>
          <w:tcPr>
            <w:tcW w:w="567" w:type="dxa"/>
            <w:vAlign w:val="bottom"/>
          </w:tcPr>
          <w:p w14:paraId="04093832"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70BD7F99" w14:textId="77777777" w:rsidR="00B8165D" w:rsidRPr="00FC7496" w:rsidRDefault="00B8165D" w:rsidP="00273022">
            <w:pPr>
              <w:pStyle w:val="TAC"/>
              <w:keepNext w:val="0"/>
              <w:keepLines w:val="0"/>
              <w:rPr>
                <w:lang w:eastAsia="zh-CN"/>
              </w:rPr>
            </w:pPr>
            <w:r w:rsidRPr="00FC7496">
              <w:rPr>
                <w:lang w:eastAsia="zh-CN"/>
              </w:rPr>
              <w:t>50</w:t>
            </w:r>
          </w:p>
        </w:tc>
        <w:tc>
          <w:tcPr>
            <w:tcW w:w="567" w:type="dxa"/>
            <w:vAlign w:val="bottom"/>
          </w:tcPr>
          <w:p w14:paraId="30D51293" w14:textId="77777777" w:rsidR="00B8165D" w:rsidRPr="00FC7496" w:rsidRDefault="00B8165D" w:rsidP="00273022">
            <w:pPr>
              <w:pStyle w:val="TAC"/>
              <w:keepNext w:val="0"/>
              <w:keepLines w:val="0"/>
            </w:pPr>
            <w:r w:rsidRPr="00FC7496">
              <w:t>-</w:t>
            </w:r>
          </w:p>
        </w:tc>
        <w:tc>
          <w:tcPr>
            <w:tcW w:w="567" w:type="dxa"/>
            <w:vAlign w:val="bottom"/>
          </w:tcPr>
          <w:p w14:paraId="793661A6" w14:textId="77777777" w:rsidR="00B8165D" w:rsidRPr="00FC7496" w:rsidRDefault="00B8165D" w:rsidP="00273022">
            <w:pPr>
              <w:pStyle w:val="TAC"/>
              <w:keepNext w:val="0"/>
              <w:keepLines w:val="0"/>
            </w:pPr>
            <w:r w:rsidRPr="00FC7496">
              <w:t>-</w:t>
            </w:r>
          </w:p>
        </w:tc>
        <w:tc>
          <w:tcPr>
            <w:tcW w:w="567" w:type="dxa"/>
            <w:vAlign w:val="bottom"/>
          </w:tcPr>
          <w:p w14:paraId="364D0BC0"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44C894B3"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5DFD6999"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5DC8F2DD" w14:textId="77777777" w:rsidR="00B8165D" w:rsidRPr="00FC7496" w:rsidRDefault="00B8165D" w:rsidP="00273022">
            <w:pPr>
              <w:pStyle w:val="TAC"/>
              <w:keepNext w:val="0"/>
              <w:keepLines w:val="0"/>
            </w:pPr>
            <w:r w:rsidRPr="00FC7496">
              <w:t>-</w:t>
            </w:r>
          </w:p>
        </w:tc>
        <w:tc>
          <w:tcPr>
            <w:tcW w:w="567" w:type="dxa"/>
            <w:vAlign w:val="bottom"/>
          </w:tcPr>
          <w:p w14:paraId="0119F1CA" w14:textId="77777777" w:rsidR="00B8165D" w:rsidRPr="00FC7496" w:rsidRDefault="00B8165D" w:rsidP="00273022">
            <w:pPr>
              <w:pStyle w:val="TAC"/>
              <w:keepNext w:val="0"/>
              <w:keepLines w:val="0"/>
            </w:pPr>
            <w:r w:rsidRPr="00FC7496">
              <w:t>-</w:t>
            </w:r>
          </w:p>
        </w:tc>
        <w:tc>
          <w:tcPr>
            <w:tcW w:w="567" w:type="dxa"/>
            <w:vAlign w:val="bottom"/>
          </w:tcPr>
          <w:p w14:paraId="5B5D7C44" w14:textId="77777777" w:rsidR="00B8165D" w:rsidRPr="00FC7496" w:rsidRDefault="00B8165D" w:rsidP="00273022">
            <w:pPr>
              <w:pStyle w:val="TAC"/>
              <w:keepNext w:val="0"/>
              <w:keepLines w:val="0"/>
            </w:pPr>
            <w:r w:rsidRPr="00FC7496">
              <w:rPr>
                <w:lang w:eastAsia="zh-CN"/>
              </w:rPr>
              <w:t>50</w:t>
            </w:r>
          </w:p>
        </w:tc>
      </w:tr>
      <w:tr w:rsidR="00B8165D" w:rsidRPr="00FC7496" w14:paraId="365B23AD" w14:textId="77777777">
        <w:trPr>
          <w:jc w:val="center"/>
        </w:trPr>
        <w:tc>
          <w:tcPr>
            <w:tcW w:w="1502" w:type="dxa"/>
            <w:vMerge w:val="restart"/>
          </w:tcPr>
          <w:p w14:paraId="26052C12" w14:textId="77777777" w:rsidR="00B8165D" w:rsidRPr="00FC7496" w:rsidRDefault="00B8165D" w:rsidP="00273022">
            <w:pPr>
              <w:pStyle w:val="TAL"/>
              <w:keepNext w:val="0"/>
              <w:keepLines w:val="0"/>
            </w:pPr>
            <w:r w:rsidRPr="00FC7496">
              <w:t>tsc_C_RNTI_Def</w:t>
            </w:r>
          </w:p>
        </w:tc>
        <w:tc>
          <w:tcPr>
            <w:tcW w:w="1021" w:type="dxa"/>
            <w:gridSpan w:val="2"/>
            <w:vMerge w:val="restart"/>
          </w:tcPr>
          <w:p w14:paraId="2F786B28" w14:textId="77777777" w:rsidR="00B8165D" w:rsidRPr="00FC7496" w:rsidRDefault="00B8165D" w:rsidP="00273022">
            <w:pPr>
              <w:pStyle w:val="TAL"/>
              <w:keepNext w:val="0"/>
              <w:keepLines w:val="0"/>
            </w:pPr>
            <w:r w:rsidRPr="00FC7496">
              <w:t>'1001'H</w:t>
            </w:r>
          </w:p>
          <w:p w14:paraId="39B3B559" w14:textId="77777777" w:rsidR="00B8165D" w:rsidRPr="00FC7496" w:rsidRDefault="00B8165D" w:rsidP="00FB0B6E">
            <w:pPr>
              <w:pStyle w:val="TAL"/>
              <w:keepNext w:val="0"/>
              <w:keepLines w:val="0"/>
            </w:pPr>
            <w:r w:rsidRPr="00FC7496">
              <w:t>4097</w:t>
            </w:r>
          </w:p>
        </w:tc>
        <w:tc>
          <w:tcPr>
            <w:tcW w:w="1389" w:type="dxa"/>
          </w:tcPr>
          <w:p w14:paraId="3E40ECAD" w14:textId="77777777" w:rsidR="00B8165D" w:rsidRPr="00FC7496" w:rsidRDefault="00B8165D" w:rsidP="00273022">
            <w:pPr>
              <w:pStyle w:val="TAL"/>
              <w:keepNext w:val="0"/>
              <w:keepLines w:val="0"/>
            </w:pPr>
            <w:r w:rsidRPr="00FC7496">
              <w:t>m'</w:t>
            </w:r>
          </w:p>
        </w:tc>
        <w:tc>
          <w:tcPr>
            <w:tcW w:w="567" w:type="dxa"/>
            <w:vAlign w:val="bottom"/>
          </w:tcPr>
          <w:p w14:paraId="5BC47E6A" w14:textId="77777777" w:rsidR="00B8165D" w:rsidRPr="00FC7496" w:rsidRDefault="00DC28AA" w:rsidP="00273022">
            <w:pPr>
              <w:pStyle w:val="TAC"/>
              <w:keepNext w:val="0"/>
              <w:keepLines w:val="0"/>
            </w:pPr>
            <w:r w:rsidRPr="00FC7496">
              <w:rPr>
                <w:rFonts w:cs="Arial"/>
                <w:szCs w:val="18"/>
                <w:lang w:eastAsia="zh-CN"/>
              </w:rPr>
              <w:t>1</w:t>
            </w:r>
          </w:p>
        </w:tc>
        <w:tc>
          <w:tcPr>
            <w:tcW w:w="567" w:type="dxa"/>
            <w:vAlign w:val="bottom"/>
          </w:tcPr>
          <w:p w14:paraId="1C3292FC" w14:textId="77777777" w:rsidR="00B8165D" w:rsidRPr="00FC7496" w:rsidRDefault="00B8165D" w:rsidP="00273022">
            <w:pPr>
              <w:pStyle w:val="TAC"/>
              <w:keepNext w:val="0"/>
              <w:keepLines w:val="0"/>
            </w:pPr>
            <w:r w:rsidRPr="00FC7496">
              <w:t>-</w:t>
            </w:r>
          </w:p>
        </w:tc>
        <w:tc>
          <w:tcPr>
            <w:tcW w:w="567" w:type="dxa"/>
            <w:vAlign w:val="bottom"/>
          </w:tcPr>
          <w:p w14:paraId="5B3D854B" w14:textId="77777777" w:rsidR="00B8165D" w:rsidRPr="00FC7496" w:rsidRDefault="00B8165D" w:rsidP="00273022">
            <w:pPr>
              <w:pStyle w:val="TAC"/>
              <w:keepNext w:val="0"/>
              <w:keepLines w:val="0"/>
            </w:pPr>
            <w:r w:rsidRPr="00FC7496">
              <w:t>-</w:t>
            </w:r>
          </w:p>
        </w:tc>
        <w:tc>
          <w:tcPr>
            <w:tcW w:w="567" w:type="dxa"/>
            <w:vAlign w:val="bottom"/>
          </w:tcPr>
          <w:p w14:paraId="622F6D7A" w14:textId="77777777" w:rsidR="00B8165D" w:rsidRPr="00FC7496" w:rsidRDefault="00B8165D" w:rsidP="00273022">
            <w:pPr>
              <w:pStyle w:val="TAC"/>
              <w:keepNext w:val="0"/>
              <w:keepLines w:val="0"/>
            </w:pPr>
            <w:r w:rsidRPr="00FC7496">
              <w:t>-</w:t>
            </w:r>
          </w:p>
        </w:tc>
        <w:tc>
          <w:tcPr>
            <w:tcW w:w="567" w:type="dxa"/>
            <w:vAlign w:val="bottom"/>
          </w:tcPr>
          <w:p w14:paraId="5087DC5A" w14:textId="77777777" w:rsidR="00B8165D" w:rsidRPr="00FC7496" w:rsidRDefault="00B8165D" w:rsidP="00273022">
            <w:pPr>
              <w:pStyle w:val="TAC"/>
              <w:keepNext w:val="0"/>
              <w:keepLines w:val="0"/>
            </w:pPr>
            <w:r w:rsidRPr="00FC7496">
              <w:rPr>
                <w:rFonts w:cs="Arial"/>
                <w:szCs w:val="18"/>
              </w:rPr>
              <w:t>0</w:t>
            </w:r>
          </w:p>
        </w:tc>
        <w:tc>
          <w:tcPr>
            <w:tcW w:w="567" w:type="dxa"/>
            <w:vAlign w:val="bottom"/>
          </w:tcPr>
          <w:p w14:paraId="071D4C47" w14:textId="77777777" w:rsidR="00B8165D" w:rsidRPr="00FC7496" w:rsidRDefault="00DC28AA" w:rsidP="00273022">
            <w:pPr>
              <w:pStyle w:val="TAC"/>
              <w:keepNext w:val="0"/>
              <w:keepLines w:val="0"/>
            </w:pPr>
            <w:r w:rsidRPr="00FC7496">
              <w:rPr>
                <w:rFonts w:cs="Arial"/>
                <w:szCs w:val="18"/>
                <w:lang w:eastAsia="zh-CN"/>
              </w:rPr>
              <w:t>0</w:t>
            </w:r>
          </w:p>
        </w:tc>
        <w:tc>
          <w:tcPr>
            <w:tcW w:w="567" w:type="dxa"/>
            <w:vAlign w:val="bottom"/>
          </w:tcPr>
          <w:p w14:paraId="0A0402A2" w14:textId="77777777" w:rsidR="00B8165D" w:rsidRPr="00FC7496" w:rsidRDefault="00B8165D" w:rsidP="00273022">
            <w:pPr>
              <w:pStyle w:val="TAC"/>
              <w:keepNext w:val="0"/>
              <w:keepLines w:val="0"/>
            </w:pPr>
          </w:p>
        </w:tc>
        <w:tc>
          <w:tcPr>
            <w:tcW w:w="567" w:type="dxa"/>
            <w:vAlign w:val="bottom"/>
          </w:tcPr>
          <w:p w14:paraId="56E5B53A" w14:textId="77777777" w:rsidR="00B8165D" w:rsidRPr="00FC7496" w:rsidRDefault="00B8165D" w:rsidP="00273022">
            <w:pPr>
              <w:pStyle w:val="TAC"/>
              <w:keepNext w:val="0"/>
              <w:keepLines w:val="0"/>
            </w:pPr>
            <w:r w:rsidRPr="00FC7496">
              <w:t>-</w:t>
            </w:r>
          </w:p>
        </w:tc>
        <w:tc>
          <w:tcPr>
            <w:tcW w:w="567" w:type="dxa"/>
            <w:vAlign w:val="bottom"/>
          </w:tcPr>
          <w:p w14:paraId="45664AA3" w14:textId="77777777" w:rsidR="00B8165D" w:rsidRPr="00FC7496" w:rsidRDefault="00B8165D" w:rsidP="00273022">
            <w:pPr>
              <w:pStyle w:val="TAC"/>
              <w:keepNext w:val="0"/>
              <w:keepLines w:val="0"/>
            </w:pPr>
            <w:r w:rsidRPr="00FC7496">
              <w:t>-</w:t>
            </w:r>
          </w:p>
        </w:tc>
        <w:tc>
          <w:tcPr>
            <w:tcW w:w="567" w:type="dxa"/>
            <w:vAlign w:val="bottom"/>
          </w:tcPr>
          <w:p w14:paraId="004A1D85" w14:textId="77777777" w:rsidR="00B8165D" w:rsidRPr="00FC7496" w:rsidRDefault="00B8165D" w:rsidP="00273022">
            <w:pPr>
              <w:pStyle w:val="TAC"/>
              <w:keepNext w:val="0"/>
              <w:keepLines w:val="0"/>
            </w:pPr>
            <w:r w:rsidRPr="00FC7496">
              <w:rPr>
                <w:rFonts w:cs="Arial"/>
                <w:szCs w:val="18"/>
              </w:rPr>
              <w:t>0</w:t>
            </w:r>
          </w:p>
        </w:tc>
      </w:tr>
      <w:tr w:rsidR="00B8165D" w:rsidRPr="00FC7496" w14:paraId="39F26CD3" w14:textId="77777777">
        <w:trPr>
          <w:jc w:val="center"/>
        </w:trPr>
        <w:tc>
          <w:tcPr>
            <w:tcW w:w="1502" w:type="dxa"/>
            <w:vMerge/>
          </w:tcPr>
          <w:p w14:paraId="61746BB4" w14:textId="77777777" w:rsidR="00B8165D" w:rsidRPr="00FC7496" w:rsidRDefault="00B8165D" w:rsidP="00273022">
            <w:pPr>
              <w:pStyle w:val="TAL"/>
              <w:keepNext w:val="0"/>
              <w:keepLines w:val="0"/>
            </w:pPr>
          </w:p>
        </w:tc>
        <w:tc>
          <w:tcPr>
            <w:tcW w:w="1021" w:type="dxa"/>
            <w:gridSpan w:val="2"/>
            <w:vMerge/>
          </w:tcPr>
          <w:p w14:paraId="4A54C809" w14:textId="77777777" w:rsidR="00B8165D" w:rsidRPr="00FC7496" w:rsidRDefault="00B8165D" w:rsidP="00273022">
            <w:pPr>
              <w:pStyle w:val="TAL"/>
              <w:keepNext w:val="0"/>
              <w:keepLines w:val="0"/>
            </w:pPr>
          </w:p>
        </w:tc>
        <w:tc>
          <w:tcPr>
            <w:tcW w:w="1389" w:type="dxa"/>
          </w:tcPr>
          <w:p w14:paraId="318ACD79" w14:textId="77777777" w:rsidR="00B8165D" w:rsidRPr="00FC7496" w:rsidRDefault="00B8165D" w:rsidP="00273022">
            <w:pPr>
              <w:pStyle w:val="TAL"/>
              <w:keepNext w:val="0"/>
              <w:keepLines w:val="0"/>
            </w:pPr>
            <w:r w:rsidRPr="00FC7496">
              <w:t>CCE_St_Ind'</w:t>
            </w:r>
          </w:p>
        </w:tc>
        <w:tc>
          <w:tcPr>
            <w:tcW w:w="567" w:type="dxa"/>
            <w:vAlign w:val="bottom"/>
          </w:tcPr>
          <w:p w14:paraId="34F96A62" w14:textId="77777777" w:rsidR="00B8165D" w:rsidRPr="00FC7496" w:rsidRDefault="00B8165D" w:rsidP="00273022">
            <w:pPr>
              <w:pStyle w:val="TAC"/>
              <w:keepNext w:val="0"/>
              <w:keepLines w:val="0"/>
            </w:pPr>
            <w:r w:rsidRPr="00FC7496">
              <w:rPr>
                <w:rFonts w:cs="Arial"/>
                <w:szCs w:val="18"/>
              </w:rPr>
              <w:t>8</w:t>
            </w:r>
          </w:p>
        </w:tc>
        <w:tc>
          <w:tcPr>
            <w:tcW w:w="567" w:type="dxa"/>
            <w:vAlign w:val="bottom"/>
          </w:tcPr>
          <w:p w14:paraId="5F72F9C2" w14:textId="77777777" w:rsidR="00B8165D" w:rsidRPr="00FC7496" w:rsidRDefault="00B8165D" w:rsidP="00273022">
            <w:pPr>
              <w:pStyle w:val="TAC"/>
              <w:keepNext w:val="0"/>
              <w:keepLines w:val="0"/>
            </w:pPr>
            <w:r w:rsidRPr="00FC7496">
              <w:t>-</w:t>
            </w:r>
          </w:p>
        </w:tc>
        <w:tc>
          <w:tcPr>
            <w:tcW w:w="567" w:type="dxa"/>
            <w:vAlign w:val="bottom"/>
          </w:tcPr>
          <w:p w14:paraId="58E45E3E" w14:textId="77777777" w:rsidR="00B8165D" w:rsidRPr="00FC7496" w:rsidRDefault="00B8165D" w:rsidP="00273022">
            <w:pPr>
              <w:pStyle w:val="TAC"/>
              <w:keepNext w:val="0"/>
              <w:keepLines w:val="0"/>
            </w:pPr>
            <w:r w:rsidRPr="00FC7496">
              <w:t>-</w:t>
            </w:r>
          </w:p>
        </w:tc>
        <w:tc>
          <w:tcPr>
            <w:tcW w:w="567" w:type="dxa"/>
            <w:vAlign w:val="bottom"/>
          </w:tcPr>
          <w:p w14:paraId="4C005766" w14:textId="77777777" w:rsidR="00B8165D" w:rsidRPr="00FC7496" w:rsidRDefault="00B8165D" w:rsidP="00273022">
            <w:pPr>
              <w:pStyle w:val="TAC"/>
              <w:keepNext w:val="0"/>
              <w:keepLines w:val="0"/>
            </w:pPr>
            <w:r w:rsidRPr="00FC7496">
              <w:t>-</w:t>
            </w:r>
          </w:p>
        </w:tc>
        <w:tc>
          <w:tcPr>
            <w:tcW w:w="567" w:type="dxa"/>
            <w:vAlign w:val="bottom"/>
          </w:tcPr>
          <w:p w14:paraId="4425CCF4" w14:textId="77777777" w:rsidR="00B8165D" w:rsidRPr="00FC7496" w:rsidRDefault="00DC28AA" w:rsidP="00273022">
            <w:pPr>
              <w:pStyle w:val="TAC"/>
              <w:keepNext w:val="0"/>
              <w:keepLines w:val="0"/>
            </w:pPr>
            <w:r w:rsidRPr="00FC7496">
              <w:rPr>
                <w:rFonts w:cs="Arial"/>
                <w:szCs w:val="18"/>
              </w:rPr>
              <w:t>16</w:t>
            </w:r>
          </w:p>
        </w:tc>
        <w:tc>
          <w:tcPr>
            <w:tcW w:w="567" w:type="dxa"/>
            <w:vAlign w:val="bottom"/>
          </w:tcPr>
          <w:p w14:paraId="793491DE" w14:textId="77777777" w:rsidR="00B8165D" w:rsidRPr="00FC7496" w:rsidRDefault="00DC28AA" w:rsidP="00273022">
            <w:pPr>
              <w:pStyle w:val="TAC"/>
              <w:keepNext w:val="0"/>
              <w:keepLines w:val="0"/>
            </w:pPr>
            <w:r w:rsidRPr="00FC7496">
              <w:rPr>
                <w:rFonts w:cs="Arial"/>
                <w:szCs w:val="18"/>
                <w:lang w:eastAsia="zh-CN"/>
              </w:rPr>
              <w:t>24</w:t>
            </w:r>
          </w:p>
        </w:tc>
        <w:tc>
          <w:tcPr>
            <w:tcW w:w="567" w:type="dxa"/>
            <w:vAlign w:val="bottom"/>
          </w:tcPr>
          <w:p w14:paraId="70CCDAB2" w14:textId="77777777" w:rsidR="00B8165D" w:rsidRPr="00FC7496" w:rsidRDefault="00B8165D" w:rsidP="00273022">
            <w:pPr>
              <w:pStyle w:val="TAC"/>
              <w:keepNext w:val="0"/>
              <w:keepLines w:val="0"/>
            </w:pPr>
          </w:p>
        </w:tc>
        <w:tc>
          <w:tcPr>
            <w:tcW w:w="567" w:type="dxa"/>
            <w:vAlign w:val="bottom"/>
          </w:tcPr>
          <w:p w14:paraId="7DEED1FA" w14:textId="77777777" w:rsidR="00B8165D" w:rsidRPr="00FC7496" w:rsidRDefault="00B8165D" w:rsidP="00273022">
            <w:pPr>
              <w:pStyle w:val="TAC"/>
              <w:keepNext w:val="0"/>
              <w:keepLines w:val="0"/>
            </w:pPr>
            <w:r w:rsidRPr="00FC7496">
              <w:t>-</w:t>
            </w:r>
          </w:p>
        </w:tc>
        <w:tc>
          <w:tcPr>
            <w:tcW w:w="567" w:type="dxa"/>
            <w:vAlign w:val="bottom"/>
          </w:tcPr>
          <w:p w14:paraId="4DFA52A4" w14:textId="77777777" w:rsidR="00B8165D" w:rsidRPr="00FC7496" w:rsidRDefault="00B8165D" w:rsidP="00273022">
            <w:pPr>
              <w:pStyle w:val="TAC"/>
              <w:keepNext w:val="0"/>
              <w:keepLines w:val="0"/>
            </w:pPr>
            <w:r w:rsidRPr="00FC7496">
              <w:t>-</w:t>
            </w:r>
          </w:p>
        </w:tc>
        <w:tc>
          <w:tcPr>
            <w:tcW w:w="567" w:type="dxa"/>
            <w:vAlign w:val="bottom"/>
          </w:tcPr>
          <w:p w14:paraId="174129EF" w14:textId="77777777" w:rsidR="00B8165D" w:rsidRPr="00FC7496" w:rsidRDefault="00B8165D" w:rsidP="00273022">
            <w:pPr>
              <w:pStyle w:val="TAC"/>
              <w:keepNext w:val="0"/>
              <w:keepLines w:val="0"/>
            </w:pPr>
            <w:r w:rsidRPr="00FC7496">
              <w:rPr>
                <w:rFonts w:cs="Arial"/>
                <w:szCs w:val="18"/>
              </w:rPr>
              <w:t>2</w:t>
            </w:r>
            <w:r w:rsidR="00DC28AA" w:rsidRPr="00FC7496">
              <w:rPr>
                <w:rFonts w:cs="Arial"/>
                <w:szCs w:val="18"/>
              </w:rPr>
              <w:t>4</w:t>
            </w:r>
          </w:p>
        </w:tc>
      </w:tr>
      <w:tr w:rsidR="00B8165D" w:rsidRPr="00FC7496" w14:paraId="386E5997" w14:textId="77777777">
        <w:trPr>
          <w:jc w:val="center"/>
        </w:trPr>
        <w:tc>
          <w:tcPr>
            <w:tcW w:w="1502" w:type="dxa"/>
            <w:vMerge/>
          </w:tcPr>
          <w:p w14:paraId="24459A91" w14:textId="77777777" w:rsidR="00B8165D" w:rsidRPr="00FC7496" w:rsidRDefault="00B8165D" w:rsidP="00273022">
            <w:pPr>
              <w:pStyle w:val="TAL"/>
              <w:keepNext w:val="0"/>
              <w:keepLines w:val="0"/>
            </w:pPr>
          </w:p>
        </w:tc>
        <w:tc>
          <w:tcPr>
            <w:tcW w:w="1021" w:type="dxa"/>
            <w:gridSpan w:val="2"/>
            <w:vMerge/>
          </w:tcPr>
          <w:p w14:paraId="1D478432" w14:textId="77777777" w:rsidR="00B8165D" w:rsidRPr="00FC7496" w:rsidRDefault="00B8165D" w:rsidP="00273022">
            <w:pPr>
              <w:pStyle w:val="TAL"/>
              <w:keepNext w:val="0"/>
              <w:keepLines w:val="0"/>
            </w:pPr>
          </w:p>
        </w:tc>
        <w:tc>
          <w:tcPr>
            <w:tcW w:w="1389" w:type="dxa"/>
          </w:tcPr>
          <w:p w14:paraId="5BA72BA2" w14:textId="77777777" w:rsidR="00B8165D" w:rsidRPr="00FC7496" w:rsidRDefault="00B8165D" w:rsidP="00273022">
            <w:pPr>
              <w:pStyle w:val="TAL"/>
              <w:keepNext w:val="0"/>
              <w:keepLines w:val="0"/>
            </w:pPr>
            <w:r w:rsidRPr="00FC7496">
              <w:t>m''</w:t>
            </w:r>
          </w:p>
        </w:tc>
        <w:tc>
          <w:tcPr>
            <w:tcW w:w="567" w:type="dxa"/>
            <w:vAlign w:val="bottom"/>
          </w:tcPr>
          <w:p w14:paraId="3741CBE8" w14:textId="77777777" w:rsidR="00B8165D" w:rsidRPr="00FC7496" w:rsidRDefault="00B8165D" w:rsidP="00273022">
            <w:pPr>
              <w:pStyle w:val="TAC"/>
              <w:keepNext w:val="0"/>
              <w:keepLines w:val="0"/>
            </w:pPr>
            <w:r w:rsidRPr="00FC7496">
              <w:t>-</w:t>
            </w:r>
          </w:p>
        </w:tc>
        <w:tc>
          <w:tcPr>
            <w:tcW w:w="567" w:type="dxa"/>
            <w:vAlign w:val="bottom"/>
          </w:tcPr>
          <w:p w14:paraId="723845E4"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73DE2806" w14:textId="77777777" w:rsidR="00B8165D" w:rsidRPr="00FC7496" w:rsidRDefault="00B8165D" w:rsidP="00273022">
            <w:pPr>
              <w:pStyle w:val="TAC"/>
              <w:keepNext w:val="0"/>
              <w:keepLines w:val="0"/>
            </w:pPr>
            <w:r w:rsidRPr="00FC7496">
              <w:t>-</w:t>
            </w:r>
          </w:p>
        </w:tc>
        <w:tc>
          <w:tcPr>
            <w:tcW w:w="567" w:type="dxa"/>
            <w:vAlign w:val="bottom"/>
          </w:tcPr>
          <w:p w14:paraId="2CB2531C" w14:textId="77777777" w:rsidR="00B8165D" w:rsidRPr="00FC7496" w:rsidRDefault="00B8165D" w:rsidP="00273022">
            <w:pPr>
              <w:pStyle w:val="TAC"/>
              <w:keepNext w:val="0"/>
              <w:keepLines w:val="0"/>
            </w:pPr>
            <w:r w:rsidRPr="00FC7496">
              <w:t>-</w:t>
            </w:r>
          </w:p>
        </w:tc>
        <w:tc>
          <w:tcPr>
            <w:tcW w:w="567" w:type="dxa"/>
            <w:vAlign w:val="bottom"/>
          </w:tcPr>
          <w:p w14:paraId="502B266C" w14:textId="77777777" w:rsidR="00B8165D" w:rsidRPr="00FC7496" w:rsidRDefault="00B8165D" w:rsidP="00273022">
            <w:pPr>
              <w:pStyle w:val="TAC"/>
              <w:keepNext w:val="0"/>
              <w:keepLines w:val="0"/>
            </w:pPr>
            <w:r w:rsidRPr="00FC7496">
              <w:rPr>
                <w:rFonts w:cs="Arial"/>
                <w:szCs w:val="18"/>
              </w:rPr>
              <w:t>1</w:t>
            </w:r>
          </w:p>
        </w:tc>
        <w:tc>
          <w:tcPr>
            <w:tcW w:w="567" w:type="dxa"/>
            <w:vAlign w:val="bottom"/>
          </w:tcPr>
          <w:p w14:paraId="226DE17E" w14:textId="77777777" w:rsidR="00B8165D" w:rsidRPr="00FC7496" w:rsidRDefault="00B8165D" w:rsidP="00273022">
            <w:pPr>
              <w:pStyle w:val="TAC"/>
              <w:keepNext w:val="0"/>
              <w:keepLines w:val="0"/>
            </w:pPr>
          </w:p>
        </w:tc>
        <w:tc>
          <w:tcPr>
            <w:tcW w:w="567" w:type="dxa"/>
            <w:vAlign w:val="bottom"/>
          </w:tcPr>
          <w:p w14:paraId="6C705398"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2C43F098" w14:textId="77777777" w:rsidR="00B8165D" w:rsidRPr="00FC7496" w:rsidRDefault="00B8165D" w:rsidP="00273022">
            <w:pPr>
              <w:pStyle w:val="TAC"/>
              <w:keepNext w:val="0"/>
              <w:keepLines w:val="0"/>
            </w:pPr>
            <w:r w:rsidRPr="00FC7496">
              <w:t>-</w:t>
            </w:r>
          </w:p>
        </w:tc>
        <w:tc>
          <w:tcPr>
            <w:tcW w:w="567" w:type="dxa"/>
            <w:vAlign w:val="bottom"/>
          </w:tcPr>
          <w:p w14:paraId="4571D328" w14:textId="77777777" w:rsidR="00B8165D" w:rsidRPr="00FC7496" w:rsidRDefault="00B8165D" w:rsidP="00273022">
            <w:pPr>
              <w:pStyle w:val="TAC"/>
              <w:keepNext w:val="0"/>
              <w:keepLines w:val="0"/>
            </w:pPr>
            <w:r w:rsidRPr="00FC7496">
              <w:t>-</w:t>
            </w:r>
          </w:p>
        </w:tc>
        <w:tc>
          <w:tcPr>
            <w:tcW w:w="567" w:type="dxa"/>
            <w:vAlign w:val="bottom"/>
          </w:tcPr>
          <w:p w14:paraId="3ABE7A80" w14:textId="77777777" w:rsidR="00B8165D" w:rsidRPr="00FC7496" w:rsidRDefault="00B8165D" w:rsidP="00273022">
            <w:pPr>
              <w:pStyle w:val="TAC"/>
              <w:keepNext w:val="0"/>
              <w:keepLines w:val="0"/>
            </w:pPr>
            <w:r w:rsidRPr="00FC7496">
              <w:rPr>
                <w:rFonts w:cs="Arial"/>
                <w:szCs w:val="18"/>
              </w:rPr>
              <w:t>1</w:t>
            </w:r>
          </w:p>
        </w:tc>
      </w:tr>
      <w:tr w:rsidR="00B8165D" w:rsidRPr="00FC7496" w14:paraId="4724DDD7" w14:textId="77777777">
        <w:trPr>
          <w:jc w:val="center"/>
        </w:trPr>
        <w:tc>
          <w:tcPr>
            <w:tcW w:w="1502" w:type="dxa"/>
            <w:vMerge/>
          </w:tcPr>
          <w:p w14:paraId="7C6FCE91" w14:textId="77777777" w:rsidR="00B8165D" w:rsidRPr="00FC7496" w:rsidRDefault="00B8165D" w:rsidP="00273022">
            <w:pPr>
              <w:pStyle w:val="TAL"/>
              <w:keepNext w:val="0"/>
              <w:keepLines w:val="0"/>
            </w:pPr>
          </w:p>
        </w:tc>
        <w:tc>
          <w:tcPr>
            <w:tcW w:w="1021" w:type="dxa"/>
            <w:gridSpan w:val="2"/>
            <w:vMerge/>
          </w:tcPr>
          <w:p w14:paraId="68549346" w14:textId="77777777" w:rsidR="00B8165D" w:rsidRPr="00FC7496" w:rsidRDefault="00B8165D" w:rsidP="00273022">
            <w:pPr>
              <w:pStyle w:val="TAL"/>
              <w:keepNext w:val="0"/>
              <w:keepLines w:val="0"/>
            </w:pPr>
          </w:p>
        </w:tc>
        <w:tc>
          <w:tcPr>
            <w:tcW w:w="1389" w:type="dxa"/>
          </w:tcPr>
          <w:p w14:paraId="0FA2D55A" w14:textId="77777777" w:rsidR="00B8165D" w:rsidRPr="00FC7496" w:rsidRDefault="00B8165D" w:rsidP="00273022">
            <w:pPr>
              <w:pStyle w:val="TAL"/>
              <w:keepNext w:val="0"/>
              <w:keepLines w:val="0"/>
            </w:pPr>
            <w:r w:rsidRPr="00FC7496">
              <w:t>CCE_St_Ind''</w:t>
            </w:r>
          </w:p>
        </w:tc>
        <w:tc>
          <w:tcPr>
            <w:tcW w:w="567" w:type="dxa"/>
            <w:vAlign w:val="bottom"/>
          </w:tcPr>
          <w:p w14:paraId="74DF86E7" w14:textId="77777777" w:rsidR="00B8165D" w:rsidRPr="00FC7496" w:rsidRDefault="00B8165D" w:rsidP="00273022">
            <w:pPr>
              <w:pStyle w:val="TAC"/>
              <w:keepNext w:val="0"/>
              <w:keepLines w:val="0"/>
            </w:pPr>
            <w:r w:rsidRPr="00FC7496">
              <w:t>-</w:t>
            </w:r>
          </w:p>
        </w:tc>
        <w:tc>
          <w:tcPr>
            <w:tcW w:w="567" w:type="dxa"/>
            <w:vAlign w:val="bottom"/>
          </w:tcPr>
          <w:p w14:paraId="3E474860" w14:textId="77777777" w:rsidR="00B8165D" w:rsidRPr="00FC7496" w:rsidRDefault="001A693F" w:rsidP="00273022">
            <w:pPr>
              <w:pStyle w:val="TAC"/>
              <w:keepNext w:val="0"/>
              <w:keepLines w:val="0"/>
            </w:pPr>
            <w:r w:rsidRPr="00FC7496">
              <w:rPr>
                <w:szCs w:val="18"/>
                <w:lang w:eastAsia="zh-CN"/>
              </w:rPr>
              <w:t>8</w:t>
            </w:r>
          </w:p>
        </w:tc>
        <w:tc>
          <w:tcPr>
            <w:tcW w:w="567" w:type="dxa"/>
            <w:vAlign w:val="bottom"/>
          </w:tcPr>
          <w:p w14:paraId="4FB05979" w14:textId="77777777" w:rsidR="00B8165D" w:rsidRPr="00FC7496" w:rsidRDefault="00B8165D" w:rsidP="00273022">
            <w:pPr>
              <w:pStyle w:val="TAC"/>
              <w:keepNext w:val="0"/>
              <w:keepLines w:val="0"/>
            </w:pPr>
            <w:r w:rsidRPr="00FC7496">
              <w:t>-</w:t>
            </w:r>
          </w:p>
        </w:tc>
        <w:tc>
          <w:tcPr>
            <w:tcW w:w="567" w:type="dxa"/>
            <w:vAlign w:val="bottom"/>
          </w:tcPr>
          <w:p w14:paraId="3B65658D" w14:textId="77777777" w:rsidR="00B8165D" w:rsidRPr="00FC7496" w:rsidRDefault="00B8165D" w:rsidP="00273022">
            <w:pPr>
              <w:pStyle w:val="TAC"/>
              <w:keepNext w:val="0"/>
              <w:keepLines w:val="0"/>
            </w:pPr>
            <w:r w:rsidRPr="00FC7496">
              <w:t>-</w:t>
            </w:r>
          </w:p>
        </w:tc>
        <w:tc>
          <w:tcPr>
            <w:tcW w:w="567" w:type="dxa"/>
            <w:vAlign w:val="bottom"/>
          </w:tcPr>
          <w:p w14:paraId="3BF5AFF5" w14:textId="77777777" w:rsidR="00B8165D" w:rsidRPr="00FC7496" w:rsidRDefault="00DC28AA" w:rsidP="00273022">
            <w:pPr>
              <w:pStyle w:val="TAC"/>
              <w:keepNext w:val="0"/>
              <w:keepLines w:val="0"/>
            </w:pPr>
            <w:r w:rsidRPr="00FC7496">
              <w:rPr>
                <w:rFonts w:cs="Arial"/>
                <w:szCs w:val="18"/>
              </w:rPr>
              <w:t>2</w:t>
            </w:r>
            <w:r w:rsidR="00B8165D" w:rsidRPr="00FC7496">
              <w:rPr>
                <w:rFonts w:cs="Arial"/>
                <w:szCs w:val="18"/>
              </w:rPr>
              <w:t>4</w:t>
            </w:r>
          </w:p>
        </w:tc>
        <w:tc>
          <w:tcPr>
            <w:tcW w:w="567" w:type="dxa"/>
            <w:vAlign w:val="bottom"/>
          </w:tcPr>
          <w:p w14:paraId="5B6C2CC2" w14:textId="77777777" w:rsidR="00B8165D" w:rsidRPr="00FC7496" w:rsidRDefault="00B8165D" w:rsidP="00273022">
            <w:pPr>
              <w:pStyle w:val="TAC"/>
              <w:keepNext w:val="0"/>
              <w:keepLines w:val="0"/>
            </w:pPr>
          </w:p>
        </w:tc>
        <w:tc>
          <w:tcPr>
            <w:tcW w:w="567" w:type="dxa"/>
            <w:vAlign w:val="bottom"/>
          </w:tcPr>
          <w:p w14:paraId="5FFDF7C0" w14:textId="77777777" w:rsidR="00B8165D" w:rsidRPr="00FC7496" w:rsidRDefault="001A693F" w:rsidP="00273022">
            <w:pPr>
              <w:pStyle w:val="TAC"/>
              <w:keepNext w:val="0"/>
              <w:keepLines w:val="0"/>
            </w:pPr>
            <w:r w:rsidRPr="00FC7496">
              <w:rPr>
                <w:szCs w:val="18"/>
                <w:lang w:eastAsia="zh-CN"/>
              </w:rPr>
              <w:t>1</w:t>
            </w:r>
            <w:r w:rsidR="00DC28AA" w:rsidRPr="00FC7496">
              <w:rPr>
                <w:szCs w:val="18"/>
                <w:lang w:eastAsia="zh-CN"/>
              </w:rPr>
              <w:t>6</w:t>
            </w:r>
          </w:p>
        </w:tc>
        <w:tc>
          <w:tcPr>
            <w:tcW w:w="567" w:type="dxa"/>
            <w:vAlign w:val="bottom"/>
          </w:tcPr>
          <w:p w14:paraId="2D166275" w14:textId="77777777" w:rsidR="00B8165D" w:rsidRPr="00FC7496" w:rsidRDefault="00B8165D" w:rsidP="00273022">
            <w:pPr>
              <w:pStyle w:val="TAC"/>
              <w:keepNext w:val="0"/>
              <w:keepLines w:val="0"/>
            </w:pPr>
            <w:r w:rsidRPr="00FC7496">
              <w:t>-</w:t>
            </w:r>
          </w:p>
        </w:tc>
        <w:tc>
          <w:tcPr>
            <w:tcW w:w="567" w:type="dxa"/>
            <w:vAlign w:val="bottom"/>
          </w:tcPr>
          <w:p w14:paraId="4ECBF6F3" w14:textId="77777777" w:rsidR="00B8165D" w:rsidRPr="00FC7496" w:rsidRDefault="00B8165D" w:rsidP="00273022">
            <w:pPr>
              <w:pStyle w:val="TAC"/>
              <w:keepNext w:val="0"/>
              <w:keepLines w:val="0"/>
            </w:pPr>
            <w:r w:rsidRPr="00FC7496">
              <w:t>-</w:t>
            </w:r>
          </w:p>
        </w:tc>
        <w:tc>
          <w:tcPr>
            <w:tcW w:w="567" w:type="dxa"/>
            <w:vAlign w:val="bottom"/>
          </w:tcPr>
          <w:p w14:paraId="01CD96F5" w14:textId="77777777" w:rsidR="00B8165D" w:rsidRPr="00FC7496" w:rsidRDefault="00DC28AA" w:rsidP="00273022">
            <w:pPr>
              <w:pStyle w:val="TAC"/>
              <w:keepNext w:val="0"/>
              <w:keepLines w:val="0"/>
            </w:pPr>
            <w:r w:rsidRPr="00FC7496">
              <w:rPr>
                <w:rFonts w:cs="Arial"/>
                <w:szCs w:val="18"/>
              </w:rPr>
              <w:t>3</w:t>
            </w:r>
            <w:r w:rsidR="00B8165D" w:rsidRPr="00FC7496">
              <w:rPr>
                <w:rFonts w:cs="Arial"/>
                <w:szCs w:val="18"/>
              </w:rPr>
              <w:t>2</w:t>
            </w:r>
          </w:p>
        </w:tc>
      </w:tr>
      <w:tr w:rsidR="00735CD2" w:rsidRPr="00FC7496" w14:paraId="73CC579F" w14:textId="77777777">
        <w:trPr>
          <w:jc w:val="center"/>
        </w:trPr>
        <w:tc>
          <w:tcPr>
            <w:tcW w:w="1531" w:type="dxa"/>
            <w:gridSpan w:val="2"/>
            <w:vMerge w:val="restart"/>
          </w:tcPr>
          <w:p w14:paraId="6C5F5AB8" w14:textId="77777777" w:rsidR="00735CD2" w:rsidRPr="00FC7496" w:rsidRDefault="00735CD2" w:rsidP="00273022">
            <w:pPr>
              <w:pStyle w:val="TAL"/>
              <w:keepNext w:val="0"/>
              <w:keepLines w:val="0"/>
            </w:pPr>
            <w:r w:rsidRPr="00FC7496">
              <w:t>tsc_C_RNTI_Def2</w:t>
            </w:r>
          </w:p>
        </w:tc>
        <w:tc>
          <w:tcPr>
            <w:tcW w:w="992" w:type="dxa"/>
            <w:vMerge w:val="restart"/>
          </w:tcPr>
          <w:p w14:paraId="21283EFB" w14:textId="77777777" w:rsidR="00735CD2" w:rsidRPr="00FC7496" w:rsidRDefault="00735CD2" w:rsidP="00273022">
            <w:pPr>
              <w:pStyle w:val="TAL"/>
              <w:keepNext w:val="0"/>
              <w:keepLines w:val="0"/>
            </w:pPr>
            <w:r w:rsidRPr="00FC7496">
              <w:t>‘1034</w:t>
            </w:r>
            <w:r w:rsidR="00D726C0" w:rsidRPr="00FC7496">
              <w:t>'</w:t>
            </w:r>
            <w:r w:rsidRPr="00FC7496">
              <w:t>H</w:t>
            </w:r>
          </w:p>
          <w:p w14:paraId="2004D9A9" w14:textId="77777777" w:rsidR="00735CD2" w:rsidRPr="00FC7496" w:rsidRDefault="00735CD2" w:rsidP="00273022">
            <w:pPr>
              <w:pStyle w:val="TAL"/>
              <w:keepNext w:val="0"/>
              <w:keepLines w:val="0"/>
            </w:pPr>
            <w:r w:rsidRPr="00FC7496">
              <w:t>4148</w:t>
            </w:r>
          </w:p>
        </w:tc>
        <w:tc>
          <w:tcPr>
            <w:tcW w:w="1389" w:type="dxa"/>
          </w:tcPr>
          <w:p w14:paraId="751EDDE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C336831" w14:textId="77777777" w:rsidR="00735CD2" w:rsidRPr="00FC7496" w:rsidRDefault="00735CD2" w:rsidP="00273022">
            <w:pPr>
              <w:pStyle w:val="TAC"/>
              <w:keepNext w:val="0"/>
              <w:keepLines w:val="0"/>
            </w:pPr>
            <w:r w:rsidRPr="00FC7496">
              <w:t>0</w:t>
            </w:r>
          </w:p>
        </w:tc>
        <w:tc>
          <w:tcPr>
            <w:tcW w:w="567" w:type="dxa"/>
            <w:vAlign w:val="bottom"/>
          </w:tcPr>
          <w:p w14:paraId="1B30FD1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416A144D" w14:textId="77777777" w:rsidR="00735CD2" w:rsidRPr="00FC7496" w:rsidRDefault="00735CD2" w:rsidP="00273022">
            <w:pPr>
              <w:pStyle w:val="TAC"/>
              <w:keepNext w:val="0"/>
              <w:keepLines w:val="0"/>
            </w:pPr>
            <w:r w:rsidRPr="00FC7496">
              <w:t>-</w:t>
            </w:r>
          </w:p>
        </w:tc>
        <w:tc>
          <w:tcPr>
            <w:tcW w:w="567" w:type="dxa"/>
            <w:vAlign w:val="bottom"/>
          </w:tcPr>
          <w:p w14:paraId="1D99A99D" w14:textId="77777777" w:rsidR="00735CD2" w:rsidRPr="00FC7496" w:rsidRDefault="00735CD2" w:rsidP="00273022">
            <w:pPr>
              <w:pStyle w:val="TAC"/>
              <w:keepNext w:val="0"/>
              <w:keepLines w:val="0"/>
            </w:pPr>
            <w:r w:rsidRPr="00FC7496">
              <w:t>-</w:t>
            </w:r>
          </w:p>
        </w:tc>
        <w:tc>
          <w:tcPr>
            <w:tcW w:w="567" w:type="dxa"/>
            <w:vAlign w:val="bottom"/>
          </w:tcPr>
          <w:p w14:paraId="2B0CA522" w14:textId="77777777" w:rsidR="00735CD2" w:rsidRPr="00FC7496" w:rsidRDefault="00735CD2" w:rsidP="00273022">
            <w:pPr>
              <w:pStyle w:val="TAC"/>
              <w:keepNext w:val="0"/>
              <w:keepLines w:val="0"/>
              <w:rPr>
                <w:rFonts w:cs="Arial"/>
                <w:szCs w:val="18"/>
              </w:rPr>
            </w:pPr>
            <w:r w:rsidRPr="00FC7496">
              <w:t>0</w:t>
            </w:r>
          </w:p>
        </w:tc>
        <w:tc>
          <w:tcPr>
            <w:tcW w:w="567" w:type="dxa"/>
            <w:vAlign w:val="bottom"/>
          </w:tcPr>
          <w:p w14:paraId="1F27CC91" w14:textId="77777777" w:rsidR="00735CD2" w:rsidRPr="00FC7496" w:rsidRDefault="00DC28AA" w:rsidP="00273022">
            <w:pPr>
              <w:pStyle w:val="TAC"/>
              <w:keepNext w:val="0"/>
              <w:keepLines w:val="0"/>
            </w:pPr>
            <w:r w:rsidRPr="00FC7496">
              <w:t>1</w:t>
            </w:r>
          </w:p>
        </w:tc>
        <w:tc>
          <w:tcPr>
            <w:tcW w:w="567" w:type="dxa"/>
            <w:vAlign w:val="bottom"/>
          </w:tcPr>
          <w:p w14:paraId="54DF878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1E5F305E" w14:textId="77777777" w:rsidR="00735CD2" w:rsidRPr="00FC7496" w:rsidRDefault="00735CD2" w:rsidP="00273022">
            <w:pPr>
              <w:pStyle w:val="TAC"/>
              <w:keepNext w:val="0"/>
              <w:keepLines w:val="0"/>
            </w:pPr>
            <w:r w:rsidRPr="00FC7496">
              <w:t>-</w:t>
            </w:r>
          </w:p>
        </w:tc>
        <w:tc>
          <w:tcPr>
            <w:tcW w:w="567" w:type="dxa"/>
            <w:vAlign w:val="bottom"/>
          </w:tcPr>
          <w:p w14:paraId="44CF5652" w14:textId="77777777" w:rsidR="00735CD2" w:rsidRPr="00FC7496" w:rsidRDefault="00735CD2" w:rsidP="00273022">
            <w:pPr>
              <w:pStyle w:val="TAC"/>
              <w:keepNext w:val="0"/>
              <w:keepLines w:val="0"/>
            </w:pPr>
            <w:r w:rsidRPr="00FC7496">
              <w:t>-</w:t>
            </w:r>
          </w:p>
        </w:tc>
        <w:tc>
          <w:tcPr>
            <w:tcW w:w="567" w:type="dxa"/>
            <w:vAlign w:val="bottom"/>
          </w:tcPr>
          <w:p w14:paraId="612F6F43" w14:textId="77777777" w:rsidR="00735CD2" w:rsidRPr="00FC7496" w:rsidRDefault="00DC28AA" w:rsidP="00273022">
            <w:pPr>
              <w:pStyle w:val="TAC"/>
              <w:keepNext w:val="0"/>
              <w:keepLines w:val="0"/>
              <w:rPr>
                <w:rFonts w:cs="Arial"/>
                <w:szCs w:val="18"/>
              </w:rPr>
            </w:pPr>
            <w:r w:rsidRPr="00FC7496">
              <w:rPr>
                <w:lang w:eastAsia="zh-CN"/>
              </w:rPr>
              <w:t>0</w:t>
            </w:r>
          </w:p>
        </w:tc>
      </w:tr>
      <w:tr w:rsidR="00735CD2" w:rsidRPr="00FC7496" w14:paraId="250A6B80" w14:textId="77777777">
        <w:trPr>
          <w:jc w:val="center"/>
        </w:trPr>
        <w:tc>
          <w:tcPr>
            <w:tcW w:w="1531" w:type="dxa"/>
            <w:gridSpan w:val="2"/>
            <w:vMerge/>
          </w:tcPr>
          <w:p w14:paraId="014A5964" w14:textId="77777777" w:rsidR="00735CD2" w:rsidRPr="00FC7496" w:rsidRDefault="00735CD2" w:rsidP="00273022">
            <w:pPr>
              <w:pStyle w:val="TAL"/>
              <w:keepNext w:val="0"/>
              <w:keepLines w:val="0"/>
            </w:pPr>
          </w:p>
        </w:tc>
        <w:tc>
          <w:tcPr>
            <w:tcW w:w="992" w:type="dxa"/>
            <w:vMerge/>
          </w:tcPr>
          <w:p w14:paraId="1C53F0BA" w14:textId="77777777" w:rsidR="00735CD2" w:rsidRPr="00FC7496" w:rsidRDefault="00735CD2" w:rsidP="00273022">
            <w:pPr>
              <w:pStyle w:val="TAL"/>
              <w:keepNext w:val="0"/>
              <w:keepLines w:val="0"/>
            </w:pPr>
          </w:p>
        </w:tc>
        <w:tc>
          <w:tcPr>
            <w:tcW w:w="1389" w:type="dxa"/>
          </w:tcPr>
          <w:p w14:paraId="5B46C72B" w14:textId="77777777" w:rsidR="00735CD2" w:rsidRPr="00FC7496" w:rsidRDefault="00735CD2" w:rsidP="00273022">
            <w:pPr>
              <w:pStyle w:val="TAL"/>
              <w:keepNext w:val="0"/>
              <w:keepLines w:val="0"/>
            </w:pPr>
            <w:r w:rsidRPr="00FC7496">
              <w:t>CCE_St_Ind'</w:t>
            </w:r>
          </w:p>
        </w:tc>
        <w:tc>
          <w:tcPr>
            <w:tcW w:w="567" w:type="dxa"/>
            <w:vAlign w:val="bottom"/>
          </w:tcPr>
          <w:p w14:paraId="4553996B" w14:textId="77777777" w:rsidR="00735CD2" w:rsidRPr="00FC7496" w:rsidRDefault="00735CD2" w:rsidP="00273022">
            <w:pPr>
              <w:pStyle w:val="TAC"/>
              <w:keepNext w:val="0"/>
              <w:keepLines w:val="0"/>
            </w:pPr>
            <w:r w:rsidRPr="00FC7496">
              <w:rPr>
                <w:lang w:eastAsia="zh-CN"/>
              </w:rPr>
              <w:t>3</w:t>
            </w:r>
            <w:r w:rsidRPr="00FC7496">
              <w:t>2</w:t>
            </w:r>
          </w:p>
        </w:tc>
        <w:tc>
          <w:tcPr>
            <w:tcW w:w="567" w:type="dxa"/>
            <w:vAlign w:val="bottom"/>
          </w:tcPr>
          <w:p w14:paraId="33318978"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E739424" w14:textId="77777777" w:rsidR="00735CD2" w:rsidRPr="00FC7496" w:rsidRDefault="00735CD2" w:rsidP="00273022">
            <w:pPr>
              <w:pStyle w:val="TAC"/>
              <w:keepNext w:val="0"/>
              <w:keepLines w:val="0"/>
            </w:pPr>
            <w:r w:rsidRPr="00FC7496">
              <w:t>-</w:t>
            </w:r>
          </w:p>
        </w:tc>
        <w:tc>
          <w:tcPr>
            <w:tcW w:w="567" w:type="dxa"/>
            <w:vAlign w:val="bottom"/>
          </w:tcPr>
          <w:p w14:paraId="0306F0DD" w14:textId="77777777" w:rsidR="00735CD2" w:rsidRPr="00FC7496" w:rsidRDefault="00735CD2" w:rsidP="00273022">
            <w:pPr>
              <w:pStyle w:val="TAC"/>
              <w:keepNext w:val="0"/>
              <w:keepLines w:val="0"/>
            </w:pPr>
            <w:r w:rsidRPr="00FC7496">
              <w:t>-</w:t>
            </w:r>
          </w:p>
        </w:tc>
        <w:tc>
          <w:tcPr>
            <w:tcW w:w="567" w:type="dxa"/>
            <w:vAlign w:val="bottom"/>
          </w:tcPr>
          <w:p w14:paraId="3C530236" w14:textId="77777777" w:rsidR="00735CD2" w:rsidRPr="00FC7496" w:rsidRDefault="00DC28AA" w:rsidP="00273022">
            <w:pPr>
              <w:pStyle w:val="TAC"/>
              <w:keepNext w:val="0"/>
              <w:keepLines w:val="0"/>
            </w:pPr>
            <w:r w:rsidRPr="00FC7496">
              <w:t>8</w:t>
            </w:r>
          </w:p>
        </w:tc>
        <w:tc>
          <w:tcPr>
            <w:tcW w:w="567" w:type="dxa"/>
            <w:vAlign w:val="bottom"/>
          </w:tcPr>
          <w:p w14:paraId="5788A6BD" w14:textId="77777777" w:rsidR="00735CD2" w:rsidRPr="00FC7496" w:rsidRDefault="00735CD2" w:rsidP="00273022">
            <w:pPr>
              <w:pStyle w:val="TAC"/>
              <w:keepNext w:val="0"/>
              <w:keepLines w:val="0"/>
            </w:pPr>
            <w:r w:rsidRPr="00FC7496">
              <w:t>8</w:t>
            </w:r>
          </w:p>
        </w:tc>
        <w:tc>
          <w:tcPr>
            <w:tcW w:w="567" w:type="dxa"/>
            <w:vAlign w:val="bottom"/>
          </w:tcPr>
          <w:p w14:paraId="30717854"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C21F5ED" w14:textId="77777777" w:rsidR="00735CD2" w:rsidRPr="00FC7496" w:rsidRDefault="00735CD2" w:rsidP="00273022">
            <w:pPr>
              <w:pStyle w:val="TAC"/>
              <w:keepNext w:val="0"/>
              <w:keepLines w:val="0"/>
            </w:pPr>
            <w:r w:rsidRPr="00FC7496">
              <w:t>-</w:t>
            </w:r>
          </w:p>
        </w:tc>
        <w:tc>
          <w:tcPr>
            <w:tcW w:w="567" w:type="dxa"/>
            <w:vAlign w:val="bottom"/>
          </w:tcPr>
          <w:p w14:paraId="0DE43C8C" w14:textId="77777777" w:rsidR="00735CD2" w:rsidRPr="00FC7496" w:rsidRDefault="00735CD2" w:rsidP="00273022">
            <w:pPr>
              <w:pStyle w:val="TAC"/>
              <w:keepNext w:val="0"/>
              <w:keepLines w:val="0"/>
            </w:pPr>
            <w:r w:rsidRPr="00FC7496">
              <w:t>-</w:t>
            </w:r>
          </w:p>
        </w:tc>
        <w:tc>
          <w:tcPr>
            <w:tcW w:w="567" w:type="dxa"/>
            <w:vAlign w:val="bottom"/>
          </w:tcPr>
          <w:p w14:paraId="07F38A39" w14:textId="77777777" w:rsidR="00735CD2" w:rsidRPr="00FC7496" w:rsidRDefault="00DC28AA" w:rsidP="00273022">
            <w:pPr>
              <w:pStyle w:val="TAC"/>
              <w:keepNext w:val="0"/>
              <w:keepLines w:val="0"/>
              <w:rPr>
                <w:lang w:eastAsia="zh-CN"/>
              </w:rPr>
            </w:pPr>
            <w:r w:rsidRPr="00FC7496">
              <w:rPr>
                <w:lang w:eastAsia="zh-CN"/>
              </w:rPr>
              <w:t>32</w:t>
            </w:r>
          </w:p>
        </w:tc>
      </w:tr>
      <w:tr w:rsidR="00735CD2" w:rsidRPr="00FC7496" w14:paraId="3685B111" w14:textId="77777777">
        <w:trPr>
          <w:jc w:val="center"/>
        </w:trPr>
        <w:tc>
          <w:tcPr>
            <w:tcW w:w="1531" w:type="dxa"/>
            <w:gridSpan w:val="2"/>
            <w:vMerge/>
          </w:tcPr>
          <w:p w14:paraId="1BCAC938" w14:textId="77777777" w:rsidR="00735CD2" w:rsidRPr="00FC7496" w:rsidRDefault="00735CD2" w:rsidP="00273022">
            <w:pPr>
              <w:pStyle w:val="TAL"/>
              <w:keepNext w:val="0"/>
              <w:keepLines w:val="0"/>
            </w:pPr>
          </w:p>
        </w:tc>
        <w:tc>
          <w:tcPr>
            <w:tcW w:w="992" w:type="dxa"/>
            <w:vMerge/>
          </w:tcPr>
          <w:p w14:paraId="4D963A44" w14:textId="77777777" w:rsidR="00735CD2" w:rsidRPr="00FC7496" w:rsidRDefault="00735CD2" w:rsidP="00273022">
            <w:pPr>
              <w:pStyle w:val="TAL"/>
              <w:keepNext w:val="0"/>
              <w:keepLines w:val="0"/>
            </w:pPr>
          </w:p>
        </w:tc>
        <w:tc>
          <w:tcPr>
            <w:tcW w:w="1389" w:type="dxa"/>
          </w:tcPr>
          <w:p w14:paraId="1746232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78BEC6C9"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9DCFB63"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3DA4F43C" w14:textId="77777777" w:rsidR="00735CD2" w:rsidRPr="00FC7496" w:rsidRDefault="00735CD2" w:rsidP="00273022">
            <w:pPr>
              <w:pStyle w:val="TAC"/>
              <w:keepNext w:val="0"/>
              <w:keepLines w:val="0"/>
            </w:pPr>
            <w:r w:rsidRPr="00FC7496">
              <w:t>-</w:t>
            </w:r>
          </w:p>
        </w:tc>
        <w:tc>
          <w:tcPr>
            <w:tcW w:w="567" w:type="dxa"/>
            <w:vAlign w:val="bottom"/>
          </w:tcPr>
          <w:p w14:paraId="7C3A7184" w14:textId="77777777" w:rsidR="00735CD2" w:rsidRPr="00FC7496" w:rsidRDefault="00735CD2" w:rsidP="00273022">
            <w:pPr>
              <w:pStyle w:val="TAC"/>
              <w:keepNext w:val="0"/>
              <w:keepLines w:val="0"/>
            </w:pPr>
            <w:r w:rsidRPr="00FC7496">
              <w:t>-</w:t>
            </w:r>
          </w:p>
        </w:tc>
        <w:tc>
          <w:tcPr>
            <w:tcW w:w="567" w:type="dxa"/>
            <w:vAlign w:val="bottom"/>
          </w:tcPr>
          <w:p w14:paraId="6921DF58" w14:textId="77777777" w:rsidR="00735CD2" w:rsidRPr="00FC7496" w:rsidRDefault="00735CD2" w:rsidP="00273022">
            <w:pPr>
              <w:pStyle w:val="TAC"/>
              <w:keepNext w:val="0"/>
              <w:keepLines w:val="0"/>
              <w:rPr>
                <w:lang w:eastAsia="zh-CN"/>
              </w:rPr>
            </w:pPr>
            <w:r w:rsidRPr="00FC7496">
              <w:t>1</w:t>
            </w:r>
          </w:p>
        </w:tc>
        <w:tc>
          <w:tcPr>
            <w:tcW w:w="567" w:type="dxa"/>
            <w:vAlign w:val="bottom"/>
          </w:tcPr>
          <w:p w14:paraId="53821FB0" w14:textId="77777777" w:rsidR="00735CD2" w:rsidRPr="00FC7496" w:rsidRDefault="00735CD2" w:rsidP="00273022">
            <w:pPr>
              <w:pStyle w:val="TAC"/>
              <w:keepNext w:val="0"/>
              <w:keepLines w:val="0"/>
            </w:pPr>
            <w:r w:rsidRPr="00FC7496">
              <w:t>-</w:t>
            </w:r>
          </w:p>
        </w:tc>
        <w:tc>
          <w:tcPr>
            <w:tcW w:w="567" w:type="dxa"/>
            <w:vAlign w:val="bottom"/>
          </w:tcPr>
          <w:p w14:paraId="42069248"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1126AADA" w14:textId="77777777" w:rsidR="00735CD2" w:rsidRPr="00FC7496" w:rsidRDefault="00735CD2" w:rsidP="00273022">
            <w:pPr>
              <w:pStyle w:val="TAC"/>
              <w:keepNext w:val="0"/>
              <w:keepLines w:val="0"/>
            </w:pPr>
            <w:r w:rsidRPr="00FC7496">
              <w:t>-</w:t>
            </w:r>
          </w:p>
        </w:tc>
        <w:tc>
          <w:tcPr>
            <w:tcW w:w="567" w:type="dxa"/>
            <w:vAlign w:val="bottom"/>
          </w:tcPr>
          <w:p w14:paraId="137526BE" w14:textId="77777777" w:rsidR="00735CD2" w:rsidRPr="00FC7496" w:rsidRDefault="00735CD2" w:rsidP="00273022">
            <w:pPr>
              <w:pStyle w:val="TAC"/>
              <w:keepNext w:val="0"/>
              <w:keepLines w:val="0"/>
            </w:pPr>
            <w:r w:rsidRPr="00FC7496">
              <w:t>-</w:t>
            </w:r>
          </w:p>
        </w:tc>
        <w:tc>
          <w:tcPr>
            <w:tcW w:w="567" w:type="dxa"/>
            <w:vAlign w:val="bottom"/>
          </w:tcPr>
          <w:p w14:paraId="105C0DAF"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454230C6" w14:textId="77777777">
        <w:trPr>
          <w:jc w:val="center"/>
        </w:trPr>
        <w:tc>
          <w:tcPr>
            <w:tcW w:w="1531" w:type="dxa"/>
            <w:gridSpan w:val="2"/>
            <w:vMerge/>
          </w:tcPr>
          <w:p w14:paraId="41E69F62" w14:textId="77777777" w:rsidR="00735CD2" w:rsidRPr="00FC7496" w:rsidRDefault="00735CD2" w:rsidP="00273022">
            <w:pPr>
              <w:pStyle w:val="TAL"/>
              <w:keepNext w:val="0"/>
              <w:keepLines w:val="0"/>
            </w:pPr>
          </w:p>
        </w:tc>
        <w:tc>
          <w:tcPr>
            <w:tcW w:w="992" w:type="dxa"/>
            <w:vMerge/>
          </w:tcPr>
          <w:p w14:paraId="477D5402" w14:textId="77777777" w:rsidR="00735CD2" w:rsidRPr="00FC7496" w:rsidRDefault="00735CD2" w:rsidP="00273022">
            <w:pPr>
              <w:pStyle w:val="TAL"/>
              <w:keepNext w:val="0"/>
              <w:keepLines w:val="0"/>
            </w:pPr>
          </w:p>
        </w:tc>
        <w:tc>
          <w:tcPr>
            <w:tcW w:w="1389" w:type="dxa"/>
          </w:tcPr>
          <w:p w14:paraId="2E0CAFAA"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7BBC58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3996A64A"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3762638" w14:textId="77777777" w:rsidR="00735CD2" w:rsidRPr="00FC7496" w:rsidRDefault="00735CD2" w:rsidP="00273022">
            <w:pPr>
              <w:pStyle w:val="TAC"/>
              <w:keepNext w:val="0"/>
              <w:keepLines w:val="0"/>
            </w:pPr>
            <w:r w:rsidRPr="00FC7496">
              <w:t>-</w:t>
            </w:r>
          </w:p>
        </w:tc>
        <w:tc>
          <w:tcPr>
            <w:tcW w:w="567" w:type="dxa"/>
            <w:vAlign w:val="bottom"/>
          </w:tcPr>
          <w:p w14:paraId="46A51B2B" w14:textId="77777777" w:rsidR="00735CD2" w:rsidRPr="00FC7496" w:rsidRDefault="00735CD2" w:rsidP="00273022">
            <w:pPr>
              <w:pStyle w:val="TAC"/>
              <w:keepNext w:val="0"/>
              <w:keepLines w:val="0"/>
            </w:pPr>
            <w:r w:rsidRPr="00FC7496">
              <w:t>-</w:t>
            </w:r>
          </w:p>
        </w:tc>
        <w:tc>
          <w:tcPr>
            <w:tcW w:w="567" w:type="dxa"/>
            <w:vAlign w:val="bottom"/>
          </w:tcPr>
          <w:p w14:paraId="47101EE1" w14:textId="77777777" w:rsidR="00735CD2" w:rsidRPr="00FC7496" w:rsidRDefault="00DC28AA" w:rsidP="00273022">
            <w:pPr>
              <w:pStyle w:val="TAC"/>
              <w:keepNext w:val="0"/>
              <w:keepLines w:val="0"/>
            </w:pPr>
            <w:r w:rsidRPr="00FC7496">
              <w:t>16</w:t>
            </w:r>
          </w:p>
        </w:tc>
        <w:tc>
          <w:tcPr>
            <w:tcW w:w="567" w:type="dxa"/>
            <w:vAlign w:val="bottom"/>
          </w:tcPr>
          <w:p w14:paraId="507D8AE8" w14:textId="77777777" w:rsidR="00735CD2" w:rsidRPr="00FC7496" w:rsidRDefault="00735CD2" w:rsidP="00273022">
            <w:pPr>
              <w:pStyle w:val="TAC"/>
              <w:keepNext w:val="0"/>
              <w:keepLines w:val="0"/>
            </w:pPr>
            <w:r w:rsidRPr="00FC7496">
              <w:t>-</w:t>
            </w:r>
          </w:p>
        </w:tc>
        <w:tc>
          <w:tcPr>
            <w:tcW w:w="567" w:type="dxa"/>
            <w:vAlign w:val="bottom"/>
          </w:tcPr>
          <w:p w14:paraId="7B46D911" w14:textId="77777777" w:rsidR="00735CD2" w:rsidRPr="00FC7496" w:rsidRDefault="00DC28AA" w:rsidP="00273022">
            <w:pPr>
              <w:pStyle w:val="TAC"/>
              <w:keepNext w:val="0"/>
              <w:keepLines w:val="0"/>
              <w:rPr>
                <w:lang w:eastAsia="zh-CN"/>
              </w:rPr>
            </w:pPr>
            <w:r w:rsidRPr="00FC7496">
              <w:rPr>
                <w:lang w:eastAsia="zh-CN"/>
              </w:rPr>
              <w:t>3</w:t>
            </w:r>
            <w:r w:rsidR="00735CD2" w:rsidRPr="00FC7496">
              <w:rPr>
                <w:lang w:eastAsia="zh-CN"/>
              </w:rPr>
              <w:t>2</w:t>
            </w:r>
          </w:p>
        </w:tc>
        <w:tc>
          <w:tcPr>
            <w:tcW w:w="567" w:type="dxa"/>
            <w:vAlign w:val="bottom"/>
          </w:tcPr>
          <w:p w14:paraId="68026BDE" w14:textId="77777777" w:rsidR="00735CD2" w:rsidRPr="00FC7496" w:rsidRDefault="00735CD2" w:rsidP="00273022">
            <w:pPr>
              <w:pStyle w:val="TAC"/>
              <w:keepNext w:val="0"/>
              <w:keepLines w:val="0"/>
            </w:pPr>
            <w:r w:rsidRPr="00FC7496">
              <w:t>-</w:t>
            </w:r>
          </w:p>
        </w:tc>
        <w:tc>
          <w:tcPr>
            <w:tcW w:w="567" w:type="dxa"/>
            <w:vAlign w:val="bottom"/>
          </w:tcPr>
          <w:p w14:paraId="3FF105E1" w14:textId="77777777" w:rsidR="00735CD2" w:rsidRPr="00FC7496" w:rsidRDefault="00735CD2" w:rsidP="00273022">
            <w:pPr>
              <w:pStyle w:val="TAC"/>
              <w:keepNext w:val="0"/>
              <w:keepLines w:val="0"/>
            </w:pPr>
            <w:r w:rsidRPr="00FC7496">
              <w:t>-</w:t>
            </w:r>
          </w:p>
        </w:tc>
        <w:tc>
          <w:tcPr>
            <w:tcW w:w="567" w:type="dxa"/>
            <w:vAlign w:val="bottom"/>
          </w:tcPr>
          <w:p w14:paraId="1C7B679A" w14:textId="77777777" w:rsidR="00735CD2" w:rsidRPr="00FC7496" w:rsidRDefault="00DC28AA" w:rsidP="00273022">
            <w:pPr>
              <w:pStyle w:val="TAC"/>
              <w:keepNext w:val="0"/>
              <w:keepLines w:val="0"/>
              <w:rPr>
                <w:lang w:eastAsia="zh-CN"/>
              </w:rPr>
            </w:pPr>
            <w:r w:rsidRPr="00FC7496">
              <w:t>4</w:t>
            </w:r>
            <w:r w:rsidR="00735CD2" w:rsidRPr="00FC7496">
              <w:rPr>
                <w:lang w:eastAsia="zh-CN"/>
              </w:rPr>
              <w:t>0</w:t>
            </w:r>
          </w:p>
        </w:tc>
      </w:tr>
      <w:tr w:rsidR="00735CD2" w:rsidRPr="00FC7496" w14:paraId="62516946" w14:textId="77777777">
        <w:trPr>
          <w:jc w:val="center"/>
        </w:trPr>
        <w:tc>
          <w:tcPr>
            <w:tcW w:w="1531" w:type="dxa"/>
            <w:gridSpan w:val="2"/>
            <w:vMerge w:val="restart"/>
          </w:tcPr>
          <w:p w14:paraId="1755EDC1" w14:textId="77777777" w:rsidR="00735CD2" w:rsidRPr="00FC7496" w:rsidRDefault="00735CD2" w:rsidP="00273022">
            <w:pPr>
              <w:pStyle w:val="TAL"/>
              <w:keepNext w:val="0"/>
              <w:keepLines w:val="0"/>
            </w:pPr>
            <w:r w:rsidRPr="00FC7496">
              <w:t>tsc_C_RNTI_Def3</w:t>
            </w:r>
          </w:p>
        </w:tc>
        <w:tc>
          <w:tcPr>
            <w:tcW w:w="992" w:type="dxa"/>
            <w:vMerge w:val="restart"/>
          </w:tcPr>
          <w:p w14:paraId="568EC613" w14:textId="77777777" w:rsidR="00735CD2" w:rsidRPr="00FC7496" w:rsidRDefault="00735CD2" w:rsidP="00273022">
            <w:pPr>
              <w:pStyle w:val="TAL"/>
              <w:keepNext w:val="0"/>
              <w:keepLines w:val="0"/>
            </w:pPr>
            <w:r w:rsidRPr="00FC7496">
              <w:t>‘1111</w:t>
            </w:r>
            <w:r w:rsidR="00D726C0" w:rsidRPr="00FC7496">
              <w:t>'</w:t>
            </w:r>
            <w:r w:rsidRPr="00FC7496">
              <w:t>H</w:t>
            </w:r>
          </w:p>
          <w:p w14:paraId="3E51B340" w14:textId="77777777" w:rsidR="00735CD2" w:rsidRPr="00FC7496" w:rsidRDefault="00735CD2" w:rsidP="00273022">
            <w:pPr>
              <w:pStyle w:val="TAL"/>
              <w:keepNext w:val="0"/>
              <w:keepLines w:val="0"/>
            </w:pPr>
            <w:r w:rsidRPr="00FC7496">
              <w:t>4369</w:t>
            </w:r>
          </w:p>
        </w:tc>
        <w:tc>
          <w:tcPr>
            <w:tcW w:w="1389" w:type="dxa"/>
          </w:tcPr>
          <w:p w14:paraId="5F566AC0"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14A330D" w14:textId="77777777" w:rsidR="00735CD2" w:rsidRPr="00FC7496" w:rsidRDefault="00735CD2" w:rsidP="00273022">
            <w:pPr>
              <w:pStyle w:val="TAC"/>
              <w:keepNext w:val="0"/>
              <w:keepLines w:val="0"/>
            </w:pPr>
            <w:r w:rsidRPr="00FC7496">
              <w:t>0</w:t>
            </w:r>
          </w:p>
        </w:tc>
        <w:tc>
          <w:tcPr>
            <w:tcW w:w="567" w:type="dxa"/>
            <w:vAlign w:val="bottom"/>
          </w:tcPr>
          <w:p w14:paraId="66953164" w14:textId="77777777" w:rsidR="00735CD2" w:rsidRPr="00FC7496" w:rsidRDefault="00735CD2" w:rsidP="00273022">
            <w:pPr>
              <w:pStyle w:val="TAC"/>
              <w:keepNext w:val="0"/>
              <w:keepLines w:val="0"/>
            </w:pPr>
            <w:r w:rsidRPr="00FC7496">
              <w:t>-</w:t>
            </w:r>
          </w:p>
        </w:tc>
        <w:tc>
          <w:tcPr>
            <w:tcW w:w="567" w:type="dxa"/>
            <w:vAlign w:val="bottom"/>
          </w:tcPr>
          <w:p w14:paraId="0494C7F6" w14:textId="77777777" w:rsidR="00735CD2" w:rsidRPr="00FC7496" w:rsidRDefault="00735CD2" w:rsidP="00273022">
            <w:pPr>
              <w:pStyle w:val="TAC"/>
              <w:keepNext w:val="0"/>
              <w:keepLines w:val="0"/>
            </w:pPr>
            <w:r w:rsidRPr="00FC7496">
              <w:t>-</w:t>
            </w:r>
          </w:p>
        </w:tc>
        <w:tc>
          <w:tcPr>
            <w:tcW w:w="567" w:type="dxa"/>
            <w:vAlign w:val="bottom"/>
          </w:tcPr>
          <w:p w14:paraId="5AC7DACB" w14:textId="77777777" w:rsidR="00735CD2" w:rsidRPr="00FC7496" w:rsidRDefault="00735CD2" w:rsidP="00273022">
            <w:pPr>
              <w:pStyle w:val="TAC"/>
              <w:keepNext w:val="0"/>
              <w:keepLines w:val="0"/>
            </w:pPr>
            <w:r w:rsidRPr="00FC7496">
              <w:t>-</w:t>
            </w:r>
          </w:p>
        </w:tc>
        <w:tc>
          <w:tcPr>
            <w:tcW w:w="567" w:type="dxa"/>
            <w:vAlign w:val="bottom"/>
          </w:tcPr>
          <w:p w14:paraId="402180F4" w14:textId="77777777" w:rsidR="00735CD2" w:rsidRPr="00FC7496" w:rsidRDefault="00DC28AA" w:rsidP="00273022">
            <w:pPr>
              <w:pStyle w:val="TAC"/>
              <w:keepNext w:val="0"/>
              <w:keepLines w:val="0"/>
            </w:pPr>
            <w:r w:rsidRPr="00FC7496">
              <w:t>0</w:t>
            </w:r>
          </w:p>
        </w:tc>
        <w:tc>
          <w:tcPr>
            <w:tcW w:w="567" w:type="dxa"/>
            <w:vAlign w:val="bottom"/>
          </w:tcPr>
          <w:p w14:paraId="605CD6F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4B0E3FA" w14:textId="77777777" w:rsidR="00735CD2" w:rsidRPr="00FC7496" w:rsidRDefault="00735CD2" w:rsidP="00273022">
            <w:pPr>
              <w:pStyle w:val="TAC"/>
              <w:keepNext w:val="0"/>
              <w:keepLines w:val="0"/>
            </w:pPr>
            <w:r w:rsidRPr="00FC7496">
              <w:t>-</w:t>
            </w:r>
          </w:p>
        </w:tc>
        <w:tc>
          <w:tcPr>
            <w:tcW w:w="567" w:type="dxa"/>
            <w:vAlign w:val="bottom"/>
          </w:tcPr>
          <w:p w14:paraId="7126EADF" w14:textId="77777777" w:rsidR="00735CD2" w:rsidRPr="00FC7496" w:rsidRDefault="00735CD2" w:rsidP="00273022">
            <w:pPr>
              <w:pStyle w:val="TAC"/>
              <w:keepNext w:val="0"/>
              <w:keepLines w:val="0"/>
            </w:pPr>
            <w:r w:rsidRPr="00FC7496">
              <w:t>-</w:t>
            </w:r>
          </w:p>
        </w:tc>
        <w:tc>
          <w:tcPr>
            <w:tcW w:w="567" w:type="dxa"/>
            <w:vAlign w:val="bottom"/>
          </w:tcPr>
          <w:p w14:paraId="7D0D7348" w14:textId="77777777" w:rsidR="00735CD2" w:rsidRPr="00FC7496" w:rsidRDefault="00735CD2" w:rsidP="00273022">
            <w:pPr>
              <w:pStyle w:val="TAC"/>
              <w:keepNext w:val="0"/>
              <w:keepLines w:val="0"/>
            </w:pPr>
            <w:r w:rsidRPr="00FC7496">
              <w:t>-</w:t>
            </w:r>
          </w:p>
        </w:tc>
        <w:tc>
          <w:tcPr>
            <w:tcW w:w="567" w:type="dxa"/>
            <w:vAlign w:val="bottom"/>
          </w:tcPr>
          <w:p w14:paraId="080C7E2E"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307A5946" w14:textId="77777777">
        <w:trPr>
          <w:jc w:val="center"/>
        </w:trPr>
        <w:tc>
          <w:tcPr>
            <w:tcW w:w="1531" w:type="dxa"/>
            <w:gridSpan w:val="2"/>
            <w:vMerge/>
          </w:tcPr>
          <w:p w14:paraId="684095F8" w14:textId="77777777" w:rsidR="00735CD2" w:rsidRPr="00FC7496" w:rsidRDefault="00735CD2" w:rsidP="00273022">
            <w:pPr>
              <w:pStyle w:val="TAL"/>
              <w:keepNext w:val="0"/>
              <w:keepLines w:val="0"/>
            </w:pPr>
          </w:p>
        </w:tc>
        <w:tc>
          <w:tcPr>
            <w:tcW w:w="992" w:type="dxa"/>
            <w:vMerge/>
          </w:tcPr>
          <w:p w14:paraId="10C62862" w14:textId="77777777" w:rsidR="00735CD2" w:rsidRPr="00FC7496" w:rsidRDefault="00735CD2" w:rsidP="00273022">
            <w:pPr>
              <w:pStyle w:val="TAL"/>
              <w:keepNext w:val="0"/>
              <w:keepLines w:val="0"/>
            </w:pPr>
          </w:p>
        </w:tc>
        <w:tc>
          <w:tcPr>
            <w:tcW w:w="1389" w:type="dxa"/>
          </w:tcPr>
          <w:p w14:paraId="1D07F08D" w14:textId="77777777" w:rsidR="00735CD2" w:rsidRPr="00FC7496" w:rsidRDefault="00735CD2" w:rsidP="00273022">
            <w:pPr>
              <w:pStyle w:val="TAL"/>
              <w:keepNext w:val="0"/>
              <w:keepLines w:val="0"/>
            </w:pPr>
            <w:r w:rsidRPr="00FC7496">
              <w:t>CCE_St_Ind'</w:t>
            </w:r>
          </w:p>
        </w:tc>
        <w:tc>
          <w:tcPr>
            <w:tcW w:w="567" w:type="dxa"/>
            <w:vAlign w:val="bottom"/>
          </w:tcPr>
          <w:p w14:paraId="54A4067F" w14:textId="77777777" w:rsidR="00735CD2" w:rsidRPr="00FC7496" w:rsidRDefault="00DC28AA" w:rsidP="00273022">
            <w:pPr>
              <w:pStyle w:val="TAC"/>
              <w:keepNext w:val="0"/>
              <w:keepLines w:val="0"/>
              <w:rPr>
                <w:lang w:eastAsia="zh-CN"/>
              </w:rPr>
            </w:pPr>
            <w:r w:rsidRPr="00FC7496">
              <w:rPr>
                <w:lang w:eastAsia="zh-CN"/>
              </w:rPr>
              <w:t>16</w:t>
            </w:r>
          </w:p>
        </w:tc>
        <w:tc>
          <w:tcPr>
            <w:tcW w:w="567" w:type="dxa"/>
            <w:vAlign w:val="bottom"/>
          </w:tcPr>
          <w:p w14:paraId="339A1599" w14:textId="77777777" w:rsidR="00735CD2" w:rsidRPr="00FC7496" w:rsidRDefault="00735CD2" w:rsidP="00273022">
            <w:pPr>
              <w:pStyle w:val="TAC"/>
              <w:keepNext w:val="0"/>
              <w:keepLines w:val="0"/>
            </w:pPr>
            <w:r w:rsidRPr="00FC7496">
              <w:t>-</w:t>
            </w:r>
          </w:p>
        </w:tc>
        <w:tc>
          <w:tcPr>
            <w:tcW w:w="567" w:type="dxa"/>
            <w:vAlign w:val="bottom"/>
          </w:tcPr>
          <w:p w14:paraId="393B51CB" w14:textId="77777777" w:rsidR="00735CD2" w:rsidRPr="00FC7496" w:rsidRDefault="00735CD2" w:rsidP="00273022">
            <w:pPr>
              <w:pStyle w:val="TAC"/>
              <w:keepNext w:val="0"/>
              <w:keepLines w:val="0"/>
            </w:pPr>
            <w:r w:rsidRPr="00FC7496">
              <w:t>-</w:t>
            </w:r>
          </w:p>
        </w:tc>
        <w:tc>
          <w:tcPr>
            <w:tcW w:w="567" w:type="dxa"/>
            <w:vAlign w:val="bottom"/>
          </w:tcPr>
          <w:p w14:paraId="33BDAFF7" w14:textId="77777777" w:rsidR="00735CD2" w:rsidRPr="00FC7496" w:rsidRDefault="00735CD2" w:rsidP="00273022">
            <w:pPr>
              <w:pStyle w:val="TAC"/>
              <w:keepNext w:val="0"/>
              <w:keepLines w:val="0"/>
            </w:pPr>
            <w:r w:rsidRPr="00FC7496">
              <w:t>-</w:t>
            </w:r>
          </w:p>
        </w:tc>
        <w:tc>
          <w:tcPr>
            <w:tcW w:w="567" w:type="dxa"/>
            <w:vAlign w:val="bottom"/>
          </w:tcPr>
          <w:p w14:paraId="0F145AB2" w14:textId="77777777" w:rsidR="00735CD2" w:rsidRPr="00FC7496" w:rsidRDefault="00DC28AA" w:rsidP="00273022">
            <w:pPr>
              <w:pStyle w:val="TAC"/>
              <w:keepNext w:val="0"/>
              <w:keepLines w:val="0"/>
            </w:pPr>
            <w:r w:rsidRPr="00FC7496">
              <w:t>40</w:t>
            </w:r>
          </w:p>
        </w:tc>
        <w:tc>
          <w:tcPr>
            <w:tcW w:w="567" w:type="dxa"/>
            <w:vAlign w:val="bottom"/>
          </w:tcPr>
          <w:p w14:paraId="1AE8087A"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5299F16F" w14:textId="77777777" w:rsidR="00735CD2" w:rsidRPr="00FC7496" w:rsidRDefault="00735CD2" w:rsidP="00273022">
            <w:pPr>
              <w:pStyle w:val="TAC"/>
              <w:keepNext w:val="0"/>
              <w:keepLines w:val="0"/>
            </w:pPr>
            <w:r w:rsidRPr="00FC7496">
              <w:t>-</w:t>
            </w:r>
          </w:p>
        </w:tc>
        <w:tc>
          <w:tcPr>
            <w:tcW w:w="567" w:type="dxa"/>
            <w:vAlign w:val="bottom"/>
          </w:tcPr>
          <w:p w14:paraId="76D0033E" w14:textId="77777777" w:rsidR="00735CD2" w:rsidRPr="00FC7496" w:rsidRDefault="00735CD2" w:rsidP="00273022">
            <w:pPr>
              <w:pStyle w:val="TAC"/>
              <w:keepNext w:val="0"/>
              <w:keepLines w:val="0"/>
            </w:pPr>
            <w:r w:rsidRPr="00FC7496">
              <w:t>-</w:t>
            </w:r>
          </w:p>
        </w:tc>
        <w:tc>
          <w:tcPr>
            <w:tcW w:w="567" w:type="dxa"/>
            <w:vAlign w:val="bottom"/>
          </w:tcPr>
          <w:p w14:paraId="25194C26" w14:textId="77777777" w:rsidR="00735CD2" w:rsidRPr="00FC7496" w:rsidRDefault="00735CD2" w:rsidP="00273022">
            <w:pPr>
              <w:pStyle w:val="TAC"/>
              <w:keepNext w:val="0"/>
              <w:keepLines w:val="0"/>
            </w:pPr>
            <w:r w:rsidRPr="00FC7496">
              <w:t>-</w:t>
            </w:r>
          </w:p>
        </w:tc>
        <w:tc>
          <w:tcPr>
            <w:tcW w:w="567" w:type="dxa"/>
            <w:vAlign w:val="bottom"/>
          </w:tcPr>
          <w:p w14:paraId="568B1390" w14:textId="77777777" w:rsidR="00735CD2" w:rsidRPr="00FC7496" w:rsidRDefault="00DC28AA" w:rsidP="00273022">
            <w:pPr>
              <w:pStyle w:val="TAC"/>
              <w:keepNext w:val="0"/>
              <w:keepLines w:val="0"/>
              <w:rPr>
                <w:lang w:eastAsia="zh-CN"/>
              </w:rPr>
            </w:pPr>
            <w:r w:rsidRPr="00FC7496">
              <w:rPr>
                <w:lang w:eastAsia="zh-CN"/>
              </w:rPr>
              <w:t>16</w:t>
            </w:r>
          </w:p>
        </w:tc>
      </w:tr>
      <w:tr w:rsidR="00735CD2" w:rsidRPr="00FC7496" w14:paraId="718B41CA" w14:textId="77777777">
        <w:trPr>
          <w:jc w:val="center"/>
        </w:trPr>
        <w:tc>
          <w:tcPr>
            <w:tcW w:w="1531" w:type="dxa"/>
            <w:gridSpan w:val="2"/>
            <w:vMerge/>
          </w:tcPr>
          <w:p w14:paraId="60BFA3BA" w14:textId="77777777" w:rsidR="00735CD2" w:rsidRPr="00FC7496" w:rsidRDefault="00735CD2" w:rsidP="00273022">
            <w:pPr>
              <w:pStyle w:val="TAL"/>
              <w:keepNext w:val="0"/>
              <w:keepLines w:val="0"/>
            </w:pPr>
          </w:p>
        </w:tc>
        <w:tc>
          <w:tcPr>
            <w:tcW w:w="992" w:type="dxa"/>
            <w:vMerge/>
          </w:tcPr>
          <w:p w14:paraId="32F8F37C" w14:textId="77777777" w:rsidR="00735CD2" w:rsidRPr="00FC7496" w:rsidRDefault="00735CD2" w:rsidP="00273022">
            <w:pPr>
              <w:pStyle w:val="TAL"/>
              <w:keepNext w:val="0"/>
              <w:keepLines w:val="0"/>
            </w:pPr>
          </w:p>
        </w:tc>
        <w:tc>
          <w:tcPr>
            <w:tcW w:w="1389" w:type="dxa"/>
          </w:tcPr>
          <w:p w14:paraId="13A198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64C9D5" w14:textId="77777777" w:rsidR="00735CD2" w:rsidRPr="00FC7496" w:rsidRDefault="00735CD2" w:rsidP="00273022">
            <w:pPr>
              <w:pStyle w:val="TAC"/>
              <w:keepNext w:val="0"/>
              <w:keepLines w:val="0"/>
            </w:pPr>
            <w:r w:rsidRPr="00FC7496">
              <w:t>-</w:t>
            </w:r>
          </w:p>
        </w:tc>
        <w:tc>
          <w:tcPr>
            <w:tcW w:w="567" w:type="dxa"/>
            <w:vAlign w:val="bottom"/>
          </w:tcPr>
          <w:p w14:paraId="6A9FCDF6"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FAD518D" w14:textId="77777777" w:rsidR="00735CD2" w:rsidRPr="00FC7496" w:rsidRDefault="00735CD2" w:rsidP="00273022">
            <w:pPr>
              <w:pStyle w:val="TAC"/>
              <w:keepNext w:val="0"/>
              <w:keepLines w:val="0"/>
            </w:pPr>
            <w:r w:rsidRPr="00FC7496">
              <w:t>-</w:t>
            </w:r>
          </w:p>
        </w:tc>
        <w:tc>
          <w:tcPr>
            <w:tcW w:w="567" w:type="dxa"/>
            <w:vAlign w:val="bottom"/>
          </w:tcPr>
          <w:p w14:paraId="071E5961" w14:textId="77777777" w:rsidR="00735CD2" w:rsidRPr="00FC7496" w:rsidRDefault="00735CD2" w:rsidP="00273022">
            <w:pPr>
              <w:pStyle w:val="TAC"/>
              <w:keepNext w:val="0"/>
              <w:keepLines w:val="0"/>
            </w:pPr>
            <w:r w:rsidRPr="00FC7496">
              <w:t>-</w:t>
            </w:r>
          </w:p>
        </w:tc>
        <w:tc>
          <w:tcPr>
            <w:tcW w:w="567" w:type="dxa"/>
            <w:vAlign w:val="bottom"/>
          </w:tcPr>
          <w:p w14:paraId="325798D5" w14:textId="77777777" w:rsidR="00735CD2" w:rsidRPr="00FC7496" w:rsidRDefault="00DC28AA" w:rsidP="00273022">
            <w:pPr>
              <w:pStyle w:val="TAC"/>
              <w:keepNext w:val="0"/>
              <w:keepLines w:val="0"/>
            </w:pPr>
            <w:r w:rsidRPr="00FC7496">
              <w:t>1</w:t>
            </w:r>
          </w:p>
        </w:tc>
        <w:tc>
          <w:tcPr>
            <w:tcW w:w="567" w:type="dxa"/>
            <w:vAlign w:val="bottom"/>
          </w:tcPr>
          <w:p w14:paraId="658EFEDD" w14:textId="77777777" w:rsidR="00735CD2" w:rsidRPr="00FC7496" w:rsidRDefault="00735CD2" w:rsidP="00273022">
            <w:pPr>
              <w:pStyle w:val="TAC"/>
              <w:keepNext w:val="0"/>
              <w:keepLines w:val="0"/>
            </w:pPr>
            <w:r w:rsidRPr="00FC7496">
              <w:t>-</w:t>
            </w:r>
          </w:p>
        </w:tc>
        <w:tc>
          <w:tcPr>
            <w:tcW w:w="567" w:type="dxa"/>
            <w:vAlign w:val="bottom"/>
          </w:tcPr>
          <w:p w14:paraId="39D45C2C"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22E0CF70" w14:textId="77777777" w:rsidR="00735CD2" w:rsidRPr="00FC7496" w:rsidRDefault="00735CD2" w:rsidP="00273022">
            <w:pPr>
              <w:pStyle w:val="TAC"/>
              <w:keepNext w:val="0"/>
              <w:keepLines w:val="0"/>
            </w:pPr>
            <w:r w:rsidRPr="00FC7496">
              <w:t>-</w:t>
            </w:r>
          </w:p>
        </w:tc>
        <w:tc>
          <w:tcPr>
            <w:tcW w:w="567" w:type="dxa"/>
            <w:vAlign w:val="bottom"/>
          </w:tcPr>
          <w:p w14:paraId="2582D228" w14:textId="77777777" w:rsidR="00735CD2" w:rsidRPr="00FC7496" w:rsidRDefault="00735CD2" w:rsidP="00273022">
            <w:pPr>
              <w:pStyle w:val="TAC"/>
              <w:keepNext w:val="0"/>
              <w:keepLines w:val="0"/>
            </w:pPr>
            <w:r w:rsidRPr="00FC7496">
              <w:t>-</w:t>
            </w:r>
          </w:p>
        </w:tc>
        <w:tc>
          <w:tcPr>
            <w:tcW w:w="567" w:type="dxa"/>
            <w:vAlign w:val="bottom"/>
          </w:tcPr>
          <w:p w14:paraId="26C51389"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06F72BBB" w14:textId="77777777">
        <w:trPr>
          <w:jc w:val="center"/>
        </w:trPr>
        <w:tc>
          <w:tcPr>
            <w:tcW w:w="1531" w:type="dxa"/>
            <w:gridSpan w:val="2"/>
            <w:vMerge/>
          </w:tcPr>
          <w:p w14:paraId="0667C61E" w14:textId="77777777" w:rsidR="00735CD2" w:rsidRPr="00FC7496" w:rsidRDefault="00735CD2" w:rsidP="00273022">
            <w:pPr>
              <w:pStyle w:val="TAL"/>
              <w:keepNext w:val="0"/>
              <w:keepLines w:val="0"/>
            </w:pPr>
          </w:p>
        </w:tc>
        <w:tc>
          <w:tcPr>
            <w:tcW w:w="992" w:type="dxa"/>
            <w:vMerge/>
          </w:tcPr>
          <w:p w14:paraId="56281762" w14:textId="77777777" w:rsidR="00735CD2" w:rsidRPr="00FC7496" w:rsidRDefault="00735CD2" w:rsidP="00273022">
            <w:pPr>
              <w:pStyle w:val="TAL"/>
              <w:keepNext w:val="0"/>
              <w:keepLines w:val="0"/>
            </w:pPr>
          </w:p>
        </w:tc>
        <w:tc>
          <w:tcPr>
            <w:tcW w:w="1389" w:type="dxa"/>
          </w:tcPr>
          <w:p w14:paraId="5B15E41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71DB355E" w14:textId="77777777" w:rsidR="00735CD2" w:rsidRPr="00FC7496" w:rsidRDefault="00735CD2" w:rsidP="00273022">
            <w:pPr>
              <w:pStyle w:val="TAC"/>
              <w:keepNext w:val="0"/>
              <w:keepLines w:val="0"/>
            </w:pPr>
            <w:r w:rsidRPr="00FC7496">
              <w:t>-</w:t>
            </w:r>
          </w:p>
        </w:tc>
        <w:tc>
          <w:tcPr>
            <w:tcW w:w="567" w:type="dxa"/>
            <w:vAlign w:val="bottom"/>
          </w:tcPr>
          <w:p w14:paraId="019B4526"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3CB868CB" w14:textId="77777777" w:rsidR="00735CD2" w:rsidRPr="00FC7496" w:rsidRDefault="00735CD2" w:rsidP="00273022">
            <w:pPr>
              <w:pStyle w:val="TAC"/>
              <w:keepNext w:val="0"/>
              <w:keepLines w:val="0"/>
            </w:pPr>
            <w:r w:rsidRPr="00FC7496">
              <w:t>-</w:t>
            </w:r>
          </w:p>
        </w:tc>
        <w:tc>
          <w:tcPr>
            <w:tcW w:w="567" w:type="dxa"/>
            <w:vAlign w:val="bottom"/>
          </w:tcPr>
          <w:p w14:paraId="0999111D" w14:textId="77777777" w:rsidR="00735CD2" w:rsidRPr="00FC7496" w:rsidRDefault="00735CD2" w:rsidP="00273022">
            <w:pPr>
              <w:pStyle w:val="TAC"/>
              <w:keepNext w:val="0"/>
              <w:keepLines w:val="0"/>
            </w:pPr>
            <w:r w:rsidRPr="00FC7496">
              <w:t>-</w:t>
            </w:r>
          </w:p>
        </w:tc>
        <w:tc>
          <w:tcPr>
            <w:tcW w:w="567" w:type="dxa"/>
            <w:vAlign w:val="bottom"/>
          </w:tcPr>
          <w:p w14:paraId="50322A8D" w14:textId="77777777" w:rsidR="00735CD2" w:rsidRPr="00FC7496" w:rsidRDefault="00735CD2" w:rsidP="00273022">
            <w:pPr>
              <w:pStyle w:val="TAC"/>
              <w:keepNext w:val="0"/>
              <w:keepLines w:val="0"/>
            </w:pPr>
            <w:r w:rsidRPr="00FC7496">
              <w:t>0</w:t>
            </w:r>
          </w:p>
        </w:tc>
        <w:tc>
          <w:tcPr>
            <w:tcW w:w="567" w:type="dxa"/>
            <w:vAlign w:val="bottom"/>
          </w:tcPr>
          <w:p w14:paraId="2F9732B9" w14:textId="77777777" w:rsidR="00735CD2" w:rsidRPr="00FC7496" w:rsidRDefault="00735CD2" w:rsidP="00273022">
            <w:pPr>
              <w:pStyle w:val="TAC"/>
              <w:keepNext w:val="0"/>
              <w:keepLines w:val="0"/>
            </w:pPr>
            <w:r w:rsidRPr="00FC7496">
              <w:t>-</w:t>
            </w:r>
          </w:p>
        </w:tc>
        <w:tc>
          <w:tcPr>
            <w:tcW w:w="567" w:type="dxa"/>
            <w:vAlign w:val="bottom"/>
          </w:tcPr>
          <w:p w14:paraId="5681B255"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48A33986" w14:textId="77777777" w:rsidR="00735CD2" w:rsidRPr="00FC7496" w:rsidRDefault="00735CD2" w:rsidP="00273022">
            <w:pPr>
              <w:pStyle w:val="TAC"/>
              <w:keepNext w:val="0"/>
              <w:keepLines w:val="0"/>
            </w:pPr>
            <w:r w:rsidRPr="00FC7496">
              <w:t>-</w:t>
            </w:r>
          </w:p>
        </w:tc>
        <w:tc>
          <w:tcPr>
            <w:tcW w:w="567" w:type="dxa"/>
            <w:vAlign w:val="bottom"/>
          </w:tcPr>
          <w:p w14:paraId="38E2B0EE" w14:textId="77777777" w:rsidR="00735CD2" w:rsidRPr="00FC7496" w:rsidRDefault="00735CD2" w:rsidP="00273022">
            <w:pPr>
              <w:pStyle w:val="TAC"/>
              <w:keepNext w:val="0"/>
              <w:keepLines w:val="0"/>
            </w:pPr>
            <w:r w:rsidRPr="00FC7496">
              <w:t>-</w:t>
            </w:r>
          </w:p>
        </w:tc>
        <w:tc>
          <w:tcPr>
            <w:tcW w:w="567" w:type="dxa"/>
            <w:vAlign w:val="bottom"/>
          </w:tcPr>
          <w:p w14:paraId="6BAA7FD6"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r>
      <w:tr w:rsidR="00735CD2" w:rsidRPr="00FC7496" w14:paraId="41E603A1" w14:textId="77777777">
        <w:trPr>
          <w:jc w:val="center"/>
        </w:trPr>
        <w:tc>
          <w:tcPr>
            <w:tcW w:w="1531" w:type="dxa"/>
            <w:gridSpan w:val="2"/>
            <w:vMerge w:val="restart"/>
          </w:tcPr>
          <w:p w14:paraId="5355697E" w14:textId="77777777" w:rsidR="00735CD2" w:rsidRPr="00FC7496" w:rsidRDefault="00735CD2" w:rsidP="00273022">
            <w:pPr>
              <w:pStyle w:val="TAL"/>
              <w:keepNext w:val="0"/>
              <w:keepLines w:val="0"/>
            </w:pPr>
            <w:r w:rsidRPr="00FC7496">
              <w:t>tsc_C_RNTI_Def4</w:t>
            </w:r>
          </w:p>
        </w:tc>
        <w:tc>
          <w:tcPr>
            <w:tcW w:w="992" w:type="dxa"/>
            <w:vMerge w:val="restart"/>
          </w:tcPr>
          <w:p w14:paraId="0EBCE855" w14:textId="77777777" w:rsidR="00735CD2" w:rsidRPr="00FC7496" w:rsidRDefault="00735CD2" w:rsidP="00273022">
            <w:pPr>
              <w:pStyle w:val="TAL"/>
              <w:keepNext w:val="0"/>
              <w:keepLines w:val="0"/>
            </w:pPr>
            <w:r w:rsidRPr="00FC7496">
              <w:t>‘1FF1</w:t>
            </w:r>
            <w:r w:rsidR="00D726C0" w:rsidRPr="00FC7496">
              <w:t>'</w:t>
            </w:r>
            <w:r w:rsidRPr="00FC7496">
              <w:t>H</w:t>
            </w:r>
          </w:p>
          <w:p w14:paraId="0029CB64" w14:textId="77777777" w:rsidR="00735CD2" w:rsidRPr="00FC7496" w:rsidRDefault="00735CD2" w:rsidP="00273022">
            <w:pPr>
              <w:pStyle w:val="TAL"/>
              <w:keepNext w:val="0"/>
              <w:keepLines w:val="0"/>
            </w:pPr>
            <w:r w:rsidRPr="00FC7496">
              <w:t>8177</w:t>
            </w:r>
          </w:p>
        </w:tc>
        <w:tc>
          <w:tcPr>
            <w:tcW w:w="1389" w:type="dxa"/>
          </w:tcPr>
          <w:p w14:paraId="5E6C6B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0738B8F" w14:textId="77777777" w:rsidR="00735CD2" w:rsidRPr="00FC7496" w:rsidRDefault="00735CD2" w:rsidP="00273022">
            <w:pPr>
              <w:pStyle w:val="TAC"/>
              <w:keepNext w:val="0"/>
              <w:keepLines w:val="0"/>
            </w:pPr>
            <w:r w:rsidRPr="00FC7496">
              <w:t>0</w:t>
            </w:r>
          </w:p>
        </w:tc>
        <w:tc>
          <w:tcPr>
            <w:tcW w:w="567" w:type="dxa"/>
            <w:vAlign w:val="bottom"/>
          </w:tcPr>
          <w:p w14:paraId="6BBD8F44" w14:textId="77777777" w:rsidR="00735CD2" w:rsidRPr="00FC7496" w:rsidRDefault="00735CD2" w:rsidP="00273022">
            <w:pPr>
              <w:pStyle w:val="TAC"/>
              <w:keepNext w:val="0"/>
              <w:keepLines w:val="0"/>
            </w:pPr>
            <w:r w:rsidRPr="00FC7496">
              <w:t>-</w:t>
            </w:r>
          </w:p>
        </w:tc>
        <w:tc>
          <w:tcPr>
            <w:tcW w:w="567" w:type="dxa"/>
            <w:vAlign w:val="bottom"/>
          </w:tcPr>
          <w:p w14:paraId="622E04E2" w14:textId="77777777" w:rsidR="00735CD2" w:rsidRPr="00FC7496" w:rsidRDefault="00735CD2" w:rsidP="00273022">
            <w:pPr>
              <w:pStyle w:val="TAC"/>
              <w:keepNext w:val="0"/>
              <w:keepLines w:val="0"/>
            </w:pPr>
            <w:r w:rsidRPr="00FC7496">
              <w:t>-</w:t>
            </w:r>
          </w:p>
        </w:tc>
        <w:tc>
          <w:tcPr>
            <w:tcW w:w="567" w:type="dxa"/>
            <w:vAlign w:val="bottom"/>
          </w:tcPr>
          <w:p w14:paraId="1A7E4E1C" w14:textId="77777777" w:rsidR="00735CD2" w:rsidRPr="00FC7496" w:rsidRDefault="00735CD2" w:rsidP="00273022">
            <w:pPr>
              <w:pStyle w:val="TAC"/>
              <w:keepNext w:val="0"/>
              <w:keepLines w:val="0"/>
            </w:pPr>
            <w:r w:rsidRPr="00FC7496">
              <w:t>-</w:t>
            </w:r>
          </w:p>
        </w:tc>
        <w:tc>
          <w:tcPr>
            <w:tcW w:w="567" w:type="dxa"/>
            <w:vAlign w:val="bottom"/>
          </w:tcPr>
          <w:p w14:paraId="7A87533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491983D" w14:textId="77777777" w:rsidR="00735CD2" w:rsidRPr="00FC7496" w:rsidRDefault="00735CD2" w:rsidP="00273022">
            <w:pPr>
              <w:pStyle w:val="TAC"/>
              <w:keepNext w:val="0"/>
              <w:keepLines w:val="0"/>
            </w:pPr>
            <w:r w:rsidRPr="00FC7496">
              <w:t>0</w:t>
            </w:r>
          </w:p>
        </w:tc>
        <w:tc>
          <w:tcPr>
            <w:tcW w:w="567" w:type="dxa"/>
            <w:vAlign w:val="bottom"/>
          </w:tcPr>
          <w:p w14:paraId="508A3BD8" w14:textId="77777777" w:rsidR="00735CD2" w:rsidRPr="00FC7496" w:rsidRDefault="00735CD2" w:rsidP="00273022">
            <w:pPr>
              <w:pStyle w:val="TAC"/>
              <w:keepNext w:val="0"/>
              <w:keepLines w:val="0"/>
            </w:pPr>
            <w:r w:rsidRPr="00FC7496">
              <w:t>-</w:t>
            </w:r>
          </w:p>
        </w:tc>
        <w:tc>
          <w:tcPr>
            <w:tcW w:w="567" w:type="dxa"/>
            <w:vAlign w:val="bottom"/>
          </w:tcPr>
          <w:p w14:paraId="6226A595" w14:textId="77777777" w:rsidR="00735CD2" w:rsidRPr="00FC7496" w:rsidRDefault="00735CD2" w:rsidP="00273022">
            <w:pPr>
              <w:pStyle w:val="TAC"/>
              <w:keepNext w:val="0"/>
              <w:keepLines w:val="0"/>
            </w:pPr>
            <w:r w:rsidRPr="00FC7496">
              <w:t>-</w:t>
            </w:r>
          </w:p>
        </w:tc>
        <w:tc>
          <w:tcPr>
            <w:tcW w:w="567" w:type="dxa"/>
            <w:vAlign w:val="bottom"/>
          </w:tcPr>
          <w:p w14:paraId="7FAB3658" w14:textId="77777777" w:rsidR="00735CD2" w:rsidRPr="00FC7496" w:rsidRDefault="00735CD2" w:rsidP="00273022">
            <w:pPr>
              <w:pStyle w:val="TAC"/>
              <w:keepNext w:val="0"/>
              <w:keepLines w:val="0"/>
            </w:pPr>
            <w:r w:rsidRPr="00FC7496">
              <w:t>-</w:t>
            </w:r>
          </w:p>
        </w:tc>
        <w:tc>
          <w:tcPr>
            <w:tcW w:w="567" w:type="dxa"/>
            <w:vAlign w:val="bottom"/>
          </w:tcPr>
          <w:p w14:paraId="6650B96A"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0BC90778" w14:textId="77777777">
        <w:trPr>
          <w:jc w:val="center"/>
        </w:trPr>
        <w:tc>
          <w:tcPr>
            <w:tcW w:w="1531" w:type="dxa"/>
            <w:gridSpan w:val="2"/>
            <w:vMerge/>
          </w:tcPr>
          <w:p w14:paraId="30261573" w14:textId="77777777" w:rsidR="00735CD2" w:rsidRPr="00FC7496" w:rsidRDefault="00735CD2" w:rsidP="00273022">
            <w:pPr>
              <w:pStyle w:val="TAL"/>
              <w:keepNext w:val="0"/>
              <w:keepLines w:val="0"/>
            </w:pPr>
          </w:p>
        </w:tc>
        <w:tc>
          <w:tcPr>
            <w:tcW w:w="992" w:type="dxa"/>
            <w:vMerge/>
          </w:tcPr>
          <w:p w14:paraId="4011AE13" w14:textId="77777777" w:rsidR="00735CD2" w:rsidRPr="00FC7496" w:rsidRDefault="00735CD2" w:rsidP="00273022">
            <w:pPr>
              <w:pStyle w:val="TAL"/>
              <w:keepNext w:val="0"/>
              <w:keepLines w:val="0"/>
            </w:pPr>
          </w:p>
        </w:tc>
        <w:tc>
          <w:tcPr>
            <w:tcW w:w="1389" w:type="dxa"/>
          </w:tcPr>
          <w:p w14:paraId="014FEBD1" w14:textId="77777777" w:rsidR="00735CD2" w:rsidRPr="00FC7496" w:rsidRDefault="00735CD2" w:rsidP="00273022">
            <w:pPr>
              <w:pStyle w:val="TAL"/>
              <w:keepNext w:val="0"/>
              <w:keepLines w:val="0"/>
            </w:pPr>
            <w:r w:rsidRPr="00FC7496">
              <w:t>CCE_St_Ind'</w:t>
            </w:r>
          </w:p>
        </w:tc>
        <w:tc>
          <w:tcPr>
            <w:tcW w:w="567" w:type="dxa"/>
            <w:vAlign w:val="bottom"/>
          </w:tcPr>
          <w:p w14:paraId="72166D64" w14:textId="77777777" w:rsidR="00735CD2" w:rsidRPr="00FC7496" w:rsidRDefault="00DC28AA" w:rsidP="00273022">
            <w:pPr>
              <w:pStyle w:val="TAC"/>
              <w:keepNext w:val="0"/>
              <w:keepLines w:val="0"/>
            </w:pPr>
            <w:r w:rsidRPr="00FC7496">
              <w:t>16</w:t>
            </w:r>
          </w:p>
        </w:tc>
        <w:tc>
          <w:tcPr>
            <w:tcW w:w="567" w:type="dxa"/>
            <w:vAlign w:val="bottom"/>
          </w:tcPr>
          <w:p w14:paraId="616F859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41B2B" w14:textId="77777777" w:rsidR="00735CD2" w:rsidRPr="00FC7496" w:rsidRDefault="00735CD2" w:rsidP="00273022">
            <w:pPr>
              <w:pStyle w:val="TAC"/>
              <w:keepNext w:val="0"/>
              <w:keepLines w:val="0"/>
            </w:pPr>
            <w:r w:rsidRPr="00FC7496">
              <w:t>-</w:t>
            </w:r>
          </w:p>
        </w:tc>
        <w:tc>
          <w:tcPr>
            <w:tcW w:w="567" w:type="dxa"/>
            <w:vAlign w:val="bottom"/>
          </w:tcPr>
          <w:p w14:paraId="3172EE07" w14:textId="77777777" w:rsidR="00735CD2" w:rsidRPr="00FC7496" w:rsidRDefault="00735CD2" w:rsidP="00273022">
            <w:pPr>
              <w:pStyle w:val="TAC"/>
              <w:keepNext w:val="0"/>
              <w:keepLines w:val="0"/>
            </w:pPr>
            <w:r w:rsidRPr="00FC7496">
              <w:t>-</w:t>
            </w:r>
          </w:p>
        </w:tc>
        <w:tc>
          <w:tcPr>
            <w:tcW w:w="567" w:type="dxa"/>
            <w:vAlign w:val="bottom"/>
          </w:tcPr>
          <w:p w14:paraId="21225F3B"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3EAC285C" w14:textId="77777777" w:rsidR="00735CD2" w:rsidRPr="00FC7496" w:rsidRDefault="00DC28AA" w:rsidP="00273022">
            <w:pPr>
              <w:pStyle w:val="TAC"/>
              <w:keepNext w:val="0"/>
              <w:keepLines w:val="0"/>
            </w:pPr>
            <w:r w:rsidRPr="00FC7496">
              <w:t>24</w:t>
            </w:r>
          </w:p>
        </w:tc>
        <w:tc>
          <w:tcPr>
            <w:tcW w:w="567" w:type="dxa"/>
            <w:vAlign w:val="bottom"/>
          </w:tcPr>
          <w:p w14:paraId="6D9527A9" w14:textId="77777777" w:rsidR="00735CD2" w:rsidRPr="00FC7496" w:rsidRDefault="00735CD2" w:rsidP="00273022">
            <w:pPr>
              <w:pStyle w:val="TAC"/>
              <w:keepNext w:val="0"/>
              <w:keepLines w:val="0"/>
            </w:pPr>
            <w:r w:rsidRPr="00FC7496">
              <w:t>-</w:t>
            </w:r>
          </w:p>
        </w:tc>
        <w:tc>
          <w:tcPr>
            <w:tcW w:w="567" w:type="dxa"/>
            <w:vAlign w:val="bottom"/>
          </w:tcPr>
          <w:p w14:paraId="0E1F8139" w14:textId="77777777" w:rsidR="00735CD2" w:rsidRPr="00FC7496" w:rsidRDefault="00735CD2" w:rsidP="00273022">
            <w:pPr>
              <w:pStyle w:val="TAC"/>
              <w:keepNext w:val="0"/>
              <w:keepLines w:val="0"/>
            </w:pPr>
            <w:r w:rsidRPr="00FC7496">
              <w:t>-</w:t>
            </w:r>
          </w:p>
        </w:tc>
        <w:tc>
          <w:tcPr>
            <w:tcW w:w="567" w:type="dxa"/>
            <w:vAlign w:val="bottom"/>
          </w:tcPr>
          <w:p w14:paraId="69AD20E0" w14:textId="77777777" w:rsidR="00735CD2" w:rsidRPr="00FC7496" w:rsidRDefault="00735CD2" w:rsidP="00273022">
            <w:pPr>
              <w:pStyle w:val="TAC"/>
              <w:keepNext w:val="0"/>
              <w:keepLines w:val="0"/>
            </w:pPr>
            <w:r w:rsidRPr="00FC7496">
              <w:t>-</w:t>
            </w:r>
          </w:p>
        </w:tc>
        <w:tc>
          <w:tcPr>
            <w:tcW w:w="567" w:type="dxa"/>
            <w:vAlign w:val="bottom"/>
          </w:tcPr>
          <w:p w14:paraId="31D321EB"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2C5D09ED" w14:textId="77777777">
        <w:trPr>
          <w:jc w:val="center"/>
        </w:trPr>
        <w:tc>
          <w:tcPr>
            <w:tcW w:w="1531" w:type="dxa"/>
            <w:gridSpan w:val="2"/>
            <w:vMerge/>
          </w:tcPr>
          <w:p w14:paraId="3A304AEE" w14:textId="77777777" w:rsidR="00735CD2" w:rsidRPr="00FC7496" w:rsidRDefault="00735CD2" w:rsidP="00273022">
            <w:pPr>
              <w:pStyle w:val="TAL"/>
              <w:keepNext w:val="0"/>
              <w:keepLines w:val="0"/>
            </w:pPr>
          </w:p>
        </w:tc>
        <w:tc>
          <w:tcPr>
            <w:tcW w:w="992" w:type="dxa"/>
            <w:vMerge/>
          </w:tcPr>
          <w:p w14:paraId="69B7591C" w14:textId="77777777" w:rsidR="00735CD2" w:rsidRPr="00FC7496" w:rsidRDefault="00735CD2" w:rsidP="00273022">
            <w:pPr>
              <w:pStyle w:val="TAL"/>
              <w:keepNext w:val="0"/>
              <w:keepLines w:val="0"/>
            </w:pPr>
          </w:p>
        </w:tc>
        <w:tc>
          <w:tcPr>
            <w:tcW w:w="1389" w:type="dxa"/>
          </w:tcPr>
          <w:p w14:paraId="39E28068"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164EB93" w14:textId="77777777" w:rsidR="00735CD2" w:rsidRPr="00FC7496" w:rsidRDefault="00735CD2" w:rsidP="00273022">
            <w:pPr>
              <w:pStyle w:val="TAC"/>
              <w:keepNext w:val="0"/>
              <w:keepLines w:val="0"/>
            </w:pPr>
            <w:r w:rsidRPr="00FC7496">
              <w:t>-</w:t>
            </w:r>
          </w:p>
        </w:tc>
        <w:tc>
          <w:tcPr>
            <w:tcW w:w="567" w:type="dxa"/>
            <w:vAlign w:val="bottom"/>
          </w:tcPr>
          <w:p w14:paraId="57AE3F6B"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2C3BD9E" w14:textId="77777777" w:rsidR="00735CD2" w:rsidRPr="00FC7496" w:rsidRDefault="00735CD2" w:rsidP="00273022">
            <w:pPr>
              <w:pStyle w:val="TAC"/>
              <w:keepNext w:val="0"/>
              <w:keepLines w:val="0"/>
            </w:pPr>
            <w:r w:rsidRPr="00FC7496">
              <w:t>-</w:t>
            </w:r>
          </w:p>
        </w:tc>
        <w:tc>
          <w:tcPr>
            <w:tcW w:w="567" w:type="dxa"/>
            <w:vAlign w:val="bottom"/>
          </w:tcPr>
          <w:p w14:paraId="3A4E36C2" w14:textId="77777777" w:rsidR="00735CD2" w:rsidRPr="00FC7496" w:rsidRDefault="00735CD2" w:rsidP="00273022">
            <w:pPr>
              <w:pStyle w:val="TAC"/>
              <w:keepNext w:val="0"/>
              <w:keepLines w:val="0"/>
            </w:pPr>
            <w:r w:rsidRPr="00FC7496">
              <w:t>-</w:t>
            </w:r>
          </w:p>
        </w:tc>
        <w:tc>
          <w:tcPr>
            <w:tcW w:w="567" w:type="dxa"/>
            <w:vAlign w:val="bottom"/>
          </w:tcPr>
          <w:p w14:paraId="65977A94" w14:textId="77777777" w:rsidR="00735CD2" w:rsidRPr="00FC7496" w:rsidRDefault="00735CD2" w:rsidP="00273022">
            <w:pPr>
              <w:pStyle w:val="TAC"/>
              <w:keepNext w:val="0"/>
              <w:keepLines w:val="0"/>
              <w:rPr>
                <w:lang w:eastAsia="zh-CN"/>
              </w:rPr>
            </w:pPr>
            <w:r w:rsidRPr="00FC7496">
              <w:rPr>
                <w:lang w:eastAsia="zh-CN"/>
              </w:rPr>
              <w:t>1</w:t>
            </w:r>
          </w:p>
        </w:tc>
        <w:tc>
          <w:tcPr>
            <w:tcW w:w="567" w:type="dxa"/>
            <w:vAlign w:val="bottom"/>
          </w:tcPr>
          <w:p w14:paraId="7F467241" w14:textId="77777777" w:rsidR="00735CD2" w:rsidRPr="00FC7496" w:rsidRDefault="00735CD2" w:rsidP="00273022">
            <w:pPr>
              <w:pStyle w:val="TAC"/>
              <w:keepNext w:val="0"/>
              <w:keepLines w:val="0"/>
            </w:pPr>
            <w:r w:rsidRPr="00FC7496">
              <w:t>-</w:t>
            </w:r>
          </w:p>
        </w:tc>
        <w:tc>
          <w:tcPr>
            <w:tcW w:w="567" w:type="dxa"/>
            <w:vAlign w:val="bottom"/>
          </w:tcPr>
          <w:p w14:paraId="4C9A166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E5B6CAD" w14:textId="77777777" w:rsidR="00735CD2" w:rsidRPr="00FC7496" w:rsidRDefault="00735CD2" w:rsidP="00273022">
            <w:pPr>
              <w:pStyle w:val="TAC"/>
              <w:keepNext w:val="0"/>
              <w:keepLines w:val="0"/>
            </w:pPr>
            <w:r w:rsidRPr="00FC7496">
              <w:t>-</w:t>
            </w:r>
          </w:p>
        </w:tc>
        <w:tc>
          <w:tcPr>
            <w:tcW w:w="567" w:type="dxa"/>
            <w:vAlign w:val="bottom"/>
          </w:tcPr>
          <w:p w14:paraId="24650636" w14:textId="77777777" w:rsidR="00735CD2" w:rsidRPr="00FC7496" w:rsidRDefault="00735CD2" w:rsidP="00273022">
            <w:pPr>
              <w:pStyle w:val="TAC"/>
              <w:keepNext w:val="0"/>
              <w:keepLines w:val="0"/>
            </w:pPr>
            <w:r w:rsidRPr="00FC7496">
              <w:t>-</w:t>
            </w:r>
          </w:p>
        </w:tc>
        <w:tc>
          <w:tcPr>
            <w:tcW w:w="567" w:type="dxa"/>
            <w:vAlign w:val="bottom"/>
          </w:tcPr>
          <w:p w14:paraId="52AC0588"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1D0AC8EA" w14:textId="77777777">
        <w:trPr>
          <w:jc w:val="center"/>
        </w:trPr>
        <w:tc>
          <w:tcPr>
            <w:tcW w:w="1531" w:type="dxa"/>
            <w:gridSpan w:val="2"/>
            <w:vMerge/>
          </w:tcPr>
          <w:p w14:paraId="08528292" w14:textId="77777777" w:rsidR="00735CD2" w:rsidRPr="00FC7496" w:rsidRDefault="00735CD2" w:rsidP="00273022">
            <w:pPr>
              <w:pStyle w:val="TAL"/>
              <w:keepNext w:val="0"/>
              <w:keepLines w:val="0"/>
            </w:pPr>
          </w:p>
        </w:tc>
        <w:tc>
          <w:tcPr>
            <w:tcW w:w="992" w:type="dxa"/>
            <w:vMerge/>
          </w:tcPr>
          <w:p w14:paraId="6067DABA" w14:textId="77777777" w:rsidR="00735CD2" w:rsidRPr="00FC7496" w:rsidRDefault="00735CD2" w:rsidP="00273022">
            <w:pPr>
              <w:pStyle w:val="TAL"/>
              <w:keepNext w:val="0"/>
              <w:keepLines w:val="0"/>
            </w:pPr>
          </w:p>
        </w:tc>
        <w:tc>
          <w:tcPr>
            <w:tcW w:w="1389" w:type="dxa"/>
          </w:tcPr>
          <w:p w14:paraId="0B3EFA8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0A1E92B2" w14:textId="77777777" w:rsidR="00735CD2" w:rsidRPr="00FC7496" w:rsidRDefault="00735CD2" w:rsidP="00273022">
            <w:pPr>
              <w:pStyle w:val="TAC"/>
              <w:keepNext w:val="0"/>
              <w:keepLines w:val="0"/>
            </w:pPr>
            <w:r w:rsidRPr="00FC7496">
              <w:t>-</w:t>
            </w:r>
          </w:p>
        </w:tc>
        <w:tc>
          <w:tcPr>
            <w:tcW w:w="567" w:type="dxa"/>
            <w:vAlign w:val="bottom"/>
          </w:tcPr>
          <w:p w14:paraId="51EE753A"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4414259C" w14:textId="77777777" w:rsidR="00735CD2" w:rsidRPr="00FC7496" w:rsidRDefault="00735CD2" w:rsidP="00273022">
            <w:pPr>
              <w:pStyle w:val="TAC"/>
              <w:keepNext w:val="0"/>
              <w:keepLines w:val="0"/>
            </w:pPr>
            <w:r w:rsidRPr="00FC7496">
              <w:t>-</w:t>
            </w:r>
          </w:p>
        </w:tc>
        <w:tc>
          <w:tcPr>
            <w:tcW w:w="567" w:type="dxa"/>
            <w:vAlign w:val="bottom"/>
          </w:tcPr>
          <w:p w14:paraId="53F3AEF5" w14:textId="77777777" w:rsidR="00735CD2" w:rsidRPr="00FC7496" w:rsidRDefault="00735CD2" w:rsidP="00273022">
            <w:pPr>
              <w:pStyle w:val="TAC"/>
              <w:keepNext w:val="0"/>
              <w:keepLines w:val="0"/>
            </w:pPr>
            <w:r w:rsidRPr="00FC7496">
              <w:t>-</w:t>
            </w:r>
          </w:p>
        </w:tc>
        <w:tc>
          <w:tcPr>
            <w:tcW w:w="567" w:type="dxa"/>
            <w:vAlign w:val="bottom"/>
          </w:tcPr>
          <w:p w14:paraId="468BCC50"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7C29F4B2" w14:textId="77777777" w:rsidR="00735CD2" w:rsidRPr="00FC7496" w:rsidRDefault="00735CD2" w:rsidP="00273022">
            <w:pPr>
              <w:pStyle w:val="TAC"/>
              <w:keepNext w:val="0"/>
              <w:keepLines w:val="0"/>
            </w:pPr>
            <w:r w:rsidRPr="00FC7496">
              <w:t>-</w:t>
            </w:r>
          </w:p>
        </w:tc>
        <w:tc>
          <w:tcPr>
            <w:tcW w:w="567" w:type="dxa"/>
            <w:vAlign w:val="bottom"/>
          </w:tcPr>
          <w:p w14:paraId="709D567C"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5F0BBCC5" w14:textId="77777777" w:rsidR="00735CD2" w:rsidRPr="00FC7496" w:rsidRDefault="00735CD2" w:rsidP="00273022">
            <w:pPr>
              <w:pStyle w:val="TAC"/>
              <w:keepNext w:val="0"/>
              <w:keepLines w:val="0"/>
            </w:pPr>
            <w:r w:rsidRPr="00FC7496">
              <w:t>-</w:t>
            </w:r>
          </w:p>
        </w:tc>
        <w:tc>
          <w:tcPr>
            <w:tcW w:w="567" w:type="dxa"/>
            <w:vAlign w:val="bottom"/>
          </w:tcPr>
          <w:p w14:paraId="6055B6CB" w14:textId="77777777" w:rsidR="00735CD2" w:rsidRPr="00FC7496" w:rsidRDefault="00735CD2" w:rsidP="00273022">
            <w:pPr>
              <w:pStyle w:val="TAC"/>
              <w:keepNext w:val="0"/>
              <w:keepLines w:val="0"/>
            </w:pPr>
            <w:r w:rsidRPr="00FC7496">
              <w:t>-</w:t>
            </w:r>
          </w:p>
        </w:tc>
        <w:tc>
          <w:tcPr>
            <w:tcW w:w="567" w:type="dxa"/>
            <w:vAlign w:val="bottom"/>
          </w:tcPr>
          <w:p w14:paraId="535272C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78E0EBD7" w14:textId="77777777">
        <w:trPr>
          <w:jc w:val="center"/>
        </w:trPr>
        <w:tc>
          <w:tcPr>
            <w:tcW w:w="1531" w:type="dxa"/>
            <w:gridSpan w:val="2"/>
            <w:vMerge w:val="restart"/>
          </w:tcPr>
          <w:p w14:paraId="41CA7374" w14:textId="77777777" w:rsidR="00735CD2" w:rsidRPr="00FC7496" w:rsidRDefault="00735CD2" w:rsidP="00273022">
            <w:pPr>
              <w:pStyle w:val="TAL"/>
              <w:keepNext w:val="0"/>
              <w:keepLines w:val="0"/>
            </w:pPr>
            <w:r w:rsidRPr="00FC7496">
              <w:t>tsc_C_RNTI_Def5</w:t>
            </w:r>
          </w:p>
        </w:tc>
        <w:tc>
          <w:tcPr>
            <w:tcW w:w="992" w:type="dxa"/>
            <w:vMerge w:val="restart"/>
          </w:tcPr>
          <w:p w14:paraId="0EBBF6B2" w14:textId="77777777" w:rsidR="00735CD2" w:rsidRPr="00FC7496" w:rsidRDefault="00735CD2" w:rsidP="00273022">
            <w:pPr>
              <w:pStyle w:val="TAL"/>
              <w:keepNext w:val="0"/>
              <w:keepLines w:val="0"/>
            </w:pPr>
            <w:r w:rsidRPr="00FC7496">
              <w:t>‘04D2</w:t>
            </w:r>
            <w:r w:rsidR="00D726C0" w:rsidRPr="00FC7496">
              <w:t>'</w:t>
            </w:r>
            <w:r w:rsidRPr="00FC7496">
              <w:t>H</w:t>
            </w:r>
          </w:p>
          <w:p w14:paraId="5BF3BE10" w14:textId="77777777" w:rsidR="00735CD2" w:rsidRPr="00FC7496" w:rsidRDefault="00735CD2" w:rsidP="00273022">
            <w:pPr>
              <w:pStyle w:val="TAL"/>
              <w:keepNext w:val="0"/>
              <w:keepLines w:val="0"/>
            </w:pPr>
            <w:r w:rsidRPr="00FC7496">
              <w:t>1234</w:t>
            </w:r>
          </w:p>
        </w:tc>
        <w:tc>
          <w:tcPr>
            <w:tcW w:w="1389" w:type="dxa"/>
          </w:tcPr>
          <w:p w14:paraId="30CF5C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2B0140" w14:textId="77777777" w:rsidR="00735CD2" w:rsidRPr="00FC7496" w:rsidRDefault="00735CD2" w:rsidP="00273022">
            <w:pPr>
              <w:pStyle w:val="TAC"/>
              <w:keepNext w:val="0"/>
              <w:keepLines w:val="0"/>
            </w:pPr>
            <w:r w:rsidRPr="00FC7496">
              <w:t>0</w:t>
            </w:r>
          </w:p>
        </w:tc>
        <w:tc>
          <w:tcPr>
            <w:tcW w:w="567" w:type="dxa"/>
            <w:vAlign w:val="bottom"/>
          </w:tcPr>
          <w:p w14:paraId="72DBC219" w14:textId="77777777" w:rsidR="00735CD2" w:rsidRPr="00FC7496" w:rsidRDefault="00735CD2" w:rsidP="00273022">
            <w:pPr>
              <w:pStyle w:val="TAC"/>
              <w:keepNext w:val="0"/>
              <w:keepLines w:val="0"/>
            </w:pPr>
            <w:r w:rsidRPr="00FC7496">
              <w:t>-</w:t>
            </w:r>
          </w:p>
        </w:tc>
        <w:tc>
          <w:tcPr>
            <w:tcW w:w="567" w:type="dxa"/>
            <w:vAlign w:val="bottom"/>
          </w:tcPr>
          <w:p w14:paraId="73B22EB7" w14:textId="77777777" w:rsidR="00735CD2" w:rsidRPr="00FC7496" w:rsidRDefault="00735CD2" w:rsidP="00273022">
            <w:pPr>
              <w:pStyle w:val="TAC"/>
              <w:keepNext w:val="0"/>
              <w:keepLines w:val="0"/>
            </w:pPr>
            <w:r w:rsidRPr="00FC7496">
              <w:t>-</w:t>
            </w:r>
          </w:p>
        </w:tc>
        <w:tc>
          <w:tcPr>
            <w:tcW w:w="567" w:type="dxa"/>
            <w:vAlign w:val="bottom"/>
          </w:tcPr>
          <w:p w14:paraId="15B72994" w14:textId="77777777" w:rsidR="00735CD2" w:rsidRPr="00FC7496" w:rsidRDefault="00735CD2" w:rsidP="00273022">
            <w:pPr>
              <w:pStyle w:val="TAC"/>
              <w:keepNext w:val="0"/>
              <w:keepLines w:val="0"/>
            </w:pPr>
            <w:r w:rsidRPr="00FC7496">
              <w:t>-</w:t>
            </w:r>
          </w:p>
        </w:tc>
        <w:tc>
          <w:tcPr>
            <w:tcW w:w="567" w:type="dxa"/>
            <w:vAlign w:val="bottom"/>
          </w:tcPr>
          <w:p w14:paraId="2EC2D96D" w14:textId="77777777" w:rsidR="00735CD2" w:rsidRPr="00FC7496" w:rsidRDefault="00735CD2" w:rsidP="00273022">
            <w:pPr>
              <w:pStyle w:val="TAC"/>
              <w:keepNext w:val="0"/>
              <w:keepLines w:val="0"/>
            </w:pPr>
            <w:r w:rsidRPr="00FC7496">
              <w:t>0</w:t>
            </w:r>
          </w:p>
        </w:tc>
        <w:tc>
          <w:tcPr>
            <w:tcW w:w="567" w:type="dxa"/>
            <w:vAlign w:val="bottom"/>
          </w:tcPr>
          <w:p w14:paraId="041BE918"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DC9DD90" w14:textId="77777777" w:rsidR="00735CD2" w:rsidRPr="00FC7496" w:rsidRDefault="00735CD2" w:rsidP="00273022">
            <w:pPr>
              <w:pStyle w:val="TAC"/>
              <w:keepNext w:val="0"/>
              <w:keepLines w:val="0"/>
            </w:pPr>
            <w:r w:rsidRPr="00FC7496">
              <w:t>-</w:t>
            </w:r>
          </w:p>
        </w:tc>
        <w:tc>
          <w:tcPr>
            <w:tcW w:w="567" w:type="dxa"/>
            <w:vAlign w:val="bottom"/>
          </w:tcPr>
          <w:p w14:paraId="0445BEB9" w14:textId="77777777" w:rsidR="00735CD2" w:rsidRPr="00FC7496" w:rsidRDefault="00735CD2" w:rsidP="00273022">
            <w:pPr>
              <w:pStyle w:val="TAC"/>
              <w:keepNext w:val="0"/>
              <w:keepLines w:val="0"/>
            </w:pPr>
            <w:r w:rsidRPr="00FC7496">
              <w:t>-</w:t>
            </w:r>
          </w:p>
        </w:tc>
        <w:tc>
          <w:tcPr>
            <w:tcW w:w="567" w:type="dxa"/>
            <w:vAlign w:val="bottom"/>
          </w:tcPr>
          <w:p w14:paraId="02B277C8" w14:textId="77777777" w:rsidR="00735CD2" w:rsidRPr="00FC7496" w:rsidRDefault="00735CD2" w:rsidP="00273022">
            <w:pPr>
              <w:pStyle w:val="TAC"/>
              <w:keepNext w:val="0"/>
              <w:keepLines w:val="0"/>
            </w:pPr>
            <w:r w:rsidRPr="00FC7496">
              <w:t>-</w:t>
            </w:r>
          </w:p>
        </w:tc>
        <w:tc>
          <w:tcPr>
            <w:tcW w:w="567" w:type="dxa"/>
            <w:vAlign w:val="bottom"/>
          </w:tcPr>
          <w:p w14:paraId="13A9EC74" w14:textId="77777777" w:rsidR="00735CD2" w:rsidRPr="00FC7496" w:rsidRDefault="00735CD2" w:rsidP="00273022">
            <w:pPr>
              <w:pStyle w:val="TAC"/>
              <w:keepNext w:val="0"/>
              <w:keepLines w:val="0"/>
            </w:pPr>
            <w:r w:rsidRPr="00FC7496">
              <w:t>0</w:t>
            </w:r>
          </w:p>
        </w:tc>
      </w:tr>
      <w:tr w:rsidR="00735CD2" w:rsidRPr="00FC7496" w14:paraId="4E52BFDD" w14:textId="77777777">
        <w:trPr>
          <w:jc w:val="center"/>
        </w:trPr>
        <w:tc>
          <w:tcPr>
            <w:tcW w:w="1531" w:type="dxa"/>
            <w:gridSpan w:val="2"/>
            <w:vMerge/>
          </w:tcPr>
          <w:p w14:paraId="67C495CF" w14:textId="77777777" w:rsidR="00735CD2" w:rsidRPr="00FC7496" w:rsidRDefault="00735CD2" w:rsidP="00273022">
            <w:pPr>
              <w:pStyle w:val="TAL"/>
              <w:keepNext w:val="0"/>
              <w:keepLines w:val="0"/>
            </w:pPr>
          </w:p>
        </w:tc>
        <w:tc>
          <w:tcPr>
            <w:tcW w:w="992" w:type="dxa"/>
            <w:vMerge/>
          </w:tcPr>
          <w:p w14:paraId="7BB40607" w14:textId="77777777" w:rsidR="00735CD2" w:rsidRPr="00FC7496" w:rsidRDefault="00735CD2" w:rsidP="00273022">
            <w:pPr>
              <w:pStyle w:val="TAL"/>
              <w:keepNext w:val="0"/>
              <w:keepLines w:val="0"/>
            </w:pPr>
          </w:p>
        </w:tc>
        <w:tc>
          <w:tcPr>
            <w:tcW w:w="1389" w:type="dxa"/>
          </w:tcPr>
          <w:p w14:paraId="445846F5" w14:textId="77777777" w:rsidR="00735CD2" w:rsidRPr="00FC7496" w:rsidRDefault="00735CD2" w:rsidP="00273022">
            <w:pPr>
              <w:pStyle w:val="TAL"/>
              <w:keepNext w:val="0"/>
              <w:keepLines w:val="0"/>
            </w:pPr>
            <w:r w:rsidRPr="00FC7496">
              <w:t>CCE_St_Ind'</w:t>
            </w:r>
          </w:p>
        </w:tc>
        <w:tc>
          <w:tcPr>
            <w:tcW w:w="567" w:type="dxa"/>
            <w:vAlign w:val="bottom"/>
          </w:tcPr>
          <w:p w14:paraId="09A70E22"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68D5DBC2" w14:textId="77777777" w:rsidR="00735CD2" w:rsidRPr="00FC7496" w:rsidRDefault="00735CD2" w:rsidP="00273022">
            <w:pPr>
              <w:pStyle w:val="TAC"/>
              <w:keepNext w:val="0"/>
              <w:keepLines w:val="0"/>
            </w:pPr>
            <w:r w:rsidRPr="00FC7496">
              <w:t>-</w:t>
            </w:r>
          </w:p>
        </w:tc>
        <w:tc>
          <w:tcPr>
            <w:tcW w:w="567" w:type="dxa"/>
            <w:vAlign w:val="bottom"/>
          </w:tcPr>
          <w:p w14:paraId="6F5C7E29" w14:textId="77777777" w:rsidR="00735CD2" w:rsidRPr="00FC7496" w:rsidRDefault="00735CD2" w:rsidP="00273022">
            <w:pPr>
              <w:pStyle w:val="TAC"/>
              <w:keepNext w:val="0"/>
              <w:keepLines w:val="0"/>
            </w:pPr>
            <w:r w:rsidRPr="00FC7496">
              <w:t>-</w:t>
            </w:r>
          </w:p>
        </w:tc>
        <w:tc>
          <w:tcPr>
            <w:tcW w:w="567" w:type="dxa"/>
            <w:vAlign w:val="bottom"/>
          </w:tcPr>
          <w:p w14:paraId="4A60DF2F" w14:textId="77777777" w:rsidR="00735CD2" w:rsidRPr="00FC7496" w:rsidRDefault="00735CD2" w:rsidP="00273022">
            <w:pPr>
              <w:pStyle w:val="TAC"/>
              <w:keepNext w:val="0"/>
              <w:keepLines w:val="0"/>
            </w:pPr>
            <w:r w:rsidRPr="00FC7496">
              <w:t>-</w:t>
            </w:r>
          </w:p>
        </w:tc>
        <w:tc>
          <w:tcPr>
            <w:tcW w:w="567" w:type="dxa"/>
            <w:vAlign w:val="bottom"/>
          </w:tcPr>
          <w:p w14:paraId="015EE452" w14:textId="77777777" w:rsidR="00735CD2" w:rsidRPr="00FC7496" w:rsidRDefault="00735CD2" w:rsidP="00273022">
            <w:pPr>
              <w:pStyle w:val="TAC"/>
              <w:keepNext w:val="0"/>
              <w:keepLines w:val="0"/>
            </w:pPr>
            <w:r w:rsidRPr="00FC7496">
              <w:rPr>
                <w:lang w:eastAsia="zh-CN"/>
              </w:rPr>
              <w:t>4</w:t>
            </w:r>
            <w:r w:rsidR="00DC28AA" w:rsidRPr="00FC7496">
              <w:t>0</w:t>
            </w:r>
          </w:p>
        </w:tc>
        <w:tc>
          <w:tcPr>
            <w:tcW w:w="567" w:type="dxa"/>
            <w:vAlign w:val="bottom"/>
          </w:tcPr>
          <w:p w14:paraId="3069D3E3" w14:textId="77777777" w:rsidR="00735CD2" w:rsidRPr="00FC7496" w:rsidRDefault="00735CD2" w:rsidP="00273022">
            <w:pPr>
              <w:pStyle w:val="TAC"/>
              <w:keepNext w:val="0"/>
              <w:keepLines w:val="0"/>
              <w:rPr>
                <w:lang w:eastAsia="zh-CN"/>
              </w:rPr>
            </w:pPr>
            <w:r w:rsidRPr="00FC7496">
              <w:rPr>
                <w:lang w:eastAsia="zh-CN"/>
              </w:rPr>
              <w:t>1</w:t>
            </w:r>
            <w:r w:rsidR="00DC28AA" w:rsidRPr="00FC7496">
              <w:rPr>
                <w:lang w:eastAsia="zh-CN"/>
              </w:rPr>
              <w:t>6</w:t>
            </w:r>
          </w:p>
        </w:tc>
        <w:tc>
          <w:tcPr>
            <w:tcW w:w="567" w:type="dxa"/>
            <w:vAlign w:val="bottom"/>
          </w:tcPr>
          <w:p w14:paraId="66F28AD9" w14:textId="77777777" w:rsidR="00735CD2" w:rsidRPr="00FC7496" w:rsidRDefault="00735CD2" w:rsidP="00273022">
            <w:pPr>
              <w:pStyle w:val="TAC"/>
              <w:keepNext w:val="0"/>
              <w:keepLines w:val="0"/>
            </w:pPr>
            <w:r w:rsidRPr="00FC7496">
              <w:t>-</w:t>
            </w:r>
          </w:p>
        </w:tc>
        <w:tc>
          <w:tcPr>
            <w:tcW w:w="567" w:type="dxa"/>
            <w:vAlign w:val="bottom"/>
          </w:tcPr>
          <w:p w14:paraId="01C594F1" w14:textId="77777777" w:rsidR="00735CD2" w:rsidRPr="00FC7496" w:rsidRDefault="00735CD2" w:rsidP="00273022">
            <w:pPr>
              <w:pStyle w:val="TAC"/>
              <w:keepNext w:val="0"/>
              <w:keepLines w:val="0"/>
            </w:pPr>
            <w:r w:rsidRPr="00FC7496">
              <w:t>-</w:t>
            </w:r>
          </w:p>
        </w:tc>
        <w:tc>
          <w:tcPr>
            <w:tcW w:w="567" w:type="dxa"/>
            <w:vAlign w:val="bottom"/>
          </w:tcPr>
          <w:p w14:paraId="13EFA524" w14:textId="77777777" w:rsidR="00735CD2" w:rsidRPr="00FC7496" w:rsidRDefault="00735CD2" w:rsidP="00273022">
            <w:pPr>
              <w:pStyle w:val="TAC"/>
              <w:keepNext w:val="0"/>
              <w:keepLines w:val="0"/>
            </w:pPr>
            <w:r w:rsidRPr="00FC7496">
              <w:t>-</w:t>
            </w:r>
          </w:p>
        </w:tc>
        <w:tc>
          <w:tcPr>
            <w:tcW w:w="567" w:type="dxa"/>
            <w:vAlign w:val="bottom"/>
          </w:tcPr>
          <w:p w14:paraId="6B9F0369"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r>
      <w:tr w:rsidR="00735CD2" w:rsidRPr="00FC7496" w14:paraId="32EB0D8B" w14:textId="77777777">
        <w:trPr>
          <w:jc w:val="center"/>
        </w:trPr>
        <w:tc>
          <w:tcPr>
            <w:tcW w:w="1531" w:type="dxa"/>
            <w:gridSpan w:val="2"/>
            <w:vMerge/>
          </w:tcPr>
          <w:p w14:paraId="579770B4" w14:textId="77777777" w:rsidR="00735CD2" w:rsidRPr="00FC7496" w:rsidRDefault="00735CD2" w:rsidP="00273022">
            <w:pPr>
              <w:pStyle w:val="TAL"/>
              <w:keepNext w:val="0"/>
              <w:keepLines w:val="0"/>
            </w:pPr>
          </w:p>
        </w:tc>
        <w:tc>
          <w:tcPr>
            <w:tcW w:w="992" w:type="dxa"/>
            <w:vMerge/>
          </w:tcPr>
          <w:p w14:paraId="67CB870D" w14:textId="77777777" w:rsidR="00735CD2" w:rsidRPr="00FC7496" w:rsidRDefault="00735CD2" w:rsidP="00273022">
            <w:pPr>
              <w:pStyle w:val="TAL"/>
              <w:keepNext w:val="0"/>
              <w:keepLines w:val="0"/>
            </w:pPr>
          </w:p>
        </w:tc>
        <w:tc>
          <w:tcPr>
            <w:tcW w:w="1389" w:type="dxa"/>
          </w:tcPr>
          <w:p w14:paraId="0608D9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C8D3DA0" w14:textId="77777777" w:rsidR="00735CD2" w:rsidRPr="00FC7496" w:rsidRDefault="00735CD2" w:rsidP="00273022">
            <w:pPr>
              <w:pStyle w:val="TAC"/>
              <w:keepNext w:val="0"/>
              <w:keepLines w:val="0"/>
            </w:pPr>
            <w:r w:rsidRPr="00FC7496">
              <w:t>-</w:t>
            </w:r>
          </w:p>
        </w:tc>
        <w:tc>
          <w:tcPr>
            <w:tcW w:w="567" w:type="dxa"/>
            <w:vAlign w:val="bottom"/>
          </w:tcPr>
          <w:p w14:paraId="7181DE17"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E3216B0" w14:textId="77777777" w:rsidR="00735CD2" w:rsidRPr="00FC7496" w:rsidRDefault="00735CD2" w:rsidP="00273022">
            <w:pPr>
              <w:pStyle w:val="TAC"/>
              <w:keepNext w:val="0"/>
              <w:keepLines w:val="0"/>
            </w:pPr>
            <w:r w:rsidRPr="00FC7496">
              <w:t>-</w:t>
            </w:r>
          </w:p>
        </w:tc>
        <w:tc>
          <w:tcPr>
            <w:tcW w:w="567" w:type="dxa"/>
            <w:vAlign w:val="bottom"/>
          </w:tcPr>
          <w:p w14:paraId="029D1B02" w14:textId="77777777" w:rsidR="00735CD2" w:rsidRPr="00FC7496" w:rsidRDefault="00735CD2" w:rsidP="00273022">
            <w:pPr>
              <w:pStyle w:val="TAC"/>
              <w:keepNext w:val="0"/>
              <w:keepLines w:val="0"/>
            </w:pPr>
            <w:r w:rsidRPr="00FC7496">
              <w:t>-</w:t>
            </w:r>
          </w:p>
        </w:tc>
        <w:tc>
          <w:tcPr>
            <w:tcW w:w="567" w:type="dxa"/>
            <w:vAlign w:val="bottom"/>
          </w:tcPr>
          <w:p w14:paraId="6021D0A0" w14:textId="77777777" w:rsidR="00735CD2" w:rsidRPr="00FC7496" w:rsidRDefault="00735CD2" w:rsidP="00273022">
            <w:pPr>
              <w:pStyle w:val="TAC"/>
              <w:keepNext w:val="0"/>
              <w:keepLines w:val="0"/>
            </w:pPr>
            <w:r w:rsidRPr="00FC7496">
              <w:t>1</w:t>
            </w:r>
          </w:p>
        </w:tc>
        <w:tc>
          <w:tcPr>
            <w:tcW w:w="567" w:type="dxa"/>
            <w:vAlign w:val="bottom"/>
          </w:tcPr>
          <w:p w14:paraId="0C4D6D1C" w14:textId="77777777" w:rsidR="00735CD2" w:rsidRPr="00FC7496" w:rsidRDefault="00735CD2" w:rsidP="00273022">
            <w:pPr>
              <w:pStyle w:val="TAC"/>
              <w:keepNext w:val="0"/>
              <w:keepLines w:val="0"/>
            </w:pPr>
            <w:r w:rsidRPr="00FC7496">
              <w:t>-</w:t>
            </w:r>
          </w:p>
        </w:tc>
        <w:tc>
          <w:tcPr>
            <w:tcW w:w="567" w:type="dxa"/>
            <w:vAlign w:val="bottom"/>
          </w:tcPr>
          <w:p w14:paraId="115F93A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AAF53C5" w14:textId="77777777" w:rsidR="00735CD2" w:rsidRPr="00FC7496" w:rsidRDefault="00735CD2" w:rsidP="00273022">
            <w:pPr>
              <w:pStyle w:val="TAC"/>
              <w:keepNext w:val="0"/>
              <w:keepLines w:val="0"/>
            </w:pPr>
            <w:r w:rsidRPr="00FC7496">
              <w:t>-</w:t>
            </w:r>
          </w:p>
        </w:tc>
        <w:tc>
          <w:tcPr>
            <w:tcW w:w="567" w:type="dxa"/>
            <w:vAlign w:val="bottom"/>
          </w:tcPr>
          <w:p w14:paraId="532D5C98" w14:textId="77777777" w:rsidR="00735CD2" w:rsidRPr="00FC7496" w:rsidRDefault="00735CD2" w:rsidP="00273022">
            <w:pPr>
              <w:pStyle w:val="TAC"/>
              <w:keepNext w:val="0"/>
              <w:keepLines w:val="0"/>
            </w:pPr>
            <w:r w:rsidRPr="00FC7496">
              <w:t>-</w:t>
            </w:r>
          </w:p>
        </w:tc>
        <w:tc>
          <w:tcPr>
            <w:tcW w:w="567" w:type="dxa"/>
            <w:vAlign w:val="bottom"/>
          </w:tcPr>
          <w:p w14:paraId="0E461D9F" w14:textId="77777777" w:rsidR="00735CD2" w:rsidRPr="00FC7496" w:rsidRDefault="00735CD2" w:rsidP="00273022">
            <w:pPr>
              <w:pStyle w:val="TAC"/>
              <w:keepNext w:val="0"/>
              <w:keepLines w:val="0"/>
            </w:pPr>
            <w:r w:rsidRPr="00FC7496">
              <w:t>1</w:t>
            </w:r>
          </w:p>
        </w:tc>
      </w:tr>
      <w:tr w:rsidR="00735CD2" w:rsidRPr="00FC7496" w14:paraId="1F9CF3CA" w14:textId="77777777">
        <w:trPr>
          <w:jc w:val="center"/>
        </w:trPr>
        <w:tc>
          <w:tcPr>
            <w:tcW w:w="1531" w:type="dxa"/>
            <w:gridSpan w:val="2"/>
            <w:vMerge/>
          </w:tcPr>
          <w:p w14:paraId="7E734A7C" w14:textId="77777777" w:rsidR="00735CD2" w:rsidRPr="00FC7496" w:rsidRDefault="00735CD2" w:rsidP="00273022">
            <w:pPr>
              <w:pStyle w:val="TAL"/>
              <w:keepNext w:val="0"/>
              <w:keepLines w:val="0"/>
            </w:pPr>
          </w:p>
        </w:tc>
        <w:tc>
          <w:tcPr>
            <w:tcW w:w="992" w:type="dxa"/>
            <w:vMerge/>
          </w:tcPr>
          <w:p w14:paraId="27FD71B5" w14:textId="77777777" w:rsidR="00735CD2" w:rsidRPr="00FC7496" w:rsidRDefault="00735CD2" w:rsidP="00273022">
            <w:pPr>
              <w:pStyle w:val="TAL"/>
              <w:keepNext w:val="0"/>
              <w:keepLines w:val="0"/>
            </w:pPr>
          </w:p>
        </w:tc>
        <w:tc>
          <w:tcPr>
            <w:tcW w:w="1389" w:type="dxa"/>
          </w:tcPr>
          <w:p w14:paraId="40FFED9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549B216" w14:textId="77777777" w:rsidR="00735CD2" w:rsidRPr="00FC7496" w:rsidRDefault="00735CD2" w:rsidP="00273022">
            <w:pPr>
              <w:pStyle w:val="TAC"/>
              <w:keepNext w:val="0"/>
              <w:keepLines w:val="0"/>
            </w:pPr>
            <w:r w:rsidRPr="00FC7496">
              <w:t>-</w:t>
            </w:r>
          </w:p>
        </w:tc>
        <w:tc>
          <w:tcPr>
            <w:tcW w:w="567" w:type="dxa"/>
            <w:vAlign w:val="bottom"/>
          </w:tcPr>
          <w:p w14:paraId="6741CABC" w14:textId="77777777" w:rsidR="00735CD2" w:rsidRPr="00FC7496" w:rsidRDefault="00DC28AA"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620B78D8" w14:textId="77777777" w:rsidR="00735CD2" w:rsidRPr="00FC7496" w:rsidRDefault="00735CD2" w:rsidP="00273022">
            <w:pPr>
              <w:pStyle w:val="TAC"/>
              <w:keepNext w:val="0"/>
              <w:keepLines w:val="0"/>
            </w:pPr>
            <w:r w:rsidRPr="00FC7496">
              <w:t>-</w:t>
            </w:r>
          </w:p>
        </w:tc>
        <w:tc>
          <w:tcPr>
            <w:tcW w:w="567" w:type="dxa"/>
            <w:vAlign w:val="bottom"/>
          </w:tcPr>
          <w:p w14:paraId="6D27DB8B" w14:textId="77777777" w:rsidR="00735CD2" w:rsidRPr="00FC7496" w:rsidRDefault="00735CD2" w:rsidP="00273022">
            <w:pPr>
              <w:pStyle w:val="TAC"/>
              <w:keepNext w:val="0"/>
              <w:keepLines w:val="0"/>
            </w:pPr>
            <w:r w:rsidRPr="00FC7496">
              <w:t>-</w:t>
            </w:r>
          </w:p>
        </w:tc>
        <w:tc>
          <w:tcPr>
            <w:tcW w:w="567" w:type="dxa"/>
            <w:vAlign w:val="bottom"/>
          </w:tcPr>
          <w:p w14:paraId="2D1E64F9" w14:textId="77777777" w:rsidR="00735CD2" w:rsidRPr="00FC7496" w:rsidRDefault="00DC28AA" w:rsidP="00273022">
            <w:pPr>
              <w:pStyle w:val="TAC"/>
              <w:keepNext w:val="0"/>
              <w:keepLines w:val="0"/>
            </w:pPr>
            <w:r w:rsidRPr="00FC7496">
              <w:t>0</w:t>
            </w:r>
          </w:p>
        </w:tc>
        <w:tc>
          <w:tcPr>
            <w:tcW w:w="567" w:type="dxa"/>
            <w:vAlign w:val="bottom"/>
          </w:tcPr>
          <w:p w14:paraId="02147981" w14:textId="77777777" w:rsidR="00735CD2" w:rsidRPr="00FC7496" w:rsidRDefault="00735CD2" w:rsidP="00273022">
            <w:pPr>
              <w:pStyle w:val="TAC"/>
              <w:keepNext w:val="0"/>
              <w:keepLines w:val="0"/>
            </w:pPr>
            <w:r w:rsidRPr="00FC7496">
              <w:t>-</w:t>
            </w:r>
          </w:p>
        </w:tc>
        <w:tc>
          <w:tcPr>
            <w:tcW w:w="567" w:type="dxa"/>
            <w:vAlign w:val="bottom"/>
          </w:tcPr>
          <w:p w14:paraId="6686038E"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3E43598C" w14:textId="77777777" w:rsidR="00735CD2" w:rsidRPr="00FC7496" w:rsidRDefault="00735CD2" w:rsidP="00273022">
            <w:pPr>
              <w:pStyle w:val="TAC"/>
              <w:keepNext w:val="0"/>
              <w:keepLines w:val="0"/>
            </w:pPr>
            <w:r w:rsidRPr="00FC7496">
              <w:t>-</w:t>
            </w:r>
          </w:p>
        </w:tc>
        <w:tc>
          <w:tcPr>
            <w:tcW w:w="567" w:type="dxa"/>
            <w:vAlign w:val="bottom"/>
          </w:tcPr>
          <w:p w14:paraId="38CF1D1C" w14:textId="77777777" w:rsidR="00735CD2" w:rsidRPr="00FC7496" w:rsidRDefault="00735CD2" w:rsidP="00273022">
            <w:pPr>
              <w:pStyle w:val="TAC"/>
              <w:keepNext w:val="0"/>
              <w:keepLines w:val="0"/>
            </w:pPr>
            <w:r w:rsidRPr="00FC7496">
              <w:t>-</w:t>
            </w:r>
          </w:p>
        </w:tc>
        <w:tc>
          <w:tcPr>
            <w:tcW w:w="567" w:type="dxa"/>
            <w:vAlign w:val="bottom"/>
          </w:tcPr>
          <w:p w14:paraId="7C9C9F6C" w14:textId="77777777" w:rsidR="00735CD2" w:rsidRPr="00FC7496" w:rsidRDefault="00DC28AA" w:rsidP="00273022">
            <w:pPr>
              <w:pStyle w:val="TAC"/>
              <w:keepNext w:val="0"/>
              <w:keepLines w:val="0"/>
            </w:pPr>
            <w:r w:rsidRPr="00FC7496">
              <w:t>0</w:t>
            </w:r>
          </w:p>
        </w:tc>
      </w:tr>
      <w:tr w:rsidR="00735CD2" w:rsidRPr="00FC7496" w14:paraId="2368ACEB" w14:textId="77777777">
        <w:trPr>
          <w:jc w:val="center"/>
        </w:trPr>
        <w:tc>
          <w:tcPr>
            <w:tcW w:w="1531" w:type="dxa"/>
            <w:gridSpan w:val="2"/>
            <w:vMerge w:val="restart"/>
          </w:tcPr>
          <w:p w14:paraId="6341421B" w14:textId="77777777" w:rsidR="00735CD2" w:rsidRPr="00FC7496" w:rsidRDefault="00735CD2" w:rsidP="00273022">
            <w:pPr>
              <w:pStyle w:val="TAL"/>
              <w:keepNext w:val="0"/>
              <w:keepLines w:val="0"/>
            </w:pPr>
            <w:r w:rsidRPr="00FC7496">
              <w:t>tsc_C_RNTI_Def6</w:t>
            </w:r>
          </w:p>
        </w:tc>
        <w:tc>
          <w:tcPr>
            <w:tcW w:w="992" w:type="dxa"/>
            <w:vMerge w:val="restart"/>
          </w:tcPr>
          <w:p w14:paraId="5991E8B6" w14:textId="77777777" w:rsidR="00735CD2" w:rsidRPr="00FC7496" w:rsidRDefault="00735CD2" w:rsidP="00273022">
            <w:pPr>
              <w:pStyle w:val="TAL"/>
              <w:keepNext w:val="0"/>
              <w:keepLines w:val="0"/>
            </w:pPr>
            <w:r w:rsidRPr="00FC7496">
              <w:t>‘0929</w:t>
            </w:r>
            <w:r w:rsidR="00D726C0" w:rsidRPr="00FC7496">
              <w:t>'</w:t>
            </w:r>
            <w:r w:rsidRPr="00FC7496">
              <w:t>H</w:t>
            </w:r>
          </w:p>
          <w:p w14:paraId="4D998554" w14:textId="77777777" w:rsidR="00735CD2" w:rsidRPr="00FC7496" w:rsidRDefault="00735CD2" w:rsidP="00273022">
            <w:pPr>
              <w:pStyle w:val="TAL"/>
              <w:keepNext w:val="0"/>
              <w:keepLines w:val="0"/>
            </w:pPr>
            <w:r w:rsidRPr="00FC7496">
              <w:t>2345</w:t>
            </w:r>
          </w:p>
        </w:tc>
        <w:tc>
          <w:tcPr>
            <w:tcW w:w="1389" w:type="dxa"/>
          </w:tcPr>
          <w:p w14:paraId="159CC0F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A43261"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B2D7AD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ACF895D" w14:textId="77777777" w:rsidR="00735CD2" w:rsidRPr="00FC7496" w:rsidRDefault="00735CD2" w:rsidP="00273022">
            <w:pPr>
              <w:pStyle w:val="TAC"/>
              <w:keepNext w:val="0"/>
              <w:keepLines w:val="0"/>
            </w:pPr>
            <w:r w:rsidRPr="00FC7496">
              <w:t>-</w:t>
            </w:r>
          </w:p>
        </w:tc>
        <w:tc>
          <w:tcPr>
            <w:tcW w:w="567" w:type="dxa"/>
            <w:vAlign w:val="bottom"/>
          </w:tcPr>
          <w:p w14:paraId="16D59239" w14:textId="77777777" w:rsidR="00735CD2" w:rsidRPr="00FC7496" w:rsidRDefault="00735CD2" w:rsidP="00273022">
            <w:pPr>
              <w:pStyle w:val="TAC"/>
              <w:keepNext w:val="0"/>
              <w:keepLines w:val="0"/>
            </w:pPr>
            <w:r w:rsidRPr="00FC7496">
              <w:t>-</w:t>
            </w:r>
          </w:p>
        </w:tc>
        <w:tc>
          <w:tcPr>
            <w:tcW w:w="567" w:type="dxa"/>
            <w:vAlign w:val="bottom"/>
          </w:tcPr>
          <w:p w14:paraId="1A575B98" w14:textId="77777777" w:rsidR="00735CD2" w:rsidRPr="00FC7496" w:rsidRDefault="00735CD2" w:rsidP="00273022">
            <w:pPr>
              <w:pStyle w:val="TAC"/>
              <w:keepNext w:val="0"/>
              <w:keepLines w:val="0"/>
            </w:pPr>
            <w:r w:rsidRPr="00FC7496">
              <w:t>0</w:t>
            </w:r>
          </w:p>
        </w:tc>
        <w:tc>
          <w:tcPr>
            <w:tcW w:w="567" w:type="dxa"/>
            <w:vAlign w:val="bottom"/>
          </w:tcPr>
          <w:p w14:paraId="2461834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BF50E75" w14:textId="77777777" w:rsidR="00735CD2" w:rsidRPr="00FC7496" w:rsidRDefault="00735CD2" w:rsidP="00273022">
            <w:pPr>
              <w:pStyle w:val="TAC"/>
              <w:keepNext w:val="0"/>
              <w:keepLines w:val="0"/>
            </w:pPr>
            <w:r w:rsidRPr="00FC7496">
              <w:t>-</w:t>
            </w:r>
          </w:p>
        </w:tc>
        <w:tc>
          <w:tcPr>
            <w:tcW w:w="567" w:type="dxa"/>
            <w:vAlign w:val="bottom"/>
          </w:tcPr>
          <w:p w14:paraId="1338810A" w14:textId="77777777" w:rsidR="00735CD2" w:rsidRPr="00FC7496" w:rsidRDefault="00735CD2" w:rsidP="00273022">
            <w:pPr>
              <w:pStyle w:val="TAC"/>
              <w:keepNext w:val="0"/>
              <w:keepLines w:val="0"/>
            </w:pPr>
            <w:r w:rsidRPr="00FC7496">
              <w:t>-</w:t>
            </w:r>
          </w:p>
        </w:tc>
        <w:tc>
          <w:tcPr>
            <w:tcW w:w="567" w:type="dxa"/>
            <w:vAlign w:val="bottom"/>
          </w:tcPr>
          <w:p w14:paraId="79BB0AA3" w14:textId="77777777" w:rsidR="00735CD2" w:rsidRPr="00FC7496" w:rsidRDefault="00735CD2" w:rsidP="00273022">
            <w:pPr>
              <w:pStyle w:val="TAC"/>
              <w:keepNext w:val="0"/>
              <w:keepLines w:val="0"/>
            </w:pPr>
            <w:r w:rsidRPr="00FC7496">
              <w:t>-</w:t>
            </w:r>
          </w:p>
        </w:tc>
        <w:tc>
          <w:tcPr>
            <w:tcW w:w="567" w:type="dxa"/>
            <w:vAlign w:val="bottom"/>
          </w:tcPr>
          <w:p w14:paraId="1793FD4A" w14:textId="77777777" w:rsidR="00735CD2" w:rsidRPr="00FC7496" w:rsidRDefault="00DC28AA" w:rsidP="00273022">
            <w:pPr>
              <w:pStyle w:val="TAC"/>
              <w:keepNext w:val="0"/>
              <w:keepLines w:val="0"/>
            </w:pPr>
            <w:r w:rsidRPr="00FC7496">
              <w:t>0</w:t>
            </w:r>
          </w:p>
        </w:tc>
      </w:tr>
      <w:tr w:rsidR="00735CD2" w:rsidRPr="00FC7496" w14:paraId="667ACDA0" w14:textId="77777777">
        <w:trPr>
          <w:jc w:val="center"/>
        </w:trPr>
        <w:tc>
          <w:tcPr>
            <w:tcW w:w="1531" w:type="dxa"/>
            <w:gridSpan w:val="2"/>
            <w:vMerge/>
          </w:tcPr>
          <w:p w14:paraId="01BE6D38" w14:textId="77777777" w:rsidR="00735CD2" w:rsidRPr="00FC7496" w:rsidRDefault="00735CD2" w:rsidP="00273022">
            <w:pPr>
              <w:pStyle w:val="TAL"/>
              <w:keepNext w:val="0"/>
              <w:keepLines w:val="0"/>
            </w:pPr>
          </w:p>
        </w:tc>
        <w:tc>
          <w:tcPr>
            <w:tcW w:w="992" w:type="dxa"/>
            <w:vMerge/>
          </w:tcPr>
          <w:p w14:paraId="0170B984" w14:textId="77777777" w:rsidR="00735CD2" w:rsidRPr="00FC7496" w:rsidRDefault="00735CD2" w:rsidP="00273022">
            <w:pPr>
              <w:pStyle w:val="TAL"/>
              <w:keepNext w:val="0"/>
              <w:keepLines w:val="0"/>
            </w:pPr>
          </w:p>
        </w:tc>
        <w:tc>
          <w:tcPr>
            <w:tcW w:w="1389" w:type="dxa"/>
          </w:tcPr>
          <w:p w14:paraId="5C89AAF6" w14:textId="77777777" w:rsidR="00735CD2" w:rsidRPr="00FC7496" w:rsidRDefault="00735CD2" w:rsidP="00273022">
            <w:pPr>
              <w:pStyle w:val="TAL"/>
              <w:keepNext w:val="0"/>
              <w:keepLines w:val="0"/>
            </w:pPr>
            <w:r w:rsidRPr="00FC7496">
              <w:t>CCE_St_Ind'</w:t>
            </w:r>
          </w:p>
        </w:tc>
        <w:tc>
          <w:tcPr>
            <w:tcW w:w="567" w:type="dxa"/>
            <w:vAlign w:val="bottom"/>
          </w:tcPr>
          <w:p w14:paraId="28707E13"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7EA1560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EFE94" w14:textId="77777777" w:rsidR="00735CD2" w:rsidRPr="00FC7496" w:rsidRDefault="00735CD2" w:rsidP="00273022">
            <w:pPr>
              <w:pStyle w:val="TAC"/>
              <w:keepNext w:val="0"/>
              <w:keepLines w:val="0"/>
            </w:pPr>
            <w:r w:rsidRPr="00FC7496">
              <w:t>-</w:t>
            </w:r>
          </w:p>
        </w:tc>
        <w:tc>
          <w:tcPr>
            <w:tcW w:w="567" w:type="dxa"/>
            <w:vAlign w:val="bottom"/>
          </w:tcPr>
          <w:p w14:paraId="53291CC0" w14:textId="77777777" w:rsidR="00735CD2" w:rsidRPr="00FC7496" w:rsidRDefault="00735CD2" w:rsidP="00273022">
            <w:pPr>
              <w:pStyle w:val="TAC"/>
              <w:keepNext w:val="0"/>
              <w:keepLines w:val="0"/>
            </w:pPr>
            <w:r w:rsidRPr="00FC7496">
              <w:t>-</w:t>
            </w:r>
          </w:p>
        </w:tc>
        <w:tc>
          <w:tcPr>
            <w:tcW w:w="567" w:type="dxa"/>
            <w:vAlign w:val="bottom"/>
          </w:tcPr>
          <w:p w14:paraId="6B40D94C" w14:textId="77777777" w:rsidR="00735CD2" w:rsidRPr="00FC7496" w:rsidRDefault="00DC28AA" w:rsidP="00273022">
            <w:pPr>
              <w:pStyle w:val="TAC"/>
              <w:keepNext w:val="0"/>
              <w:keepLines w:val="0"/>
            </w:pPr>
            <w:r w:rsidRPr="00FC7496">
              <w:t>2</w:t>
            </w:r>
            <w:r w:rsidR="00735CD2" w:rsidRPr="00FC7496">
              <w:t>4</w:t>
            </w:r>
          </w:p>
        </w:tc>
        <w:tc>
          <w:tcPr>
            <w:tcW w:w="567" w:type="dxa"/>
            <w:vAlign w:val="bottom"/>
          </w:tcPr>
          <w:p w14:paraId="31DD39DD" w14:textId="77777777" w:rsidR="00735CD2" w:rsidRPr="00FC7496" w:rsidRDefault="00DC28AA" w:rsidP="00273022">
            <w:pPr>
              <w:pStyle w:val="TAC"/>
              <w:keepNext w:val="0"/>
              <w:keepLines w:val="0"/>
            </w:pPr>
            <w:r w:rsidRPr="00FC7496">
              <w:t>24</w:t>
            </w:r>
          </w:p>
        </w:tc>
        <w:tc>
          <w:tcPr>
            <w:tcW w:w="567" w:type="dxa"/>
            <w:vAlign w:val="bottom"/>
          </w:tcPr>
          <w:p w14:paraId="0F019381" w14:textId="77777777" w:rsidR="00735CD2" w:rsidRPr="00FC7496" w:rsidRDefault="00735CD2" w:rsidP="00273022">
            <w:pPr>
              <w:pStyle w:val="TAC"/>
              <w:keepNext w:val="0"/>
              <w:keepLines w:val="0"/>
            </w:pPr>
            <w:r w:rsidRPr="00FC7496">
              <w:t>-</w:t>
            </w:r>
          </w:p>
        </w:tc>
        <w:tc>
          <w:tcPr>
            <w:tcW w:w="567" w:type="dxa"/>
            <w:vAlign w:val="bottom"/>
          </w:tcPr>
          <w:p w14:paraId="4A846287" w14:textId="77777777" w:rsidR="00735CD2" w:rsidRPr="00FC7496" w:rsidRDefault="00735CD2" w:rsidP="00273022">
            <w:pPr>
              <w:pStyle w:val="TAC"/>
              <w:keepNext w:val="0"/>
              <w:keepLines w:val="0"/>
            </w:pPr>
            <w:r w:rsidRPr="00FC7496">
              <w:t>-</w:t>
            </w:r>
          </w:p>
        </w:tc>
        <w:tc>
          <w:tcPr>
            <w:tcW w:w="567" w:type="dxa"/>
            <w:vAlign w:val="bottom"/>
          </w:tcPr>
          <w:p w14:paraId="53C4A464" w14:textId="77777777" w:rsidR="00735CD2" w:rsidRPr="00FC7496" w:rsidRDefault="00735CD2" w:rsidP="00273022">
            <w:pPr>
              <w:pStyle w:val="TAC"/>
              <w:keepNext w:val="0"/>
              <w:keepLines w:val="0"/>
            </w:pPr>
            <w:r w:rsidRPr="00FC7496">
              <w:t>-</w:t>
            </w:r>
          </w:p>
        </w:tc>
        <w:tc>
          <w:tcPr>
            <w:tcW w:w="567" w:type="dxa"/>
            <w:vAlign w:val="bottom"/>
          </w:tcPr>
          <w:p w14:paraId="39E377E1" w14:textId="77777777" w:rsidR="00735CD2" w:rsidRPr="00FC7496" w:rsidRDefault="00DC28AA" w:rsidP="00273022">
            <w:pPr>
              <w:pStyle w:val="TAC"/>
              <w:keepNext w:val="0"/>
              <w:keepLines w:val="0"/>
            </w:pPr>
            <w:r w:rsidRPr="00FC7496">
              <w:t>16</w:t>
            </w:r>
          </w:p>
        </w:tc>
      </w:tr>
      <w:tr w:rsidR="00735CD2" w:rsidRPr="00FC7496" w14:paraId="61ADE0D1" w14:textId="77777777">
        <w:trPr>
          <w:jc w:val="center"/>
        </w:trPr>
        <w:tc>
          <w:tcPr>
            <w:tcW w:w="1531" w:type="dxa"/>
            <w:gridSpan w:val="2"/>
            <w:vMerge/>
          </w:tcPr>
          <w:p w14:paraId="102F59A1" w14:textId="77777777" w:rsidR="00735CD2" w:rsidRPr="00FC7496" w:rsidRDefault="00735CD2" w:rsidP="00273022">
            <w:pPr>
              <w:pStyle w:val="TAL"/>
              <w:keepNext w:val="0"/>
              <w:keepLines w:val="0"/>
            </w:pPr>
          </w:p>
        </w:tc>
        <w:tc>
          <w:tcPr>
            <w:tcW w:w="992" w:type="dxa"/>
            <w:vMerge/>
          </w:tcPr>
          <w:p w14:paraId="038E3B8D" w14:textId="77777777" w:rsidR="00735CD2" w:rsidRPr="00FC7496" w:rsidRDefault="00735CD2" w:rsidP="00273022">
            <w:pPr>
              <w:pStyle w:val="TAL"/>
              <w:keepNext w:val="0"/>
              <w:keepLines w:val="0"/>
            </w:pPr>
          </w:p>
        </w:tc>
        <w:tc>
          <w:tcPr>
            <w:tcW w:w="1389" w:type="dxa"/>
          </w:tcPr>
          <w:p w14:paraId="028F3D5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C30A6B1" w14:textId="77777777" w:rsidR="00735CD2" w:rsidRPr="00FC7496" w:rsidRDefault="00735CD2" w:rsidP="00273022">
            <w:pPr>
              <w:pStyle w:val="TAC"/>
              <w:keepNext w:val="0"/>
              <w:keepLines w:val="0"/>
            </w:pPr>
            <w:r w:rsidRPr="00FC7496">
              <w:t>-</w:t>
            </w:r>
          </w:p>
        </w:tc>
        <w:tc>
          <w:tcPr>
            <w:tcW w:w="567" w:type="dxa"/>
            <w:vAlign w:val="bottom"/>
          </w:tcPr>
          <w:p w14:paraId="0177B2B8"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80FDBDD" w14:textId="77777777" w:rsidR="00735CD2" w:rsidRPr="00FC7496" w:rsidRDefault="00735CD2" w:rsidP="00273022">
            <w:pPr>
              <w:pStyle w:val="TAC"/>
              <w:keepNext w:val="0"/>
              <w:keepLines w:val="0"/>
            </w:pPr>
            <w:r w:rsidRPr="00FC7496">
              <w:t>-</w:t>
            </w:r>
          </w:p>
        </w:tc>
        <w:tc>
          <w:tcPr>
            <w:tcW w:w="567" w:type="dxa"/>
            <w:vAlign w:val="bottom"/>
          </w:tcPr>
          <w:p w14:paraId="43728EC5" w14:textId="77777777" w:rsidR="00735CD2" w:rsidRPr="00FC7496" w:rsidRDefault="00735CD2" w:rsidP="00273022">
            <w:pPr>
              <w:pStyle w:val="TAC"/>
              <w:keepNext w:val="0"/>
              <w:keepLines w:val="0"/>
            </w:pPr>
            <w:r w:rsidRPr="00FC7496">
              <w:t>-</w:t>
            </w:r>
          </w:p>
        </w:tc>
        <w:tc>
          <w:tcPr>
            <w:tcW w:w="567" w:type="dxa"/>
            <w:vAlign w:val="bottom"/>
          </w:tcPr>
          <w:p w14:paraId="1CDBE692" w14:textId="77777777" w:rsidR="00735CD2" w:rsidRPr="00FC7496" w:rsidRDefault="00735CD2" w:rsidP="00273022">
            <w:pPr>
              <w:pStyle w:val="TAC"/>
              <w:keepNext w:val="0"/>
              <w:keepLines w:val="0"/>
            </w:pPr>
            <w:r w:rsidRPr="00FC7496">
              <w:t>1</w:t>
            </w:r>
          </w:p>
        </w:tc>
        <w:tc>
          <w:tcPr>
            <w:tcW w:w="567" w:type="dxa"/>
            <w:vAlign w:val="bottom"/>
          </w:tcPr>
          <w:p w14:paraId="3B29420F" w14:textId="77777777" w:rsidR="00735CD2" w:rsidRPr="00FC7496" w:rsidRDefault="00735CD2" w:rsidP="00273022">
            <w:pPr>
              <w:pStyle w:val="TAC"/>
              <w:keepNext w:val="0"/>
              <w:keepLines w:val="0"/>
            </w:pPr>
            <w:r w:rsidRPr="00FC7496">
              <w:t>-</w:t>
            </w:r>
          </w:p>
        </w:tc>
        <w:tc>
          <w:tcPr>
            <w:tcW w:w="567" w:type="dxa"/>
            <w:vAlign w:val="bottom"/>
          </w:tcPr>
          <w:p w14:paraId="38D81D2E"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5E43E7C" w14:textId="77777777" w:rsidR="00735CD2" w:rsidRPr="00FC7496" w:rsidRDefault="00735CD2" w:rsidP="00273022">
            <w:pPr>
              <w:pStyle w:val="TAC"/>
              <w:keepNext w:val="0"/>
              <w:keepLines w:val="0"/>
            </w:pPr>
            <w:r w:rsidRPr="00FC7496">
              <w:t>-</w:t>
            </w:r>
          </w:p>
        </w:tc>
        <w:tc>
          <w:tcPr>
            <w:tcW w:w="567" w:type="dxa"/>
            <w:vAlign w:val="bottom"/>
          </w:tcPr>
          <w:p w14:paraId="303DED8B" w14:textId="77777777" w:rsidR="00735CD2" w:rsidRPr="00FC7496" w:rsidRDefault="00735CD2" w:rsidP="00273022">
            <w:pPr>
              <w:pStyle w:val="TAC"/>
              <w:keepNext w:val="0"/>
              <w:keepLines w:val="0"/>
            </w:pPr>
            <w:r w:rsidRPr="00FC7496">
              <w:t>-</w:t>
            </w:r>
          </w:p>
        </w:tc>
        <w:tc>
          <w:tcPr>
            <w:tcW w:w="567" w:type="dxa"/>
            <w:vAlign w:val="bottom"/>
          </w:tcPr>
          <w:p w14:paraId="52CEC6CF" w14:textId="77777777" w:rsidR="00735CD2" w:rsidRPr="00FC7496" w:rsidRDefault="00DC28AA" w:rsidP="00273022">
            <w:pPr>
              <w:pStyle w:val="TAC"/>
              <w:keepNext w:val="0"/>
              <w:keepLines w:val="0"/>
            </w:pPr>
            <w:r w:rsidRPr="00FC7496">
              <w:t>1</w:t>
            </w:r>
          </w:p>
        </w:tc>
      </w:tr>
      <w:tr w:rsidR="00735CD2" w:rsidRPr="00FC7496" w14:paraId="0E256232" w14:textId="77777777">
        <w:trPr>
          <w:jc w:val="center"/>
        </w:trPr>
        <w:tc>
          <w:tcPr>
            <w:tcW w:w="1531" w:type="dxa"/>
            <w:gridSpan w:val="2"/>
            <w:vMerge/>
          </w:tcPr>
          <w:p w14:paraId="6696A829" w14:textId="77777777" w:rsidR="00735CD2" w:rsidRPr="00FC7496" w:rsidRDefault="00735CD2" w:rsidP="00273022">
            <w:pPr>
              <w:pStyle w:val="TAL"/>
              <w:keepNext w:val="0"/>
              <w:keepLines w:val="0"/>
            </w:pPr>
          </w:p>
        </w:tc>
        <w:tc>
          <w:tcPr>
            <w:tcW w:w="992" w:type="dxa"/>
            <w:vMerge/>
          </w:tcPr>
          <w:p w14:paraId="3CBE1EDC" w14:textId="77777777" w:rsidR="00735CD2" w:rsidRPr="00FC7496" w:rsidRDefault="00735CD2" w:rsidP="00273022">
            <w:pPr>
              <w:pStyle w:val="TAL"/>
              <w:keepNext w:val="0"/>
              <w:keepLines w:val="0"/>
            </w:pPr>
          </w:p>
        </w:tc>
        <w:tc>
          <w:tcPr>
            <w:tcW w:w="1389" w:type="dxa"/>
          </w:tcPr>
          <w:p w14:paraId="64B2C253"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8D5D347" w14:textId="77777777" w:rsidR="00735CD2" w:rsidRPr="00FC7496" w:rsidRDefault="00735CD2" w:rsidP="00273022">
            <w:pPr>
              <w:pStyle w:val="TAC"/>
              <w:keepNext w:val="0"/>
              <w:keepLines w:val="0"/>
            </w:pPr>
            <w:r w:rsidRPr="00FC7496">
              <w:t>-</w:t>
            </w:r>
          </w:p>
        </w:tc>
        <w:tc>
          <w:tcPr>
            <w:tcW w:w="567" w:type="dxa"/>
            <w:vAlign w:val="bottom"/>
          </w:tcPr>
          <w:p w14:paraId="7E171E8F"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c>
          <w:tcPr>
            <w:tcW w:w="567" w:type="dxa"/>
            <w:vAlign w:val="bottom"/>
          </w:tcPr>
          <w:p w14:paraId="57FC56FF" w14:textId="77777777" w:rsidR="00735CD2" w:rsidRPr="00FC7496" w:rsidRDefault="00735CD2" w:rsidP="00273022">
            <w:pPr>
              <w:pStyle w:val="TAC"/>
              <w:keepNext w:val="0"/>
              <w:keepLines w:val="0"/>
            </w:pPr>
            <w:r w:rsidRPr="00FC7496">
              <w:t>-</w:t>
            </w:r>
          </w:p>
        </w:tc>
        <w:tc>
          <w:tcPr>
            <w:tcW w:w="567" w:type="dxa"/>
            <w:vAlign w:val="bottom"/>
          </w:tcPr>
          <w:p w14:paraId="06A26901" w14:textId="77777777" w:rsidR="00735CD2" w:rsidRPr="00FC7496" w:rsidRDefault="00735CD2" w:rsidP="00273022">
            <w:pPr>
              <w:pStyle w:val="TAC"/>
              <w:keepNext w:val="0"/>
              <w:keepLines w:val="0"/>
            </w:pPr>
            <w:r w:rsidRPr="00FC7496">
              <w:t>-</w:t>
            </w:r>
          </w:p>
        </w:tc>
        <w:tc>
          <w:tcPr>
            <w:tcW w:w="567" w:type="dxa"/>
            <w:vAlign w:val="bottom"/>
          </w:tcPr>
          <w:p w14:paraId="1FA30237" w14:textId="77777777" w:rsidR="00735CD2" w:rsidRPr="00FC7496" w:rsidRDefault="00DC28AA" w:rsidP="00273022">
            <w:pPr>
              <w:pStyle w:val="TAC"/>
              <w:keepNext w:val="0"/>
              <w:keepLines w:val="0"/>
            </w:pPr>
            <w:r w:rsidRPr="00FC7496">
              <w:t>32</w:t>
            </w:r>
          </w:p>
        </w:tc>
        <w:tc>
          <w:tcPr>
            <w:tcW w:w="567" w:type="dxa"/>
            <w:vAlign w:val="bottom"/>
          </w:tcPr>
          <w:p w14:paraId="4B98A9F5" w14:textId="77777777" w:rsidR="00735CD2" w:rsidRPr="00FC7496" w:rsidRDefault="00735CD2" w:rsidP="00273022">
            <w:pPr>
              <w:pStyle w:val="TAC"/>
              <w:keepNext w:val="0"/>
              <w:keepLines w:val="0"/>
            </w:pPr>
            <w:r w:rsidRPr="00FC7496">
              <w:t>-</w:t>
            </w:r>
          </w:p>
        </w:tc>
        <w:tc>
          <w:tcPr>
            <w:tcW w:w="567" w:type="dxa"/>
            <w:vAlign w:val="bottom"/>
          </w:tcPr>
          <w:p w14:paraId="3ABCFBC3" w14:textId="77777777" w:rsidR="00735CD2" w:rsidRPr="00FC7496" w:rsidRDefault="00735CD2" w:rsidP="00273022">
            <w:pPr>
              <w:pStyle w:val="TAC"/>
              <w:keepNext w:val="0"/>
              <w:keepLines w:val="0"/>
              <w:rPr>
                <w:lang w:eastAsia="zh-CN"/>
              </w:rPr>
            </w:pPr>
            <w:r w:rsidRPr="00FC7496">
              <w:rPr>
                <w:lang w:eastAsia="zh-CN"/>
              </w:rPr>
              <w:t>24</w:t>
            </w:r>
          </w:p>
        </w:tc>
        <w:tc>
          <w:tcPr>
            <w:tcW w:w="567" w:type="dxa"/>
            <w:vAlign w:val="bottom"/>
          </w:tcPr>
          <w:p w14:paraId="7F1346EC" w14:textId="77777777" w:rsidR="00735CD2" w:rsidRPr="00FC7496" w:rsidRDefault="00735CD2" w:rsidP="00273022">
            <w:pPr>
              <w:pStyle w:val="TAC"/>
              <w:keepNext w:val="0"/>
              <w:keepLines w:val="0"/>
            </w:pPr>
            <w:r w:rsidRPr="00FC7496">
              <w:t>-</w:t>
            </w:r>
          </w:p>
        </w:tc>
        <w:tc>
          <w:tcPr>
            <w:tcW w:w="567" w:type="dxa"/>
            <w:vAlign w:val="bottom"/>
          </w:tcPr>
          <w:p w14:paraId="2194B8D5" w14:textId="77777777" w:rsidR="00735CD2" w:rsidRPr="00FC7496" w:rsidRDefault="00735CD2" w:rsidP="00273022">
            <w:pPr>
              <w:pStyle w:val="TAC"/>
              <w:keepNext w:val="0"/>
              <w:keepLines w:val="0"/>
            </w:pPr>
            <w:r w:rsidRPr="00FC7496">
              <w:t>-</w:t>
            </w:r>
          </w:p>
        </w:tc>
        <w:tc>
          <w:tcPr>
            <w:tcW w:w="567" w:type="dxa"/>
            <w:vAlign w:val="bottom"/>
          </w:tcPr>
          <w:p w14:paraId="618388D6" w14:textId="77777777" w:rsidR="00735CD2" w:rsidRPr="00FC7496" w:rsidRDefault="00DC28AA" w:rsidP="00273022">
            <w:pPr>
              <w:pStyle w:val="TAC"/>
              <w:keepNext w:val="0"/>
              <w:keepLines w:val="0"/>
            </w:pPr>
            <w:r w:rsidRPr="00FC7496">
              <w:t>24</w:t>
            </w:r>
          </w:p>
        </w:tc>
      </w:tr>
      <w:tr w:rsidR="00735CD2" w:rsidRPr="00FC7496" w14:paraId="169A9311" w14:textId="77777777">
        <w:trPr>
          <w:jc w:val="center"/>
        </w:trPr>
        <w:tc>
          <w:tcPr>
            <w:tcW w:w="1531" w:type="dxa"/>
            <w:gridSpan w:val="2"/>
            <w:vMerge w:val="restart"/>
          </w:tcPr>
          <w:p w14:paraId="4B34D395" w14:textId="77777777" w:rsidR="00735CD2" w:rsidRPr="00FC7496" w:rsidRDefault="00735CD2" w:rsidP="00273022">
            <w:pPr>
              <w:pStyle w:val="TAL"/>
              <w:keepNext w:val="0"/>
              <w:keepLines w:val="0"/>
            </w:pPr>
            <w:r w:rsidRPr="00FC7496">
              <w:t>tsc_C_RNTI_Def7</w:t>
            </w:r>
          </w:p>
        </w:tc>
        <w:tc>
          <w:tcPr>
            <w:tcW w:w="992" w:type="dxa"/>
            <w:vMerge w:val="restart"/>
          </w:tcPr>
          <w:p w14:paraId="44A5D68B" w14:textId="77777777" w:rsidR="00735CD2" w:rsidRPr="00FC7496" w:rsidRDefault="00735CD2" w:rsidP="00273022">
            <w:pPr>
              <w:pStyle w:val="TAL"/>
              <w:keepNext w:val="0"/>
              <w:keepLines w:val="0"/>
            </w:pPr>
            <w:r w:rsidRPr="00FC7496">
              <w:t>‘0D80</w:t>
            </w:r>
            <w:r w:rsidR="00D726C0" w:rsidRPr="00FC7496">
              <w:t>'</w:t>
            </w:r>
            <w:r w:rsidRPr="00FC7496">
              <w:t>H</w:t>
            </w:r>
          </w:p>
          <w:p w14:paraId="29245D0D" w14:textId="77777777" w:rsidR="00735CD2" w:rsidRPr="00FC7496" w:rsidRDefault="00735CD2" w:rsidP="00273022">
            <w:pPr>
              <w:pStyle w:val="TAL"/>
              <w:keepNext w:val="0"/>
              <w:keepLines w:val="0"/>
            </w:pPr>
            <w:r w:rsidRPr="00FC7496">
              <w:t>3456</w:t>
            </w:r>
          </w:p>
        </w:tc>
        <w:tc>
          <w:tcPr>
            <w:tcW w:w="1389" w:type="dxa"/>
          </w:tcPr>
          <w:p w14:paraId="73128B4B"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976B8B4" w14:textId="77777777" w:rsidR="00735CD2" w:rsidRPr="00FC7496" w:rsidRDefault="00DC28AA" w:rsidP="00273022">
            <w:pPr>
              <w:pStyle w:val="TAC"/>
              <w:keepNext w:val="0"/>
              <w:keepLines w:val="0"/>
              <w:rPr>
                <w:lang w:eastAsia="zh-CN"/>
              </w:rPr>
            </w:pPr>
            <w:r w:rsidRPr="00FC7496">
              <w:rPr>
                <w:lang w:eastAsia="zh-CN"/>
              </w:rPr>
              <w:t>1</w:t>
            </w:r>
          </w:p>
        </w:tc>
        <w:tc>
          <w:tcPr>
            <w:tcW w:w="567" w:type="dxa"/>
            <w:vAlign w:val="bottom"/>
          </w:tcPr>
          <w:p w14:paraId="4A989FFD" w14:textId="77777777" w:rsidR="00735CD2" w:rsidRPr="00FC7496" w:rsidRDefault="00735CD2" w:rsidP="00273022">
            <w:pPr>
              <w:pStyle w:val="TAC"/>
              <w:keepNext w:val="0"/>
              <w:keepLines w:val="0"/>
            </w:pPr>
            <w:r w:rsidRPr="00FC7496">
              <w:t>-</w:t>
            </w:r>
          </w:p>
        </w:tc>
        <w:tc>
          <w:tcPr>
            <w:tcW w:w="567" w:type="dxa"/>
            <w:vAlign w:val="bottom"/>
          </w:tcPr>
          <w:p w14:paraId="5C3E9B81" w14:textId="77777777" w:rsidR="00735CD2" w:rsidRPr="00FC7496" w:rsidRDefault="00735CD2" w:rsidP="00273022">
            <w:pPr>
              <w:pStyle w:val="TAC"/>
              <w:keepNext w:val="0"/>
              <w:keepLines w:val="0"/>
            </w:pPr>
            <w:r w:rsidRPr="00FC7496">
              <w:t>-</w:t>
            </w:r>
          </w:p>
        </w:tc>
        <w:tc>
          <w:tcPr>
            <w:tcW w:w="567" w:type="dxa"/>
            <w:vAlign w:val="bottom"/>
          </w:tcPr>
          <w:p w14:paraId="68E08199" w14:textId="77777777" w:rsidR="00735CD2" w:rsidRPr="00FC7496" w:rsidRDefault="00735CD2" w:rsidP="00273022">
            <w:pPr>
              <w:pStyle w:val="TAC"/>
              <w:keepNext w:val="0"/>
              <w:keepLines w:val="0"/>
            </w:pPr>
            <w:r w:rsidRPr="00FC7496">
              <w:t>-</w:t>
            </w:r>
          </w:p>
        </w:tc>
        <w:tc>
          <w:tcPr>
            <w:tcW w:w="567" w:type="dxa"/>
            <w:vAlign w:val="bottom"/>
          </w:tcPr>
          <w:p w14:paraId="07D8AD57" w14:textId="77777777" w:rsidR="00735CD2" w:rsidRPr="00FC7496" w:rsidRDefault="00735CD2" w:rsidP="00273022">
            <w:pPr>
              <w:pStyle w:val="TAC"/>
              <w:keepNext w:val="0"/>
              <w:keepLines w:val="0"/>
            </w:pPr>
            <w:r w:rsidRPr="00FC7496">
              <w:t>0</w:t>
            </w:r>
          </w:p>
        </w:tc>
        <w:tc>
          <w:tcPr>
            <w:tcW w:w="567" w:type="dxa"/>
            <w:vAlign w:val="bottom"/>
          </w:tcPr>
          <w:p w14:paraId="1E7EA585" w14:textId="77777777" w:rsidR="00735CD2" w:rsidRPr="00FC7496" w:rsidRDefault="00735CD2" w:rsidP="00273022">
            <w:pPr>
              <w:pStyle w:val="TAC"/>
              <w:keepNext w:val="0"/>
              <w:keepLines w:val="0"/>
            </w:pPr>
            <w:r w:rsidRPr="00FC7496">
              <w:t>0</w:t>
            </w:r>
          </w:p>
        </w:tc>
        <w:tc>
          <w:tcPr>
            <w:tcW w:w="567" w:type="dxa"/>
            <w:vAlign w:val="bottom"/>
          </w:tcPr>
          <w:p w14:paraId="7BA09AA8" w14:textId="77777777" w:rsidR="00735CD2" w:rsidRPr="00FC7496" w:rsidRDefault="00735CD2" w:rsidP="00273022">
            <w:pPr>
              <w:pStyle w:val="TAC"/>
              <w:keepNext w:val="0"/>
              <w:keepLines w:val="0"/>
            </w:pPr>
            <w:r w:rsidRPr="00FC7496">
              <w:t>-</w:t>
            </w:r>
          </w:p>
        </w:tc>
        <w:tc>
          <w:tcPr>
            <w:tcW w:w="567" w:type="dxa"/>
            <w:vAlign w:val="bottom"/>
          </w:tcPr>
          <w:p w14:paraId="5B5A19D6" w14:textId="77777777" w:rsidR="00735CD2" w:rsidRPr="00FC7496" w:rsidRDefault="00735CD2" w:rsidP="00273022">
            <w:pPr>
              <w:pStyle w:val="TAC"/>
              <w:keepNext w:val="0"/>
              <w:keepLines w:val="0"/>
            </w:pPr>
            <w:r w:rsidRPr="00FC7496">
              <w:t>-</w:t>
            </w:r>
          </w:p>
        </w:tc>
        <w:tc>
          <w:tcPr>
            <w:tcW w:w="567" w:type="dxa"/>
            <w:vAlign w:val="bottom"/>
          </w:tcPr>
          <w:p w14:paraId="2A9E1BDB" w14:textId="77777777" w:rsidR="00735CD2" w:rsidRPr="00FC7496" w:rsidRDefault="00735CD2" w:rsidP="00273022">
            <w:pPr>
              <w:pStyle w:val="TAC"/>
              <w:keepNext w:val="0"/>
              <w:keepLines w:val="0"/>
            </w:pPr>
            <w:r w:rsidRPr="00FC7496">
              <w:t>-</w:t>
            </w:r>
          </w:p>
        </w:tc>
        <w:tc>
          <w:tcPr>
            <w:tcW w:w="567" w:type="dxa"/>
            <w:vAlign w:val="bottom"/>
          </w:tcPr>
          <w:p w14:paraId="0E9F76BB"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3A7A4BD3" w14:textId="77777777">
        <w:trPr>
          <w:jc w:val="center"/>
        </w:trPr>
        <w:tc>
          <w:tcPr>
            <w:tcW w:w="1531" w:type="dxa"/>
            <w:gridSpan w:val="2"/>
            <w:vMerge/>
          </w:tcPr>
          <w:p w14:paraId="4308B051" w14:textId="77777777" w:rsidR="00735CD2" w:rsidRPr="00FC7496" w:rsidRDefault="00735CD2" w:rsidP="00273022">
            <w:pPr>
              <w:pStyle w:val="TAL"/>
              <w:keepNext w:val="0"/>
              <w:keepLines w:val="0"/>
            </w:pPr>
          </w:p>
        </w:tc>
        <w:tc>
          <w:tcPr>
            <w:tcW w:w="992" w:type="dxa"/>
            <w:vMerge/>
          </w:tcPr>
          <w:p w14:paraId="3F60F5A8" w14:textId="77777777" w:rsidR="00735CD2" w:rsidRPr="00FC7496" w:rsidRDefault="00735CD2" w:rsidP="00273022">
            <w:pPr>
              <w:pStyle w:val="TAL"/>
              <w:keepNext w:val="0"/>
              <w:keepLines w:val="0"/>
            </w:pPr>
          </w:p>
        </w:tc>
        <w:tc>
          <w:tcPr>
            <w:tcW w:w="1389" w:type="dxa"/>
          </w:tcPr>
          <w:p w14:paraId="05BD0CE5" w14:textId="77777777" w:rsidR="00735CD2" w:rsidRPr="00FC7496" w:rsidRDefault="00735CD2" w:rsidP="00273022">
            <w:pPr>
              <w:pStyle w:val="TAL"/>
              <w:keepNext w:val="0"/>
              <w:keepLines w:val="0"/>
            </w:pPr>
            <w:r w:rsidRPr="00FC7496">
              <w:t>CCE_St_Ind'</w:t>
            </w:r>
          </w:p>
        </w:tc>
        <w:tc>
          <w:tcPr>
            <w:tcW w:w="567" w:type="dxa"/>
            <w:vAlign w:val="bottom"/>
          </w:tcPr>
          <w:p w14:paraId="40A45F05"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7CDE14A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6ECA988A" w14:textId="77777777" w:rsidR="00735CD2" w:rsidRPr="00FC7496" w:rsidRDefault="00735CD2" w:rsidP="00273022">
            <w:pPr>
              <w:pStyle w:val="TAC"/>
              <w:keepNext w:val="0"/>
              <w:keepLines w:val="0"/>
            </w:pPr>
            <w:r w:rsidRPr="00FC7496">
              <w:t>-</w:t>
            </w:r>
          </w:p>
        </w:tc>
        <w:tc>
          <w:tcPr>
            <w:tcW w:w="567" w:type="dxa"/>
            <w:vAlign w:val="bottom"/>
          </w:tcPr>
          <w:p w14:paraId="6D4AD28D" w14:textId="77777777" w:rsidR="00735CD2" w:rsidRPr="00FC7496" w:rsidRDefault="00735CD2" w:rsidP="00273022">
            <w:pPr>
              <w:pStyle w:val="TAC"/>
              <w:keepNext w:val="0"/>
              <w:keepLines w:val="0"/>
            </w:pPr>
            <w:r w:rsidRPr="00FC7496">
              <w:t>-</w:t>
            </w:r>
          </w:p>
        </w:tc>
        <w:tc>
          <w:tcPr>
            <w:tcW w:w="567" w:type="dxa"/>
            <w:vAlign w:val="bottom"/>
          </w:tcPr>
          <w:p w14:paraId="6A7C6521" w14:textId="77777777" w:rsidR="00735CD2" w:rsidRPr="00FC7496" w:rsidRDefault="00DC28AA" w:rsidP="00273022">
            <w:pPr>
              <w:pStyle w:val="TAC"/>
              <w:keepNext w:val="0"/>
              <w:keepLines w:val="0"/>
            </w:pPr>
            <w:r w:rsidRPr="00FC7496">
              <w:t>8</w:t>
            </w:r>
          </w:p>
        </w:tc>
        <w:tc>
          <w:tcPr>
            <w:tcW w:w="567" w:type="dxa"/>
            <w:vAlign w:val="bottom"/>
          </w:tcPr>
          <w:p w14:paraId="41409135"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650F7F82" w14:textId="77777777" w:rsidR="00735CD2" w:rsidRPr="00FC7496" w:rsidRDefault="00735CD2" w:rsidP="00273022">
            <w:pPr>
              <w:pStyle w:val="TAC"/>
              <w:keepNext w:val="0"/>
              <w:keepLines w:val="0"/>
            </w:pPr>
            <w:r w:rsidRPr="00FC7496">
              <w:t>-</w:t>
            </w:r>
          </w:p>
        </w:tc>
        <w:tc>
          <w:tcPr>
            <w:tcW w:w="567" w:type="dxa"/>
            <w:vAlign w:val="bottom"/>
          </w:tcPr>
          <w:p w14:paraId="1E9B9597" w14:textId="77777777" w:rsidR="00735CD2" w:rsidRPr="00FC7496" w:rsidRDefault="00735CD2" w:rsidP="00273022">
            <w:pPr>
              <w:pStyle w:val="TAC"/>
              <w:keepNext w:val="0"/>
              <w:keepLines w:val="0"/>
            </w:pPr>
            <w:r w:rsidRPr="00FC7496">
              <w:t>-</w:t>
            </w:r>
          </w:p>
        </w:tc>
        <w:tc>
          <w:tcPr>
            <w:tcW w:w="567" w:type="dxa"/>
            <w:vAlign w:val="bottom"/>
          </w:tcPr>
          <w:p w14:paraId="51C682E4" w14:textId="77777777" w:rsidR="00735CD2" w:rsidRPr="00FC7496" w:rsidRDefault="00735CD2" w:rsidP="00273022">
            <w:pPr>
              <w:pStyle w:val="TAC"/>
              <w:keepNext w:val="0"/>
              <w:keepLines w:val="0"/>
            </w:pPr>
            <w:r w:rsidRPr="00FC7496">
              <w:t>-</w:t>
            </w:r>
          </w:p>
        </w:tc>
        <w:tc>
          <w:tcPr>
            <w:tcW w:w="567" w:type="dxa"/>
            <w:vAlign w:val="bottom"/>
          </w:tcPr>
          <w:p w14:paraId="47985825"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14EE6937" w14:textId="77777777">
        <w:trPr>
          <w:jc w:val="center"/>
        </w:trPr>
        <w:tc>
          <w:tcPr>
            <w:tcW w:w="1531" w:type="dxa"/>
            <w:gridSpan w:val="2"/>
            <w:vMerge/>
          </w:tcPr>
          <w:p w14:paraId="00BBA2F7" w14:textId="77777777" w:rsidR="00735CD2" w:rsidRPr="00FC7496" w:rsidRDefault="00735CD2" w:rsidP="00273022">
            <w:pPr>
              <w:pStyle w:val="TAL"/>
              <w:keepNext w:val="0"/>
              <w:keepLines w:val="0"/>
            </w:pPr>
          </w:p>
        </w:tc>
        <w:tc>
          <w:tcPr>
            <w:tcW w:w="992" w:type="dxa"/>
            <w:vMerge/>
          </w:tcPr>
          <w:p w14:paraId="396791E2" w14:textId="77777777" w:rsidR="00735CD2" w:rsidRPr="00FC7496" w:rsidRDefault="00735CD2" w:rsidP="00273022">
            <w:pPr>
              <w:pStyle w:val="TAL"/>
              <w:keepNext w:val="0"/>
              <w:keepLines w:val="0"/>
            </w:pPr>
          </w:p>
        </w:tc>
        <w:tc>
          <w:tcPr>
            <w:tcW w:w="1389" w:type="dxa"/>
          </w:tcPr>
          <w:p w14:paraId="55544EC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5E74F8" w14:textId="77777777" w:rsidR="00735CD2" w:rsidRPr="00FC7496" w:rsidRDefault="00735CD2" w:rsidP="00273022">
            <w:pPr>
              <w:pStyle w:val="TAC"/>
              <w:keepNext w:val="0"/>
              <w:keepLines w:val="0"/>
            </w:pPr>
            <w:r w:rsidRPr="00FC7496">
              <w:t>-</w:t>
            </w:r>
          </w:p>
        </w:tc>
        <w:tc>
          <w:tcPr>
            <w:tcW w:w="567" w:type="dxa"/>
            <w:vAlign w:val="bottom"/>
          </w:tcPr>
          <w:p w14:paraId="28BA17AD"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62B0990" w14:textId="77777777" w:rsidR="00735CD2" w:rsidRPr="00FC7496" w:rsidRDefault="00735CD2" w:rsidP="00273022">
            <w:pPr>
              <w:pStyle w:val="TAC"/>
              <w:keepNext w:val="0"/>
              <w:keepLines w:val="0"/>
            </w:pPr>
            <w:r w:rsidRPr="00FC7496">
              <w:t>-</w:t>
            </w:r>
          </w:p>
        </w:tc>
        <w:tc>
          <w:tcPr>
            <w:tcW w:w="567" w:type="dxa"/>
            <w:vAlign w:val="bottom"/>
          </w:tcPr>
          <w:p w14:paraId="3C1A9841" w14:textId="77777777" w:rsidR="00735CD2" w:rsidRPr="00FC7496" w:rsidRDefault="00735CD2" w:rsidP="00273022">
            <w:pPr>
              <w:pStyle w:val="TAC"/>
              <w:keepNext w:val="0"/>
              <w:keepLines w:val="0"/>
            </w:pPr>
            <w:r w:rsidRPr="00FC7496">
              <w:t>-</w:t>
            </w:r>
          </w:p>
        </w:tc>
        <w:tc>
          <w:tcPr>
            <w:tcW w:w="567" w:type="dxa"/>
            <w:vAlign w:val="bottom"/>
          </w:tcPr>
          <w:p w14:paraId="634FBF44" w14:textId="77777777" w:rsidR="00735CD2" w:rsidRPr="00FC7496" w:rsidRDefault="00735CD2" w:rsidP="00273022">
            <w:pPr>
              <w:pStyle w:val="TAC"/>
              <w:keepNext w:val="0"/>
              <w:keepLines w:val="0"/>
            </w:pPr>
            <w:r w:rsidRPr="00FC7496">
              <w:t>1</w:t>
            </w:r>
          </w:p>
        </w:tc>
        <w:tc>
          <w:tcPr>
            <w:tcW w:w="567" w:type="dxa"/>
            <w:vAlign w:val="bottom"/>
          </w:tcPr>
          <w:p w14:paraId="056982C0" w14:textId="77777777" w:rsidR="00735CD2" w:rsidRPr="00FC7496" w:rsidRDefault="00735CD2" w:rsidP="00273022">
            <w:pPr>
              <w:pStyle w:val="TAC"/>
              <w:keepNext w:val="0"/>
              <w:keepLines w:val="0"/>
            </w:pPr>
            <w:r w:rsidRPr="00FC7496">
              <w:t>-</w:t>
            </w:r>
          </w:p>
        </w:tc>
        <w:tc>
          <w:tcPr>
            <w:tcW w:w="567" w:type="dxa"/>
            <w:vAlign w:val="bottom"/>
          </w:tcPr>
          <w:p w14:paraId="3BC9BA92"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5073D11" w14:textId="77777777" w:rsidR="00735CD2" w:rsidRPr="00FC7496" w:rsidRDefault="00735CD2" w:rsidP="00273022">
            <w:pPr>
              <w:pStyle w:val="TAC"/>
              <w:keepNext w:val="0"/>
              <w:keepLines w:val="0"/>
            </w:pPr>
            <w:r w:rsidRPr="00FC7496">
              <w:t>-</w:t>
            </w:r>
          </w:p>
        </w:tc>
        <w:tc>
          <w:tcPr>
            <w:tcW w:w="567" w:type="dxa"/>
            <w:vAlign w:val="bottom"/>
          </w:tcPr>
          <w:p w14:paraId="41BEA0B3" w14:textId="77777777" w:rsidR="00735CD2" w:rsidRPr="00FC7496" w:rsidRDefault="00735CD2" w:rsidP="00273022">
            <w:pPr>
              <w:pStyle w:val="TAC"/>
              <w:keepNext w:val="0"/>
              <w:keepLines w:val="0"/>
            </w:pPr>
            <w:r w:rsidRPr="00FC7496">
              <w:t>-</w:t>
            </w:r>
          </w:p>
        </w:tc>
        <w:tc>
          <w:tcPr>
            <w:tcW w:w="567" w:type="dxa"/>
            <w:vAlign w:val="bottom"/>
          </w:tcPr>
          <w:p w14:paraId="4927BF9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5876895E" w14:textId="77777777">
        <w:trPr>
          <w:jc w:val="center"/>
        </w:trPr>
        <w:tc>
          <w:tcPr>
            <w:tcW w:w="1531" w:type="dxa"/>
            <w:gridSpan w:val="2"/>
            <w:vMerge/>
          </w:tcPr>
          <w:p w14:paraId="19471689" w14:textId="77777777" w:rsidR="00735CD2" w:rsidRPr="00FC7496" w:rsidRDefault="00735CD2" w:rsidP="00273022">
            <w:pPr>
              <w:pStyle w:val="TAL"/>
              <w:keepNext w:val="0"/>
              <w:keepLines w:val="0"/>
            </w:pPr>
          </w:p>
        </w:tc>
        <w:tc>
          <w:tcPr>
            <w:tcW w:w="992" w:type="dxa"/>
            <w:vMerge/>
          </w:tcPr>
          <w:p w14:paraId="5738380C" w14:textId="77777777" w:rsidR="00735CD2" w:rsidRPr="00FC7496" w:rsidRDefault="00735CD2" w:rsidP="00273022">
            <w:pPr>
              <w:pStyle w:val="TAL"/>
              <w:keepNext w:val="0"/>
              <w:keepLines w:val="0"/>
            </w:pPr>
          </w:p>
        </w:tc>
        <w:tc>
          <w:tcPr>
            <w:tcW w:w="1389" w:type="dxa"/>
          </w:tcPr>
          <w:p w14:paraId="22CAF9A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5FD76416" w14:textId="77777777" w:rsidR="00735CD2" w:rsidRPr="00FC7496" w:rsidRDefault="00735CD2" w:rsidP="00273022">
            <w:pPr>
              <w:pStyle w:val="TAC"/>
              <w:keepNext w:val="0"/>
              <w:keepLines w:val="0"/>
            </w:pPr>
            <w:r w:rsidRPr="00FC7496">
              <w:t>-</w:t>
            </w:r>
          </w:p>
        </w:tc>
        <w:tc>
          <w:tcPr>
            <w:tcW w:w="567" w:type="dxa"/>
            <w:vAlign w:val="bottom"/>
          </w:tcPr>
          <w:p w14:paraId="65278E96"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3995EE3A" w14:textId="77777777" w:rsidR="00735CD2" w:rsidRPr="00FC7496" w:rsidRDefault="00735CD2" w:rsidP="00273022">
            <w:pPr>
              <w:pStyle w:val="TAC"/>
              <w:keepNext w:val="0"/>
              <w:keepLines w:val="0"/>
            </w:pPr>
            <w:r w:rsidRPr="00FC7496">
              <w:t>-</w:t>
            </w:r>
          </w:p>
        </w:tc>
        <w:tc>
          <w:tcPr>
            <w:tcW w:w="567" w:type="dxa"/>
            <w:vAlign w:val="bottom"/>
          </w:tcPr>
          <w:p w14:paraId="47E109D3" w14:textId="77777777" w:rsidR="00735CD2" w:rsidRPr="00FC7496" w:rsidRDefault="00735CD2" w:rsidP="00273022">
            <w:pPr>
              <w:pStyle w:val="TAC"/>
              <w:keepNext w:val="0"/>
              <w:keepLines w:val="0"/>
            </w:pPr>
            <w:r w:rsidRPr="00FC7496">
              <w:t>-</w:t>
            </w:r>
          </w:p>
        </w:tc>
        <w:tc>
          <w:tcPr>
            <w:tcW w:w="567" w:type="dxa"/>
            <w:vAlign w:val="bottom"/>
          </w:tcPr>
          <w:p w14:paraId="1F42CCEE" w14:textId="77777777" w:rsidR="00735CD2" w:rsidRPr="00FC7496" w:rsidRDefault="00DC28AA" w:rsidP="00273022">
            <w:pPr>
              <w:pStyle w:val="TAC"/>
              <w:keepNext w:val="0"/>
              <w:keepLines w:val="0"/>
            </w:pPr>
            <w:r w:rsidRPr="00FC7496">
              <w:rPr>
                <w:lang w:eastAsia="zh-CN"/>
              </w:rPr>
              <w:t>1</w:t>
            </w:r>
            <w:r w:rsidR="00735CD2" w:rsidRPr="00FC7496">
              <w:t>6</w:t>
            </w:r>
          </w:p>
        </w:tc>
        <w:tc>
          <w:tcPr>
            <w:tcW w:w="567" w:type="dxa"/>
            <w:vAlign w:val="bottom"/>
          </w:tcPr>
          <w:p w14:paraId="60BC81CD" w14:textId="77777777" w:rsidR="00735CD2" w:rsidRPr="00FC7496" w:rsidRDefault="00735CD2" w:rsidP="00273022">
            <w:pPr>
              <w:pStyle w:val="TAC"/>
              <w:keepNext w:val="0"/>
              <w:keepLines w:val="0"/>
            </w:pPr>
            <w:r w:rsidRPr="00FC7496">
              <w:t>-</w:t>
            </w:r>
          </w:p>
        </w:tc>
        <w:tc>
          <w:tcPr>
            <w:tcW w:w="567" w:type="dxa"/>
            <w:vAlign w:val="bottom"/>
          </w:tcPr>
          <w:p w14:paraId="3ACC9048"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54C7E8D4" w14:textId="77777777" w:rsidR="00735CD2" w:rsidRPr="00FC7496" w:rsidRDefault="00735CD2" w:rsidP="00273022">
            <w:pPr>
              <w:pStyle w:val="TAC"/>
              <w:keepNext w:val="0"/>
              <w:keepLines w:val="0"/>
            </w:pPr>
            <w:r w:rsidRPr="00FC7496">
              <w:t>-</w:t>
            </w:r>
          </w:p>
        </w:tc>
        <w:tc>
          <w:tcPr>
            <w:tcW w:w="567" w:type="dxa"/>
            <w:vAlign w:val="bottom"/>
          </w:tcPr>
          <w:p w14:paraId="143C0295" w14:textId="77777777" w:rsidR="00735CD2" w:rsidRPr="00FC7496" w:rsidRDefault="00735CD2" w:rsidP="00273022">
            <w:pPr>
              <w:pStyle w:val="TAC"/>
              <w:keepNext w:val="0"/>
              <w:keepLines w:val="0"/>
            </w:pPr>
            <w:r w:rsidRPr="00FC7496">
              <w:t>-</w:t>
            </w:r>
          </w:p>
        </w:tc>
        <w:tc>
          <w:tcPr>
            <w:tcW w:w="567" w:type="dxa"/>
            <w:vAlign w:val="bottom"/>
          </w:tcPr>
          <w:p w14:paraId="5D3BC161"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1F0EAB0C" w14:textId="77777777">
        <w:trPr>
          <w:jc w:val="center"/>
        </w:trPr>
        <w:tc>
          <w:tcPr>
            <w:tcW w:w="1531" w:type="dxa"/>
            <w:gridSpan w:val="2"/>
            <w:vMerge w:val="restart"/>
          </w:tcPr>
          <w:p w14:paraId="5680C0E6" w14:textId="77777777" w:rsidR="00735CD2" w:rsidRPr="00FC7496" w:rsidRDefault="00735CD2" w:rsidP="00273022">
            <w:pPr>
              <w:pStyle w:val="TAL"/>
            </w:pPr>
            <w:r w:rsidRPr="00FC7496">
              <w:t>tsc_C_RNTI_Def8</w:t>
            </w:r>
          </w:p>
        </w:tc>
        <w:tc>
          <w:tcPr>
            <w:tcW w:w="992" w:type="dxa"/>
            <w:vMerge w:val="restart"/>
          </w:tcPr>
          <w:p w14:paraId="24752B05" w14:textId="77777777" w:rsidR="00735CD2" w:rsidRPr="00FC7496" w:rsidRDefault="00735CD2" w:rsidP="00273022">
            <w:pPr>
              <w:pStyle w:val="TAL"/>
            </w:pPr>
            <w:r w:rsidRPr="00FC7496">
              <w:t>‘11D7</w:t>
            </w:r>
            <w:r w:rsidR="00D726C0" w:rsidRPr="00FC7496">
              <w:t>'</w:t>
            </w:r>
            <w:r w:rsidRPr="00FC7496">
              <w:t>H</w:t>
            </w:r>
          </w:p>
          <w:p w14:paraId="3E003522" w14:textId="77777777" w:rsidR="00735CD2" w:rsidRPr="00FC7496" w:rsidRDefault="00735CD2" w:rsidP="00273022">
            <w:pPr>
              <w:pStyle w:val="TAL"/>
            </w:pPr>
            <w:r w:rsidRPr="00FC7496">
              <w:t>4567</w:t>
            </w:r>
          </w:p>
        </w:tc>
        <w:tc>
          <w:tcPr>
            <w:tcW w:w="1389" w:type="dxa"/>
          </w:tcPr>
          <w:p w14:paraId="29033CC8" w14:textId="77777777" w:rsidR="00735CD2" w:rsidRPr="00FC7496" w:rsidRDefault="00735CD2" w:rsidP="00273022">
            <w:pPr>
              <w:pStyle w:val="TAL"/>
            </w:pPr>
            <w:r w:rsidRPr="00FC7496">
              <w:t>m</w:t>
            </w:r>
            <w:r w:rsidR="00D726C0" w:rsidRPr="00FC7496">
              <w:t>'</w:t>
            </w:r>
          </w:p>
        </w:tc>
        <w:tc>
          <w:tcPr>
            <w:tcW w:w="567" w:type="dxa"/>
            <w:vAlign w:val="bottom"/>
          </w:tcPr>
          <w:p w14:paraId="7C3F9FEA" w14:textId="77777777" w:rsidR="00735CD2" w:rsidRPr="00FC7496" w:rsidRDefault="002D06A2" w:rsidP="00273022">
            <w:pPr>
              <w:pStyle w:val="TAC"/>
              <w:rPr>
                <w:lang w:eastAsia="zh-CN"/>
              </w:rPr>
            </w:pPr>
            <w:r w:rsidRPr="00FC7496">
              <w:rPr>
                <w:lang w:eastAsia="zh-CN"/>
              </w:rPr>
              <w:t>0</w:t>
            </w:r>
          </w:p>
        </w:tc>
        <w:tc>
          <w:tcPr>
            <w:tcW w:w="567" w:type="dxa"/>
            <w:vAlign w:val="bottom"/>
          </w:tcPr>
          <w:p w14:paraId="2FE6DD5A" w14:textId="77777777" w:rsidR="00735CD2" w:rsidRPr="00FC7496" w:rsidRDefault="00735CD2" w:rsidP="00273022">
            <w:pPr>
              <w:pStyle w:val="TAC"/>
            </w:pPr>
            <w:r w:rsidRPr="00FC7496">
              <w:t>-</w:t>
            </w:r>
          </w:p>
        </w:tc>
        <w:tc>
          <w:tcPr>
            <w:tcW w:w="567" w:type="dxa"/>
            <w:vAlign w:val="bottom"/>
          </w:tcPr>
          <w:p w14:paraId="46C69D96" w14:textId="77777777" w:rsidR="00735CD2" w:rsidRPr="00FC7496" w:rsidRDefault="00735CD2" w:rsidP="00273022">
            <w:pPr>
              <w:pStyle w:val="TAC"/>
            </w:pPr>
            <w:r w:rsidRPr="00FC7496">
              <w:t>-</w:t>
            </w:r>
          </w:p>
        </w:tc>
        <w:tc>
          <w:tcPr>
            <w:tcW w:w="567" w:type="dxa"/>
            <w:vAlign w:val="bottom"/>
          </w:tcPr>
          <w:p w14:paraId="4C985FCE" w14:textId="77777777" w:rsidR="00735CD2" w:rsidRPr="00FC7496" w:rsidRDefault="00735CD2" w:rsidP="00273022">
            <w:pPr>
              <w:pStyle w:val="TAC"/>
            </w:pPr>
            <w:r w:rsidRPr="00FC7496">
              <w:t>-</w:t>
            </w:r>
          </w:p>
        </w:tc>
        <w:tc>
          <w:tcPr>
            <w:tcW w:w="567" w:type="dxa"/>
            <w:vAlign w:val="bottom"/>
          </w:tcPr>
          <w:p w14:paraId="0CA03349" w14:textId="77777777" w:rsidR="00735CD2" w:rsidRPr="00FC7496" w:rsidRDefault="002D06A2" w:rsidP="00273022">
            <w:pPr>
              <w:pStyle w:val="TAC"/>
              <w:rPr>
                <w:lang w:eastAsia="zh-CN"/>
              </w:rPr>
            </w:pPr>
            <w:r w:rsidRPr="00FC7496">
              <w:rPr>
                <w:lang w:eastAsia="zh-CN"/>
              </w:rPr>
              <w:t>0</w:t>
            </w:r>
          </w:p>
        </w:tc>
        <w:tc>
          <w:tcPr>
            <w:tcW w:w="567" w:type="dxa"/>
            <w:vAlign w:val="bottom"/>
          </w:tcPr>
          <w:p w14:paraId="78DC3C00" w14:textId="77777777" w:rsidR="00735CD2" w:rsidRPr="00FC7496" w:rsidRDefault="002D06A2" w:rsidP="00273022">
            <w:pPr>
              <w:pStyle w:val="TAC"/>
            </w:pPr>
            <w:r w:rsidRPr="00FC7496">
              <w:t>1</w:t>
            </w:r>
          </w:p>
        </w:tc>
        <w:tc>
          <w:tcPr>
            <w:tcW w:w="567" w:type="dxa"/>
            <w:vAlign w:val="bottom"/>
          </w:tcPr>
          <w:p w14:paraId="33F6CCF4" w14:textId="77777777" w:rsidR="00735CD2" w:rsidRPr="00FC7496" w:rsidRDefault="00735CD2" w:rsidP="00273022">
            <w:pPr>
              <w:pStyle w:val="TAC"/>
            </w:pPr>
            <w:r w:rsidRPr="00FC7496">
              <w:t>-</w:t>
            </w:r>
          </w:p>
        </w:tc>
        <w:tc>
          <w:tcPr>
            <w:tcW w:w="567" w:type="dxa"/>
            <w:vAlign w:val="bottom"/>
          </w:tcPr>
          <w:p w14:paraId="1E217759" w14:textId="77777777" w:rsidR="00735CD2" w:rsidRPr="00FC7496" w:rsidRDefault="00735CD2" w:rsidP="00273022">
            <w:pPr>
              <w:pStyle w:val="TAC"/>
            </w:pPr>
            <w:r w:rsidRPr="00FC7496">
              <w:t>-</w:t>
            </w:r>
          </w:p>
        </w:tc>
        <w:tc>
          <w:tcPr>
            <w:tcW w:w="567" w:type="dxa"/>
            <w:vAlign w:val="bottom"/>
          </w:tcPr>
          <w:p w14:paraId="04EC487C" w14:textId="77777777" w:rsidR="00735CD2" w:rsidRPr="00FC7496" w:rsidRDefault="00735CD2" w:rsidP="00273022">
            <w:pPr>
              <w:pStyle w:val="TAC"/>
            </w:pPr>
            <w:r w:rsidRPr="00FC7496">
              <w:t>-</w:t>
            </w:r>
          </w:p>
        </w:tc>
        <w:tc>
          <w:tcPr>
            <w:tcW w:w="567" w:type="dxa"/>
            <w:vAlign w:val="bottom"/>
          </w:tcPr>
          <w:p w14:paraId="77A56488" w14:textId="77777777" w:rsidR="00735CD2" w:rsidRPr="00FC7496" w:rsidRDefault="00735CD2" w:rsidP="00273022">
            <w:pPr>
              <w:pStyle w:val="TAC"/>
              <w:rPr>
                <w:lang w:eastAsia="zh-CN"/>
              </w:rPr>
            </w:pPr>
            <w:r w:rsidRPr="00FC7496">
              <w:rPr>
                <w:lang w:eastAsia="zh-CN"/>
              </w:rPr>
              <w:t>0</w:t>
            </w:r>
          </w:p>
        </w:tc>
      </w:tr>
      <w:tr w:rsidR="00735CD2" w:rsidRPr="00FC7496" w14:paraId="7F9DAAD2" w14:textId="77777777">
        <w:trPr>
          <w:jc w:val="center"/>
        </w:trPr>
        <w:tc>
          <w:tcPr>
            <w:tcW w:w="1531" w:type="dxa"/>
            <w:gridSpan w:val="2"/>
            <w:vMerge/>
          </w:tcPr>
          <w:p w14:paraId="10C4A5BB" w14:textId="77777777" w:rsidR="00735CD2" w:rsidRPr="00FC7496" w:rsidRDefault="00735CD2" w:rsidP="00273022">
            <w:pPr>
              <w:pStyle w:val="TAL"/>
              <w:keepNext w:val="0"/>
              <w:keepLines w:val="0"/>
            </w:pPr>
          </w:p>
        </w:tc>
        <w:tc>
          <w:tcPr>
            <w:tcW w:w="992" w:type="dxa"/>
            <w:vMerge/>
          </w:tcPr>
          <w:p w14:paraId="6316BD84" w14:textId="77777777" w:rsidR="00735CD2" w:rsidRPr="00FC7496" w:rsidRDefault="00735CD2" w:rsidP="00273022">
            <w:pPr>
              <w:pStyle w:val="TAL"/>
              <w:keepNext w:val="0"/>
              <w:keepLines w:val="0"/>
            </w:pPr>
          </w:p>
        </w:tc>
        <w:tc>
          <w:tcPr>
            <w:tcW w:w="1389" w:type="dxa"/>
          </w:tcPr>
          <w:p w14:paraId="7A714ED6" w14:textId="77777777" w:rsidR="00735CD2" w:rsidRPr="00FC7496" w:rsidRDefault="00735CD2" w:rsidP="00273022">
            <w:pPr>
              <w:pStyle w:val="TAL"/>
              <w:keepNext w:val="0"/>
              <w:keepLines w:val="0"/>
            </w:pPr>
            <w:r w:rsidRPr="00FC7496">
              <w:t>CCE_St_Ind'</w:t>
            </w:r>
          </w:p>
        </w:tc>
        <w:tc>
          <w:tcPr>
            <w:tcW w:w="567" w:type="dxa"/>
            <w:vAlign w:val="bottom"/>
          </w:tcPr>
          <w:p w14:paraId="67EA586F" w14:textId="77777777" w:rsidR="00735CD2" w:rsidRPr="00FC7496" w:rsidRDefault="002D06A2" w:rsidP="00273022">
            <w:pPr>
              <w:pStyle w:val="TAC"/>
              <w:keepNext w:val="0"/>
              <w:keepLines w:val="0"/>
            </w:pPr>
            <w:r w:rsidRPr="00FC7496">
              <w:t>16</w:t>
            </w:r>
          </w:p>
        </w:tc>
        <w:tc>
          <w:tcPr>
            <w:tcW w:w="567" w:type="dxa"/>
            <w:vAlign w:val="bottom"/>
          </w:tcPr>
          <w:p w14:paraId="244F7B5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83C3484" w14:textId="77777777" w:rsidR="00735CD2" w:rsidRPr="00FC7496" w:rsidRDefault="00735CD2" w:rsidP="00273022">
            <w:pPr>
              <w:pStyle w:val="TAC"/>
              <w:keepNext w:val="0"/>
              <w:keepLines w:val="0"/>
            </w:pPr>
            <w:r w:rsidRPr="00FC7496">
              <w:t>-</w:t>
            </w:r>
          </w:p>
        </w:tc>
        <w:tc>
          <w:tcPr>
            <w:tcW w:w="567" w:type="dxa"/>
            <w:vAlign w:val="bottom"/>
          </w:tcPr>
          <w:p w14:paraId="58B7795A" w14:textId="77777777" w:rsidR="00735CD2" w:rsidRPr="00FC7496" w:rsidRDefault="00735CD2" w:rsidP="00273022">
            <w:pPr>
              <w:pStyle w:val="TAC"/>
              <w:keepNext w:val="0"/>
              <w:keepLines w:val="0"/>
            </w:pPr>
            <w:r w:rsidRPr="00FC7496">
              <w:t>-</w:t>
            </w:r>
          </w:p>
        </w:tc>
        <w:tc>
          <w:tcPr>
            <w:tcW w:w="567" w:type="dxa"/>
            <w:vAlign w:val="bottom"/>
          </w:tcPr>
          <w:p w14:paraId="11B763E4" w14:textId="77777777" w:rsidR="00735CD2" w:rsidRPr="00FC7496" w:rsidRDefault="002D06A2" w:rsidP="00273022">
            <w:pPr>
              <w:pStyle w:val="TAC"/>
              <w:keepNext w:val="0"/>
              <w:keepLines w:val="0"/>
              <w:rPr>
                <w:lang w:eastAsia="zh-CN"/>
              </w:rPr>
            </w:pPr>
            <w:r w:rsidRPr="00FC7496">
              <w:rPr>
                <w:lang w:eastAsia="zh-CN"/>
              </w:rPr>
              <w:t>40</w:t>
            </w:r>
          </w:p>
        </w:tc>
        <w:tc>
          <w:tcPr>
            <w:tcW w:w="567" w:type="dxa"/>
            <w:vAlign w:val="bottom"/>
          </w:tcPr>
          <w:p w14:paraId="437FCE69"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91E6EE9" w14:textId="77777777" w:rsidR="00735CD2" w:rsidRPr="00FC7496" w:rsidRDefault="00735CD2" w:rsidP="00273022">
            <w:pPr>
              <w:pStyle w:val="TAC"/>
              <w:keepNext w:val="0"/>
              <w:keepLines w:val="0"/>
            </w:pPr>
            <w:r w:rsidRPr="00FC7496">
              <w:t>-</w:t>
            </w:r>
          </w:p>
        </w:tc>
        <w:tc>
          <w:tcPr>
            <w:tcW w:w="567" w:type="dxa"/>
            <w:vAlign w:val="bottom"/>
          </w:tcPr>
          <w:p w14:paraId="3F918F2D" w14:textId="77777777" w:rsidR="00735CD2" w:rsidRPr="00FC7496" w:rsidRDefault="00735CD2" w:rsidP="00273022">
            <w:pPr>
              <w:pStyle w:val="TAC"/>
              <w:keepNext w:val="0"/>
              <w:keepLines w:val="0"/>
            </w:pPr>
            <w:r w:rsidRPr="00FC7496">
              <w:t>-</w:t>
            </w:r>
          </w:p>
        </w:tc>
        <w:tc>
          <w:tcPr>
            <w:tcW w:w="567" w:type="dxa"/>
            <w:vAlign w:val="bottom"/>
          </w:tcPr>
          <w:p w14:paraId="4E2E8378" w14:textId="77777777" w:rsidR="00735CD2" w:rsidRPr="00FC7496" w:rsidRDefault="00735CD2" w:rsidP="00273022">
            <w:pPr>
              <w:pStyle w:val="TAC"/>
              <w:keepNext w:val="0"/>
              <w:keepLines w:val="0"/>
            </w:pPr>
            <w:r w:rsidRPr="00FC7496">
              <w:t>-</w:t>
            </w:r>
          </w:p>
        </w:tc>
        <w:tc>
          <w:tcPr>
            <w:tcW w:w="567" w:type="dxa"/>
            <w:vAlign w:val="bottom"/>
          </w:tcPr>
          <w:p w14:paraId="69766F6D" w14:textId="77777777" w:rsidR="00735CD2" w:rsidRPr="00FC7496" w:rsidRDefault="002D06A2" w:rsidP="00273022">
            <w:pPr>
              <w:pStyle w:val="TAC"/>
              <w:keepNext w:val="0"/>
              <w:keepLines w:val="0"/>
              <w:rPr>
                <w:lang w:eastAsia="zh-CN"/>
              </w:rPr>
            </w:pPr>
            <w:r w:rsidRPr="00FC7496">
              <w:rPr>
                <w:lang w:eastAsia="zh-CN"/>
              </w:rPr>
              <w:t>3</w:t>
            </w:r>
            <w:r w:rsidR="00735CD2" w:rsidRPr="00FC7496">
              <w:rPr>
                <w:lang w:eastAsia="zh-CN"/>
              </w:rPr>
              <w:t>2</w:t>
            </w:r>
          </w:p>
        </w:tc>
      </w:tr>
      <w:tr w:rsidR="00735CD2" w:rsidRPr="00FC7496" w14:paraId="4A0997A1" w14:textId="77777777">
        <w:trPr>
          <w:jc w:val="center"/>
        </w:trPr>
        <w:tc>
          <w:tcPr>
            <w:tcW w:w="1531" w:type="dxa"/>
            <w:gridSpan w:val="2"/>
            <w:vMerge/>
          </w:tcPr>
          <w:p w14:paraId="5EAF2EA7" w14:textId="77777777" w:rsidR="00735CD2" w:rsidRPr="00FC7496" w:rsidRDefault="00735CD2" w:rsidP="00273022">
            <w:pPr>
              <w:pStyle w:val="TAL"/>
              <w:keepNext w:val="0"/>
              <w:keepLines w:val="0"/>
            </w:pPr>
          </w:p>
        </w:tc>
        <w:tc>
          <w:tcPr>
            <w:tcW w:w="992" w:type="dxa"/>
            <w:vMerge/>
          </w:tcPr>
          <w:p w14:paraId="019D99F5" w14:textId="77777777" w:rsidR="00735CD2" w:rsidRPr="00FC7496" w:rsidRDefault="00735CD2" w:rsidP="00273022">
            <w:pPr>
              <w:pStyle w:val="TAL"/>
              <w:keepNext w:val="0"/>
              <w:keepLines w:val="0"/>
            </w:pPr>
          </w:p>
        </w:tc>
        <w:tc>
          <w:tcPr>
            <w:tcW w:w="1389" w:type="dxa"/>
          </w:tcPr>
          <w:p w14:paraId="162804F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852B9EB" w14:textId="77777777" w:rsidR="00735CD2" w:rsidRPr="00FC7496" w:rsidRDefault="00735CD2" w:rsidP="00273022">
            <w:pPr>
              <w:pStyle w:val="TAC"/>
              <w:keepNext w:val="0"/>
              <w:keepLines w:val="0"/>
            </w:pPr>
            <w:r w:rsidRPr="00FC7496">
              <w:t>-</w:t>
            </w:r>
          </w:p>
        </w:tc>
        <w:tc>
          <w:tcPr>
            <w:tcW w:w="567" w:type="dxa"/>
            <w:vAlign w:val="bottom"/>
          </w:tcPr>
          <w:p w14:paraId="38B330F8"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D6A6BF4" w14:textId="77777777" w:rsidR="00735CD2" w:rsidRPr="00FC7496" w:rsidRDefault="00735CD2" w:rsidP="00273022">
            <w:pPr>
              <w:pStyle w:val="TAC"/>
              <w:keepNext w:val="0"/>
              <w:keepLines w:val="0"/>
            </w:pPr>
            <w:r w:rsidRPr="00FC7496">
              <w:t>-</w:t>
            </w:r>
          </w:p>
        </w:tc>
        <w:tc>
          <w:tcPr>
            <w:tcW w:w="567" w:type="dxa"/>
            <w:vAlign w:val="bottom"/>
          </w:tcPr>
          <w:p w14:paraId="06BC4750" w14:textId="77777777" w:rsidR="00735CD2" w:rsidRPr="00FC7496" w:rsidRDefault="00735CD2" w:rsidP="00273022">
            <w:pPr>
              <w:pStyle w:val="TAC"/>
              <w:keepNext w:val="0"/>
              <w:keepLines w:val="0"/>
            </w:pPr>
            <w:r w:rsidRPr="00FC7496">
              <w:t>-</w:t>
            </w:r>
          </w:p>
        </w:tc>
        <w:tc>
          <w:tcPr>
            <w:tcW w:w="567" w:type="dxa"/>
            <w:vAlign w:val="bottom"/>
          </w:tcPr>
          <w:p w14:paraId="0008691C"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DB50E9E" w14:textId="77777777" w:rsidR="00735CD2" w:rsidRPr="00FC7496" w:rsidRDefault="00735CD2" w:rsidP="00273022">
            <w:pPr>
              <w:pStyle w:val="TAC"/>
              <w:keepNext w:val="0"/>
              <w:keepLines w:val="0"/>
            </w:pPr>
            <w:r w:rsidRPr="00FC7496">
              <w:t>-</w:t>
            </w:r>
          </w:p>
        </w:tc>
        <w:tc>
          <w:tcPr>
            <w:tcW w:w="567" w:type="dxa"/>
            <w:vAlign w:val="bottom"/>
          </w:tcPr>
          <w:p w14:paraId="05FEAD2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644710E" w14:textId="77777777" w:rsidR="00735CD2" w:rsidRPr="00FC7496" w:rsidRDefault="00735CD2" w:rsidP="00273022">
            <w:pPr>
              <w:pStyle w:val="TAC"/>
              <w:keepNext w:val="0"/>
              <w:keepLines w:val="0"/>
            </w:pPr>
            <w:r w:rsidRPr="00FC7496">
              <w:t>-</w:t>
            </w:r>
          </w:p>
        </w:tc>
        <w:tc>
          <w:tcPr>
            <w:tcW w:w="567" w:type="dxa"/>
            <w:vAlign w:val="bottom"/>
          </w:tcPr>
          <w:p w14:paraId="5AB1E40D" w14:textId="77777777" w:rsidR="00735CD2" w:rsidRPr="00FC7496" w:rsidRDefault="00735CD2" w:rsidP="00273022">
            <w:pPr>
              <w:pStyle w:val="TAC"/>
              <w:keepNext w:val="0"/>
              <w:keepLines w:val="0"/>
            </w:pPr>
            <w:r w:rsidRPr="00FC7496">
              <w:t>-</w:t>
            </w:r>
          </w:p>
        </w:tc>
        <w:tc>
          <w:tcPr>
            <w:tcW w:w="567" w:type="dxa"/>
            <w:vAlign w:val="bottom"/>
          </w:tcPr>
          <w:p w14:paraId="7586A8E0"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3024520D" w14:textId="77777777">
        <w:trPr>
          <w:jc w:val="center"/>
        </w:trPr>
        <w:tc>
          <w:tcPr>
            <w:tcW w:w="1531" w:type="dxa"/>
            <w:gridSpan w:val="2"/>
            <w:vMerge/>
          </w:tcPr>
          <w:p w14:paraId="6D0AD7DF" w14:textId="77777777" w:rsidR="00735CD2" w:rsidRPr="00FC7496" w:rsidRDefault="00735CD2" w:rsidP="00273022">
            <w:pPr>
              <w:pStyle w:val="TAL"/>
              <w:keepNext w:val="0"/>
              <w:keepLines w:val="0"/>
            </w:pPr>
          </w:p>
        </w:tc>
        <w:tc>
          <w:tcPr>
            <w:tcW w:w="992" w:type="dxa"/>
            <w:vMerge/>
          </w:tcPr>
          <w:p w14:paraId="540884CA" w14:textId="77777777" w:rsidR="00735CD2" w:rsidRPr="00FC7496" w:rsidRDefault="00735CD2" w:rsidP="00273022">
            <w:pPr>
              <w:pStyle w:val="TAL"/>
              <w:keepNext w:val="0"/>
              <w:keepLines w:val="0"/>
            </w:pPr>
          </w:p>
        </w:tc>
        <w:tc>
          <w:tcPr>
            <w:tcW w:w="1389" w:type="dxa"/>
          </w:tcPr>
          <w:p w14:paraId="65DB201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26BAD23" w14:textId="77777777" w:rsidR="00735CD2" w:rsidRPr="00FC7496" w:rsidRDefault="00735CD2" w:rsidP="00273022">
            <w:pPr>
              <w:pStyle w:val="TAC"/>
              <w:keepNext w:val="0"/>
              <w:keepLines w:val="0"/>
            </w:pPr>
            <w:r w:rsidRPr="00FC7496">
              <w:t>-</w:t>
            </w:r>
          </w:p>
        </w:tc>
        <w:tc>
          <w:tcPr>
            <w:tcW w:w="567" w:type="dxa"/>
            <w:vAlign w:val="bottom"/>
          </w:tcPr>
          <w:p w14:paraId="17DDDED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35BA0697" w14:textId="77777777" w:rsidR="00735CD2" w:rsidRPr="00FC7496" w:rsidRDefault="00735CD2" w:rsidP="00273022">
            <w:pPr>
              <w:pStyle w:val="TAC"/>
              <w:keepNext w:val="0"/>
              <w:keepLines w:val="0"/>
            </w:pPr>
            <w:r w:rsidRPr="00FC7496">
              <w:t>-</w:t>
            </w:r>
          </w:p>
        </w:tc>
        <w:tc>
          <w:tcPr>
            <w:tcW w:w="567" w:type="dxa"/>
            <w:vAlign w:val="bottom"/>
          </w:tcPr>
          <w:p w14:paraId="3C9BA2B3" w14:textId="77777777" w:rsidR="00735CD2" w:rsidRPr="00FC7496" w:rsidRDefault="00735CD2" w:rsidP="00273022">
            <w:pPr>
              <w:pStyle w:val="TAC"/>
              <w:keepNext w:val="0"/>
              <w:keepLines w:val="0"/>
            </w:pPr>
            <w:r w:rsidRPr="00FC7496">
              <w:t>-</w:t>
            </w:r>
          </w:p>
        </w:tc>
        <w:tc>
          <w:tcPr>
            <w:tcW w:w="567" w:type="dxa"/>
            <w:vAlign w:val="bottom"/>
          </w:tcPr>
          <w:p w14:paraId="39BD90A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8645361" w14:textId="77777777" w:rsidR="00735CD2" w:rsidRPr="00FC7496" w:rsidRDefault="00735CD2" w:rsidP="00273022">
            <w:pPr>
              <w:pStyle w:val="TAC"/>
              <w:keepNext w:val="0"/>
              <w:keepLines w:val="0"/>
            </w:pPr>
            <w:r w:rsidRPr="00FC7496">
              <w:t>-</w:t>
            </w:r>
          </w:p>
        </w:tc>
        <w:tc>
          <w:tcPr>
            <w:tcW w:w="567" w:type="dxa"/>
            <w:vAlign w:val="bottom"/>
          </w:tcPr>
          <w:p w14:paraId="7BDF86D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49455880" w14:textId="77777777" w:rsidR="00735CD2" w:rsidRPr="00FC7496" w:rsidRDefault="00735CD2" w:rsidP="00273022">
            <w:pPr>
              <w:pStyle w:val="TAC"/>
              <w:keepNext w:val="0"/>
              <w:keepLines w:val="0"/>
            </w:pPr>
            <w:r w:rsidRPr="00FC7496">
              <w:t>-</w:t>
            </w:r>
          </w:p>
        </w:tc>
        <w:tc>
          <w:tcPr>
            <w:tcW w:w="567" w:type="dxa"/>
            <w:vAlign w:val="bottom"/>
          </w:tcPr>
          <w:p w14:paraId="0460F15B" w14:textId="77777777" w:rsidR="00735CD2" w:rsidRPr="00FC7496" w:rsidRDefault="00735CD2" w:rsidP="00273022">
            <w:pPr>
              <w:pStyle w:val="TAC"/>
              <w:keepNext w:val="0"/>
              <w:keepLines w:val="0"/>
            </w:pPr>
            <w:r w:rsidRPr="00FC7496">
              <w:t>-</w:t>
            </w:r>
          </w:p>
        </w:tc>
        <w:tc>
          <w:tcPr>
            <w:tcW w:w="567" w:type="dxa"/>
            <w:vAlign w:val="bottom"/>
          </w:tcPr>
          <w:p w14:paraId="1617F525" w14:textId="77777777" w:rsidR="00735CD2" w:rsidRPr="00FC7496" w:rsidRDefault="002D06A2" w:rsidP="00273022">
            <w:pPr>
              <w:pStyle w:val="TAC"/>
              <w:keepNext w:val="0"/>
              <w:keepLines w:val="0"/>
              <w:rPr>
                <w:lang w:eastAsia="zh-CN"/>
              </w:rPr>
            </w:pPr>
            <w:r w:rsidRPr="00FC7496">
              <w:rPr>
                <w:lang w:eastAsia="zh-CN"/>
              </w:rPr>
              <w:t>40</w:t>
            </w:r>
          </w:p>
        </w:tc>
      </w:tr>
      <w:tr w:rsidR="00735CD2" w:rsidRPr="00FC7496" w14:paraId="14673DAB" w14:textId="77777777">
        <w:trPr>
          <w:jc w:val="center"/>
        </w:trPr>
        <w:tc>
          <w:tcPr>
            <w:tcW w:w="1531" w:type="dxa"/>
            <w:gridSpan w:val="2"/>
            <w:vMerge w:val="restart"/>
          </w:tcPr>
          <w:p w14:paraId="7C6C8CBE" w14:textId="77777777" w:rsidR="00735CD2" w:rsidRPr="00FC7496" w:rsidRDefault="00735CD2" w:rsidP="00273022">
            <w:pPr>
              <w:pStyle w:val="TAL"/>
              <w:keepNext w:val="0"/>
              <w:keepLines w:val="0"/>
            </w:pPr>
            <w:r w:rsidRPr="00FC7496">
              <w:t>tsc_C_RNTI_Def9</w:t>
            </w:r>
          </w:p>
        </w:tc>
        <w:tc>
          <w:tcPr>
            <w:tcW w:w="992" w:type="dxa"/>
            <w:vMerge w:val="restart"/>
          </w:tcPr>
          <w:p w14:paraId="6B6054EC" w14:textId="77777777" w:rsidR="00735CD2" w:rsidRPr="00FC7496" w:rsidRDefault="00735CD2" w:rsidP="00273022">
            <w:pPr>
              <w:pStyle w:val="TAL"/>
              <w:keepNext w:val="0"/>
              <w:keepLines w:val="0"/>
            </w:pPr>
            <w:r w:rsidRPr="00FC7496">
              <w:t>‘162E</w:t>
            </w:r>
            <w:r w:rsidR="00D726C0" w:rsidRPr="00FC7496">
              <w:t>'</w:t>
            </w:r>
            <w:r w:rsidRPr="00FC7496">
              <w:t>H</w:t>
            </w:r>
          </w:p>
          <w:p w14:paraId="69A6E455" w14:textId="77777777" w:rsidR="00735CD2" w:rsidRPr="00FC7496" w:rsidRDefault="00735CD2" w:rsidP="00273022">
            <w:pPr>
              <w:pStyle w:val="TAL"/>
              <w:keepNext w:val="0"/>
              <w:keepLines w:val="0"/>
            </w:pPr>
            <w:r w:rsidRPr="00FC7496">
              <w:t>5678</w:t>
            </w:r>
          </w:p>
        </w:tc>
        <w:tc>
          <w:tcPr>
            <w:tcW w:w="1389" w:type="dxa"/>
          </w:tcPr>
          <w:p w14:paraId="429281C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98A3EB0" w14:textId="77777777" w:rsidR="00735CD2" w:rsidRPr="00FC7496" w:rsidRDefault="00735CD2" w:rsidP="00273022">
            <w:pPr>
              <w:pStyle w:val="TAC"/>
              <w:keepNext w:val="0"/>
              <w:keepLines w:val="0"/>
            </w:pPr>
            <w:r w:rsidRPr="00FC7496">
              <w:t>0</w:t>
            </w:r>
          </w:p>
        </w:tc>
        <w:tc>
          <w:tcPr>
            <w:tcW w:w="567" w:type="dxa"/>
            <w:vAlign w:val="bottom"/>
          </w:tcPr>
          <w:p w14:paraId="179395AB"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3E18FA6" w14:textId="77777777" w:rsidR="00735CD2" w:rsidRPr="00FC7496" w:rsidRDefault="00735CD2" w:rsidP="00273022">
            <w:pPr>
              <w:pStyle w:val="TAC"/>
              <w:keepNext w:val="0"/>
              <w:keepLines w:val="0"/>
            </w:pPr>
            <w:r w:rsidRPr="00FC7496">
              <w:t>-</w:t>
            </w:r>
          </w:p>
        </w:tc>
        <w:tc>
          <w:tcPr>
            <w:tcW w:w="567" w:type="dxa"/>
            <w:vAlign w:val="bottom"/>
          </w:tcPr>
          <w:p w14:paraId="4F509491" w14:textId="77777777" w:rsidR="00735CD2" w:rsidRPr="00FC7496" w:rsidRDefault="00735CD2" w:rsidP="00273022">
            <w:pPr>
              <w:pStyle w:val="TAC"/>
              <w:keepNext w:val="0"/>
              <w:keepLines w:val="0"/>
            </w:pPr>
            <w:r w:rsidRPr="00FC7496">
              <w:t>-</w:t>
            </w:r>
          </w:p>
        </w:tc>
        <w:tc>
          <w:tcPr>
            <w:tcW w:w="567" w:type="dxa"/>
            <w:vAlign w:val="bottom"/>
          </w:tcPr>
          <w:p w14:paraId="61606088" w14:textId="77777777" w:rsidR="00735CD2" w:rsidRPr="00FC7496" w:rsidRDefault="00735CD2" w:rsidP="00273022">
            <w:pPr>
              <w:pStyle w:val="TAC"/>
              <w:keepNext w:val="0"/>
              <w:keepLines w:val="0"/>
            </w:pPr>
            <w:r w:rsidRPr="00FC7496">
              <w:t>0</w:t>
            </w:r>
          </w:p>
        </w:tc>
        <w:tc>
          <w:tcPr>
            <w:tcW w:w="567" w:type="dxa"/>
            <w:vAlign w:val="bottom"/>
          </w:tcPr>
          <w:p w14:paraId="496423C9"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21BDC2D1" w14:textId="77777777" w:rsidR="00735CD2" w:rsidRPr="00FC7496" w:rsidRDefault="00735CD2" w:rsidP="00273022">
            <w:pPr>
              <w:pStyle w:val="TAC"/>
              <w:keepNext w:val="0"/>
              <w:keepLines w:val="0"/>
            </w:pPr>
            <w:r w:rsidRPr="00FC7496">
              <w:t>-</w:t>
            </w:r>
          </w:p>
        </w:tc>
        <w:tc>
          <w:tcPr>
            <w:tcW w:w="567" w:type="dxa"/>
            <w:vAlign w:val="bottom"/>
          </w:tcPr>
          <w:p w14:paraId="07E79BE1" w14:textId="77777777" w:rsidR="00735CD2" w:rsidRPr="00FC7496" w:rsidRDefault="00735CD2" w:rsidP="00273022">
            <w:pPr>
              <w:pStyle w:val="TAC"/>
              <w:keepNext w:val="0"/>
              <w:keepLines w:val="0"/>
            </w:pPr>
            <w:r w:rsidRPr="00FC7496">
              <w:t>-</w:t>
            </w:r>
          </w:p>
        </w:tc>
        <w:tc>
          <w:tcPr>
            <w:tcW w:w="567" w:type="dxa"/>
            <w:vAlign w:val="bottom"/>
          </w:tcPr>
          <w:p w14:paraId="5B53B2F2" w14:textId="77777777" w:rsidR="00735CD2" w:rsidRPr="00FC7496" w:rsidRDefault="00735CD2" w:rsidP="00273022">
            <w:pPr>
              <w:pStyle w:val="TAC"/>
              <w:keepNext w:val="0"/>
              <w:keepLines w:val="0"/>
            </w:pPr>
            <w:r w:rsidRPr="00FC7496">
              <w:t>-</w:t>
            </w:r>
          </w:p>
        </w:tc>
        <w:tc>
          <w:tcPr>
            <w:tcW w:w="567" w:type="dxa"/>
            <w:vAlign w:val="bottom"/>
          </w:tcPr>
          <w:p w14:paraId="3504CE33"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25B1D340" w14:textId="77777777">
        <w:trPr>
          <w:jc w:val="center"/>
        </w:trPr>
        <w:tc>
          <w:tcPr>
            <w:tcW w:w="1531" w:type="dxa"/>
            <w:gridSpan w:val="2"/>
            <w:vMerge/>
          </w:tcPr>
          <w:p w14:paraId="57B57301" w14:textId="77777777" w:rsidR="00735CD2" w:rsidRPr="00FC7496" w:rsidRDefault="00735CD2" w:rsidP="00273022">
            <w:pPr>
              <w:pStyle w:val="TAL"/>
              <w:keepNext w:val="0"/>
              <w:keepLines w:val="0"/>
            </w:pPr>
          </w:p>
        </w:tc>
        <w:tc>
          <w:tcPr>
            <w:tcW w:w="992" w:type="dxa"/>
            <w:vMerge/>
          </w:tcPr>
          <w:p w14:paraId="6709DBCE" w14:textId="77777777" w:rsidR="00735CD2" w:rsidRPr="00FC7496" w:rsidRDefault="00735CD2" w:rsidP="00273022">
            <w:pPr>
              <w:pStyle w:val="TAL"/>
              <w:keepNext w:val="0"/>
              <w:keepLines w:val="0"/>
            </w:pPr>
          </w:p>
        </w:tc>
        <w:tc>
          <w:tcPr>
            <w:tcW w:w="1389" w:type="dxa"/>
          </w:tcPr>
          <w:p w14:paraId="00426401" w14:textId="77777777" w:rsidR="00735CD2" w:rsidRPr="00FC7496" w:rsidRDefault="00735CD2" w:rsidP="00273022">
            <w:pPr>
              <w:pStyle w:val="TAL"/>
              <w:keepNext w:val="0"/>
              <w:keepLines w:val="0"/>
            </w:pPr>
            <w:r w:rsidRPr="00FC7496">
              <w:t>CCE_St_Ind'</w:t>
            </w:r>
          </w:p>
        </w:tc>
        <w:tc>
          <w:tcPr>
            <w:tcW w:w="567" w:type="dxa"/>
            <w:vAlign w:val="bottom"/>
          </w:tcPr>
          <w:p w14:paraId="0E0318A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27D4E761"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2DBD44FE" w14:textId="77777777" w:rsidR="00735CD2" w:rsidRPr="00FC7496" w:rsidRDefault="00735CD2" w:rsidP="00273022">
            <w:pPr>
              <w:pStyle w:val="TAC"/>
              <w:keepNext w:val="0"/>
              <w:keepLines w:val="0"/>
            </w:pPr>
            <w:r w:rsidRPr="00FC7496">
              <w:t>-</w:t>
            </w:r>
          </w:p>
        </w:tc>
        <w:tc>
          <w:tcPr>
            <w:tcW w:w="567" w:type="dxa"/>
            <w:vAlign w:val="bottom"/>
          </w:tcPr>
          <w:p w14:paraId="510C9EA3" w14:textId="77777777" w:rsidR="00735CD2" w:rsidRPr="00FC7496" w:rsidRDefault="00735CD2" w:rsidP="00273022">
            <w:pPr>
              <w:pStyle w:val="TAC"/>
              <w:keepNext w:val="0"/>
              <w:keepLines w:val="0"/>
            </w:pPr>
            <w:r w:rsidRPr="00FC7496">
              <w:t>-</w:t>
            </w:r>
          </w:p>
        </w:tc>
        <w:tc>
          <w:tcPr>
            <w:tcW w:w="567" w:type="dxa"/>
            <w:vAlign w:val="bottom"/>
          </w:tcPr>
          <w:p w14:paraId="6C2EAF4D" w14:textId="77777777" w:rsidR="00735CD2" w:rsidRPr="00FC7496" w:rsidRDefault="002D06A2" w:rsidP="00273022">
            <w:pPr>
              <w:pStyle w:val="TAC"/>
              <w:keepNext w:val="0"/>
              <w:keepLines w:val="0"/>
            </w:pPr>
            <w:r w:rsidRPr="00FC7496">
              <w:t>16</w:t>
            </w:r>
          </w:p>
        </w:tc>
        <w:tc>
          <w:tcPr>
            <w:tcW w:w="567" w:type="dxa"/>
            <w:vAlign w:val="bottom"/>
          </w:tcPr>
          <w:p w14:paraId="5607FFE1" w14:textId="77777777" w:rsidR="00735CD2" w:rsidRPr="00FC7496" w:rsidRDefault="002D06A2"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0BF02B97" w14:textId="77777777" w:rsidR="00735CD2" w:rsidRPr="00FC7496" w:rsidRDefault="00735CD2" w:rsidP="00273022">
            <w:pPr>
              <w:pStyle w:val="TAC"/>
              <w:keepNext w:val="0"/>
              <w:keepLines w:val="0"/>
            </w:pPr>
            <w:r w:rsidRPr="00FC7496">
              <w:t>-</w:t>
            </w:r>
          </w:p>
        </w:tc>
        <w:tc>
          <w:tcPr>
            <w:tcW w:w="567" w:type="dxa"/>
            <w:vAlign w:val="bottom"/>
          </w:tcPr>
          <w:p w14:paraId="17C4F2F6" w14:textId="77777777" w:rsidR="00735CD2" w:rsidRPr="00FC7496" w:rsidRDefault="00735CD2" w:rsidP="00273022">
            <w:pPr>
              <w:pStyle w:val="TAC"/>
              <w:keepNext w:val="0"/>
              <w:keepLines w:val="0"/>
            </w:pPr>
            <w:r w:rsidRPr="00FC7496">
              <w:t>-</w:t>
            </w:r>
          </w:p>
        </w:tc>
        <w:tc>
          <w:tcPr>
            <w:tcW w:w="567" w:type="dxa"/>
            <w:vAlign w:val="bottom"/>
          </w:tcPr>
          <w:p w14:paraId="79A97632" w14:textId="77777777" w:rsidR="00735CD2" w:rsidRPr="00FC7496" w:rsidRDefault="00735CD2" w:rsidP="00273022">
            <w:pPr>
              <w:pStyle w:val="TAC"/>
              <w:keepNext w:val="0"/>
              <w:keepLines w:val="0"/>
            </w:pPr>
            <w:r w:rsidRPr="00FC7496">
              <w:t>-</w:t>
            </w:r>
          </w:p>
        </w:tc>
        <w:tc>
          <w:tcPr>
            <w:tcW w:w="567" w:type="dxa"/>
            <w:vAlign w:val="bottom"/>
          </w:tcPr>
          <w:p w14:paraId="75284A28" w14:textId="77777777" w:rsidR="00735CD2" w:rsidRPr="00FC7496" w:rsidRDefault="002D06A2" w:rsidP="00273022">
            <w:pPr>
              <w:pStyle w:val="TAC"/>
              <w:keepNext w:val="0"/>
              <w:keepLines w:val="0"/>
              <w:rPr>
                <w:lang w:eastAsia="zh-CN"/>
              </w:rPr>
            </w:pPr>
            <w:r w:rsidRPr="00FC7496">
              <w:rPr>
                <w:lang w:eastAsia="zh-CN"/>
              </w:rPr>
              <w:t>16</w:t>
            </w:r>
          </w:p>
        </w:tc>
      </w:tr>
      <w:tr w:rsidR="00735CD2" w:rsidRPr="00FC7496" w14:paraId="1820C765" w14:textId="77777777">
        <w:trPr>
          <w:jc w:val="center"/>
        </w:trPr>
        <w:tc>
          <w:tcPr>
            <w:tcW w:w="1531" w:type="dxa"/>
            <w:gridSpan w:val="2"/>
            <w:vMerge/>
          </w:tcPr>
          <w:p w14:paraId="3201F553" w14:textId="77777777" w:rsidR="00735CD2" w:rsidRPr="00FC7496" w:rsidRDefault="00735CD2" w:rsidP="00273022">
            <w:pPr>
              <w:pStyle w:val="TAL"/>
              <w:keepNext w:val="0"/>
              <w:keepLines w:val="0"/>
            </w:pPr>
          </w:p>
        </w:tc>
        <w:tc>
          <w:tcPr>
            <w:tcW w:w="992" w:type="dxa"/>
            <w:vMerge/>
          </w:tcPr>
          <w:p w14:paraId="102D380A" w14:textId="77777777" w:rsidR="00735CD2" w:rsidRPr="00FC7496" w:rsidRDefault="00735CD2" w:rsidP="00273022">
            <w:pPr>
              <w:pStyle w:val="TAL"/>
              <w:keepNext w:val="0"/>
              <w:keepLines w:val="0"/>
            </w:pPr>
          </w:p>
        </w:tc>
        <w:tc>
          <w:tcPr>
            <w:tcW w:w="1389" w:type="dxa"/>
          </w:tcPr>
          <w:p w14:paraId="31CB84A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67AD4DF7" w14:textId="77777777" w:rsidR="00735CD2" w:rsidRPr="00FC7496" w:rsidRDefault="00735CD2" w:rsidP="00273022">
            <w:pPr>
              <w:pStyle w:val="TAC"/>
              <w:keepNext w:val="0"/>
              <w:keepLines w:val="0"/>
            </w:pPr>
            <w:r w:rsidRPr="00FC7496">
              <w:t>-</w:t>
            </w:r>
          </w:p>
        </w:tc>
        <w:tc>
          <w:tcPr>
            <w:tcW w:w="567" w:type="dxa"/>
            <w:vAlign w:val="bottom"/>
          </w:tcPr>
          <w:p w14:paraId="7E94DF42"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3045E1B6" w14:textId="77777777" w:rsidR="00735CD2" w:rsidRPr="00FC7496" w:rsidRDefault="00735CD2" w:rsidP="00273022">
            <w:pPr>
              <w:pStyle w:val="TAC"/>
              <w:keepNext w:val="0"/>
              <w:keepLines w:val="0"/>
            </w:pPr>
            <w:r w:rsidRPr="00FC7496">
              <w:t>-</w:t>
            </w:r>
          </w:p>
        </w:tc>
        <w:tc>
          <w:tcPr>
            <w:tcW w:w="567" w:type="dxa"/>
            <w:vAlign w:val="bottom"/>
          </w:tcPr>
          <w:p w14:paraId="03F0CAFA" w14:textId="77777777" w:rsidR="00735CD2" w:rsidRPr="00FC7496" w:rsidRDefault="00735CD2" w:rsidP="00273022">
            <w:pPr>
              <w:pStyle w:val="TAC"/>
              <w:keepNext w:val="0"/>
              <w:keepLines w:val="0"/>
            </w:pPr>
            <w:r w:rsidRPr="00FC7496">
              <w:t>-</w:t>
            </w:r>
          </w:p>
        </w:tc>
        <w:tc>
          <w:tcPr>
            <w:tcW w:w="567" w:type="dxa"/>
            <w:vAlign w:val="bottom"/>
          </w:tcPr>
          <w:p w14:paraId="47A793B7"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02DAA47B" w14:textId="77777777" w:rsidR="00735CD2" w:rsidRPr="00FC7496" w:rsidRDefault="00735CD2" w:rsidP="00273022">
            <w:pPr>
              <w:pStyle w:val="TAC"/>
              <w:keepNext w:val="0"/>
              <w:keepLines w:val="0"/>
            </w:pPr>
            <w:r w:rsidRPr="00FC7496">
              <w:t>-</w:t>
            </w:r>
          </w:p>
        </w:tc>
        <w:tc>
          <w:tcPr>
            <w:tcW w:w="567" w:type="dxa"/>
            <w:vAlign w:val="bottom"/>
          </w:tcPr>
          <w:p w14:paraId="18E4C3B9"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B355D2A" w14:textId="77777777" w:rsidR="00735CD2" w:rsidRPr="00FC7496" w:rsidRDefault="00735CD2" w:rsidP="00273022">
            <w:pPr>
              <w:pStyle w:val="TAC"/>
              <w:keepNext w:val="0"/>
              <w:keepLines w:val="0"/>
            </w:pPr>
            <w:r w:rsidRPr="00FC7496">
              <w:t>-</w:t>
            </w:r>
          </w:p>
        </w:tc>
        <w:tc>
          <w:tcPr>
            <w:tcW w:w="567" w:type="dxa"/>
            <w:vAlign w:val="bottom"/>
          </w:tcPr>
          <w:p w14:paraId="6943CD47" w14:textId="77777777" w:rsidR="00735CD2" w:rsidRPr="00FC7496" w:rsidRDefault="00735CD2" w:rsidP="00273022">
            <w:pPr>
              <w:pStyle w:val="TAC"/>
              <w:keepNext w:val="0"/>
              <w:keepLines w:val="0"/>
            </w:pPr>
            <w:r w:rsidRPr="00FC7496">
              <w:t>-</w:t>
            </w:r>
          </w:p>
        </w:tc>
        <w:tc>
          <w:tcPr>
            <w:tcW w:w="567" w:type="dxa"/>
            <w:vAlign w:val="bottom"/>
          </w:tcPr>
          <w:p w14:paraId="6926FF65"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20E0E245" w14:textId="77777777">
        <w:trPr>
          <w:jc w:val="center"/>
        </w:trPr>
        <w:tc>
          <w:tcPr>
            <w:tcW w:w="1531" w:type="dxa"/>
            <w:gridSpan w:val="2"/>
            <w:vMerge/>
          </w:tcPr>
          <w:p w14:paraId="3C8E3147" w14:textId="77777777" w:rsidR="00735CD2" w:rsidRPr="00FC7496" w:rsidRDefault="00735CD2" w:rsidP="00273022">
            <w:pPr>
              <w:pStyle w:val="TAL"/>
              <w:keepNext w:val="0"/>
              <w:keepLines w:val="0"/>
            </w:pPr>
          </w:p>
        </w:tc>
        <w:tc>
          <w:tcPr>
            <w:tcW w:w="992" w:type="dxa"/>
            <w:vMerge/>
          </w:tcPr>
          <w:p w14:paraId="3605447D" w14:textId="77777777" w:rsidR="00735CD2" w:rsidRPr="00FC7496" w:rsidRDefault="00735CD2" w:rsidP="00273022">
            <w:pPr>
              <w:pStyle w:val="TAL"/>
              <w:keepNext w:val="0"/>
              <w:keepLines w:val="0"/>
            </w:pPr>
          </w:p>
        </w:tc>
        <w:tc>
          <w:tcPr>
            <w:tcW w:w="1389" w:type="dxa"/>
          </w:tcPr>
          <w:p w14:paraId="03214522"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E65D509" w14:textId="77777777" w:rsidR="00735CD2" w:rsidRPr="00FC7496" w:rsidRDefault="00735CD2" w:rsidP="00273022">
            <w:pPr>
              <w:pStyle w:val="TAC"/>
              <w:keepNext w:val="0"/>
              <w:keepLines w:val="0"/>
            </w:pPr>
            <w:r w:rsidRPr="00FC7496">
              <w:t>-</w:t>
            </w:r>
          </w:p>
        </w:tc>
        <w:tc>
          <w:tcPr>
            <w:tcW w:w="567" w:type="dxa"/>
            <w:vAlign w:val="bottom"/>
          </w:tcPr>
          <w:p w14:paraId="13AA9025" w14:textId="77777777" w:rsidR="00735CD2" w:rsidRPr="00FC7496" w:rsidRDefault="002D06A2"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116885B4" w14:textId="77777777" w:rsidR="00735CD2" w:rsidRPr="00FC7496" w:rsidRDefault="00735CD2" w:rsidP="00273022">
            <w:pPr>
              <w:pStyle w:val="TAC"/>
              <w:keepNext w:val="0"/>
              <w:keepLines w:val="0"/>
            </w:pPr>
            <w:r w:rsidRPr="00FC7496">
              <w:t>-</w:t>
            </w:r>
          </w:p>
        </w:tc>
        <w:tc>
          <w:tcPr>
            <w:tcW w:w="567" w:type="dxa"/>
            <w:vAlign w:val="bottom"/>
          </w:tcPr>
          <w:p w14:paraId="71DE0EF3" w14:textId="77777777" w:rsidR="00735CD2" w:rsidRPr="00FC7496" w:rsidRDefault="00735CD2" w:rsidP="00273022">
            <w:pPr>
              <w:pStyle w:val="TAC"/>
              <w:keepNext w:val="0"/>
              <w:keepLines w:val="0"/>
            </w:pPr>
            <w:r w:rsidRPr="00FC7496">
              <w:t>-</w:t>
            </w:r>
          </w:p>
        </w:tc>
        <w:tc>
          <w:tcPr>
            <w:tcW w:w="567" w:type="dxa"/>
            <w:vAlign w:val="bottom"/>
          </w:tcPr>
          <w:p w14:paraId="6EF061D5"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16E61567" w14:textId="77777777" w:rsidR="00735CD2" w:rsidRPr="00FC7496" w:rsidRDefault="00735CD2" w:rsidP="00273022">
            <w:pPr>
              <w:pStyle w:val="TAC"/>
              <w:keepNext w:val="0"/>
              <w:keepLines w:val="0"/>
            </w:pPr>
            <w:r w:rsidRPr="00FC7496">
              <w:t>-</w:t>
            </w:r>
          </w:p>
        </w:tc>
        <w:tc>
          <w:tcPr>
            <w:tcW w:w="567" w:type="dxa"/>
            <w:vAlign w:val="bottom"/>
          </w:tcPr>
          <w:p w14:paraId="13CFCEFC" w14:textId="77777777" w:rsidR="00735CD2" w:rsidRPr="00FC7496" w:rsidRDefault="002D06A2" w:rsidP="00273022">
            <w:pPr>
              <w:pStyle w:val="TAC"/>
              <w:keepNext w:val="0"/>
              <w:keepLines w:val="0"/>
              <w:rPr>
                <w:lang w:eastAsia="zh-CN"/>
              </w:rPr>
            </w:pPr>
            <w:r w:rsidRPr="00FC7496">
              <w:rPr>
                <w:lang w:eastAsia="zh-CN"/>
              </w:rPr>
              <w:t>16</w:t>
            </w:r>
          </w:p>
        </w:tc>
        <w:tc>
          <w:tcPr>
            <w:tcW w:w="567" w:type="dxa"/>
            <w:vAlign w:val="bottom"/>
          </w:tcPr>
          <w:p w14:paraId="264466BA" w14:textId="77777777" w:rsidR="00735CD2" w:rsidRPr="00FC7496" w:rsidRDefault="00735CD2" w:rsidP="00273022">
            <w:pPr>
              <w:pStyle w:val="TAC"/>
              <w:keepNext w:val="0"/>
              <w:keepLines w:val="0"/>
            </w:pPr>
            <w:r w:rsidRPr="00FC7496">
              <w:t>-</w:t>
            </w:r>
          </w:p>
        </w:tc>
        <w:tc>
          <w:tcPr>
            <w:tcW w:w="567" w:type="dxa"/>
            <w:vAlign w:val="bottom"/>
          </w:tcPr>
          <w:p w14:paraId="2925A47F" w14:textId="77777777" w:rsidR="00735CD2" w:rsidRPr="00FC7496" w:rsidRDefault="00735CD2" w:rsidP="00273022">
            <w:pPr>
              <w:pStyle w:val="TAC"/>
              <w:keepNext w:val="0"/>
              <w:keepLines w:val="0"/>
            </w:pPr>
            <w:r w:rsidRPr="00FC7496">
              <w:t>-</w:t>
            </w:r>
          </w:p>
        </w:tc>
        <w:tc>
          <w:tcPr>
            <w:tcW w:w="567" w:type="dxa"/>
            <w:vAlign w:val="bottom"/>
          </w:tcPr>
          <w:p w14:paraId="24245516" w14:textId="77777777" w:rsidR="00735CD2" w:rsidRPr="00FC7496" w:rsidRDefault="002D06A2" w:rsidP="00273022">
            <w:pPr>
              <w:pStyle w:val="TAC"/>
              <w:keepNext w:val="0"/>
              <w:keepLines w:val="0"/>
              <w:rPr>
                <w:lang w:eastAsia="zh-CN"/>
              </w:rPr>
            </w:pPr>
            <w:r w:rsidRPr="00FC7496">
              <w:rPr>
                <w:lang w:eastAsia="zh-CN"/>
              </w:rPr>
              <w:t>24</w:t>
            </w:r>
          </w:p>
        </w:tc>
      </w:tr>
      <w:tr w:rsidR="00735CD2" w:rsidRPr="00FC7496" w14:paraId="62C80465" w14:textId="77777777">
        <w:trPr>
          <w:jc w:val="center"/>
        </w:trPr>
        <w:tc>
          <w:tcPr>
            <w:tcW w:w="1531" w:type="dxa"/>
            <w:gridSpan w:val="2"/>
            <w:vMerge w:val="restart"/>
          </w:tcPr>
          <w:p w14:paraId="6E552A29" w14:textId="77777777" w:rsidR="00735CD2" w:rsidRPr="00FC7496" w:rsidRDefault="00735CD2" w:rsidP="00273022">
            <w:pPr>
              <w:pStyle w:val="TAL"/>
              <w:keepNext w:val="0"/>
              <w:keepLines w:val="0"/>
              <w:rPr>
                <w:lang w:eastAsia="zh-CN"/>
              </w:rPr>
            </w:pPr>
            <w:r w:rsidRPr="00FC7496">
              <w:t>tsc_C_RNTI_Def</w:t>
            </w:r>
            <w:r w:rsidRPr="00FC7496">
              <w:rPr>
                <w:lang w:eastAsia="zh-CN"/>
              </w:rPr>
              <w:t>10</w:t>
            </w:r>
          </w:p>
        </w:tc>
        <w:tc>
          <w:tcPr>
            <w:tcW w:w="992" w:type="dxa"/>
            <w:vMerge w:val="restart"/>
          </w:tcPr>
          <w:p w14:paraId="543F5078" w14:textId="77777777" w:rsidR="00735CD2" w:rsidRPr="00FC7496" w:rsidRDefault="00735CD2" w:rsidP="00273022">
            <w:pPr>
              <w:pStyle w:val="TAL"/>
              <w:keepNext w:val="0"/>
              <w:keepLines w:val="0"/>
            </w:pPr>
            <w:r w:rsidRPr="00FC7496">
              <w:t>‘1</w:t>
            </w:r>
            <w:r w:rsidRPr="00FC7496">
              <w:rPr>
                <w:lang w:eastAsia="zh-CN"/>
              </w:rPr>
              <w:t>A85</w:t>
            </w:r>
            <w:r w:rsidR="00D726C0" w:rsidRPr="00FC7496">
              <w:t>'</w:t>
            </w:r>
            <w:r w:rsidRPr="00FC7496">
              <w:t>H</w:t>
            </w:r>
          </w:p>
          <w:p w14:paraId="1BFEE2E3" w14:textId="77777777" w:rsidR="00735CD2" w:rsidRPr="00FC7496" w:rsidRDefault="00735CD2" w:rsidP="00273022">
            <w:pPr>
              <w:pStyle w:val="TAL"/>
              <w:keepNext w:val="0"/>
              <w:keepLines w:val="0"/>
              <w:rPr>
                <w:lang w:eastAsia="zh-CN"/>
              </w:rPr>
            </w:pPr>
            <w:r w:rsidRPr="00FC7496">
              <w:rPr>
                <w:lang w:eastAsia="zh-CN"/>
              </w:rPr>
              <w:t>6789</w:t>
            </w:r>
          </w:p>
        </w:tc>
        <w:tc>
          <w:tcPr>
            <w:tcW w:w="1389" w:type="dxa"/>
          </w:tcPr>
          <w:p w14:paraId="1C52E96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3D093BF"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63C0C7DF" w14:textId="77777777" w:rsidR="00735CD2" w:rsidRPr="00FC7496" w:rsidRDefault="00735CD2" w:rsidP="00273022">
            <w:pPr>
              <w:pStyle w:val="TAC"/>
              <w:keepNext w:val="0"/>
              <w:keepLines w:val="0"/>
            </w:pPr>
            <w:r w:rsidRPr="00FC7496">
              <w:t>-</w:t>
            </w:r>
          </w:p>
        </w:tc>
        <w:tc>
          <w:tcPr>
            <w:tcW w:w="567" w:type="dxa"/>
            <w:vAlign w:val="bottom"/>
          </w:tcPr>
          <w:p w14:paraId="75C0ACC5" w14:textId="77777777" w:rsidR="00735CD2" w:rsidRPr="00FC7496" w:rsidRDefault="00735CD2" w:rsidP="00273022">
            <w:pPr>
              <w:pStyle w:val="TAC"/>
              <w:keepNext w:val="0"/>
              <w:keepLines w:val="0"/>
            </w:pPr>
            <w:r w:rsidRPr="00FC7496">
              <w:t>-</w:t>
            </w:r>
          </w:p>
        </w:tc>
        <w:tc>
          <w:tcPr>
            <w:tcW w:w="567" w:type="dxa"/>
            <w:vAlign w:val="bottom"/>
          </w:tcPr>
          <w:p w14:paraId="7BB0FDF2" w14:textId="77777777" w:rsidR="00735CD2" w:rsidRPr="00FC7496" w:rsidRDefault="00735CD2" w:rsidP="00273022">
            <w:pPr>
              <w:pStyle w:val="TAC"/>
              <w:keepNext w:val="0"/>
              <w:keepLines w:val="0"/>
            </w:pPr>
            <w:r w:rsidRPr="00FC7496">
              <w:t>-</w:t>
            </w:r>
          </w:p>
        </w:tc>
        <w:tc>
          <w:tcPr>
            <w:tcW w:w="567" w:type="dxa"/>
            <w:vAlign w:val="bottom"/>
          </w:tcPr>
          <w:p w14:paraId="500B1AD5"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5114933"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133211FB" w14:textId="77777777" w:rsidR="00735CD2" w:rsidRPr="00FC7496" w:rsidRDefault="00735CD2" w:rsidP="00273022">
            <w:pPr>
              <w:pStyle w:val="TAC"/>
              <w:keepNext w:val="0"/>
              <w:keepLines w:val="0"/>
            </w:pPr>
            <w:r w:rsidRPr="00FC7496">
              <w:t>-</w:t>
            </w:r>
          </w:p>
        </w:tc>
        <w:tc>
          <w:tcPr>
            <w:tcW w:w="567" w:type="dxa"/>
            <w:vAlign w:val="bottom"/>
          </w:tcPr>
          <w:p w14:paraId="02E8859B" w14:textId="77777777" w:rsidR="00735CD2" w:rsidRPr="00FC7496" w:rsidRDefault="00735CD2" w:rsidP="00273022">
            <w:pPr>
              <w:pStyle w:val="TAC"/>
              <w:keepNext w:val="0"/>
              <w:keepLines w:val="0"/>
            </w:pPr>
            <w:r w:rsidRPr="00FC7496">
              <w:t>-</w:t>
            </w:r>
          </w:p>
        </w:tc>
        <w:tc>
          <w:tcPr>
            <w:tcW w:w="567" w:type="dxa"/>
            <w:vAlign w:val="bottom"/>
          </w:tcPr>
          <w:p w14:paraId="2D5A405C" w14:textId="77777777" w:rsidR="00735CD2" w:rsidRPr="00FC7496" w:rsidRDefault="00735CD2" w:rsidP="00273022">
            <w:pPr>
              <w:pStyle w:val="TAC"/>
              <w:keepNext w:val="0"/>
              <w:keepLines w:val="0"/>
            </w:pPr>
            <w:r w:rsidRPr="00FC7496">
              <w:t>-</w:t>
            </w:r>
          </w:p>
        </w:tc>
        <w:tc>
          <w:tcPr>
            <w:tcW w:w="567" w:type="dxa"/>
            <w:vAlign w:val="bottom"/>
          </w:tcPr>
          <w:p w14:paraId="7A63D3FA" w14:textId="77777777" w:rsidR="00735CD2" w:rsidRPr="00FC7496" w:rsidRDefault="002D06A2" w:rsidP="00273022">
            <w:pPr>
              <w:pStyle w:val="TAC"/>
              <w:keepNext w:val="0"/>
              <w:keepLines w:val="0"/>
              <w:rPr>
                <w:lang w:eastAsia="zh-CN"/>
              </w:rPr>
            </w:pPr>
            <w:r w:rsidRPr="00FC7496">
              <w:rPr>
                <w:lang w:eastAsia="zh-CN"/>
              </w:rPr>
              <w:t>1</w:t>
            </w:r>
          </w:p>
        </w:tc>
      </w:tr>
      <w:tr w:rsidR="00735CD2" w:rsidRPr="00FC7496" w14:paraId="7189E7E3" w14:textId="77777777">
        <w:trPr>
          <w:jc w:val="center"/>
        </w:trPr>
        <w:tc>
          <w:tcPr>
            <w:tcW w:w="1531" w:type="dxa"/>
            <w:gridSpan w:val="2"/>
            <w:vMerge/>
          </w:tcPr>
          <w:p w14:paraId="2E5D8A28" w14:textId="77777777" w:rsidR="00735CD2" w:rsidRPr="00FC7496" w:rsidRDefault="00735CD2" w:rsidP="00273022">
            <w:pPr>
              <w:pStyle w:val="TAL"/>
              <w:keepNext w:val="0"/>
              <w:keepLines w:val="0"/>
            </w:pPr>
          </w:p>
        </w:tc>
        <w:tc>
          <w:tcPr>
            <w:tcW w:w="992" w:type="dxa"/>
            <w:vMerge/>
          </w:tcPr>
          <w:p w14:paraId="5589F6D9" w14:textId="77777777" w:rsidR="00735CD2" w:rsidRPr="00FC7496" w:rsidRDefault="00735CD2" w:rsidP="00273022">
            <w:pPr>
              <w:pStyle w:val="TAL"/>
              <w:keepNext w:val="0"/>
              <w:keepLines w:val="0"/>
            </w:pPr>
          </w:p>
        </w:tc>
        <w:tc>
          <w:tcPr>
            <w:tcW w:w="1389" w:type="dxa"/>
          </w:tcPr>
          <w:p w14:paraId="28CFC643" w14:textId="77777777" w:rsidR="00735CD2" w:rsidRPr="00FC7496" w:rsidRDefault="00735CD2" w:rsidP="00273022">
            <w:pPr>
              <w:pStyle w:val="TAL"/>
              <w:keepNext w:val="0"/>
              <w:keepLines w:val="0"/>
            </w:pPr>
            <w:r w:rsidRPr="00FC7496">
              <w:t>CCE_St_Ind'</w:t>
            </w:r>
          </w:p>
        </w:tc>
        <w:tc>
          <w:tcPr>
            <w:tcW w:w="567" w:type="dxa"/>
            <w:vAlign w:val="bottom"/>
          </w:tcPr>
          <w:p w14:paraId="45F5D39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02C39DEE" w14:textId="77777777" w:rsidR="00735CD2" w:rsidRPr="00FC7496" w:rsidRDefault="00735CD2" w:rsidP="00273022">
            <w:pPr>
              <w:pStyle w:val="TAC"/>
              <w:keepNext w:val="0"/>
              <w:keepLines w:val="0"/>
            </w:pPr>
            <w:r w:rsidRPr="00FC7496">
              <w:t>-</w:t>
            </w:r>
          </w:p>
        </w:tc>
        <w:tc>
          <w:tcPr>
            <w:tcW w:w="567" w:type="dxa"/>
            <w:vAlign w:val="bottom"/>
          </w:tcPr>
          <w:p w14:paraId="258E64EA" w14:textId="77777777" w:rsidR="00735CD2" w:rsidRPr="00FC7496" w:rsidRDefault="00735CD2" w:rsidP="00273022">
            <w:pPr>
              <w:pStyle w:val="TAC"/>
              <w:keepNext w:val="0"/>
              <w:keepLines w:val="0"/>
            </w:pPr>
            <w:r w:rsidRPr="00FC7496">
              <w:t>-</w:t>
            </w:r>
          </w:p>
        </w:tc>
        <w:tc>
          <w:tcPr>
            <w:tcW w:w="567" w:type="dxa"/>
            <w:vAlign w:val="bottom"/>
          </w:tcPr>
          <w:p w14:paraId="62C23A5A" w14:textId="77777777" w:rsidR="00735CD2" w:rsidRPr="00FC7496" w:rsidRDefault="00735CD2" w:rsidP="00273022">
            <w:pPr>
              <w:pStyle w:val="TAC"/>
              <w:keepNext w:val="0"/>
              <w:keepLines w:val="0"/>
            </w:pPr>
            <w:r w:rsidRPr="00FC7496">
              <w:t>-</w:t>
            </w:r>
          </w:p>
        </w:tc>
        <w:tc>
          <w:tcPr>
            <w:tcW w:w="567" w:type="dxa"/>
            <w:vAlign w:val="bottom"/>
          </w:tcPr>
          <w:p w14:paraId="50457B44"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496C11D"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767B2E1A" w14:textId="77777777" w:rsidR="00735CD2" w:rsidRPr="00FC7496" w:rsidRDefault="00735CD2" w:rsidP="00273022">
            <w:pPr>
              <w:pStyle w:val="TAC"/>
              <w:keepNext w:val="0"/>
              <w:keepLines w:val="0"/>
            </w:pPr>
            <w:r w:rsidRPr="00FC7496">
              <w:t>-</w:t>
            </w:r>
          </w:p>
        </w:tc>
        <w:tc>
          <w:tcPr>
            <w:tcW w:w="567" w:type="dxa"/>
            <w:vAlign w:val="bottom"/>
          </w:tcPr>
          <w:p w14:paraId="6EA4A0F7" w14:textId="77777777" w:rsidR="00735CD2" w:rsidRPr="00FC7496" w:rsidRDefault="00735CD2" w:rsidP="00273022">
            <w:pPr>
              <w:pStyle w:val="TAC"/>
              <w:keepNext w:val="0"/>
              <w:keepLines w:val="0"/>
            </w:pPr>
            <w:r w:rsidRPr="00FC7496">
              <w:t>-</w:t>
            </w:r>
          </w:p>
        </w:tc>
        <w:tc>
          <w:tcPr>
            <w:tcW w:w="567" w:type="dxa"/>
            <w:vAlign w:val="bottom"/>
          </w:tcPr>
          <w:p w14:paraId="3CC017F2" w14:textId="77777777" w:rsidR="00735CD2" w:rsidRPr="00FC7496" w:rsidRDefault="00735CD2" w:rsidP="00273022">
            <w:pPr>
              <w:pStyle w:val="TAC"/>
              <w:keepNext w:val="0"/>
              <w:keepLines w:val="0"/>
            </w:pPr>
            <w:r w:rsidRPr="00FC7496">
              <w:t>-</w:t>
            </w:r>
          </w:p>
        </w:tc>
        <w:tc>
          <w:tcPr>
            <w:tcW w:w="567" w:type="dxa"/>
            <w:vAlign w:val="bottom"/>
          </w:tcPr>
          <w:p w14:paraId="30636E44" w14:textId="77777777" w:rsidR="00735CD2" w:rsidRPr="00FC7496" w:rsidRDefault="002D06A2" w:rsidP="00273022">
            <w:pPr>
              <w:pStyle w:val="TAC"/>
              <w:keepNext w:val="0"/>
              <w:keepLines w:val="0"/>
              <w:rPr>
                <w:lang w:eastAsia="zh-CN"/>
              </w:rPr>
            </w:pPr>
            <w:r w:rsidRPr="00FC7496">
              <w:rPr>
                <w:lang w:eastAsia="zh-CN"/>
              </w:rPr>
              <w:t>8</w:t>
            </w:r>
          </w:p>
        </w:tc>
      </w:tr>
      <w:tr w:rsidR="00735CD2" w:rsidRPr="00FC7496" w14:paraId="2F459F16" w14:textId="77777777">
        <w:trPr>
          <w:jc w:val="center"/>
        </w:trPr>
        <w:tc>
          <w:tcPr>
            <w:tcW w:w="1531" w:type="dxa"/>
            <w:gridSpan w:val="2"/>
            <w:vMerge/>
          </w:tcPr>
          <w:p w14:paraId="5291F0B7" w14:textId="77777777" w:rsidR="00735CD2" w:rsidRPr="00FC7496" w:rsidRDefault="00735CD2" w:rsidP="00273022">
            <w:pPr>
              <w:pStyle w:val="TAL"/>
              <w:keepNext w:val="0"/>
              <w:keepLines w:val="0"/>
            </w:pPr>
          </w:p>
        </w:tc>
        <w:tc>
          <w:tcPr>
            <w:tcW w:w="992" w:type="dxa"/>
            <w:vMerge/>
          </w:tcPr>
          <w:p w14:paraId="43CC830F" w14:textId="77777777" w:rsidR="00735CD2" w:rsidRPr="00FC7496" w:rsidRDefault="00735CD2" w:rsidP="00273022">
            <w:pPr>
              <w:pStyle w:val="TAL"/>
              <w:keepNext w:val="0"/>
              <w:keepLines w:val="0"/>
            </w:pPr>
          </w:p>
        </w:tc>
        <w:tc>
          <w:tcPr>
            <w:tcW w:w="1389" w:type="dxa"/>
          </w:tcPr>
          <w:p w14:paraId="17CCA37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0A84EAC" w14:textId="77777777" w:rsidR="00735CD2" w:rsidRPr="00FC7496" w:rsidRDefault="00735CD2" w:rsidP="00273022">
            <w:pPr>
              <w:pStyle w:val="TAC"/>
              <w:keepNext w:val="0"/>
              <w:keepLines w:val="0"/>
            </w:pPr>
            <w:r w:rsidRPr="00FC7496">
              <w:t>-</w:t>
            </w:r>
          </w:p>
        </w:tc>
        <w:tc>
          <w:tcPr>
            <w:tcW w:w="567" w:type="dxa"/>
            <w:vAlign w:val="bottom"/>
          </w:tcPr>
          <w:p w14:paraId="73DEDDAB"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7EAEA5F" w14:textId="77777777" w:rsidR="00735CD2" w:rsidRPr="00FC7496" w:rsidRDefault="00735CD2" w:rsidP="00273022">
            <w:pPr>
              <w:pStyle w:val="TAC"/>
              <w:keepNext w:val="0"/>
              <w:keepLines w:val="0"/>
            </w:pPr>
            <w:r w:rsidRPr="00FC7496">
              <w:t>-</w:t>
            </w:r>
          </w:p>
        </w:tc>
        <w:tc>
          <w:tcPr>
            <w:tcW w:w="567" w:type="dxa"/>
            <w:vAlign w:val="bottom"/>
          </w:tcPr>
          <w:p w14:paraId="1A2E2517" w14:textId="77777777" w:rsidR="00735CD2" w:rsidRPr="00FC7496" w:rsidRDefault="00735CD2" w:rsidP="00273022">
            <w:pPr>
              <w:pStyle w:val="TAC"/>
              <w:keepNext w:val="0"/>
              <w:keepLines w:val="0"/>
            </w:pPr>
            <w:r w:rsidRPr="00FC7496">
              <w:t>-</w:t>
            </w:r>
          </w:p>
        </w:tc>
        <w:tc>
          <w:tcPr>
            <w:tcW w:w="567" w:type="dxa"/>
            <w:vAlign w:val="bottom"/>
          </w:tcPr>
          <w:p w14:paraId="7751B06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3E86EF4" w14:textId="77777777" w:rsidR="00735CD2" w:rsidRPr="00FC7496" w:rsidRDefault="00735CD2" w:rsidP="00273022">
            <w:pPr>
              <w:pStyle w:val="TAC"/>
              <w:keepNext w:val="0"/>
              <w:keepLines w:val="0"/>
            </w:pPr>
            <w:r w:rsidRPr="00FC7496">
              <w:t>-</w:t>
            </w:r>
          </w:p>
        </w:tc>
        <w:tc>
          <w:tcPr>
            <w:tcW w:w="567" w:type="dxa"/>
            <w:vAlign w:val="bottom"/>
          </w:tcPr>
          <w:p w14:paraId="56F547E7"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AD44AC7" w14:textId="77777777" w:rsidR="00735CD2" w:rsidRPr="00FC7496" w:rsidRDefault="00735CD2" w:rsidP="00273022">
            <w:pPr>
              <w:pStyle w:val="TAC"/>
              <w:keepNext w:val="0"/>
              <w:keepLines w:val="0"/>
            </w:pPr>
            <w:r w:rsidRPr="00FC7496">
              <w:t>-</w:t>
            </w:r>
          </w:p>
        </w:tc>
        <w:tc>
          <w:tcPr>
            <w:tcW w:w="567" w:type="dxa"/>
            <w:vAlign w:val="bottom"/>
          </w:tcPr>
          <w:p w14:paraId="5D45704F" w14:textId="77777777" w:rsidR="00735CD2" w:rsidRPr="00FC7496" w:rsidRDefault="00735CD2" w:rsidP="00273022">
            <w:pPr>
              <w:pStyle w:val="TAC"/>
              <w:keepNext w:val="0"/>
              <w:keepLines w:val="0"/>
            </w:pPr>
            <w:r w:rsidRPr="00FC7496">
              <w:t>-</w:t>
            </w:r>
          </w:p>
        </w:tc>
        <w:tc>
          <w:tcPr>
            <w:tcW w:w="567" w:type="dxa"/>
            <w:vAlign w:val="bottom"/>
          </w:tcPr>
          <w:p w14:paraId="4BF2737F"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02E25B71" w14:textId="77777777">
        <w:trPr>
          <w:jc w:val="center"/>
        </w:trPr>
        <w:tc>
          <w:tcPr>
            <w:tcW w:w="1531" w:type="dxa"/>
            <w:gridSpan w:val="2"/>
            <w:vMerge/>
          </w:tcPr>
          <w:p w14:paraId="1CF4E191" w14:textId="77777777" w:rsidR="00735CD2" w:rsidRPr="00FC7496" w:rsidRDefault="00735CD2" w:rsidP="00273022">
            <w:pPr>
              <w:pStyle w:val="TAL"/>
              <w:keepNext w:val="0"/>
              <w:keepLines w:val="0"/>
            </w:pPr>
          </w:p>
        </w:tc>
        <w:tc>
          <w:tcPr>
            <w:tcW w:w="992" w:type="dxa"/>
            <w:vMerge/>
          </w:tcPr>
          <w:p w14:paraId="797E3198" w14:textId="77777777" w:rsidR="00735CD2" w:rsidRPr="00FC7496" w:rsidRDefault="00735CD2" w:rsidP="00273022">
            <w:pPr>
              <w:pStyle w:val="TAL"/>
              <w:keepNext w:val="0"/>
              <w:keepLines w:val="0"/>
            </w:pPr>
          </w:p>
        </w:tc>
        <w:tc>
          <w:tcPr>
            <w:tcW w:w="1389" w:type="dxa"/>
          </w:tcPr>
          <w:p w14:paraId="79417DB7"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6080CC17" w14:textId="77777777" w:rsidR="00735CD2" w:rsidRPr="00FC7496" w:rsidRDefault="00735CD2" w:rsidP="00273022">
            <w:pPr>
              <w:pStyle w:val="TAC"/>
              <w:keepNext w:val="0"/>
              <w:keepLines w:val="0"/>
            </w:pPr>
            <w:r w:rsidRPr="00FC7496">
              <w:t>-</w:t>
            </w:r>
          </w:p>
        </w:tc>
        <w:tc>
          <w:tcPr>
            <w:tcW w:w="567" w:type="dxa"/>
            <w:vAlign w:val="bottom"/>
          </w:tcPr>
          <w:p w14:paraId="48227CE0"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E1D7424" w14:textId="77777777" w:rsidR="00735CD2" w:rsidRPr="00FC7496" w:rsidRDefault="00735CD2" w:rsidP="00273022">
            <w:pPr>
              <w:pStyle w:val="TAC"/>
              <w:keepNext w:val="0"/>
              <w:keepLines w:val="0"/>
            </w:pPr>
            <w:r w:rsidRPr="00FC7496">
              <w:t>-</w:t>
            </w:r>
          </w:p>
        </w:tc>
        <w:tc>
          <w:tcPr>
            <w:tcW w:w="567" w:type="dxa"/>
            <w:vAlign w:val="bottom"/>
          </w:tcPr>
          <w:p w14:paraId="7AFD6FF4" w14:textId="77777777" w:rsidR="00735CD2" w:rsidRPr="00FC7496" w:rsidRDefault="00735CD2" w:rsidP="00273022">
            <w:pPr>
              <w:pStyle w:val="TAC"/>
              <w:keepNext w:val="0"/>
              <w:keepLines w:val="0"/>
            </w:pPr>
            <w:r w:rsidRPr="00FC7496">
              <w:t>-</w:t>
            </w:r>
          </w:p>
        </w:tc>
        <w:tc>
          <w:tcPr>
            <w:tcW w:w="567" w:type="dxa"/>
            <w:vAlign w:val="bottom"/>
          </w:tcPr>
          <w:p w14:paraId="67BCCC9D"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51028F4E" w14:textId="77777777" w:rsidR="00735CD2" w:rsidRPr="00FC7496" w:rsidRDefault="00735CD2" w:rsidP="00273022">
            <w:pPr>
              <w:pStyle w:val="TAC"/>
              <w:keepNext w:val="0"/>
              <w:keepLines w:val="0"/>
            </w:pPr>
            <w:r w:rsidRPr="00FC7496">
              <w:t>-</w:t>
            </w:r>
          </w:p>
        </w:tc>
        <w:tc>
          <w:tcPr>
            <w:tcW w:w="567" w:type="dxa"/>
            <w:vAlign w:val="bottom"/>
          </w:tcPr>
          <w:p w14:paraId="6A408F3B" w14:textId="77777777" w:rsidR="00735CD2" w:rsidRPr="00FC7496" w:rsidRDefault="00735CD2" w:rsidP="00273022">
            <w:pPr>
              <w:pStyle w:val="TAC"/>
              <w:keepNext w:val="0"/>
              <w:keepLines w:val="0"/>
              <w:rPr>
                <w:lang w:eastAsia="zh-CN"/>
              </w:rPr>
            </w:pPr>
            <w:r w:rsidRPr="00FC7496">
              <w:rPr>
                <w:lang w:eastAsia="zh-CN"/>
              </w:rPr>
              <w:t>3</w:t>
            </w:r>
            <w:r w:rsidR="002D06A2" w:rsidRPr="00FC7496">
              <w:rPr>
                <w:lang w:eastAsia="zh-CN"/>
              </w:rPr>
              <w:t>2</w:t>
            </w:r>
          </w:p>
        </w:tc>
        <w:tc>
          <w:tcPr>
            <w:tcW w:w="567" w:type="dxa"/>
            <w:vAlign w:val="bottom"/>
          </w:tcPr>
          <w:p w14:paraId="49C3B9DA" w14:textId="77777777" w:rsidR="00735CD2" w:rsidRPr="00FC7496" w:rsidRDefault="00735CD2" w:rsidP="00273022">
            <w:pPr>
              <w:pStyle w:val="TAC"/>
              <w:keepNext w:val="0"/>
              <w:keepLines w:val="0"/>
            </w:pPr>
            <w:r w:rsidRPr="00FC7496">
              <w:t>-</w:t>
            </w:r>
          </w:p>
        </w:tc>
        <w:tc>
          <w:tcPr>
            <w:tcW w:w="567" w:type="dxa"/>
            <w:vAlign w:val="bottom"/>
          </w:tcPr>
          <w:p w14:paraId="74BDBDDA" w14:textId="77777777" w:rsidR="00735CD2" w:rsidRPr="00FC7496" w:rsidRDefault="00735CD2" w:rsidP="00273022">
            <w:pPr>
              <w:pStyle w:val="TAC"/>
              <w:keepNext w:val="0"/>
              <w:keepLines w:val="0"/>
            </w:pPr>
            <w:r w:rsidRPr="00FC7496">
              <w:t>-</w:t>
            </w:r>
          </w:p>
        </w:tc>
        <w:tc>
          <w:tcPr>
            <w:tcW w:w="567" w:type="dxa"/>
            <w:vAlign w:val="bottom"/>
          </w:tcPr>
          <w:p w14:paraId="2E295659" w14:textId="77777777" w:rsidR="00735CD2" w:rsidRPr="00FC7496" w:rsidRDefault="002D06A2" w:rsidP="00273022">
            <w:pPr>
              <w:pStyle w:val="TAC"/>
              <w:keepNext w:val="0"/>
              <w:keepLines w:val="0"/>
              <w:rPr>
                <w:lang w:eastAsia="zh-CN"/>
              </w:rPr>
            </w:pPr>
            <w:r w:rsidRPr="00FC7496">
              <w:rPr>
                <w:lang w:eastAsia="zh-CN"/>
              </w:rPr>
              <w:t>0</w:t>
            </w:r>
          </w:p>
        </w:tc>
      </w:tr>
    </w:tbl>
    <w:p w14:paraId="40DABFFD" w14:textId="77777777" w:rsidR="00B8165D" w:rsidRPr="00FC7496" w:rsidRDefault="00B8165D" w:rsidP="00B8165D">
      <w:pPr>
        <w:rPr>
          <w:lang w:eastAsia="zh-CN"/>
        </w:rPr>
      </w:pPr>
    </w:p>
    <w:p w14:paraId="230420C2" w14:textId="77777777" w:rsidR="00776F7D" w:rsidRPr="00FC7496" w:rsidRDefault="00776F7D" w:rsidP="00776F7D">
      <w:pPr>
        <w:pStyle w:val="Heading4"/>
        <w:rPr>
          <w:lang w:eastAsia="zh-CN"/>
        </w:rPr>
      </w:pPr>
      <w:r w:rsidRPr="00FC7496">
        <w:t>7.1.1.2.1</w:t>
      </w:r>
      <w:r w:rsidRPr="00FC7496">
        <w:tab/>
        <w:t>TDD candidates selection in special subframes</w:t>
      </w:r>
    </w:p>
    <w:p w14:paraId="706986C5" w14:textId="77777777" w:rsidR="00776F7D" w:rsidRPr="00FC7496" w:rsidRDefault="00776F7D" w:rsidP="00776F7D">
      <w:r w:rsidRPr="00FC7496">
        <w:t>In test cases (7.1.3.12/13) testing DL data transmission in special subframes following CCE tables will be used</w:t>
      </w:r>
    </w:p>
    <w:p w14:paraId="1B641AAC" w14:textId="77777777" w:rsidR="00776F7D" w:rsidRPr="00FC7496" w:rsidRDefault="00776F7D" w:rsidP="00776F7D">
      <w:pPr>
        <w:pStyle w:val="TH"/>
      </w:pPr>
      <w:r w:rsidRPr="00FC7496">
        <w:t>Table 7.1.1.2.1-1: CCE Start indices (m' &amp; m'') to be used for various default C-RNTI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776F7D" w:rsidRPr="00FC7496" w14:paraId="1D3E12A1" w14:textId="77777777" w:rsidTr="009C1781">
        <w:trPr>
          <w:trHeight w:val="89"/>
          <w:tblHeader/>
          <w:jc w:val="center"/>
        </w:trPr>
        <w:tc>
          <w:tcPr>
            <w:tcW w:w="1682" w:type="dxa"/>
          </w:tcPr>
          <w:p w14:paraId="6A5FE98F" w14:textId="77777777" w:rsidR="00776F7D" w:rsidRPr="00FC7496" w:rsidRDefault="00776F7D" w:rsidP="009C1781">
            <w:pPr>
              <w:pStyle w:val="TAH"/>
              <w:keepNext w:val="0"/>
              <w:keepLines w:val="0"/>
            </w:pPr>
            <w:r w:rsidRPr="00FC7496">
              <w:t>C-RNTI</w:t>
            </w:r>
          </w:p>
        </w:tc>
        <w:tc>
          <w:tcPr>
            <w:tcW w:w="993" w:type="dxa"/>
          </w:tcPr>
          <w:p w14:paraId="7C90122D" w14:textId="77777777" w:rsidR="00776F7D" w:rsidRPr="00FC7496" w:rsidRDefault="00776F7D" w:rsidP="009C1781">
            <w:pPr>
              <w:pStyle w:val="TAH"/>
              <w:keepNext w:val="0"/>
              <w:keepLines w:val="0"/>
            </w:pPr>
            <w:r w:rsidRPr="00FC7496">
              <w:t>Value</w:t>
            </w:r>
          </w:p>
        </w:tc>
        <w:tc>
          <w:tcPr>
            <w:tcW w:w="1306" w:type="dxa"/>
          </w:tcPr>
          <w:p w14:paraId="3E163286" w14:textId="77777777" w:rsidR="00776F7D" w:rsidRPr="00FC7496" w:rsidRDefault="00776F7D" w:rsidP="009C1781">
            <w:pPr>
              <w:pStyle w:val="TAH"/>
              <w:keepNext w:val="0"/>
              <w:keepLines w:val="0"/>
            </w:pPr>
          </w:p>
        </w:tc>
        <w:tc>
          <w:tcPr>
            <w:tcW w:w="678" w:type="dxa"/>
          </w:tcPr>
          <w:p w14:paraId="749D00FD" w14:textId="77777777" w:rsidR="00776F7D" w:rsidRPr="00FC7496" w:rsidRDefault="00776F7D" w:rsidP="009C1781">
            <w:pPr>
              <w:pStyle w:val="TAH"/>
              <w:keepNext w:val="0"/>
              <w:keepLines w:val="0"/>
            </w:pPr>
            <w:r w:rsidRPr="00FC7496">
              <w:t>SF0</w:t>
            </w:r>
          </w:p>
        </w:tc>
        <w:tc>
          <w:tcPr>
            <w:tcW w:w="567" w:type="dxa"/>
          </w:tcPr>
          <w:p w14:paraId="463BE099" w14:textId="77777777" w:rsidR="00776F7D" w:rsidRPr="00FC7496" w:rsidRDefault="00776F7D" w:rsidP="009C1781">
            <w:pPr>
              <w:pStyle w:val="TAH"/>
              <w:keepNext w:val="0"/>
              <w:keepLines w:val="0"/>
            </w:pPr>
            <w:r w:rsidRPr="00FC7496">
              <w:t>SF1</w:t>
            </w:r>
          </w:p>
        </w:tc>
        <w:tc>
          <w:tcPr>
            <w:tcW w:w="567" w:type="dxa"/>
          </w:tcPr>
          <w:p w14:paraId="02241CA3" w14:textId="77777777" w:rsidR="00776F7D" w:rsidRPr="00FC7496" w:rsidRDefault="00776F7D" w:rsidP="009C1781">
            <w:pPr>
              <w:pStyle w:val="TAH"/>
              <w:keepNext w:val="0"/>
              <w:keepLines w:val="0"/>
            </w:pPr>
            <w:r w:rsidRPr="00FC7496">
              <w:t>SF2</w:t>
            </w:r>
          </w:p>
        </w:tc>
        <w:tc>
          <w:tcPr>
            <w:tcW w:w="567" w:type="dxa"/>
          </w:tcPr>
          <w:p w14:paraId="3E6B3E88" w14:textId="77777777" w:rsidR="00776F7D" w:rsidRPr="00FC7496" w:rsidRDefault="00776F7D" w:rsidP="009C1781">
            <w:pPr>
              <w:pStyle w:val="TAH"/>
              <w:keepNext w:val="0"/>
              <w:keepLines w:val="0"/>
            </w:pPr>
            <w:r w:rsidRPr="00FC7496">
              <w:t>SF3</w:t>
            </w:r>
          </w:p>
        </w:tc>
        <w:tc>
          <w:tcPr>
            <w:tcW w:w="567" w:type="dxa"/>
          </w:tcPr>
          <w:p w14:paraId="334AAC6B" w14:textId="77777777" w:rsidR="00776F7D" w:rsidRPr="00FC7496" w:rsidRDefault="00776F7D" w:rsidP="009C1781">
            <w:pPr>
              <w:pStyle w:val="TAH"/>
              <w:keepNext w:val="0"/>
              <w:keepLines w:val="0"/>
            </w:pPr>
            <w:r w:rsidRPr="00FC7496">
              <w:t>SF4</w:t>
            </w:r>
          </w:p>
        </w:tc>
        <w:tc>
          <w:tcPr>
            <w:tcW w:w="567" w:type="dxa"/>
          </w:tcPr>
          <w:p w14:paraId="52C55A83" w14:textId="77777777" w:rsidR="00776F7D" w:rsidRPr="00FC7496" w:rsidRDefault="00776F7D" w:rsidP="009C1781">
            <w:pPr>
              <w:pStyle w:val="TAH"/>
              <w:keepNext w:val="0"/>
              <w:keepLines w:val="0"/>
            </w:pPr>
            <w:r w:rsidRPr="00FC7496">
              <w:t>SF5</w:t>
            </w:r>
          </w:p>
        </w:tc>
        <w:tc>
          <w:tcPr>
            <w:tcW w:w="567" w:type="dxa"/>
          </w:tcPr>
          <w:p w14:paraId="782E4507" w14:textId="77777777" w:rsidR="00776F7D" w:rsidRPr="00FC7496" w:rsidRDefault="00776F7D" w:rsidP="009C1781">
            <w:pPr>
              <w:pStyle w:val="TAH"/>
              <w:keepNext w:val="0"/>
              <w:keepLines w:val="0"/>
            </w:pPr>
            <w:r w:rsidRPr="00FC7496">
              <w:t>SF6</w:t>
            </w:r>
          </w:p>
        </w:tc>
        <w:tc>
          <w:tcPr>
            <w:tcW w:w="567" w:type="dxa"/>
          </w:tcPr>
          <w:p w14:paraId="221B1DE6" w14:textId="77777777" w:rsidR="00776F7D" w:rsidRPr="00FC7496" w:rsidRDefault="00776F7D" w:rsidP="009C1781">
            <w:pPr>
              <w:pStyle w:val="TAH"/>
              <w:keepNext w:val="0"/>
              <w:keepLines w:val="0"/>
            </w:pPr>
            <w:r w:rsidRPr="00FC7496">
              <w:t>SF7</w:t>
            </w:r>
          </w:p>
        </w:tc>
        <w:tc>
          <w:tcPr>
            <w:tcW w:w="567" w:type="dxa"/>
          </w:tcPr>
          <w:p w14:paraId="0556B9E1" w14:textId="77777777" w:rsidR="00776F7D" w:rsidRPr="00FC7496" w:rsidRDefault="00776F7D" w:rsidP="009C1781">
            <w:pPr>
              <w:pStyle w:val="TAH"/>
              <w:keepNext w:val="0"/>
              <w:keepLines w:val="0"/>
            </w:pPr>
            <w:r w:rsidRPr="00FC7496">
              <w:t>SF8</w:t>
            </w:r>
          </w:p>
        </w:tc>
        <w:tc>
          <w:tcPr>
            <w:tcW w:w="567" w:type="dxa"/>
          </w:tcPr>
          <w:p w14:paraId="6B259E7D" w14:textId="77777777" w:rsidR="00776F7D" w:rsidRPr="00FC7496" w:rsidRDefault="00776F7D" w:rsidP="009C1781">
            <w:pPr>
              <w:pStyle w:val="TAH"/>
              <w:keepNext w:val="0"/>
              <w:keepLines w:val="0"/>
            </w:pPr>
            <w:r w:rsidRPr="00FC7496">
              <w:t>SF9</w:t>
            </w:r>
          </w:p>
        </w:tc>
      </w:tr>
      <w:tr w:rsidR="00776F7D" w:rsidRPr="00FC7496" w14:paraId="4C4BD706" w14:textId="77777777" w:rsidTr="009C1781">
        <w:trPr>
          <w:trHeight w:val="88"/>
          <w:jc w:val="center"/>
        </w:trPr>
        <w:tc>
          <w:tcPr>
            <w:tcW w:w="1682" w:type="dxa"/>
          </w:tcPr>
          <w:p w14:paraId="715D6FA5" w14:textId="77777777" w:rsidR="00776F7D" w:rsidRPr="00FC7496" w:rsidRDefault="00776F7D" w:rsidP="009C1781">
            <w:pPr>
              <w:pStyle w:val="TAL"/>
              <w:keepNext w:val="0"/>
              <w:keepLines w:val="0"/>
            </w:pPr>
          </w:p>
        </w:tc>
        <w:tc>
          <w:tcPr>
            <w:tcW w:w="993" w:type="dxa"/>
          </w:tcPr>
          <w:p w14:paraId="2890FFE2" w14:textId="77777777" w:rsidR="00776F7D" w:rsidRPr="00FC7496" w:rsidRDefault="00776F7D" w:rsidP="009C1781">
            <w:pPr>
              <w:pStyle w:val="TAL"/>
              <w:keepNext w:val="0"/>
              <w:keepLines w:val="0"/>
            </w:pPr>
          </w:p>
        </w:tc>
        <w:tc>
          <w:tcPr>
            <w:tcW w:w="1306" w:type="dxa"/>
          </w:tcPr>
          <w:p w14:paraId="5DB54D27" w14:textId="77777777" w:rsidR="00776F7D" w:rsidRPr="00FC7496" w:rsidRDefault="00776F7D" w:rsidP="009C1781">
            <w:pPr>
              <w:pStyle w:val="TAL"/>
              <w:keepNext w:val="0"/>
              <w:keepLines w:val="0"/>
            </w:pPr>
            <w:r w:rsidRPr="00FC7496">
              <w:rPr>
                <w:lang w:eastAsia="zh-CN"/>
              </w:rPr>
              <w:t>Max_CCE</w:t>
            </w:r>
          </w:p>
        </w:tc>
        <w:tc>
          <w:tcPr>
            <w:tcW w:w="678" w:type="dxa"/>
            <w:vAlign w:val="bottom"/>
          </w:tcPr>
          <w:p w14:paraId="0F5DB906"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98FC538" w14:textId="77777777" w:rsidR="00776F7D" w:rsidRPr="00FC7496" w:rsidRDefault="00776F7D" w:rsidP="009C1781">
            <w:pPr>
              <w:pStyle w:val="TAC"/>
              <w:keepNext w:val="0"/>
              <w:keepLines w:val="0"/>
            </w:pPr>
            <w:r w:rsidRPr="00FC7496">
              <w:t>1</w:t>
            </w:r>
            <w:r w:rsidRPr="00FC7496">
              <w:rPr>
                <w:lang w:eastAsia="zh-CN"/>
              </w:rPr>
              <w:t>2</w:t>
            </w:r>
          </w:p>
        </w:tc>
        <w:tc>
          <w:tcPr>
            <w:tcW w:w="567" w:type="dxa"/>
            <w:vAlign w:val="bottom"/>
          </w:tcPr>
          <w:p w14:paraId="3B8DA500" w14:textId="77777777" w:rsidR="00776F7D" w:rsidRPr="00FC7496" w:rsidRDefault="00776F7D" w:rsidP="009C1781">
            <w:pPr>
              <w:pStyle w:val="TAC"/>
              <w:keepNext w:val="0"/>
              <w:keepLines w:val="0"/>
            </w:pPr>
            <w:r w:rsidRPr="00FC7496">
              <w:t>-</w:t>
            </w:r>
          </w:p>
        </w:tc>
        <w:tc>
          <w:tcPr>
            <w:tcW w:w="567" w:type="dxa"/>
            <w:vAlign w:val="bottom"/>
          </w:tcPr>
          <w:p w14:paraId="43FFB88E" w14:textId="77777777" w:rsidR="00776F7D" w:rsidRPr="00FC7496" w:rsidRDefault="00776F7D" w:rsidP="009C1781">
            <w:pPr>
              <w:pStyle w:val="TAC"/>
              <w:keepNext w:val="0"/>
              <w:keepLines w:val="0"/>
            </w:pPr>
            <w:r w:rsidRPr="00FC7496">
              <w:t>-</w:t>
            </w:r>
          </w:p>
        </w:tc>
        <w:tc>
          <w:tcPr>
            <w:tcW w:w="567" w:type="dxa"/>
            <w:vAlign w:val="bottom"/>
          </w:tcPr>
          <w:p w14:paraId="44580B55" w14:textId="77777777" w:rsidR="00776F7D" w:rsidRPr="00FC7496" w:rsidRDefault="00776F7D" w:rsidP="009C1781">
            <w:pPr>
              <w:pStyle w:val="TAC"/>
              <w:keepNext w:val="0"/>
              <w:keepLines w:val="0"/>
            </w:pPr>
            <w:r w:rsidRPr="00FC7496">
              <w:rPr>
                <w:lang w:eastAsia="zh-CN"/>
              </w:rPr>
              <w:t>20</w:t>
            </w:r>
          </w:p>
        </w:tc>
        <w:tc>
          <w:tcPr>
            <w:tcW w:w="567" w:type="dxa"/>
            <w:vAlign w:val="bottom"/>
          </w:tcPr>
          <w:p w14:paraId="00B79D5D"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F1CB854" w14:textId="77777777" w:rsidR="00776F7D" w:rsidRPr="00FC7496" w:rsidRDefault="00776F7D" w:rsidP="009C1781">
            <w:pPr>
              <w:pStyle w:val="TAC"/>
              <w:keepNext w:val="0"/>
              <w:keepLines w:val="0"/>
            </w:pPr>
            <w:r w:rsidRPr="00FC7496">
              <w:rPr>
                <w:lang w:eastAsia="zh-CN"/>
              </w:rPr>
              <w:t>12</w:t>
            </w:r>
          </w:p>
        </w:tc>
        <w:tc>
          <w:tcPr>
            <w:tcW w:w="567" w:type="dxa"/>
            <w:vAlign w:val="bottom"/>
          </w:tcPr>
          <w:p w14:paraId="2BD82331" w14:textId="77777777" w:rsidR="00776F7D" w:rsidRPr="00FC7496" w:rsidRDefault="00776F7D" w:rsidP="009C1781">
            <w:pPr>
              <w:pStyle w:val="TAC"/>
              <w:keepNext w:val="0"/>
              <w:keepLines w:val="0"/>
            </w:pPr>
            <w:r w:rsidRPr="00FC7496">
              <w:t>-</w:t>
            </w:r>
          </w:p>
        </w:tc>
        <w:tc>
          <w:tcPr>
            <w:tcW w:w="567" w:type="dxa"/>
            <w:vAlign w:val="bottom"/>
          </w:tcPr>
          <w:p w14:paraId="1DCAE861" w14:textId="77777777" w:rsidR="00776F7D" w:rsidRPr="00FC7496" w:rsidRDefault="00776F7D" w:rsidP="009C1781">
            <w:pPr>
              <w:pStyle w:val="TAC"/>
              <w:keepNext w:val="0"/>
              <w:keepLines w:val="0"/>
            </w:pPr>
            <w:r w:rsidRPr="00FC7496">
              <w:t>-</w:t>
            </w:r>
          </w:p>
        </w:tc>
        <w:tc>
          <w:tcPr>
            <w:tcW w:w="567" w:type="dxa"/>
            <w:vAlign w:val="bottom"/>
          </w:tcPr>
          <w:p w14:paraId="0C419DB5" w14:textId="77777777" w:rsidR="00776F7D" w:rsidRPr="00FC7496" w:rsidRDefault="00776F7D" w:rsidP="009C1781">
            <w:pPr>
              <w:pStyle w:val="TAC"/>
              <w:keepNext w:val="0"/>
              <w:keepLines w:val="0"/>
            </w:pPr>
            <w:r w:rsidRPr="00FC7496">
              <w:rPr>
                <w:lang w:eastAsia="zh-CN"/>
              </w:rPr>
              <w:t>20</w:t>
            </w:r>
          </w:p>
        </w:tc>
      </w:tr>
      <w:tr w:rsidR="00776F7D" w:rsidRPr="00FC7496" w14:paraId="72F1A058" w14:textId="77777777" w:rsidTr="009C1781">
        <w:trPr>
          <w:jc w:val="center"/>
        </w:trPr>
        <w:tc>
          <w:tcPr>
            <w:tcW w:w="1682" w:type="dxa"/>
            <w:vMerge w:val="restart"/>
          </w:tcPr>
          <w:p w14:paraId="1484CE19" w14:textId="77777777" w:rsidR="00776F7D" w:rsidRPr="00FC7496" w:rsidRDefault="00776F7D" w:rsidP="009C1781">
            <w:pPr>
              <w:pStyle w:val="TAL"/>
              <w:keepNext w:val="0"/>
              <w:keepLines w:val="0"/>
            </w:pPr>
            <w:r w:rsidRPr="00FC7496">
              <w:t>tsc_C_RNTI_Def</w:t>
            </w:r>
          </w:p>
        </w:tc>
        <w:tc>
          <w:tcPr>
            <w:tcW w:w="993" w:type="dxa"/>
            <w:vMerge w:val="restart"/>
          </w:tcPr>
          <w:p w14:paraId="45E346D6" w14:textId="77777777" w:rsidR="00776F7D" w:rsidRPr="00FC7496" w:rsidRDefault="00776F7D" w:rsidP="009C1781">
            <w:pPr>
              <w:pStyle w:val="TAL"/>
              <w:keepNext w:val="0"/>
              <w:keepLines w:val="0"/>
            </w:pPr>
            <w:r w:rsidRPr="00FC7496">
              <w:t>'1001'H</w:t>
            </w:r>
          </w:p>
          <w:p w14:paraId="3B214A99" w14:textId="77777777" w:rsidR="00776F7D" w:rsidRPr="00FC7496" w:rsidRDefault="00776F7D" w:rsidP="00776F7D">
            <w:pPr>
              <w:pStyle w:val="TAL"/>
              <w:keepNext w:val="0"/>
              <w:keepLines w:val="0"/>
            </w:pPr>
            <w:r w:rsidRPr="00FC7496">
              <w:t>4097</w:t>
            </w:r>
          </w:p>
        </w:tc>
        <w:tc>
          <w:tcPr>
            <w:tcW w:w="1306" w:type="dxa"/>
          </w:tcPr>
          <w:p w14:paraId="073794AB" w14:textId="77777777" w:rsidR="00776F7D" w:rsidRPr="00FC7496" w:rsidRDefault="00776F7D" w:rsidP="009C1781">
            <w:pPr>
              <w:pStyle w:val="TAL"/>
              <w:keepNext w:val="0"/>
              <w:keepLines w:val="0"/>
            </w:pPr>
            <w:r w:rsidRPr="00FC7496">
              <w:t>m'</w:t>
            </w:r>
          </w:p>
        </w:tc>
        <w:tc>
          <w:tcPr>
            <w:tcW w:w="678" w:type="dxa"/>
            <w:vAlign w:val="bottom"/>
          </w:tcPr>
          <w:p w14:paraId="7A4F29BA"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A00BAF5"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911228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1670AA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910B8E8"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1926903"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8D34B90"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D06CB5A"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8B3FA2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B91C9A6" w14:textId="77777777" w:rsidR="00776F7D" w:rsidRPr="00FC7496" w:rsidRDefault="00776F7D" w:rsidP="009C1781">
            <w:pPr>
              <w:pStyle w:val="TAC"/>
              <w:keepNext w:val="0"/>
              <w:keepLines w:val="0"/>
            </w:pPr>
            <w:r w:rsidRPr="00FC7496">
              <w:rPr>
                <w:rFonts w:cs="Arial"/>
                <w:szCs w:val="18"/>
              </w:rPr>
              <w:t>0</w:t>
            </w:r>
          </w:p>
        </w:tc>
      </w:tr>
      <w:tr w:rsidR="00776F7D" w:rsidRPr="00FC7496" w14:paraId="5836447B" w14:textId="77777777" w:rsidTr="009C1781">
        <w:trPr>
          <w:jc w:val="center"/>
        </w:trPr>
        <w:tc>
          <w:tcPr>
            <w:tcW w:w="1682" w:type="dxa"/>
            <w:vMerge/>
          </w:tcPr>
          <w:p w14:paraId="3AA15544" w14:textId="77777777" w:rsidR="00776F7D" w:rsidRPr="00FC7496" w:rsidRDefault="00776F7D" w:rsidP="009C1781">
            <w:pPr>
              <w:pStyle w:val="TAL"/>
              <w:keepNext w:val="0"/>
              <w:keepLines w:val="0"/>
            </w:pPr>
          </w:p>
        </w:tc>
        <w:tc>
          <w:tcPr>
            <w:tcW w:w="993" w:type="dxa"/>
            <w:vMerge/>
          </w:tcPr>
          <w:p w14:paraId="5A50F0F0" w14:textId="77777777" w:rsidR="00776F7D" w:rsidRPr="00FC7496" w:rsidRDefault="00776F7D" w:rsidP="009C1781">
            <w:pPr>
              <w:pStyle w:val="TAL"/>
              <w:keepNext w:val="0"/>
              <w:keepLines w:val="0"/>
            </w:pPr>
          </w:p>
        </w:tc>
        <w:tc>
          <w:tcPr>
            <w:tcW w:w="1306" w:type="dxa"/>
          </w:tcPr>
          <w:p w14:paraId="6E37FBDB" w14:textId="77777777" w:rsidR="00776F7D" w:rsidRPr="00FC7496" w:rsidRDefault="00776F7D" w:rsidP="009C1781">
            <w:pPr>
              <w:pStyle w:val="TAL"/>
              <w:keepNext w:val="0"/>
              <w:keepLines w:val="0"/>
            </w:pPr>
            <w:r w:rsidRPr="00FC7496">
              <w:t>CCE_St_Ind'</w:t>
            </w:r>
          </w:p>
        </w:tc>
        <w:tc>
          <w:tcPr>
            <w:tcW w:w="678" w:type="dxa"/>
            <w:vAlign w:val="bottom"/>
          </w:tcPr>
          <w:p w14:paraId="74C5E423"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6CDFBF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748FAB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5C633B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FBABE08"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A192ED7"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326EAB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707249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13212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0EB9169" w14:textId="77777777" w:rsidR="00776F7D" w:rsidRPr="00FC7496" w:rsidRDefault="00776F7D" w:rsidP="009C1781">
            <w:pPr>
              <w:pStyle w:val="TAC"/>
              <w:keepNext w:val="0"/>
              <w:keepLines w:val="0"/>
            </w:pPr>
            <w:r w:rsidRPr="00FC7496">
              <w:rPr>
                <w:rFonts w:cs="Arial"/>
                <w:szCs w:val="18"/>
              </w:rPr>
              <w:t>8</w:t>
            </w:r>
          </w:p>
        </w:tc>
      </w:tr>
      <w:tr w:rsidR="00776F7D" w:rsidRPr="00FC7496" w14:paraId="11C9535F" w14:textId="77777777" w:rsidTr="009C1781">
        <w:trPr>
          <w:jc w:val="center"/>
        </w:trPr>
        <w:tc>
          <w:tcPr>
            <w:tcW w:w="1682" w:type="dxa"/>
            <w:vMerge/>
          </w:tcPr>
          <w:p w14:paraId="34EE0CA2" w14:textId="77777777" w:rsidR="00776F7D" w:rsidRPr="00FC7496" w:rsidRDefault="00776F7D" w:rsidP="009C1781">
            <w:pPr>
              <w:pStyle w:val="TAL"/>
              <w:keepNext w:val="0"/>
              <w:keepLines w:val="0"/>
            </w:pPr>
          </w:p>
        </w:tc>
        <w:tc>
          <w:tcPr>
            <w:tcW w:w="993" w:type="dxa"/>
            <w:vMerge/>
          </w:tcPr>
          <w:p w14:paraId="2B67768C" w14:textId="77777777" w:rsidR="00776F7D" w:rsidRPr="00FC7496" w:rsidRDefault="00776F7D" w:rsidP="009C1781">
            <w:pPr>
              <w:pStyle w:val="TAL"/>
              <w:keepNext w:val="0"/>
              <w:keepLines w:val="0"/>
            </w:pPr>
          </w:p>
        </w:tc>
        <w:tc>
          <w:tcPr>
            <w:tcW w:w="1306" w:type="dxa"/>
          </w:tcPr>
          <w:p w14:paraId="3B3BAE94" w14:textId="77777777" w:rsidR="00776F7D" w:rsidRPr="00FC7496" w:rsidRDefault="00776F7D" w:rsidP="009C1781">
            <w:pPr>
              <w:pStyle w:val="TAL"/>
              <w:keepNext w:val="0"/>
              <w:keepLines w:val="0"/>
            </w:pPr>
            <w:r w:rsidRPr="00FC7496">
              <w:t>m''</w:t>
            </w:r>
          </w:p>
        </w:tc>
        <w:tc>
          <w:tcPr>
            <w:tcW w:w="678" w:type="dxa"/>
            <w:vAlign w:val="bottom"/>
          </w:tcPr>
          <w:p w14:paraId="7BA535C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0E426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A17561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4EB24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1A4C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5FB43A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35E9B0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F6F55E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D4070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1EB9C4" w14:textId="77777777" w:rsidR="00776F7D" w:rsidRPr="00FC7496" w:rsidRDefault="00776F7D" w:rsidP="009C1781">
            <w:pPr>
              <w:pStyle w:val="TAC"/>
              <w:keepNext w:val="0"/>
              <w:keepLines w:val="0"/>
            </w:pPr>
            <w:r w:rsidRPr="00FC7496">
              <w:rPr>
                <w:rFonts w:cs="Arial"/>
                <w:szCs w:val="18"/>
              </w:rPr>
              <w:t>1</w:t>
            </w:r>
          </w:p>
        </w:tc>
      </w:tr>
      <w:tr w:rsidR="00776F7D" w:rsidRPr="00FC7496" w14:paraId="16B59399" w14:textId="77777777" w:rsidTr="009C1781">
        <w:trPr>
          <w:jc w:val="center"/>
        </w:trPr>
        <w:tc>
          <w:tcPr>
            <w:tcW w:w="1682" w:type="dxa"/>
            <w:vMerge/>
          </w:tcPr>
          <w:p w14:paraId="73901BB5" w14:textId="77777777" w:rsidR="00776F7D" w:rsidRPr="00FC7496" w:rsidRDefault="00776F7D" w:rsidP="009C1781">
            <w:pPr>
              <w:pStyle w:val="TAL"/>
              <w:keepNext w:val="0"/>
              <w:keepLines w:val="0"/>
            </w:pPr>
          </w:p>
        </w:tc>
        <w:tc>
          <w:tcPr>
            <w:tcW w:w="993" w:type="dxa"/>
            <w:vMerge/>
          </w:tcPr>
          <w:p w14:paraId="7A83D16E" w14:textId="77777777" w:rsidR="00776F7D" w:rsidRPr="00FC7496" w:rsidRDefault="00776F7D" w:rsidP="009C1781">
            <w:pPr>
              <w:pStyle w:val="TAL"/>
              <w:keepNext w:val="0"/>
              <w:keepLines w:val="0"/>
            </w:pPr>
          </w:p>
        </w:tc>
        <w:tc>
          <w:tcPr>
            <w:tcW w:w="1306" w:type="dxa"/>
          </w:tcPr>
          <w:p w14:paraId="2E0671B5" w14:textId="77777777" w:rsidR="00776F7D" w:rsidRPr="00FC7496" w:rsidRDefault="00776F7D" w:rsidP="009C1781">
            <w:pPr>
              <w:pStyle w:val="TAL"/>
              <w:keepNext w:val="0"/>
              <w:keepLines w:val="0"/>
            </w:pPr>
            <w:r w:rsidRPr="00FC7496">
              <w:t>CCE_St_Ind''</w:t>
            </w:r>
          </w:p>
        </w:tc>
        <w:tc>
          <w:tcPr>
            <w:tcW w:w="678" w:type="dxa"/>
            <w:vAlign w:val="bottom"/>
          </w:tcPr>
          <w:p w14:paraId="4844F34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352842"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4A563A6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90C484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3CCB9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5B41D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1FA853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D659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43C922E"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2C0BA3D" w14:textId="77777777" w:rsidR="00776F7D" w:rsidRPr="00FC7496" w:rsidRDefault="00776F7D" w:rsidP="009C1781">
            <w:pPr>
              <w:pStyle w:val="TAC"/>
              <w:keepNext w:val="0"/>
              <w:keepLines w:val="0"/>
            </w:pPr>
            <w:r w:rsidRPr="00FC7496">
              <w:rPr>
                <w:rFonts w:cs="Arial"/>
                <w:szCs w:val="18"/>
              </w:rPr>
              <w:t>0</w:t>
            </w:r>
          </w:p>
        </w:tc>
      </w:tr>
      <w:tr w:rsidR="00776F7D" w:rsidRPr="00FC7496" w14:paraId="63B2073A" w14:textId="77777777" w:rsidTr="009C1781">
        <w:trPr>
          <w:jc w:val="center"/>
        </w:trPr>
        <w:tc>
          <w:tcPr>
            <w:tcW w:w="1682" w:type="dxa"/>
            <w:vMerge w:val="restart"/>
          </w:tcPr>
          <w:p w14:paraId="4EEC1B77" w14:textId="77777777" w:rsidR="00776F7D" w:rsidRPr="00FC7496" w:rsidRDefault="00776F7D" w:rsidP="009C1781">
            <w:pPr>
              <w:pStyle w:val="TAL"/>
              <w:keepNext w:val="0"/>
              <w:keepLines w:val="0"/>
            </w:pPr>
            <w:r w:rsidRPr="00FC7496">
              <w:t>tsc_C_RNTI_Def2</w:t>
            </w:r>
          </w:p>
        </w:tc>
        <w:tc>
          <w:tcPr>
            <w:tcW w:w="993" w:type="dxa"/>
            <w:vMerge w:val="restart"/>
          </w:tcPr>
          <w:p w14:paraId="52E677A0" w14:textId="77777777" w:rsidR="00776F7D" w:rsidRPr="00FC7496" w:rsidRDefault="00776F7D" w:rsidP="009C1781">
            <w:pPr>
              <w:pStyle w:val="TAL"/>
              <w:keepNext w:val="0"/>
              <w:keepLines w:val="0"/>
            </w:pPr>
            <w:r w:rsidRPr="00FC7496">
              <w:t>‘1034'H</w:t>
            </w:r>
          </w:p>
          <w:p w14:paraId="6E881555" w14:textId="77777777" w:rsidR="00776F7D" w:rsidRPr="00FC7496" w:rsidRDefault="00776F7D" w:rsidP="009C1781">
            <w:pPr>
              <w:pStyle w:val="TAL"/>
              <w:keepNext w:val="0"/>
              <w:keepLines w:val="0"/>
            </w:pPr>
            <w:r w:rsidRPr="00FC7496">
              <w:t>4148</w:t>
            </w:r>
          </w:p>
        </w:tc>
        <w:tc>
          <w:tcPr>
            <w:tcW w:w="1306" w:type="dxa"/>
            <w:vAlign w:val="bottom"/>
          </w:tcPr>
          <w:p w14:paraId="75A74068"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2C5ED09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4C74FF9B"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F7EB37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AB824C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69231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2D73256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56EE5A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7A6C9C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33C7036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4D9D44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r>
      <w:tr w:rsidR="00776F7D" w:rsidRPr="00FC7496" w14:paraId="54EA09D8" w14:textId="77777777" w:rsidTr="009C1781">
        <w:trPr>
          <w:trHeight w:val="278"/>
          <w:jc w:val="center"/>
        </w:trPr>
        <w:tc>
          <w:tcPr>
            <w:tcW w:w="1682" w:type="dxa"/>
            <w:vMerge/>
          </w:tcPr>
          <w:p w14:paraId="3FCC2F16" w14:textId="77777777" w:rsidR="00776F7D" w:rsidRPr="00FC7496" w:rsidRDefault="00776F7D" w:rsidP="009C1781">
            <w:pPr>
              <w:pStyle w:val="TAL"/>
              <w:keepNext w:val="0"/>
              <w:keepLines w:val="0"/>
            </w:pPr>
          </w:p>
        </w:tc>
        <w:tc>
          <w:tcPr>
            <w:tcW w:w="993" w:type="dxa"/>
            <w:vMerge/>
          </w:tcPr>
          <w:p w14:paraId="173731DE" w14:textId="77777777" w:rsidR="00776F7D" w:rsidRPr="00FC7496" w:rsidRDefault="00776F7D" w:rsidP="009C1781">
            <w:pPr>
              <w:pStyle w:val="TAL"/>
              <w:keepNext w:val="0"/>
              <w:keepLines w:val="0"/>
            </w:pPr>
          </w:p>
        </w:tc>
        <w:tc>
          <w:tcPr>
            <w:tcW w:w="1306" w:type="dxa"/>
            <w:vAlign w:val="bottom"/>
          </w:tcPr>
          <w:p w14:paraId="3B80C114"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557BF54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F7D9CE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F92A4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1D7AFE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A83D6AE"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ECFC00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5306BF2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4E1447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10C73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5BCBE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r>
      <w:tr w:rsidR="00776F7D" w:rsidRPr="00FC7496" w14:paraId="0C3A369A" w14:textId="77777777" w:rsidTr="009C1781">
        <w:trPr>
          <w:jc w:val="center"/>
        </w:trPr>
        <w:tc>
          <w:tcPr>
            <w:tcW w:w="1682" w:type="dxa"/>
            <w:vMerge/>
          </w:tcPr>
          <w:p w14:paraId="318877C4" w14:textId="77777777" w:rsidR="00776F7D" w:rsidRPr="00FC7496" w:rsidRDefault="00776F7D" w:rsidP="009C1781">
            <w:pPr>
              <w:pStyle w:val="TAL"/>
              <w:keepNext w:val="0"/>
              <w:keepLines w:val="0"/>
            </w:pPr>
          </w:p>
        </w:tc>
        <w:tc>
          <w:tcPr>
            <w:tcW w:w="993" w:type="dxa"/>
            <w:vMerge/>
          </w:tcPr>
          <w:p w14:paraId="5B675AF1" w14:textId="77777777" w:rsidR="00776F7D" w:rsidRPr="00FC7496" w:rsidRDefault="00776F7D" w:rsidP="009C1781">
            <w:pPr>
              <w:pStyle w:val="TAL"/>
              <w:keepNext w:val="0"/>
              <w:keepLines w:val="0"/>
            </w:pPr>
          </w:p>
        </w:tc>
        <w:tc>
          <w:tcPr>
            <w:tcW w:w="1306" w:type="dxa"/>
            <w:vAlign w:val="bottom"/>
          </w:tcPr>
          <w:p w14:paraId="2718A6FE"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77CB372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A0F23E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1E0A42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205C96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30C437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58851E4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E728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100735B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FA39B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28F3D9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r w:rsidR="00776F7D" w:rsidRPr="00FC7496" w14:paraId="5CE2E865" w14:textId="77777777" w:rsidTr="009C1781">
        <w:trPr>
          <w:jc w:val="center"/>
        </w:trPr>
        <w:tc>
          <w:tcPr>
            <w:tcW w:w="1682" w:type="dxa"/>
            <w:vMerge/>
          </w:tcPr>
          <w:p w14:paraId="304D71A3" w14:textId="77777777" w:rsidR="00776F7D" w:rsidRPr="00FC7496" w:rsidRDefault="00776F7D" w:rsidP="009C1781">
            <w:pPr>
              <w:pStyle w:val="TAL"/>
              <w:keepNext w:val="0"/>
              <w:keepLines w:val="0"/>
            </w:pPr>
          </w:p>
        </w:tc>
        <w:tc>
          <w:tcPr>
            <w:tcW w:w="993" w:type="dxa"/>
            <w:vMerge/>
          </w:tcPr>
          <w:p w14:paraId="260D3CD4" w14:textId="77777777" w:rsidR="00776F7D" w:rsidRPr="00FC7496" w:rsidRDefault="00776F7D" w:rsidP="009C1781">
            <w:pPr>
              <w:pStyle w:val="TAL"/>
              <w:keepNext w:val="0"/>
              <w:keepLines w:val="0"/>
            </w:pPr>
          </w:p>
        </w:tc>
        <w:tc>
          <w:tcPr>
            <w:tcW w:w="1306" w:type="dxa"/>
            <w:vAlign w:val="bottom"/>
          </w:tcPr>
          <w:p w14:paraId="64E356D9"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0087A7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F3BB10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02C3BD"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51C149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14E79B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3A9F1B7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4ECBB5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08DB85C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8A8956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677CC3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bl>
    <w:p w14:paraId="07FA594A" w14:textId="77777777" w:rsidR="00776F7D" w:rsidRPr="00FC7496" w:rsidRDefault="00776F7D" w:rsidP="00776F7D"/>
    <w:p w14:paraId="2A402342" w14:textId="77777777" w:rsidR="00776F7D" w:rsidRPr="00FC7496" w:rsidRDefault="00776F7D" w:rsidP="00776F7D">
      <w:pPr>
        <w:pStyle w:val="NO"/>
      </w:pPr>
      <w:r w:rsidRPr="00FC7496">
        <w:t>NOTE:</w:t>
      </w:r>
      <w:r w:rsidRPr="00FC7496">
        <w:tab/>
        <w:t xml:space="preserve">Special subframes with Max CCE =12 and aggregation of 8 result in only 1 PDCCH. Hence either only UL grant or DL allocation is possible. </w:t>
      </w:r>
    </w:p>
    <w:p w14:paraId="7995575E" w14:textId="77777777" w:rsidR="00776F7D" w:rsidRPr="00FC7496" w:rsidRDefault="00776F7D" w:rsidP="00776F7D">
      <w:pPr>
        <w:pStyle w:val="TH"/>
        <w:rPr>
          <w:lang w:eastAsia="zh-CN"/>
        </w:rPr>
      </w:pPr>
      <w:r w:rsidRPr="00FC7496">
        <w:t>Table 7.1.1.2.1-2: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1021"/>
        <w:gridCol w:w="1389"/>
        <w:gridCol w:w="567"/>
        <w:gridCol w:w="567"/>
        <w:gridCol w:w="567"/>
        <w:gridCol w:w="567"/>
        <w:gridCol w:w="567"/>
        <w:gridCol w:w="567"/>
        <w:gridCol w:w="567"/>
        <w:gridCol w:w="567"/>
        <w:gridCol w:w="567"/>
        <w:gridCol w:w="567"/>
      </w:tblGrid>
      <w:tr w:rsidR="00776F7D" w:rsidRPr="00FC7496" w14:paraId="2D1F8805" w14:textId="77777777" w:rsidTr="009C1781">
        <w:trPr>
          <w:trHeight w:val="89"/>
          <w:tblHeader/>
          <w:jc w:val="center"/>
        </w:trPr>
        <w:tc>
          <w:tcPr>
            <w:tcW w:w="1502" w:type="dxa"/>
          </w:tcPr>
          <w:p w14:paraId="71459A6C" w14:textId="77777777" w:rsidR="00776F7D" w:rsidRPr="00FC7496" w:rsidRDefault="00776F7D" w:rsidP="009C1781">
            <w:pPr>
              <w:pStyle w:val="TAH"/>
              <w:keepNext w:val="0"/>
              <w:keepLines w:val="0"/>
            </w:pPr>
            <w:r w:rsidRPr="00FC7496">
              <w:t>C-RNTI</w:t>
            </w:r>
          </w:p>
        </w:tc>
        <w:tc>
          <w:tcPr>
            <w:tcW w:w="1021" w:type="dxa"/>
          </w:tcPr>
          <w:p w14:paraId="16420305" w14:textId="77777777" w:rsidR="00776F7D" w:rsidRPr="00FC7496" w:rsidRDefault="00776F7D" w:rsidP="009C1781">
            <w:pPr>
              <w:pStyle w:val="TAH"/>
              <w:keepNext w:val="0"/>
              <w:keepLines w:val="0"/>
            </w:pPr>
            <w:r w:rsidRPr="00FC7496">
              <w:t>Value</w:t>
            </w:r>
          </w:p>
        </w:tc>
        <w:tc>
          <w:tcPr>
            <w:tcW w:w="1389" w:type="dxa"/>
          </w:tcPr>
          <w:p w14:paraId="7D7A8BF0" w14:textId="77777777" w:rsidR="00776F7D" w:rsidRPr="00FC7496" w:rsidRDefault="00776F7D" w:rsidP="009C1781">
            <w:pPr>
              <w:pStyle w:val="TAH"/>
              <w:keepNext w:val="0"/>
              <w:keepLines w:val="0"/>
            </w:pPr>
          </w:p>
        </w:tc>
        <w:tc>
          <w:tcPr>
            <w:tcW w:w="567" w:type="dxa"/>
          </w:tcPr>
          <w:p w14:paraId="61576E12" w14:textId="77777777" w:rsidR="00776F7D" w:rsidRPr="00FC7496" w:rsidRDefault="00776F7D" w:rsidP="009C1781">
            <w:pPr>
              <w:pStyle w:val="TAH"/>
              <w:keepNext w:val="0"/>
              <w:keepLines w:val="0"/>
            </w:pPr>
            <w:r w:rsidRPr="00FC7496">
              <w:t>SF0</w:t>
            </w:r>
          </w:p>
        </w:tc>
        <w:tc>
          <w:tcPr>
            <w:tcW w:w="567" w:type="dxa"/>
          </w:tcPr>
          <w:p w14:paraId="72269A5A" w14:textId="77777777" w:rsidR="00776F7D" w:rsidRPr="00FC7496" w:rsidRDefault="00776F7D" w:rsidP="009C1781">
            <w:pPr>
              <w:pStyle w:val="TAH"/>
              <w:keepNext w:val="0"/>
              <w:keepLines w:val="0"/>
            </w:pPr>
            <w:r w:rsidRPr="00FC7496">
              <w:t>SF1</w:t>
            </w:r>
          </w:p>
        </w:tc>
        <w:tc>
          <w:tcPr>
            <w:tcW w:w="567" w:type="dxa"/>
          </w:tcPr>
          <w:p w14:paraId="4DFC6B86" w14:textId="77777777" w:rsidR="00776F7D" w:rsidRPr="00FC7496" w:rsidRDefault="00776F7D" w:rsidP="009C1781">
            <w:pPr>
              <w:pStyle w:val="TAH"/>
              <w:keepNext w:val="0"/>
              <w:keepLines w:val="0"/>
            </w:pPr>
            <w:r w:rsidRPr="00FC7496">
              <w:t>SF2</w:t>
            </w:r>
          </w:p>
        </w:tc>
        <w:tc>
          <w:tcPr>
            <w:tcW w:w="567" w:type="dxa"/>
          </w:tcPr>
          <w:p w14:paraId="67B5E532" w14:textId="77777777" w:rsidR="00776F7D" w:rsidRPr="00FC7496" w:rsidRDefault="00776F7D" w:rsidP="009C1781">
            <w:pPr>
              <w:pStyle w:val="TAH"/>
              <w:keepNext w:val="0"/>
              <w:keepLines w:val="0"/>
            </w:pPr>
            <w:r w:rsidRPr="00FC7496">
              <w:t>SF3</w:t>
            </w:r>
          </w:p>
        </w:tc>
        <w:tc>
          <w:tcPr>
            <w:tcW w:w="567" w:type="dxa"/>
          </w:tcPr>
          <w:p w14:paraId="4826901F" w14:textId="77777777" w:rsidR="00776F7D" w:rsidRPr="00FC7496" w:rsidRDefault="00776F7D" w:rsidP="009C1781">
            <w:pPr>
              <w:pStyle w:val="TAH"/>
              <w:keepNext w:val="0"/>
              <w:keepLines w:val="0"/>
            </w:pPr>
            <w:r w:rsidRPr="00FC7496">
              <w:t>SF4</w:t>
            </w:r>
          </w:p>
        </w:tc>
        <w:tc>
          <w:tcPr>
            <w:tcW w:w="567" w:type="dxa"/>
          </w:tcPr>
          <w:p w14:paraId="0A73D0C1" w14:textId="77777777" w:rsidR="00776F7D" w:rsidRPr="00FC7496" w:rsidRDefault="00776F7D" w:rsidP="009C1781">
            <w:pPr>
              <w:pStyle w:val="TAH"/>
              <w:keepNext w:val="0"/>
              <w:keepLines w:val="0"/>
            </w:pPr>
            <w:r w:rsidRPr="00FC7496">
              <w:t>SF5</w:t>
            </w:r>
          </w:p>
        </w:tc>
        <w:tc>
          <w:tcPr>
            <w:tcW w:w="567" w:type="dxa"/>
          </w:tcPr>
          <w:p w14:paraId="181C2746" w14:textId="77777777" w:rsidR="00776F7D" w:rsidRPr="00FC7496" w:rsidRDefault="00776F7D" w:rsidP="009C1781">
            <w:pPr>
              <w:pStyle w:val="TAH"/>
              <w:keepNext w:val="0"/>
              <w:keepLines w:val="0"/>
            </w:pPr>
            <w:r w:rsidRPr="00FC7496">
              <w:t>SF6</w:t>
            </w:r>
          </w:p>
        </w:tc>
        <w:tc>
          <w:tcPr>
            <w:tcW w:w="567" w:type="dxa"/>
          </w:tcPr>
          <w:p w14:paraId="0B1B73E3" w14:textId="77777777" w:rsidR="00776F7D" w:rsidRPr="00FC7496" w:rsidRDefault="00776F7D" w:rsidP="009C1781">
            <w:pPr>
              <w:pStyle w:val="TAH"/>
              <w:keepNext w:val="0"/>
              <w:keepLines w:val="0"/>
            </w:pPr>
            <w:r w:rsidRPr="00FC7496">
              <w:t>SF7</w:t>
            </w:r>
          </w:p>
        </w:tc>
        <w:tc>
          <w:tcPr>
            <w:tcW w:w="567" w:type="dxa"/>
          </w:tcPr>
          <w:p w14:paraId="37397B92" w14:textId="77777777" w:rsidR="00776F7D" w:rsidRPr="00FC7496" w:rsidRDefault="00776F7D" w:rsidP="009C1781">
            <w:pPr>
              <w:pStyle w:val="TAH"/>
              <w:keepNext w:val="0"/>
              <w:keepLines w:val="0"/>
            </w:pPr>
            <w:r w:rsidRPr="00FC7496">
              <w:t>SF8</w:t>
            </w:r>
          </w:p>
        </w:tc>
        <w:tc>
          <w:tcPr>
            <w:tcW w:w="567" w:type="dxa"/>
          </w:tcPr>
          <w:p w14:paraId="33465B0B" w14:textId="77777777" w:rsidR="00776F7D" w:rsidRPr="00FC7496" w:rsidRDefault="00776F7D" w:rsidP="009C1781">
            <w:pPr>
              <w:pStyle w:val="TAH"/>
              <w:keepNext w:val="0"/>
              <w:keepLines w:val="0"/>
            </w:pPr>
            <w:r w:rsidRPr="00FC7496">
              <w:t>SF9</w:t>
            </w:r>
          </w:p>
        </w:tc>
      </w:tr>
      <w:tr w:rsidR="00776F7D" w:rsidRPr="00FC7496" w14:paraId="483AA1F7" w14:textId="77777777" w:rsidTr="009C1781">
        <w:trPr>
          <w:trHeight w:val="88"/>
          <w:jc w:val="center"/>
        </w:trPr>
        <w:tc>
          <w:tcPr>
            <w:tcW w:w="1502" w:type="dxa"/>
          </w:tcPr>
          <w:p w14:paraId="2DB1E52F" w14:textId="77777777" w:rsidR="00776F7D" w:rsidRPr="00FC7496" w:rsidRDefault="00776F7D" w:rsidP="009C1781">
            <w:pPr>
              <w:pStyle w:val="TAL"/>
              <w:keepNext w:val="0"/>
              <w:keepLines w:val="0"/>
            </w:pPr>
          </w:p>
        </w:tc>
        <w:tc>
          <w:tcPr>
            <w:tcW w:w="1021" w:type="dxa"/>
          </w:tcPr>
          <w:p w14:paraId="1CB20CD9" w14:textId="77777777" w:rsidR="00776F7D" w:rsidRPr="00FC7496" w:rsidRDefault="00776F7D" w:rsidP="009C1781">
            <w:pPr>
              <w:pStyle w:val="TAL"/>
              <w:keepNext w:val="0"/>
              <w:keepLines w:val="0"/>
            </w:pPr>
          </w:p>
        </w:tc>
        <w:tc>
          <w:tcPr>
            <w:tcW w:w="1389" w:type="dxa"/>
          </w:tcPr>
          <w:p w14:paraId="75A3B353" w14:textId="77777777" w:rsidR="00776F7D" w:rsidRPr="00FC7496" w:rsidRDefault="00776F7D" w:rsidP="009C1781">
            <w:pPr>
              <w:pStyle w:val="TAL"/>
              <w:keepNext w:val="0"/>
              <w:keepLines w:val="0"/>
            </w:pPr>
            <w:r w:rsidRPr="00FC7496">
              <w:rPr>
                <w:lang w:eastAsia="zh-CN"/>
              </w:rPr>
              <w:t>Max_CCE</w:t>
            </w:r>
          </w:p>
        </w:tc>
        <w:tc>
          <w:tcPr>
            <w:tcW w:w="567" w:type="dxa"/>
            <w:vAlign w:val="bottom"/>
          </w:tcPr>
          <w:p w14:paraId="242376D5"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7F9290A2" w14:textId="77777777" w:rsidR="00776F7D" w:rsidRPr="00FC7496" w:rsidRDefault="00776F7D" w:rsidP="009C1781">
            <w:pPr>
              <w:pStyle w:val="TAC"/>
              <w:keepNext w:val="0"/>
              <w:keepLines w:val="0"/>
              <w:rPr>
                <w:lang w:eastAsia="zh-CN"/>
              </w:rPr>
            </w:pPr>
            <w:r w:rsidRPr="00FC7496">
              <w:rPr>
                <w:lang w:eastAsia="zh-CN"/>
              </w:rPr>
              <w:t>50</w:t>
            </w:r>
          </w:p>
        </w:tc>
        <w:tc>
          <w:tcPr>
            <w:tcW w:w="567" w:type="dxa"/>
            <w:vAlign w:val="bottom"/>
          </w:tcPr>
          <w:p w14:paraId="34C38D17" w14:textId="77777777" w:rsidR="00776F7D" w:rsidRPr="00FC7496" w:rsidRDefault="00776F7D" w:rsidP="009C1781">
            <w:pPr>
              <w:pStyle w:val="TAC"/>
              <w:keepNext w:val="0"/>
              <w:keepLines w:val="0"/>
            </w:pPr>
            <w:r w:rsidRPr="00FC7496">
              <w:t>-</w:t>
            </w:r>
          </w:p>
        </w:tc>
        <w:tc>
          <w:tcPr>
            <w:tcW w:w="567" w:type="dxa"/>
            <w:vAlign w:val="bottom"/>
          </w:tcPr>
          <w:p w14:paraId="4D08771C" w14:textId="77777777" w:rsidR="00776F7D" w:rsidRPr="00FC7496" w:rsidRDefault="00776F7D" w:rsidP="009C1781">
            <w:pPr>
              <w:pStyle w:val="TAC"/>
              <w:keepNext w:val="0"/>
              <w:keepLines w:val="0"/>
            </w:pPr>
            <w:r w:rsidRPr="00FC7496">
              <w:t>-</w:t>
            </w:r>
          </w:p>
        </w:tc>
        <w:tc>
          <w:tcPr>
            <w:tcW w:w="567" w:type="dxa"/>
            <w:vAlign w:val="bottom"/>
          </w:tcPr>
          <w:p w14:paraId="58CE3926"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7A7347AF"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3391FF75"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03020127" w14:textId="77777777" w:rsidR="00776F7D" w:rsidRPr="00FC7496" w:rsidRDefault="00776F7D" w:rsidP="009C1781">
            <w:pPr>
              <w:pStyle w:val="TAC"/>
              <w:keepNext w:val="0"/>
              <w:keepLines w:val="0"/>
            </w:pPr>
            <w:r w:rsidRPr="00FC7496">
              <w:t>-</w:t>
            </w:r>
          </w:p>
        </w:tc>
        <w:tc>
          <w:tcPr>
            <w:tcW w:w="567" w:type="dxa"/>
            <w:vAlign w:val="bottom"/>
          </w:tcPr>
          <w:p w14:paraId="7EF2D9E1" w14:textId="77777777" w:rsidR="00776F7D" w:rsidRPr="00FC7496" w:rsidRDefault="00776F7D" w:rsidP="009C1781">
            <w:pPr>
              <w:pStyle w:val="TAC"/>
              <w:keepNext w:val="0"/>
              <w:keepLines w:val="0"/>
            </w:pPr>
            <w:r w:rsidRPr="00FC7496">
              <w:t>-</w:t>
            </w:r>
          </w:p>
        </w:tc>
        <w:tc>
          <w:tcPr>
            <w:tcW w:w="567" w:type="dxa"/>
            <w:vAlign w:val="bottom"/>
          </w:tcPr>
          <w:p w14:paraId="459D8D18" w14:textId="77777777" w:rsidR="00776F7D" w:rsidRPr="00FC7496" w:rsidRDefault="00776F7D" w:rsidP="009C1781">
            <w:pPr>
              <w:pStyle w:val="TAC"/>
              <w:keepNext w:val="0"/>
              <w:keepLines w:val="0"/>
            </w:pPr>
            <w:r w:rsidRPr="00FC7496">
              <w:rPr>
                <w:lang w:eastAsia="zh-CN"/>
              </w:rPr>
              <w:t>50</w:t>
            </w:r>
          </w:p>
        </w:tc>
      </w:tr>
      <w:tr w:rsidR="00776F7D" w:rsidRPr="00FC7496" w14:paraId="6C6E14EF" w14:textId="77777777" w:rsidTr="009C1781">
        <w:trPr>
          <w:jc w:val="center"/>
        </w:trPr>
        <w:tc>
          <w:tcPr>
            <w:tcW w:w="1502" w:type="dxa"/>
            <w:vMerge w:val="restart"/>
          </w:tcPr>
          <w:p w14:paraId="0C646F2E" w14:textId="77777777" w:rsidR="00776F7D" w:rsidRPr="00FC7496" w:rsidRDefault="00776F7D" w:rsidP="009C1781">
            <w:pPr>
              <w:pStyle w:val="TAL"/>
              <w:keepNext w:val="0"/>
              <w:keepLines w:val="0"/>
            </w:pPr>
            <w:r w:rsidRPr="00FC7496">
              <w:t>tsc_C_RNTI_Def</w:t>
            </w:r>
          </w:p>
        </w:tc>
        <w:tc>
          <w:tcPr>
            <w:tcW w:w="1021" w:type="dxa"/>
            <w:vMerge w:val="restart"/>
          </w:tcPr>
          <w:p w14:paraId="0409E126" w14:textId="77777777" w:rsidR="00776F7D" w:rsidRPr="00FC7496" w:rsidRDefault="00776F7D" w:rsidP="009C1781">
            <w:pPr>
              <w:pStyle w:val="TAL"/>
              <w:keepNext w:val="0"/>
              <w:keepLines w:val="0"/>
            </w:pPr>
            <w:r w:rsidRPr="00FC7496">
              <w:t>'1001'H</w:t>
            </w:r>
          </w:p>
          <w:p w14:paraId="0A0F3371" w14:textId="77777777" w:rsidR="00776F7D" w:rsidRPr="00FC7496" w:rsidRDefault="00776F7D" w:rsidP="00776F7D">
            <w:pPr>
              <w:pStyle w:val="TAL"/>
              <w:keepNext w:val="0"/>
              <w:keepLines w:val="0"/>
            </w:pPr>
            <w:r w:rsidRPr="00FC7496">
              <w:t>4097</w:t>
            </w:r>
          </w:p>
        </w:tc>
        <w:tc>
          <w:tcPr>
            <w:tcW w:w="1389" w:type="dxa"/>
          </w:tcPr>
          <w:p w14:paraId="04353837" w14:textId="77777777" w:rsidR="00776F7D" w:rsidRPr="00FC7496" w:rsidRDefault="00776F7D" w:rsidP="009C1781">
            <w:pPr>
              <w:pStyle w:val="TAL"/>
              <w:keepNext w:val="0"/>
              <w:keepLines w:val="0"/>
            </w:pPr>
            <w:r w:rsidRPr="00FC7496">
              <w:t>m'</w:t>
            </w:r>
          </w:p>
        </w:tc>
        <w:tc>
          <w:tcPr>
            <w:tcW w:w="567" w:type="dxa"/>
            <w:vAlign w:val="bottom"/>
          </w:tcPr>
          <w:p w14:paraId="08BA585F"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6FDCE570"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85AEAF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2F56B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C1FC4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9C7E4B4"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749DA36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5E92BAB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E1150D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9577D48" w14:textId="77777777" w:rsidR="00776F7D" w:rsidRPr="00FC7496" w:rsidRDefault="00776F7D" w:rsidP="009C1781">
            <w:pPr>
              <w:pStyle w:val="TAC"/>
              <w:keepNext w:val="0"/>
              <w:keepLines w:val="0"/>
            </w:pPr>
            <w:r w:rsidRPr="00FC7496">
              <w:rPr>
                <w:rFonts w:cs="Arial"/>
                <w:szCs w:val="18"/>
              </w:rPr>
              <w:t>0</w:t>
            </w:r>
          </w:p>
        </w:tc>
      </w:tr>
      <w:tr w:rsidR="00776F7D" w:rsidRPr="00FC7496" w14:paraId="636F5881" w14:textId="77777777" w:rsidTr="009C1781">
        <w:trPr>
          <w:jc w:val="center"/>
        </w:trPr>
        <w:tc>
          <w:tcPr>
            <w:tcW w:w="1502" w:type="dxa"/>
            <w:vMerge/>
          </w:tcPr>
          <w:p w14:paraId="56261699" w14:textId="77777777" w:rsidR="00776F7D" w:rsidRPr="00FC7496" w:rsidRDefault="00776F7D" w:rsidP="009C1781">
            <w:pPr>
              <w:pStyle w:val="TAL"/>
              <w:keepNext w:val="0"/>
              <w:keepLines w:val="0"/>
            </w:pPr>
          </w:p>
        </w:tc>
        <w:tc>
          <w:tcPr>
            <w:tcW w:w="1021" w:type="dxa"/>
            <w:vMerge/>
          </w:tcPr>
          <w:p w14:paraId="0E3DDC81" w14:textId="77777777" w:rsidR="00776F7D" w:rsidRPr="00FC7496" w:rsidRDefault="00776F7D" w:rsidP="009C1781">
            <w:pPr>
              <w:pStyle w:val="TAL"/>
              <w:keepNext w:val="0"/>
              <w:keepLines w:val="0"/>
            </w:pPr>
          </w:p>
        </w:tc>
        <w:tc>
          <w:tcPr>
            <w:tcW w:w="1389" w:type="dxa"/>
          </w:tcPr>
          <w:p w14:paraId="7640EA12" w14:textId="77777777" w:rsidR="00776F7D" w:rsidRPr="00FC7496" w:rsidRDefault="00776F7D" w:rsidP="009C1781">
            <w:pPr>
              <w:pStyle w:val="TAL"/>
              <w:keepNext w:val="0"/>
              <w:keepLines w:val="0"/>
            </w:pPr>
            <w:r w:rsidRPr="00FC7496">
              <w:t>CCE_St_Ind'</w:t>
            </w:r>
          </w:p>
        </w:tc>
        <w:tc>
          <w:tcPr>
            <w:tcW w:w="567" w:type="dxa"/>
            <w:vAlign w:val="bottom"/>
          </w:tcPr>
          <w:p w14:paraId="3360B0FF"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F72F53D"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836ED65"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E3DF31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9A28F91"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C6A96F3"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502DCA0F"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07AD7CF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59ED4B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9531592" w14:textId="77777777" w:rsidR="00776F7D" w:rsidRPr="00FC7496" w:rsidRDefault="00776F7D" w:rsidP="009C1781">
            <w:pPr>
              <w:pStyle w:val="TAC"/>
              <w:keepNext w:val="0"/>
              <w:keepLines w:val="0"/>
            </w:pPr>
            <w:r w:rsidRPr="00FC7496">
              <w:rPr>
                <w:rFonts w:cs="Arial"/>
                <w:szCs w:val="18"/>
              </w:rPr>
              <w:t>24</w:t>
            </w:r>
          </w:p>
        </w:tc>
      </w:tr>
      <w:tr w:rsidR="00776F7D" w:rsidRPr="00FC7496" w14:paraId="380FE030" w14:textId="77777777" w:rsidTr="009C1781">
        <w:trPr>
          <w:jc w:val="center"/>
        </w:trPr>
        <w:tc>
          <w:tcPr>
            <w:tcW w:w="1502" w:type="dxa"/>
            <w:vMerge/>
          </w:tcPr>
          <w:p w14:paraId="41A33E3B" w14:textId="77777777" w:rsidR="00776F7D" w:rsidRPr="00FC7496" w:rsidRDefault="00776F7D" w:rsidP="009C1781">
            <w:pPr>
              <w:pStyle w:val="TAL"/>
              <w:keepNext w:val="0"/>
              <w:keepLines w:val="0"/>
            </w:pPr>
          </w:p>
        </w:tc>
        <w:tc>
          <w:tcPr>
            <w:tcW w:w="1021" w:type="dxa"/>
            <w:vMerge/>
          </w:tcPr>
          <w:p w14:paraId="2E973075" w14:textId="77777777" w:rsidR="00776F7D" w:rsidRPr="00FC7496" w:rsidRDefault="00776F7D" w:rsidP="009C1781">
            <w:pPr>
              <w:pStyle w:val="TAL"/>
              <w:keepNext w:val="0"/>
              <w:keepLines w:val="0"/>
            </w:pPr>
          </w:p>
        </w:tc>
        <w:tc>
          <w:tcPr>
            <w:tcW w:w="1389" w:type="dxa"/>
          </w:tcPr>
          <w:p w14:paraId="792AB5DE" w14:textId="77777777" w:rsidR="00776F7D" w:rsidRPr="00FC7496" w:rsidRDefault="00776F7D" w:rsidP="009C1781">
            <w:pPr>
              <w:pStyle w:val="TAL"/>
              <w:keepNext w:val="0"/>
              <w:keepLines w:val="0"/>
            </w:pPr>
            <w:r w:rsidRPr="00FC7496">
              <w:t>m''</w:t>
            </w:r>
          </w:p>
        </w:tc>
        <w:tc>
          <w:tcPr>
            <w:tcW w:w="567" w:type="dxa"/>
            <w:vAlign w:val="bottom"/>
          </w:tcPr>
          <w:p w14:paraId="768FFCC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E17DAB"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19ECA1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3BB73F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5D0A52"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161D71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1854506"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20B5F5D0"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FA3DF2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CB432DB" w14:textId="77777777" w:rsidR="00776F7D" w:rsidRPr="00FC7496" w:rsidRDefault="00776F7D" w:rsidP="009C1781">
            <w:pPr>
              <w:pStyle w:val="TAC"/>
              <w:keepNext w:val="0"/>
              <w:keepLines w:val="0"/>
            </w:pPr>
            <w:r w:rsidRPr="00FC7496">
              <w:rPr>
                <w:rFonts w:cs="Arial"/>
                <w:szCs w:val="18"/>
              </w:rPr>
              <w:t>1</w:t>
            </w:r>
          </w:p>
        </w:tc>
      </w:tr>
      <w:tr w:rsidR="00776F7D" w:rsidRPr="00FC7496" w14:paraId="760D141C" w14:textId="77777777" w:rsidTr="009C1781">
        <w:trPr>
          <w:jc w:val="center"/>
        </w:trPr>
        <w:tc>
          <w:tcPr>
            <w:tcW w:w="1502" w:type="dxa"/>
            <w:vMerge/>
          </w:tcPr>
          <w:p w14:paraId="5418691A" w14:textId="77777777" w:rsidR="00776F7D" w:rsidRPr="00FC7496" w:rsidRDefault="00776F7D" w:rsidP="009C1781">
            <w:pPr>
              <w:pStyle w:val="TAL"/>
              <w:keepNext w:val="0"/>
              <w:keepLines w:val="0"/>
            </w:pPr>
          </w:p>
        </w:tc>
        <w:tc>
          <w:tcPr>
            <w:tcW w:w="1021" w:type="dxa"/>
            <w:vMerge/>
          </w:tcPr>
          <w:p w14:paraId="4784F837" w14:textId="77777777" w:rsidR="00776F7D" w:rsidRPr="00FC7496" w:rsidRDefault="00776F7D" w:rsidP="009C1781">
            <w:pPr>
              <w:pStyle w:val="TAL"/>
              <w:keepNext w:val="0"/>
              <w:keepLines w:val="0"/>
            </w:pPr>
          </w:p>
        </w:tc>
        <w:tc>
          <w:tcPr>
            <w:tcW w:w="1389" w:type="dxa"/>
          </w:tcPr>
          <w:p w14:paraId="533333CA" w14:textId="77777777" w:rsidR="00776F7D" w:rsidRPr="00FC7496" w:rsidRDefault="00776F7D" w:rsidP="009C1781">
            <w:pPr>
              <w:pStyle w:val="TAL"/>
              <w:keepNext w:val="0"/>
              <w:keepLines w:val="0"/>
            </w:pPr>
            <w:r w:rsidRPr="00FC7496">
              <w:t>CCE_St_Ind''</w:t>
            </w:r>
          </w:p>
        </w:tc>
        <w:tc>
          <w:tcPr>
            <w:tcW w:w="567" w:type="dxa"/>
            <w:vAlign w:val="bottom"/>
          </w:tcPr>
          <w:p w14:paraId="6E56B61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F950EF7"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46BD59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EE2D7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752203E"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4ABBC5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B65634C"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B9F209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B233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770524" w14:textId="77777777" w:rsidR="00776F7D" w:rsidRPr="00FC7496" w:rsidRDefault="00776F7D" w:rsidP="009C1781">
            <w:pPr>
              <w:pStyle w:val="TAC"/>
              <w:keepNext w:val="0"/>
              <w:keepLines w:val="0"/>
            </w:pPr>
            <w:r w:rsidRPr="00FC7496">
              <w:rPr>
                <w:rFonts w:cs="Arial"/>
                <w:szCs w:val="18"/>
              </w:rPr>
              <w:t>32</w:t>
            </w:r>
          </w:p>
        </w:tc>
      </w:tr>
      <w:tr w:rsidR="00776F7D" w:rsidRPr="00FC7496" w14:paraId="70EB2897" w14:textId="77777777" w:rsidTr="009C1781">
        <w:trPr>
          <w:jc w:val="center"/>
        </w:trPr>
        <w:tc>
          <w:tcPr>
            <w:tcW w:w="1502" w:type="dxa"/>
            <w:vMerge w:val="restart"/>
          </w:tcPr>
          <w:p w14:paraId="6EC974CC" w14:textId="77777777" w:rsidR="00776F7D" w:rsidRPr="00FC7496" w:rsidRDefault="00776F7D" w:rsidP="009C1781">
            <w:pPr>
              <w:pStyle w:val="TAL"/>
              <w:keepNext w:val="0"/>
              <w:keepLines w:val="0"/>
            </w:pPr>
            <w:r w:rsidRPr="00FC7496">
              <w:t>tsc_C_RNTI_Def2</w:t>
            </w:r>
          </w:p>
        </w:tc>
        <w:tc>
          <w:tcPr>
            <w:tcW w:w="1021" w:type="dxa"/>
            <w:vMerge w:val="restart"/>
          </w:tcPr>
          <w:p w14:paraId="4192B56A" w14:textId="77777777" w:rsidR="00776F7D" w:rsidRPr="00FC7496" w:rsidRDefault="00776F7D" w:rsidP="009C1781">
            <w:pPr>
              <w:pStyle w:val="TAL"/>
              <w:keepNext w:val="0"/>
              <w:keepLines w:val="0"/>
            </w:pPr>
            <w:r w:rsidRPr="00FC7496">
              <w:t>‘1034'H</w:t>
            </w:r>
          </w:p>
          <w:p w14:paraId="34466E5D" w14:textId="77777777" w:rsidR="00776F7D" w:rsidRPr="00FC7496" w:rsidRDefault="00776F7D" w:rsidP="009C1781">
            <w:pPr>
              <w:pStyle w:val="TAL"/>
              <w:keepNext w:val="0"/>
              <w:keepLines w:val="0"/>
            </w:pPr>
            <w:r w:rsidRPr="00FC7496">
              <w:t>4148</w:t>
            </w:r>
          </w:p>
        </w:tc>
        <w:tc>
          <w:tcPr>
            <w:tcW w:w="1389" w:type="dxa"/>
            <w:vAlign w:val="bottom"/>
          </w:tcPr>
          <w:p w14:paraId="0D04AADF" w14:textId="77777777" w:rsidR="00776F7D" w:rsidRPr="00FC7496" w:rsidRDefault="00776F7D" w:rsidP="009C1781">
            <w:pPr>
              <w:pStyle w:val="TAL"/>
              <w:keepNext w:val="0"/>
              <w:keepLines w:val="0"/>
            </w:pPr>
            <w:r w:rsidRPr="00FC7496">
              <w:rPr>
                <w:rFonts w:cs="Arial"/>
                <w:bCs/>
                <w:szCs w:val="18"/>
              </w:rPr>
              <w:t>m'</w:t>
            </w:r>
          </w:p>
        </w:tc>
        <w:tc>
          <w:tcPr>
            <w:tcW w:w="567" w:type="dxa"/>
            <w:vAlign w:val="bottom"/>
          </w:tcPr>
          <w:p w14:paraId="071BF2A0"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6378DC9"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2C47318F"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245171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F94770B"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2DA7D41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A8029D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41D1A2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242A61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1EB74C2" w14:textId="77777777" w:rsidR="00776F7D" w:rsidRPr="00FC7496" w:rsidRDefault="00776F7D" w:rsidP="009C1781">
            <w:pPr>
              <w:pStyle w:val="TAC"/>
              <w:keepNext w:val="0"/>
              <w:keepLines w:val="0"/>
              <w:rPr>
                <w:rFonts w:cs="Arial"/>
                <w:szCs w:val="18"/>
              </w:rPr>
            </w:pPr>
            <w:r w:rsidRPr="00FC7496">
              <w:rPr>
                <w:rFonts w:cs="Arial"/>
                <w:szCs w:val="18"/>
              </w:rPr>
              <w:t>0</w:t>
            </w:r>
          </w:p>
        </w:tc>
      </w:tr>
      <w:tr w:rsidR="00776F7D" w:rsidRPr="00FC7496" w14:paraId="426F0213" w14:textId="77777777" w:rsidTr="009C1781">
        <w:trPr>
          <w:jc w:val="center"/>
        </w:trPr>
        <w:tc>
          <w:tcPr>
            <w:tcW w:w="1502" w:type="dxa"/>
            <w:vMerge/>
          </w:tcPr>
          <w:p w14:paraId="08811B46" w14:textId="77777777" w:rsidR="00776F7D" w:rsidRPr="00FC7496" w:rsidRDefault="00776F7D" w:rsidP="009C1781">
            <w:pPr>
              <w:pStyle w:val="TAL"/>
              <w:keepNext w:val="0"/>
              <w:keepLines w:val="0"/>
            </w:pPr>
          </w:p>
        </w:tc>
        <w:tc>
          <w:tcPr>
            <w:tcW w:w="1021" w:type="dxa"/>
            <w:vMerge/>
          </w:tcPr>
          <w:p w14:paraId="5C000DFE" w14:textId="77777777" w:rsidR="00776F7D" w:rsidRPr="00FC7496" w:rsidRDefault="00776F7D" w:rsidP="009C1781">
            <w:pPr>
              <w:pStyle w:val="TAL"/>
              <w:keepNext w:val="0"/>
              <w:keepLines w:val="0"/>
            </w:pPr>
          </w:p>
        </w:tc>
        <w:tc>
          <w:tcPr>
            <w:tcW w:w="1389" w:type="dxa"/>
            <w:vAlign w:val="bottom"/>
          </w:tcPr>
          <w:p w14:paraId="0925A0A5"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0390857B"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5A5D614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4B68BC7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C136133"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E84A2F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216BC0FC"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3DD73753"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0472325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C01D62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D813F87" w14:textId="77777777" w:rsidR="00776F7D" w:rsidRPr="00FC7496" w:rsidRDefault="00776F7D" w:rsidP="009C1781">
            <w:pPr>
              <w:pStyle w:val="TAC"/>
              <w:keepNext w:val="0"/>
              <w:keepLines w:val="0"/>
              <w:rPr>
                <w:rFonts w:cs="Arial"/>
                <w:szCs w:val="18"/>
              </w:rPr>
            </w:pPr>
            <w:r w:rsidRPr="00FC7496">
              <w:rPr>
                <w:rFonts w:cs="Arial"/>
                <w:szCs w:val="18"/>
              </w:rPr>
              <w:t>32</w:t>
            </w:r>
          </w:p>
        </w:tc>
      </w:tr>
      <w:tr w:rsidR="00776F7D" w:rsidRPr="00FC7496" w14:paraId="06026332" w14:textId="77777777" w:rsidTr="009C1781">
        <w:trPr>
          <w:jc w:val="center"/>
        </w:trPr>
        <w:tc>
          <w:tcPr>
            <w:tcW w:w="1502" w:type="dxa"/>
            <w:vMerge/>
          </w:tcPr>
          <w:p w14:paraId="37AF5930" w14:textId="77777777" w:rsidR="00776F7D" w:rsidRPr="00FC7496" w:rsidRDefault="00776F7D" w:rsidP="009C1781">
            <w:pPr>
              <w:pStyle w:val="TAL"/>
              <w:keepNext w:val="0"/>
              <w:keepLines w:val="0"/>
            </w:pPr>
          </w:p>
        </w:tc>
        <w:tc>
          <w:tcPr>
            <w:tcW w:w="1021" w:type="dxa"/>
            <w:vMerge/>
          </w:tcPr>
          <w:p w14:paraId="5CFD4873" w14:textId="77777777" w:rsidR="00776F7D" w:rsidRPr="00FC7496" w:rsidRDefault="00776F7D" w:rsidP="009C1781">
            <w:pPr>
              <w:pStyle w:val="TAL"/>
              <w:keepNext w:val="0"/>
              <w:keepLines w:val="0"/>
            </w:pPr>
          </w:p>
        </w:tc>
        <w:tc>
          <w:tcPr>
            <w:tcW w:w="1389" w:type="dxa"/>
            <w:vAlign w:val="bottom"/>
          </w:tcPr>
          <w:p w14:paraId="7BD13E96" w14:textId="77777777" w:rsidR="00776F7D" w:rsidRPr="00FC7496" w:rsidRDefault="00776F7D" w:rsidP="009C1781">
            <w:pPr>
              <w:pStyle w:val="TAL"/>
              <w:keepNext w:val="0"/>
              <w:keepLines w:val="0"/>
              <w:rPr>
                <w:rFonts w:cs="Arial"/>
                <w:bCs/>
                <w:szCs w:val="18"/>
              </w:rPr>
            </w:pPr>
            <w:r w:rsidRPr="00FC7496">
              <w:rPr>
                <w:rFonts w:cs="Arial"/>
                <w:bCs/>
                <w:szCs w:val="18"/>
              </w:rPr>
              <w:t>m''</w:t>
            </w:r>
          </w:p>
        </w:tc>
        <w:tc>
          <w:tcPr>
            <w:tcW w:w="567" w:type="dxa"/>
            <w:vAlign w:val="bottom"/>
          </w:tcPr>
          <w:p w14:paraId="255B066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010F49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1583D232"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D238860"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733BE43"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771706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950084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E5A407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76809A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D47C94D" w14:textId="77777777" w:rsidR="00776F7D" w:rsidRPr="00FC7496" w:rsidRDefault="00776F7D" w:rsidP="009C1781">
            <w:pPr>
              <w:pStyle w:val="TAC"/>
              <w:keepNext w:val="0"/>
              <w:keepLines w:val="0"/>
              <w:rPr>
                <w:rFonts w:cs="Arial"/>
                <w:szCs w:val="18"/>
              </w:rPr>
            </w:pPr>
            <w:r w:rsidRPr="00FC7496">
              <w:rPr>
                <w:rFonts w:cs="Arial"/>
                <w:szCs w:val="18"/>
              </w:rPr>
              <w:t>1</w:t>
            </w:r>
          </w:p>
        </w:tc>
      </w:tr>
      <w:tr w:rsidR="00776F7D" w:rsidRPr="00FC7496" w14:paraId="7536AD2D" w14:textId="77777777" w:rsidTr="009C1781">
        <w:trPr>
          <w:jc w:val="center"/>
        </w:trPr>
        <w:tc>
          <w:tcPr>
            <w:tcW w:w="1502" w:type="dxa"/>
            <w:vMerge/>
          </w:tcPr>
          <w:p w14:paraId="24A42EF0" w14:textId="77777777" w:rsidR="00776F7D" w:rsidRPr="00FC7496" w:rsidRDefault="00776F7D" w:rsidP="009C1781">
            <w:pPr>
              <w:pStyle w:val="TAL"/>
              <w:keepNext w:val="0"/>
              <w:keepLines w:val="0"/>
            </w:pPr>
          </w:p>
        </w:tc>
        <w:tc>
          <w:tcPr>
            <w:tcW w:w="1021" w:type="dxa"/>
            <w:vMerge/>
          </w:tcPr>
          <w:p w14:paraId="49A96263" w14:textId="77777777" w:rsidR="00776F7D" w:rsidRPr="00FC7496" w:rsidRDefault="00776F7D" w:rsidP="009C1781">
            <w:pPr>
              <w:pStyle w:val="TAL"/>
              <w:keepNext w:val="0"/>
              <w:keepLines w:val="0"/>
            </w:pPr>
          </w:p>
        </w:tc>
        <w:tc>
          <w:tcPr>
            <w:tcW w:w="1389" w:type="dxa"/>
            <w:vAlign w:val="bottom"/>
          </w:tcPr>
          <w:p w14:paraId="02304876"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115877D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9FA2397"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C340FF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455C58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987D8D4" w14:textId="77777777" w:rsidR="00776F7D" w:rsidRPr="00FC7496" w:rsidRDefault="00776F7D" w:rsidP="009C1781">
            <w:pPr>
              <w:pStyle w:val="TAC"/>
              <w:keepNext w:val="0"/>
              <w:keepLines w:val="0"/>
              <w:rPr>
                <w:rFonts w:cs="Arial"/>
                <w:szCs w:val="18"/>
              </w:rPr>
            </w:pPr>
            <w:r w:rsidRPr="00FC7496">
              <w:rPr>
                <w:rFonts w:cs="Arial"/>
                <w:szCs w:val="18"/>
              </w:rPr>
              <w:t>16</w:t>
            </w:r>
          </w:p>
        </w:tc>
        <w:tc>
          <w:tcPr>
            <w:tcW w:w="567" w:type="dxa"/>
            <w:vAlign w:val="bottom"/>
          </w:tcPr>
          <w:p w14:paraId="6B9648D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F74EB1E" w14:textId="77777777" w:rsidR="00776F7D" w:rsidRPr="00FC7496" w:rsidRDefault="00776F7D" w:rsidP="009C1781">
            <w:pPr>
              <w:pStyle w:val="TAC"/>
              <w:keepNext w:val="0"/>
              <w:keepLines w:val="0"/>
              <w:rPr>
                <w:rFonts w:cs="Arial"/>
                <w:szCs w:val="18"/>
              </w:rPr>
            </w:pPr>
            <w:r w:rsidRPr="00FC7496">
              <w:rPr>
                <w:rFonts w:cs="Arial"/>
                <w:szCs w:val="18"/>
              </w:rPr>
              <w:t>40</w:t>
            </w:r>
          </w:p>
        </w:tc>
        <w:tc>
          <w:tcPr>
            <w:tcW w:w="567" w:type="dxa"/>
            <w:vAlign w:val="bottom"/>
          </w:tcPr>
          <w:p w14:paraId="436CD2B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0DC70D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3E221C7" w14:textId="77777777" w:rsidR="00776F7D" w:rsidRPr="00FC7496" w:rsidRDefault="00776F7D" w:rsidP="009C1781">
            <w:pPr>
              <w:pStyle w:val="TAC"/>
              <w:keepNext w:val="0"/>
              <w:keepLines w:val="0"/>
              <w:rPr>
                <w:rFonts w:cs="Arial"/>
                <w:szCs w:val="18"/>
              </w:rPr>
            </w:pPr>
            <w:r w:rsidRPr="00FC7496">
              <w:rPr>
                <w:rFonts w:cs="Arial"/>
                <w:szCs w:val="18"/>
              </w:rPr>
              <w:t>40</w:t>
            </w:r>
          </w:p>
        </w:tc>
      </w:tr>
    </w:tbl>
    <w:p w14:paraId="4D9E880A" w14:textId="77777777" w:rsidR="00776F7D" w:rsidRPr="00FC7496" w:rsidRDefault="00776F7D" w:rsidP="00776F7D"/>
    <w:p w14:paraId="55D5C8AA" w14:textId="77777777" w:rsidR="00CB1929" w:rsidRPr="00FC7496" w:rsidRDefault="00CB1929" w:rsidP="00CB1929">
      <w:pPr>
        <w:pStyle w:val="Heading3"/>
      </w:pPr>
      <w:r w:rsidRPr="00FC7496">
        <w:t>7.1.2</w:t>
      </w:r>
      <w:r w:rsidRPr="00FC7496">
        <w:tab/>
        <w:t>ePDCCH Candidate Selection</w:t>
      </w:r>
    </w:p>
    <w:p w14:paraId="05800438" w14:textId="77777777" w:rsidR="00CB1929" w:rsidRPr="00FC7496" w:rsidRDefault="00CB1929" w:rsidP="00CB1929">
      <w:pPr>
        <w:pStyle w:val="B1"/>
      </w:pPr>
      <w:r w:rsidRPr="00FC7496">
        <w:t>Total number of eREGs available in a subframe: Max_eREG.</w:t>
      </w:r>
    </w:p>
    <w:p w14:paraId="1B2E7F62" w14:textId="77777777" w:rsidR="00CB1929" w:rsidRPr="00FC7496" w:rsidRDefault="00CB1929" w:rsidP="00CB1929">
      <w:pPr>
        <w:pStyle w:val="B1"/>
      </w:pPr>
      <w:r w:rsidRPr="00FC7496">
        <w:t>Total number of eCCEs available in a subframe: Max_eCCE.</w:t>
      </w:r>
    </w:p>
    <w:p w14:paraId="61D99E6D" w14:textId="77777777" w:rsidR="00CB1929" w:rsidRPr="00FC7496" w:rsidRDefault="00CB1929" w:rsidP="00CB1929">
      <w:r w:rsidRPr="00FC7496">
        <w:rPr>
          <w:bCs/>
        </w:rPr>
        <w:t xml:space="preserve">The value of </w:t>
      </w:r>
      <w:r w:rsidRPr="00FC7496">
        <w:rPr>
          <w:kern w:val="2"/>
        </w:rPr>
        <w:t xml:space="preserve">numberPRB-Pairs=8 to be used in ePDCCH signalling test cases result in MAX_eREG=128 as per </w:t>
      </w:r>
      <w:r w:rsidR="0044663A" w:rsidRPr="00FC7496">
        <w:rPr>
          <w:kern w:val="2"/>
        </w:rPr>
        <w:t xml:space="preserve">TS </w:t>
      </w:r>
      <w:r w:rsidRPr="00FC7496">
        <w:rPr>
          <w:kern w:val="2"/>
        </w:rPr>
        <w:t>36.21</w:t>
      </w:r>
      <w:r w:rsidR="008C0BA3" w:rsidRPr="00FC7496">
        <w:rPr>
          <w:kern w:val="2"/>
        </w:rPr>
        <w:t>1 [</w:t>
      </w:r>
      <w:r w:rsidRPr="00FC7496">
        <w:rPr>
          <w:kern w:val="2"/>
        </w:rPr>
        <w:t>35] clause</w:t>
      </w:r>
      <w:r w:rsidRPr="00FC7496">
        <w:t xml:space="preserve"> </w:t>
      </w:r>
      <w:r w:rsidRPr="00FC7496">
        <w:rPr>
          <w:kern w:val="2"/>
        </w:rPr>
        <w:t xml:space="preserve">6.2.4A. As per </w:t>
      </w:r>
      <w:r w:rsidR="0044663A" w:rsidRPr="00FC7496">
        <w:rPr>
          <w:kern w:val="2"/>
        </w:rPr>
        <w:t xml:space="preserve">TS </w:t>
      </w:r>
      <w:r w:rsidRPr="00FC7496">
        <w:rPr>
          <w:kern w:val="2"/>
        </w:rPr>
        <w:t>36.21</w:t>
      </w:r>
      <w:r w:rsidR="008C0BA3" w:rsidRPr="00FC7496">
        <w:rPr>
          <w:kern w:val="2"/>
        </w:rPr>
        <w:t>1 [</w:t>
      </w:r>
      <w:r w:rsidRPr="00FC7496">
        <w:rPr>
          <w:kern w:val="2"/>
        </w:rPr>
        <w:t>35] clause 6.8A.1 results in MAX_eCCE=32.</w:t>
      </w:r>
    </w:p>
    <w:p w14:paraId="749FB4E7" w14:textId="77777777" w:rsidR="00CB1929" w:rsidRPr="00FC7496" w:rsidRDefault="00CB1929" w:rsidP="00CB1929">
      <w:pPr>
        <w:pStyle w:val="Heading4"/>
      </w:pPr>
      <w:r w:rsidRPr="00FC7496">
        <w:t>7.1.2.1</w:t>
      </w:r>
      <w:r w:rsidRPr="00FC7496">
        <w:tab/>
        <w:t>FDD candidates selection</w:t>
      </w:r>
    </w:p>
    <w:p w14:paraId="2DEC050B" w14:textId="77777777" w:rsidR="00CB1929" w:rsidRPr="00FC7496" w:rsidRDefault="00CB1929" w:rsidP="00CB1929">
      <w:r w:rsidRPr="00FC7496">
        <w:t>The UE specific search space aggregation L=2 same as in clause 7.1.1.1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 (m”) shall be used. </w:t>
      </w:r>
    </w:p>
    <w:p w14:paraId="528A4C0A" w14:textId="77777777" w:rsidR="00CB1929" w:rsidRPr="00FC7496" w:rsidRDefault="00CB1929" w:rsidP="00CB1929">
      <w:pPr>
        <w:pStyle w:val="TH"/>
      </w:pPr>
      <w:r w:rsidRPr="00FC7496">
        <w:t>Table 7.1.2.1-1: eCCE Start indices (m' &amp; m'') to be used for various C-RNTIs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B1929" w:rsidRPr="00FC7496" w14:paraId="2F8E4BFD" w14:textId="77777777" w:rsidTr="003B065B">
        <w:trPr>
          <w:jc w:val="center"/>
        </w:trPr>
        <w:tc>
          <w:tcPr>
            <w:tcW w:w="1809" w:type="dxa"/>
          </w:tcPr>
          <w:p w14:paraId="1E93FBB1" w14:textId="77777777" w:rsidR="00CB1929" w:rsidRPr="00FC7496" w:rsidRDefault="00CB1929" w:rsidP="003B065B">
            <w:pPr>
              <w:pStyle w:val="TAH"/>
            </w:pPr>
            <w:r w:rsidRPr="00FC7496">
              <w:t>C-RNTI</w:t>
            </w:r>
          </w:p>
        </w:tc>
        <w:tc>
          <w:tcPr>
            <w:tcW w:w="993" w:type="dxa"/>
          </w:tcPr>
          <w:p w14:paraId="2E2B89E5" w14:textId="77777777" w:rsidR="00CB1929" w:rsidRPr="00FC7496" w:rsidRDefault="00CB1929" w:rsidP="003B065B">
            <w:pPr>
              <w:pStyle w:val="TAH"/>
            </w:pPr>
            <w:r w:rsidRPr="00FC7496">
              <w:t>Value</w:t>
            </w:r>
          </w:p>
        </w:tc>
        <w:tc>
          <w:tcPr>
            <w:tcW w:w="1417" w:type="dxa"/>
          </w:tcPr>
          <w:p w14:paraId="5755F2CD" w14:textId="77777777" w:rsidR="00CB1929" w:rsidRPr="00FC7496" w:rsidRDefault="00CB1929" w:rsidP="003B065B">
            <w:pPr>
              <w:pStyle w:val="TAH"/>
            </w:pPr>
          </w:p>
        </w:tc>
        <w:tc>
          <w:tcPr>
            <w:tcW w:w="567" w:type="dxa"/>
          </w:tcPr>
          <w:p w14:paraId="17508FCC" w14:textId="77777777" w:rsidR="00CB1929" w:rsidRPr="00FC7496" w:rsidRDefault="00CB1929" w:rsidP="003B065B">
            <w:pPr>
              <w:pStyle w:val="TAH"/>
            </w:pPr>
            <w:r w:rsidRPr="00FC7496">
              <w:t>SF0</w:t>
            </w:r>
          </w:p>
        </w:tc>
        <w:tc>
          <w:tcPr>
            <w:tcW w:w="567" w:type="dxa"/>
          </w:tcPr>
          <w:p w14:paraId="08A9391D" w14:textId="77777777" w:rsidR="00CB1929" w:rsidRPr="00FC7496" w:rsidRDefault="00CB1929" w:rsidP="003B065B">
            <w:pPr>
              <w:pStyle w:val="TAH"/>
            </w:pPr>
            <w:r w:rsidRPr="00FC7496">
              <w:t>SF1</w:t>
            </w:r>
          </w:p>
        </w:tc>
        <w:tc>
          <w:tcPr>
            <w:tcW w:w="567" w:type="dxa"/>
          </w:tcPr>
          <w:p w14:paraId="5F00C342" w14:textId="77777777" w:rsidR="00CB1929" w:rsidRPr="00FC7496" w:rsidRDefault="00CB1929" w:rsidP="003B065B">
            <w:pPr>
              <w:pStyle w:val="TAH"/>
            </w:pPr>
            <w:r w:rsidRPr="00FC7496">
              <w:t>SF2</w:t>
            </w:r>
          </w:p>
        </w:tc>
        <w:tc>
          <w:tcPr>
            <w:tcW w:w="567" w:type="dxa"/>
          </w:tcPr>
          <w:p w14:paraId="3B4F9DE2" w14:textId="77777777" w:rsidR="00CB1929" w:rsidRPr="00FC7496" w:rsidRDefault="00CB1929" w:rsidP="003B065B">
            <w:pPr>
              <w:pStyle w:val="TAH"/>
            </w:pPr>
            <w:r w:rsidRPr="00FC7496">
              <w:t>SF3</w:t>
            </w:r>
          </w:p>
        </w:tc>
        <w:tc>
          <w:tcPr>
            <w:tcW w:w="567" w:type="dxa"/>
          </w:tcPr>
          <w:p w14:paraId="7868B7F2" w14:textId="77777777" w:rsidR="00CB1929" w:rsidRPr="00FC7496" w:rsidRDefault="00CB1929" w:rsidP="003B065B">
            <w:pPr>
              <w:pStyle w:val="TAH"/>
            </w:pPr>
            <w:r w:rsidRPr="00FC7496">
              <w:t>SF4</w:t>
            </w:r>
          </w:p>
        </w:tc>
        <w:tc>
          <w:tcPr>
            <w:tcW w:w="567" w:type="dxa"/>
          </w:tcPr>
          <w:p w14:paraId="6465BEBD" w14:textId="77777777" w:rsidR="00CB1929" w:rsidRPr="00FC7496" w:rsidRDefault="00CB1929" w:rsidP="003B065B">
            <w:pPr>
              <w:pStyle w:val="TAH"/>
            </w:pPr>
            <w:r w:rsidRPr="00FC7496">
              <w:t>SF5</w:t>
            </w:r>
          </w:p>
        </w:tc>
        <w:tc>
          <w:tcPr>
            <w:tcW w:w="567" w:type="dxa"/>
          </w:tcPr>
          <w:p w14:paraId="2E53545E" w14:textId="77777777" w:rsidR="00CB1929" w:rsidRPr="00FC7496" w:rsidRDefault="00CB1929" w:rsidP="003B065B">
            <w:pPr>
              <w:pStyle w:val="TAH"/>
            </w:pPr>
            <w:r w:rsidRPr="00FC7496">
              <w:t>SF6</w:t>
            </w:r>
          </w:p>
        </w:tc>
        <w:tc>
          <w:tcPr>
            <w:tcW w:w="567" w:type="dxa"/>
          </w:tcPr>
          <w:p w14:paraId="4DD86FB7" w14:textId="77777777" w:rsidR="00CB1929" w:rsidRPr="00FC7496" w:rsidRDefault="00CB1929" w:rsidP="003B065B">
            <w:pPr>
              <w:pStyle w:val="TAH"/>
            </w:pPr>
            <w:r w:rsidRPr="00FC7496">
              <w:t>SF7</w:t>
            </w:r>
          </w:p>
        </w:tc>
        <w:tc>
          <w:tcPr>
            <w:tcW w:w="567" w:type="dxa"/>
          </w:tcPr>
          <w:p w14:paraId="0342A9F5" w14:textId="77777777" w:rsidR="00CB1929" w:rsidRPr="00FC7496" w:rsidRDefault="00CB1929" w:rsidP="003B065B">
            <w:pPr>
              <w:pStyle w:val="TAH"/>
            </w:pPr>
            <w:r w:rsidRPr="00FC7496">
              <w:t>SF8</w:t>
            </w:r>
          </w:p>
        </w:tc>
        <w:tc>
          <w:tcPr>
            <w:tcW w:w="567" w:type="dxa"/>
          </w:tcPr>
          <w:p w14:paraId="2F7ED3C0" w14:textId="77777777" w:rsidR="00CB1929" w:rsidRPr="00FC7496" w:rsidRDefault="00CB1929" w:rsidP="003B065B">
            <w:pPr>
              <w:pStyle w:val="TAH"/>
            </w:pPr>
            <w:r w:rsidRPr="00FC7496">
              <w:t>SF9</w:t>
            </w:r>
          </w:p>
        </w:tc>
      </w:tr>
      <w:tr w:rsidR="00CB1929" w:rsidRPr="00FC7496" w14:paraId="1A7A869F" w14:textId="77777777" w:rsidTr="003B065B">
        <w:trPr>
          <w:jc w:val="center"/>
        </w:trPr>
        <w:tc>
          <w:tcPr>
            <w:tcW w:w="1809" w:type="dxa"/>
            <w:vMerge w:val="restart"/>
          </w:tcPr>
          <w:p w14:paraId="0105EE39" w14:textId="77777777" w:rsidR="00CB1929" w:rsidRPr="00FC7496" w:rsidRDefault="00CB1929" w:rsidP="003B065B">
            <w:pPr>
              <w:pStyle w:val="TAL"/>
            </w:pPr>
            <w:r w:rsidRPr="00FC7496">
              <w:t>tsc_C_RNTI_Def</w:t>
            </w:r>
          </w:p>
        </w:tc>
        <w:tc>
          <w:tcPr>
            <w:tcW w:w="993" w:type="dxa"/>
            <w:vMerge w:val="restart"/>
          </w:tcPr>
          <w:p w14:paraId="5B90B4DB" w14:textId="77777777" w:rsidR="00CB1929" w:rsidRPr="00FC7496" w:rsidRDefault="00CB1929" w:rsidP="003B065B">
            <w:pPr>
              <w:pStyle w:val="TAL"/>
            </w:pPr>
            <w:r w:rsidRPr="00FC7496">
              <w:t>'1001'H</w:t>
            </w:r>
          </w:p>
          <w:p w14:paraId="59771F95" w14:textId="77777777" w:rsidR="00CB1929" w:rsidRPr="00FC7496" w:rsidRDefault="00CB1929" w:rsidP="003B065B">
            <w:pPr>
              <w:pStyle w:val="TAL"/>
            </w:pPr>
            <w:r w:rsidRPr="00FC7496">
              <w:t>4097</w:t>
            </w:r>
          </w:p>
        </w:tc>
        <w:tc>
          <w:tcPr>
            <w:tcW w:w="1417" w:type="dxa"/>
          </w:tcPr>
          <w:p w14:paraId="4A037D42" w14:textId="77777777" w:rsidR="00CB1929" w:rsidRPr="00FC7496" w:rsidRDefault="00CB1929" w:rsidP="003B065B">
            <w:pPr>
              <w:pStyle w:val="TAL"/>
            </w:pPr>
            <w:r w:rsidRPr="00FC7496">
              <w:t>m'</w:t>
            </w:r>
          </w:p>
        </w:tc>
        <w:tc>
          <w:tcPr>
            <w:tcW w:w="567" w:type="dxa"/>
            <w:vAlign w:val="bottom"/>
          </w:tcPr>
          <w:p w14:paraId="02E9168F"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3132DA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1CB91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9A160B0"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F06FF8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6A63B"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AA3EF6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E238D8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4F8F80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E4F7CF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3DAFDF60" w14:textId="77777777" w:rsidTr="003B065B">
        <w:trPr>
          <w:jc w:val="center"/>
        </w:trPr>
        <w:tc>
          <w:tcPr>
            <w:tcW w:w="1809" w:type="dxa"/>
            <w:vMerge/>
          </w:tcPr>
          <w:p w14:paraId="698B48A4" w14:textId="77777777" w:rsidR="00CB1929" w:rsidRPr="00FC7496" w:rsidRDefault="00CB1929" w:rsidP="003B065B">
            <w:pPr>
              <w:pStyle w:val="TAL"/>
            </w:pPr>
          </w:p>
        </w:tc>
        <w:tc>
          <w:tcPr>
            <w:tcW w:w="993" w:type="dxa"/>
            <w:vMerge/>
          </w:tcPr>
          <w:p w14:paraId="1F6EB557" w14:textId="77777777" w:rsidR="00CB1929" w:rsidRPr="00FC7496" w:rsidRDefault="00CB1929" w:rsidP="003B065B">
            <w:pPr>
              <w:pStyle w:val="TAL"/>
            </w:pPr>
          </w:p>
        </w:tc>
        <w:tc>
          <w:tcPr>
            <w:tcW w:w="1417" w:type="dxa"/>
          </w:tcPr>
          <w:p w14:paraId="752F8472" w14:textId="77777777" w:rsidR="00CB1929" w:rsidRPr="00FC7496" w:rsidRDefault="00CB1929" w:rsidP="003B065B">
            <w:pPr>
              <w:pStyle w:val="TAL"/>
            </w:pPr>
            <w:r w:rsidRPr="00FC7496">
              <w:t>CCE_St_Ind'</w:t>
            </w:r>
          </w:p>
        </w:tc>
        <w:tc>
          <w:tcPr>
            <w:tcW w:w="567" w:type="dxa"/>
            <w:vAlign w:val="bottom"/>
          </w:tcPr>
          <w:p w14:paraId="3AF9124F"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00403526" w14:textId="77777777" w:rsidR="00CB1929" w:rsidRPr="00FC7496" w:rsidRDefault="00CB1929" w:rsidP="003B065B">
            <w:pPr>
              <w:pStyle w:val="TAC"/>
              <w:rPr>
                <w:rFonts w:cs="Arial"/>
                <w:szCs w:val="18"/>
              </w:rPr>
            </w:pPr>
            <w:r w:rsidRPr="00FC7496">
              <w:rPr>
                <w:rFonts w:cs="Arial"/>
                <w:szCs w:val="18"/>
              </w:rPr>
              <w:t>2</w:t>
            </w:r>
          </w:p>
        </w:tc>
        <w:tc>
          <w:tcPr>
            <w:tcW w:w="567" w:type="dxa"/>
            <w:vAlign w:val="bottom"/>
          </w:tcPr>
          <w:p w14:paraId="3A439B1E"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4EA29D19" w14:textId="77777777" w:rsidR="00CB1929" w:rsidRPr="00FC7496" w:rsidRDefault="00CB1929" w:rsidP="003B065B">
            <w:pPr>
              <w:pStyle w:val="TAC"/>
              <w:rPr>
                <w:rFonts w:cs="Arial"/>
                <w:szCs w:val="18"/>
              </w:rPr>
            </w:pPr>
            <w:r w:rsidRPr="00FC7496">
              <w:rPr>
                <w:rFonts w:cs="Arial"/>
                <w:szCs w:val="18"/>
              </w:rPr>
              <w:t>28</w:t>
            </w:r>
          </w:p>
        </w:tc>
        <w:tc>
          <w:tcPr>
            <w:tcW w:w="567" w:type="dxa"/>
            <w:vAlign w:val="bottom"/>
          </w:tcPr>
          <w:p w14:paraId="4F71B01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77CF3F6"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FA81881"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1EC0FB89"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6C7E752F"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4A6271AD" w14:textId="77777777" w:rsidR="00CB1929" w:rsidRPr="00FC7496" w:rsidRDefault="00CB1929" w:rsidP="003B065B">
            <w:pPr>
              <w:pStyle w:val="TAC"/>
              <w:rPr>
                <w:rFonts w:cs="Arial"/>
                <w:szCs w:val="18"/>
              </w:rPr>
            </w:pPr>
            <w:r w:rsidRPr="00FC7496">
              <w:rPr>
                <w:rFonts w:cs="Arial"/>
                <w:szCs w:val="18"/>
              </w:rPr>
              <w:t>2</w:t>
            </w:r>
          </w:p>
        </w:tc>
      </w:tr>
      <w:tr w:rsidR="00CB1929" w:rsidRPr="00FC7496" w14:paraId="5EDC7183" w14:textId="77777777" w:rsidTr="003B065B">
        <w:trPr>
          <w:jc w:val="center"/>
        </w:trPr>
        <w:tc>
          <w:tcPr>
            <w:tcW w:w="1809" w:type="dxa"/>
            <w:vMerge/>
          </w:tcPr>
          <w:p w14:paraId="1F194470" w14:textId="77777777" w:rsidR="00CB1929" w:rsidRPr="00FC7496" w:rsidRDefault="00CB1929" w:rsidP="003B065B">
            <w:pPr>
              <w:pStyle w:val="TAL"/>
            </w:pPr>
          </w:p>
        </w:tc>
        <w:tc>
          <w:tcPr>
            <w:tcW w:w="993" w:type="dxa"/>
            <w:vMerge/>
          </w:tcPr>
          <w:p w14:paraId="27633902" w14:textId="77777777" w:rsidR="00CB1929" w:rsidRPr="00FC7496" w:rsidRDefault="00CB1929" w:rsidP="003B065B">
            <w:pPr>
              <w:pStyle w:val="TAL"/>
            </w:pPr>
          </w:p>
        </w:tc>
        <w:tc>
          <w:tcPr>
            <w:tcW w:w="1417" w:type="dxa"/>
          </w:tcPr>
          <w:p w14:paraId="248EBDAC" w14:textId="77777777" w:rsidR="00CB1929" w:rsidRPr="00FC7496" w:rsidRDefault="00CB1929" w:rsidP="003B065B">
            <w:pPr>
              <w:pStyle w:val="TAL"/>
            </w:pPr>
            <w:r w:rsidRPr="00FC7496">
              <w:t>m''</w:t>
            </w:r>
          </w:p>
        </w:tc>
        <w:tc>
          <w:tcPr>
            <w:tcW w:w="567" w:type="dxa"/>
            <w:vAlign w:val="bottom"/>
          </w:tcPr>
          <w:p w14:paraId="130F2EF4"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888F459"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912CC87"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13D3AD8"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5076E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929CBDB"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37E4AD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F0A732C"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EF1411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859FA19" w14:textId="77777777" w:rsidR="00CB1929" w:rsidRPr="00FC7496" w:rsidRDefault="00CB1929" w:rsidP="003B065B">
            <w:pPr>
              <w:pStyle w:val="TAC"/>
              <w:rPr>
                <w:rFonts w:cs="Arial"/>
                <w:szCs w:val="18"/>
              </w:rPr>
            </w:pPr>
            <w:r w:rsidRPr="00FC7496">
              <w:rPr>
                <w:rFonts w:cs="Arial"/>
                <w:szCs w:val="18"/>
              </w:rPr>
              <w:t>1</w:t>
            </w:r>
          </w:p>
        </w:tc>
      </w:tr>
      <w:tr w:rsidR="00CB1929" w:rsidRPr="00FC7496" w14:paraId="0740BF8D" w14:textId="77777777" w:rsidTr="003B065B">
        <w:trPr>
          <w:jc w:val="center"/>
        </w:trPr>
        <w:tc>
          <w:tcPr>
            <w:tcW w:w="1809" w:type="dxa"/>
            <w:vMerge/>
          </w:tcPr>
          <w:p w14:paraId="49FBA606" w14:textId="77777777" w:rsidR="00CB1929" w:rsidRPr="00FC7496" w:rsidRDefault="00CB1929" w:rsidP="003B065B">
            <w:pPr>
              <w:pStyle w:val="TAL"/>
            </w:pPr>
          </w:p>
        </w:tc>
        <w:tc>
          <w:tcPr>
            <w:tcW w:w="993" w:type="dxa"/>
            <w:vMerge/>
          </w:tcPr>
          <w:p w14:paraId="561D228C" w14:textId="77777777" w:rsidR="00CB1929" w:rsidRPr="00FC7496" w:rsidRDefault="00CB1929" w:rsidP="003B065B">
            <w:pPr>
              <w:pStyle w:val="TAL"/>
            </w:pPr>
          </w:p>
        </w:tc>
        <w:tc>
          <w:tcPr>
            <w:tcW w:w="1417" w:type="dxa"/>
          </w:tcPr>
          <w:p w14:paraId="36C3440E" w14:textId="77777777" w:rsidR="00CB1929" w:rsidRPr="00FC7496" w:rsidRDefault="00CB1929" w:rsidP="003B065B">
            <w:pPr>
              <w:pStyle w:val="TAL"/>
            </w:pPr>
            <w:r w:rsidRPr="00FC7496">
              <w:t>CCE_St_Ind''</w:t>
            </w:r>
          </w:p>
        </w:tc>
        <w:tc>
          <w:tcPr>
            <w:tcW w:w="567" w:type="dxa"/>
            <w:vAlign w:val="bottom"/>
          </w:tcPr>
          <w:p w14:paraId="7C1695D7"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097F4142" w14:textId="77777777" w:rsidR="00CB1929" w:rsidRPr="00FC7496" w:rsidRDefault="00CB1929" w:rsidP="003B065B">
            <w:pPr>
              <w:pStyle w:val="TAC"/>
              <w:rPr>
                <w:rFonts w:cs="Arial"/>
                <w:szCs w:val="18"/>
              </w:rPr>
            </w:pPr>
            <w:r w:rsidRPr="00FC7496">
              <w:rPr>
                <w:rFonts w:cs="Arial"/>
                <w:szCs w:val="18"/>
              </w:rPr>
              <w:t>18</w:t>
            </w:r>
          </w:p>
        </w:tc>
        <w:tc>
          <w:tcPr>
            <w:tcW w:w="567" w:type="dxa"/>
            <w:vAlign w:val="bottom"/>
          </w:tcPr>
          <w:p w14:paraId="71F74708"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366CF7BE" w14:textId="77777777" w:rsidR="00CB1929" w:rsidRPr="00FC7496" w:rsidRDefault="00CB1929" w:rsidP="003B065B">
            <w:pPr>
              <w:pStyle w:val="TAC"/>
              <w:rPr>
                <w:rFonts w:cs="Arial"/>
                <w:szCs w:val="18"/>
              </w:rPr>
            </w:pPr>
            <w:r w:rsidRPr="00FC7496">
              <w:rPr>
                <w:rFonts w:cs="Arial"/>
                <w:szCs w:val="18"/>
              </w:rPr>
              <w:t>12</w:t>
            </w:r>
          </w:p>
        </w:tc>
        <w:tc>
          <w:tcPr>
            <w:tcW w:w="567" w:type="dxa"/>
            <w:vAlign w:val="bottom"/>
          </w:tcPr>
          <w:p w14:paraId="0D68F4FD"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0E8B53E6"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121E44B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E3E2599"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21353C9F"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126351AB" w14:textId="77777777" w:rsidR="00CB1929" w:rsidRPr="00FC7496" w:rsidRDefault="00CB1929" w:rsidP="003B065B">
            <w:pPr>
              <w:pStyle w:val="TAC"/>
              <w:rPr>
                <w:rFonts w:cs="Arial"/>
                <w:szCs w:val="18"/>
              </w:rPr>
            </w:pPr>
            <w:r w:rsidRPr="00FC7496">
              <w:rPr>
                <w:rFonts w:cs="Arial"/>
                <w:szCs w:val="18"/>
              </w:rPr>
              <w:t>18</w:t>
            </w:r>
          </w:p>
        </w:tc>
      </w:tr>
      <w:tr w:rsidR="00CB1929" w:rsidRPr="00FC7496" w14:paraId="1CEDE63C" w14:textId="77777777" w:rsidTr="003B065B">
        <w:trPr>
          <w:jc w:val="center"/>
        </w:trPr>
        <w:tc>
          <w:tcPr>
            <w:tcW w:w="1809" w:type="dxa"/>
            <w:vMerge w:val="restart"/>
          </w:tcPr>
          <w:p w14:paraId="5A014110" w14:textId="77777777" w:rsidR="00CB1929" w:rsidRPr="00FC7496" w:rsidRDefault="00CB1929" w:rsidP="003B065B">
            <w:pPr>
              <w:pStyle w:val="TAL"/>
            </w:pPr>
            <w:r w:rsidRPr="00FC7496">
              <w:t>tsc_C_RNTI_Def2</w:t>
            </w:r>
          </w:p>
        </w:tc>
        <w:tc>
          <w:tcPr>
            <w:tcW w:w="993" w:type="dxa"/>
            <w:vMerge w:val="restart"/>
          </w:tcPr>
          <w:p w14:paraId="7D29EF88" w14:textId="77777777" w:rsidR="00CB1929" w:rsidRPr="00FC7496" w:rsidRDefault="00CB1929" w:rsidP="003B065B">
            <w:pPr>
              <w:pStyle w:val="TAL"/>
            </w:pPr>
            <w:r w:rsidRPr="00FC7496">
              <w:t>'1034'H</w:t>
            </w:r>
          </w:p>
          <w:p w14:paraId="4CD723C0" w14:textId="77777777" w:rsidR="00CB1929" w:rsidRPr="00FC7496" w:rsidRDefault="00CB1929" w:rsidP="003B065B">
            <w:pPr>
              <w:pStyle w:val="TAL"/>
            </w:pPr>
            <w:r w:rsidRPr="00FC7496">
              <w:t>4148</w:t>
            </w:r>
          </w:p>
        </w:tc>
        <w:tc>
          <w:tcPr>
            <w:tcW w:w="1417" w:type="dxa"/>
          </w:tcPr>
          <w:p w14:paraId="74835397" w14:textId="77777777" w:rsidR="00CB1929" w:rsidRPr="00FC7496" w:rsidRDefault="00CB1929" w:rsidP="003B065B">
            <w:pPr>
              <w:pStyle w:val="TAL"/>
            </w:pPr>
            <w:r w:rsidRPr="00FC7496">
              <w:t>m'</w:t>
            </w:r>
          </w:p>
        </w:tc>
        <w:tc>
          <w:tcPr>
            <w:tcW w:w="567" w:type="dxa"/>
            <w:vAlign w:val="bottom"/>
          </w:tcPr>
          <w:p w14:paraId="6D2AB5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978F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6F21C4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132CDD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51098D7"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68C425C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7E9390D"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93E7CB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D426B64"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81EB40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1C4D693F" w14:textId="77777777" w:rsidTr="003B065B">
        <w:trPr>
          <w:jc w:val="center"/>
        </w:trPr>
        <w:tc>
          <w:tcPr>
            <w:tcW w:w="1809" w:type="dxa"/>
            <w:vMerge/>
          </w:tcPr>
          <w:p w14:paraId="6DA65646" w14:textId="77777777" w:rsidR="00CB1929" w:rsidRPr="00FC7496" w:rsidRDefault="00CB1929" w:rsidP="003B065B">
            <w:pPr>
              <w:pStyle w:val="TAL"/>
            </w:pPr>
          </w:p>
        </w:tc>
        <w:tc>
          <w:tcPr>
            <w:tcW w:w="993" w:type="dxa"/>
            <w:vMerge/>
          </w:tcPr>
          <w:p w14:paraId="2148AA67" w14:textId="77777777" w:rsidR="00CB1929" w:rsidRPr="00FC7496" w:rsidRDefault="00CB1929" w:rsidP="003B065B">
            <w:pPr>
              <w:pStyle w:val="TAL"/>
            </w:pPr>
          </w:p>
        </w:tc>
        <w:tc>
          <w:tcPr>
            <w:tcW w:w="1417" w:type="dxa"/>
          </w:tcPr>
          <w:p w14:paraId="7BBDE557" w14:textId="77777777" w:rsidR="00CB1929" w:rsidRPr="00FC7496" w:rsidRDefault="00CB1929" w:rsidP="003B065B">
            <w:pPr>
              <w:pStyle w:val="TAL"/>
            </w:pPr>
            <w:r w:rsidRPr="00FC7496">
              <w:t>CCE_St_Ind'</w:t>
            </w:r>
          </w:p>
        </w:tc>
        <w:tc>
          <w:tcPr>
            <w:tcW w:w="567" w:type="dxa"/>
            <w:vAlign w:val="bottom"/>
          </w:tcPr>
          <w:p w14:paraId="3F143616"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056BD106"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143E7D4B"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3C595CDF"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4B4C9A72" w14:textId="77777777" w:rsidR="00CB1929" w:rsidRPr="00FC7496" w:rsidRDefault="00CB1929" w:rsidP="003B065B">
            <w:pPr>
              <w:pStyle w:val="TAC"/>
              <w:rPr>
                <w:rFonts w:cs="Arial"/>
                <w:szCs w:val="18"/>
              </w:rPr>
            </w:pPr>
            <w:r w:rsidRPr="00FC7496">
              <w:rPr>
                <w:rFonts w:cs="Arial"/>
                <w:szCs w:val="18"/>
              </w:rPr>
              <w:t>14</w:t>
            </w:r>
          </w:p>
        </w:tc>
        <w:tc>
          <w:tcPr>
            <w:tcW w:w="567" w:type="dxa"/>
            <w:vAlign w:val="bottom"/>
          </w:tcPr>
          <w:p w14:paraId="54CDF38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C04ACBA"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5A63533B"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2F7CDB6C"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3FA81AB" w14:textId="77777777" w:rsidR="00CB1929" w:rsidRPr="00FC7496" w:rsidRDefault="00CB1929" w:rsidP="003B065B">
            <w:pPr>
              <w:pStyle w:val="TAC"/>
              <w:rPr>
                <w:rFonts w:cs="Arial"/>
                <w:szCs w:val="18"/>
              </w:rPr>
            </w:pPr>
            <w:r w:rsidRPr="00FC7496">
              <w:rPr>
                <w:rFonts w:cs="Arial"/>
                <w:szCs w:val="18"/>
              </w:rPr>
              <w:t>8</w:t>
            </w:r>
          </w:p>
        </w:tc>
      </w:tr>
      <w:tr w:rsidR="00CB1929" w:rsidRPr="00FC7496" w14:paraId="59058D33" w14:textId="77777777" w:rsidTr="003B065B">
        <w:trPr>
          <w:jc w:val="center"/>
        </w:trPr>
        <w:tc>
          <w:tcPr>
            <w:tcW w:w="1809" w:type="dxa"/>
            <w:vMerge/>
          </w:tcPr>
          <w:p w14:paraId="60CB4D7B" w14:textId="77777777" w:rsidR="00CB1929" w:rsidRPr="00FC7496" w:rsidRDefault="00CB1929" w:rsidP="003B065B">
            <w:pPr>
              <w:pStyle w:val="TAL"/>
            </w:pPr>
          </w:p>
        </w:tc>
        <w:tc>
          <w:tcPr>
            <w:tcW w:w="993" w:type="dxa"/>
            <w:vMerge/>
          </w:tcPr>
          <w:p w14:paraId="72685F57" w14:textId="77777777" w:rsidR="00CB1929" w:rsidRPr="00FC7496" w:rsidRDefault="00CB1929" w:rsidP="003B065B">
            <w:pPr>
              <w:pStyle w:val="TAL"/>
            </w:pPr>
          </w:p>
        </w:tc>
        <w:tc>
          <w:tcPr>
            <w:tcW w:w="1417" w:type="dxa"/>
          </w:tcPr>
          <w:p w14:paraId="291E8FE2" w14:textId="77777777" w:rsidR="00CB1929" w:rsidRPr="00FC7496" w:rsidRDefault="00CB1929" w:rsidP="003B065B">
            <w:pPr>
              <w:pStyle w:val="TAL"/>
            </w:pPr>
            <w:r w:rsidRPr="00FC7496">
              <w:t>m''</w:t>
            </w:r>
          </w:p>
        </w:tc>
        <w:tc>
          <w:tcPr>
            <w:tcW w:w="567" w:type="dxa"/>
            <w:vAlign w:val="bottom"/>
          </w:tcPr>
          <w:p w14:paraId="14828D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F7DE3E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B9D8BF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60F0AE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A21EBAD"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25B28AF"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E349D7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03889FB1"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2B630026"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0098A26" w14:textId="77777777" w:rsidR="00CB1929" w:rsidRPr="00FC7496" w:rsidRDefault="00CB1929" w:rsidP="003B065B">
            <w:pPr>
              <w:pStyle w:val="TAC"/>
              <w:rPr>
                <w:rFonts w:cs="Arial"/>
                <w:szCs w:val="18"/>
              </w:rPr>
            </w:pPr>
            <w:r w:rsidRPr="00FC7496">
              <w:rPr>
                <w:rFonts w:cs="Arial"/>
                <w:szCs w:val="18"/>
              </w:rPr>
              <w:t>1</w:t>
            </w:r>
          </w:p>
        </w:tc>
      </w:tr>
      <w:tr w:rsidR="00CB1929" w:rsidRPr="00FC7496" w14:paraId="7666B863" w14:textId="77777777" w:rsidTr="003B065B">
        <w:trPr>
          <w:jc w:val="center"/>
        </w:trPr>
        <w:tc>
          <w:tcPr>
            <w:tcW w:w="1809" w:type="dxa"/>
            <w:vMerge/>
          </w:tcPr>
          <w:p w14:paraId="4506BC9D" w14:textId="77777777" w:rsidR="00CB1929" w:rsidRPr="00FC7496" w:rsidRDefault="00CB1929" w:rsidP="003B065B">
            <w:pPr>
              <w:pStyle w:val="TAL"/>
            </w:pPr>
          </w:p>
        </w:tc>
        <w:tc>
          <w:tcPr>
            <w:tcW w:w="993" w:type="dxa"/>
            <w:vMerge/>
          </w:tcPr>
          <w:p w14:paraId="2E7E99C5" w14:textId="77777777" w:rsidR="00CB1929" w:rsidRPr="00FC7496" w:rsidRDefault="00CB1929" w:rsidP="003B065B">
            <w:pPr>
              <w:pStyle w:val="TAL"/>
            </w:pPr>
          </w:p>
        </w:tc>
        <w:tc>
          <w:tcPr>
            <w:tcW w:w="1417" w:type="dxa"/>
          </w:tcPr>
          <w:p w14:paraId="49DDE006" w14:textId="77777777" w:rsidR="00CB1929" w:rsidRPr="00FC7496" w:rsidRDefault="00CB1929" w:rsidP="003B065B">
            <w:pPr>
              <w:pStyle w:val="TAL"/>
            </w:pPr>
            <w:r w:rsidRPr="00FC7496">
              <w:t>CCE_St_Ind''</w:t>
            </w:r>
          </w:p>
        </w:tc>
        <w:tc>
          <w:tcPr>
            <w:tcW w:w="567" w:type="dxa"/>
            <w:vAlign w:val="bottom"/>
          </w:tcPr>
          <w:p w14:paraId="5FE82EA1"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6951B844"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7F170A7A"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31F9DB3D"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595C82CF" w14:textId="77777777" w:rsidR="00CB1929" w:rsidRPr="00FC7496" w:rsidRDefault="00CB1929" w:rsidP="003B065B">
            <w:pPr>
              <w:pStyle w:val="TAC"/>
              <w:rPr>
                <w:rFonts w:cs="Arial"/>
                <w:szCs w:val="18"/>
              </w:rPr>
            </w:pPr>
            <w:r w:rsidRPr="00FC7496">
              <w:rPr>
                <w:rFonts w:cs="Arial"/>
                <w:szCs w:val="18"/>
              </w:rPr>
              <w:t>30</w:t>
            </w:r>
          </w:p>
        </w:tc>
        <w:tc>
          <w:tcPr>
            <w:tcW w:w="567" w:type="dxa"/>
            <w:vAlign w:val="bottom"/>
          </w:tcPr>
          <w:p w14:paraId="4D131C42"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713000BE"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59996106"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6C2C0183"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6F42F2BA" w14:textId="77777777" w:rsidR="00CB1929" w:rsidRPr="00FC7496" w:rsidRDefault="00CB1929" w:rsidP="003B065B">
            <w:pPr>
              <w:pStyle w:val="TAC"/>
              <w:rPr>
                <w:rFonts w:cs="Arial"/>
                <w:szCs w:val="18"/>
              </w:rPr>
            </w:pPr>
            <w:r w:rsidRPr="00FC7496">
              <w:rPr>
                <w:rFonts w:cs="Arial"/>
                <w:szCs w:val="18"/>
              </w:rPr>
              <w:t>24</w:t>
            </w:r>
          </w:p>
        </w:tc>
      </w:tr>
    </w:tbl>
    <w:p w14:paraId="5DBCA0AE" w14:textId="77777777" w:rsidR="00CB1929" w:rsidRPr="00FC7496" w:rsidRDefault="00CB1929" w:rsidP="00CB1929"/>
    <w:p w14:paraId="286D10A6" w14:textId="77777777" w:rsidR="00CB1929" w:rsidRPr="00FC7496" w:rsidRDefault="00CB1929" w:rsidP="00CB1929">
      <w:pPr>
        <w:pStyle w:val="NO"/>
      </w:pPr>
      <w:r w:rsidRPr="00FC7496">
        <w:t>NOTE:</w:t>
      </w:r>
      <w:r w:rsidRPr="00FC7496">
        <w:tab/>
        <w:t>eCCE start indices are independent of bandwidth.</w:t>
      </w:r>
    </w:p>
    <w:p w14:paraId="7B24772F" w14:textId="77777777" w:rsidR="00CB1929" w:rsidRPr="00FC7496" w:rsidRDefault="00CB1929" w:rsidP="00CB1929">
      <w:pPr>
        <w:pStyle w:val="Heading4"/>
      </w:pPr>
      <w:r w:rsidRPr="00FC7496">
        <w:t>7.1.2.2</w:t>
      </w:r>
      <w:r w:rsidRPr="00FC7496">
        <w:tab/>
        <w:t>TDD candidates selection</w:t>
      </w:r>
    </w:p>
    <w:p w14:paraId="40FD3FD5" w14:textId="77777777" w:rsidR="00CB1929" w:rsidRPr="00FC7496" w:rsidRDefault="00CB1929" w:rsidP="00CB1929">
      <w:r w:rsidRPr="00FC7496">
        <w:t>The search space aggregation L=8 same as in clause 7.1.1.2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m=1(m”) shall be used. </w:t>
      </w:r>
    </w:p>
    <w:p w14:paraId="4E86AEA9" w14:textId="77777777" w:rsidR="00CB1929" w:rsidRPr="00FC7496" w:rsidRDefault="00CB1929" w:rsidP="00CB1929">
      <w:pPr>
        <w:pStyle w:val="TH"/>
      </w:pPr>
      <w:r w:rsidRPr="00FC7496">
        <w:t>Table 7.1.2.2-</w:t>
      </w:r>
      <w:r w:rsidRPr="00FC7496">
        <w:rPr>
          <w:lang w:eastAsia="zh-CN"/>
        </w:rPr>
        <w:t>1</w:t>
      </w:r>
      <w:r w:rsidRPr="00FC7496">
        <w:t>: CCE Start indices (m' &amp; m'') to be used for various C-RNTIs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CB1929" w:rsidRPr="00FC7496" w14:paraId="535A2796" w14:textId="77777777" w:rsidTr="003B065B">
        <w:trPr>
          <w:trHeight w:val="89"/>
          <w:tblHeader/>
          <w:jc w:val="center"/>
        </w:trPr>
        <w:tc>
          <w:tcPr>
            <w:tcW w:w="1682" w:type="dxa"/>
          </w:tcPr>
          <w:p w14:paraId="1FE772E5" w14:textId="77777777" w:rsidR="00CB1929" w:rsidRPr="00FC7496" w:rsidRDefault="00CB1929" w:rsidP="003B065B">
            <w:pPr>
              <w:pStyle w:val="TAH"/>
              <w:keepNext w:val="0"/>
              <w:keepLines w:val="0"/>
            </w:pPr>
            <w:r w:rsidRPr="00FC7496">
              <w:t>C-RNTI</w:t>
            </w:r>
          </w:p>
        </w:tc>
        <w:tc>
          <w:tcPr>
            <w:tcW w:w="993" w:type="dxa"/>
          </w:tcPr>
          <w:p w14:paraId="0D2F8B71" w14:textId="77777777" w:rsidR="00CB1929" w:rsidRPr="00FC7496" w:rsidRDefault="00CB1929" w:rsidP="003B065B">
            <w:pPr>
              <w:pStyle w:val="TAH"/>
              <w:keepNext w:val="0"/>
              <w:keepLines w:val="0"/>
            </w:pPr>
            <w:r w:rsidRPr="00FC7496">
              <w:t>Value</w:t>
            </w:r>
          </w:p>
        </w:tc>
        <w:tc>
          <w:tcPr>
            <w:tcW w:w="1306" w:type="dxa"/>
          </w:tcPr>
          <w:p w14:paraId="74053621" w14:textId="77777777" w:rsidR="00CB1929" w:rsidRPr="00FC7496" w:rsidRDefault="00CB1929" w:rsidP="003B065B">
            <w:pPr>
              <w:pStyle w:val="TAH"/>
              <w:keepNext w:val="0"/>
              <w:keepLines w:val="0"/>
            </w:pPr>
          </w:p>
        </w:tc>
        <w:tc>
          <w:tcPr>
            <w:tcW w:w="678" w:type="dxa"/>
          </w:tcPr>
          <w:p w14:paraId="06FA8627" w14:textId="77777777" w:rsidR="00CB1929" w:rsidRPr="00FC7496" w:rsidRDefault="00CB1929" w:rsidP="003B065B">
            <w:pPr>
              <w:pStyle w:val="TAH"/>
              <w:keepNext w:val="0"/>
              <w:keepLines w:val="0"/>
            </w:pPr>
            <w:r w:rsidRPr="00FC7496">
              <w:t>SF0</w:t>
            </w:r>
          </w:p>
        </w:tc>
        <w:tc>
          <w:tcPr>
            <w:tcW w:w="567" w:type="dxa"/>
          </w:tcPr>
          <w:p w14:paraId="53F94AE0" w14:textId="77777777" w:rsidR="00CB1929" w:rsidRPr="00FC7496" w:rsidRDefault="00CB1929" w:rsidP="003B065B">
            <w:pPr>
              <w:pStyle w:val="TAH"/>
              <w:keepNext w:val="0"/>
              <w:keepLines w:val="0"/>
            </w:pPr>
            <w:r w:rsidRPr="00FC7496">
              <w:t>SF1</w:t>
            </w:r>
          </w:p>
        </w:tc>
        <w:tc>
          <w:tcPr>
            <w:tcW w:w="567" w:type="dxa"/>
          </w:tcPr>
          <w:p w14:paraId="1DBA62DF" w14:textId="77777777" w:rsidR="00CB1929" w:rsidRPr="00FC7496" w:rsidRDefault="00CB1929" w:rsidP="003B065B">
            <w:pPr>
              <w:pStyle w:val="TAH"/>
              <w:keepNext w:val="0"/>
              <w:keepLines w:val="0"/>
            </w:pPr>
            <w:r w:rsidRPr="00FC7496">
              <w:t>SF2</w:t>
            </w:r>
          </w:p>
        </w:tc>
        <w:tc>
          <w:tcPr>
            <w:tcW w:w="567" w:type="dxa"/>
          </w:tcPr>
          <w:p w14:paraId="126FC348" w14:textId="77777777" w:rsidR="00CB1929" w:rsidRPr="00FC7496" w:rsidRDefault="00CB1929" w:rsidP="003B065B">
            <w:pPr>
              <w:pStyle w:val="TAH"/>
              <w:keepNext w:val="0"/>
              <w:keepLines w:val="0"/>
            </w:pPr>
            <w:r w:rsidRPr="00FC7496">
              <w:t>SF3</w:t>
            </w:r>
          </w:p>
        </w:tc>
        <w:tc>
          <w:tcPr>
            <w:tcW w:w="567" w:type="dxa"/>
          </w:tcPr>
          <w:p w14:paraId="64A35275" w14:textId="77777777" w:rsidR="00CB1929" w:rsidRPr="00FC7496" w:rsidRDefault="00CB1929" w:rsidP="003B065B">
            <w:pPr>
              <w:pStyle w:val="TAH"/>
              <w:keepNext w:val="0"/>
              <w:keepLines w:val="0"/>
            </w:pPr>
            <w:r w:rsidRPr="00FC7496">
              <w:t>SF4</w:t>
            </w:r>
          </w:p>
        </w:tc>
        <w:tc>
          <w:tcPr>
            <w:tcW w:w="567" w:type="dxa"/>
          </w:tcPr>
          <w:p w14:paraId="689F4046" w14:textId="77777777" w:rsidR="00CB1929" w:rsidRPr="00FC7496" w:rsidRDefault="00CB1929" w:rsidP="003B065B">
            <w:pPr>
              <w:pStyle w:val="TAH"/>
              <w:keepNext w:val="0"/>
              <w:keepLines w:val="0"/>
            </w:pPr>
            <w:r w:rsidRPr="00FC7496">
              <w:t>SF5</w:t>
            </w:r>
          </w:p>
        </w:tc>
        <w:tc>
          <w:tcPr>
            <w:tcW w:w="567" w:type="dxa"/>
          </w:tcPr>
          <w:p w14:paraId="40719B3D" w14:textId="77777777" w:rsidR="00CB1929" w:rsidRPr="00FC7496" w:rsidRDefault="00CB1929" w:rsidP="003B065B">
            <w:pPr>
              <w:pStyle w:val="TAH"/>
              <w:keepNext w:val="0"/>
              <w:keepLines w:val="0"/>
            </w:pPr>
            <w:r w:rsidRPr="00FC7496">
              <w:t>SF6</w:t>
            </w:r>
          </w:p>
        </w:tc>
        <w:tc>
          <w:tcPr>
            <w:tcW w:w="567" w:type="dxa"/>
          </w:tcPr>
          <w:p w14:paraId="615D5CE2" w14:textId="77777777" w:rsidR="00CB1929" w:rsidRPr="00FC7496" w:rsidRDefault="00CB1929" w:rsidP="003B065B">
            <w:pPr>
              <w:pStyle w:val="TAH"/>
              <w:keepNext w:val="0"/>
              <w:keepLines w:val="0"/>
            </w:pPr>
            <w:r w:rsidRPr="00FC7496">
              <w:t>SF7</w:t>
            </w:r>
          </w:p>
        </w:tc>
        <w:tc>
          <w:tcPr>
            <w:tcW w:w="567" w:type="dxa"/>
          </w:tcPr>
          <w:p w14:paraId="55C12F41" w14:textId="77777777" w:rsidR="00CB1929" w:rsidRPr="00FC7496" w:rsidRDefault="00CB1929" w:rsidP="003B065B">
            <w:pPr>
              <w:pStyle w:val="TAH"/>
              <w:keepNext w:val="0"/>
              <w:keepLines w:val="0"/>
            </w:pPr>
            <w:r w:rsidRPr="00FC7496">
              <w:t>SF8</w:t>
            </w:r>
          </w:p>
        </w:tc>
        <w:tc>
          <w:tcPr>
            <w:tcW w:w="567" w:type="dxa"/>
          </w:tcPr>
          <w:p w14:paraId="6F3EB2B1" w14:textId="77777777" w:rsidR="00CB1929" w:rsidRPr="00FC7496" w:rsidRDefault="00CB1929" w:rsidP="003B065B">
            <w:pPr>
              <w:pStyle w:val="TAH"/>
              <w:keepNext w:val="0"/>
              <w:keepLines w:val="0"/>
            </w:pPr>
            <w:r w:rsidRPr="00FC7496">
              <w:t>SF9</w:t>
            </w:r>
          </w:p>
        </w:tc>
      </w:tr>
      <w:tr w:rsidR="00CB1929" w:rsidRPr="00FC7496" w14:paraId="0893F6A3" w14:textId="77777777" w:rsidTr="003B065B">
        <w:trPr>
          <w:trHeight w:val="88"/>
          <w:jc w:val="center"/>
        </w:trPr>
        <w:tc>
          <w:tcPr>
            <w:tcW w:w="1682" w:type="dxa"/>
          </w:tcPr>
          <w:p w14:paraId="44AD85ED" w14:textId="77777777" w:rsidR="00CB1929" w:rsidRPr="00FC7496" w:rsidRDefault="00CB1929" w:rsidP="003B065B">
            <w:pPr>
              <w:pStyle w:val="TAL"/>
              <w:keepNext w:val="0"/>
              <w:keepLines w:val="0"/>
            </w:pPr>
          </w:p>
        </w:tc>
        <w:tc>
          <w:tcPr>
            <w:tcW w:w="993" w:type="dxa"/>
          </w:tcPr>
          <w:p w14:paraId="4FF7A62B" w14:textId="77777777" w:rsidR="00CB1929" w:rsidRPr="00FC7496" w:rsidRDefault="00CB1929" w:rsidP="003B065B">
            <w:pPr>
              <w:pStyle w:val="TAL"/>
              <w:keepNext w:val="0"/>
              <w:keepLines w:val="0"/>
            </w:pPr>
          </w:p>
        </w:tc>
        <w:tc>
          <w:tcPr>
            <w:tcW w:w="1306" w:type="dxa"/>
          </w:tcPr>
          <w:p w14:paraId="6AAEADFD" w14:textId="77777777" w:rsidR="00CB1929" w:rsidRPr="00FC7496" w:rsidRDefault="00CB1929" w:rsidP="003B065B">
            <w:pPr>
              <w:pStyle w:val="TAL"/>
              <w:keepNext w:val="0"/>
              <w:keepLines w:val="0"/>
            </w:pPr>
            <w:r w:rsidRPr="00FC7496">
              <w:rPr>
                <w:lang w:eastAsia="zh-CN"/>
              </w:rPr>
              <w:t>Max_CCE</w:t>
            </w:r>
          </w:p>
        </w:tc>
        <w:tc>
          <w:tcPr>
            <w:tcW w:w="678" w:type="dxa"/>
            <w:vAlign w:val="bottom"/>
          </w:tcPr>
          <w:p w14:paraId="4A55B21A"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549E7E90" w14:textId="77777777" w:rsidR="00CB1929" w:rsidRPr="00FC7496" w:rsidRDefault="00CB1929" w:rsidP="003B065B">
            <w:pPr>
              <w:pStyle w:val="TAC"/>
              <w:keepNext w:val="0"/>
              <w:keepLines w:val="0"/>
            </w:pPr>
            <w:r w:rsidRPr="00FC7496">
              <w:t>1</w:t>
            </w:r>
            <w:r w:rsidRPr="00FC7496">
              <w:rPr>
                <w:lang w:eastAsia="zh-CN"/>
              </w:rPr>
              <w:t>2</w:t>
            </w:r>
          </w:p>
        </w:tc>
        <w:tc>
          <w:tcPr>
            <w:tcW w:w="567" w:type="dxa"/>
            <w:vAlign w:val="bottom"/>
          </w:tcPr>
          <w:p w14:paraId="5F6A4276" w14:textId="77777777" w:rsidR="00CB1929" w:rsidRPr="00FC7496" w:rsidRDefault="00CB1929" w:rsidP="003B065B">
            <w:pPr>
              <w:pStyle w:val="TAC"/>
              <w:keepNext w:val="0"/>
              <w:keepLines w:val="0"/>
            </w:pPr>
            <w:r w:rsidRPr="00FC7496">
              <w:t>-</w:t>
            </w:r>
          </w:p>
        </w:tc>
        <w:tc>
          <w:tcPr>
            <w:tcW w:w="567" w:type="dxa"/>
            <w:vAlign w:val="bottom"/>
          </w:tcPr>
          <w:p w14:paraId="0A849524" w14:textId="77777777" w:rsidR="00CB1929" w:rsidRPr="00FC7496" w:rsidRDefault="00CB1929" w:rsidP="003B065B">
            <w:pPr>
              <w:pStyle w:val="TAC"/>
              <w:keepNext w:val="0"/>
              <w:keepLines w:val="0"/>
            </w:pPr>
            <w:r w:rsidRPr="00FC7496">
              <w:t>-</w:t>
            </w:r>
          </w:p>
        </w:tc>
        <w:tc>
          <w:tcPr>
            <w:tcW w:w="567" w:type="dxa"/>
            <w:vAlign w:val="bottom"/>
          </w:tcPr>
          <w:p w14:paraId="1B5A4B9D" w14:textId="77777777" w:rsidR="00CB1929" w:rsidRPr="00FC7496" w:rsidRDefault="00CB1929" w:rsidP="003B065B">
            <w:pPr>
              <w:pStyle w:val="TAC"/>
              <w:keepNext w:val="0"/>
              <w:keepLines w:val="0"/>
            </w:pPr>
            <w:r w:rsidRPr="00FC7496">
              <w:rPr>
                <w:lang w:eastAsia="zh-CN"/>
              </w:rPr>
              <w:t>20</w:t>
            </w:r>
          </w:p>
        </w:tc>
        <w:tc>
          <w:tcPr>
            <w:tcW w:w="567" w:type="dxa"/>
            <w:vAlign w:val="bottom"/>
          </w:tcPr>
          <w:p w14:paraId="72138F16"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73654303" w14:textId="77777777" w:rsidR="00CB1929" w:rsidRPr="00FC7496" w:rsidRDefault="00CB1929" w:rsidP="003B065B">
            <w:pPr>
              <w:pStyle w:val="TAC"/>
              <w:keepNext w:val="0"/>
              <w:keepLines w:val="0"/>
            </w:pPr>
            <w:r w:rsidRPr="00FC7496">
              <w:rPr>
                <w:lang w:eastAsia="zh-CN"/>
              </w:rPr>
              <w:t>12</w:t>
            </w:r>
          </w:p>
        </w:tc>
        <w:tc>
          <w:tcPr>
            <w:tcW w:w="567" w:type="dxa"/>
            <w:vAlign w:val="bottom"/>
          </w:tcPr>
          <w:p w14:paraId="0EC8CC65" w14:textId="77777777" w:rsidR="00CB1929" w:rsidRPr="00FC7496" w:rsidRDefault="00CB1929" w:rsidP="003B065B">
            <w:pPr>
              <w:pStyle w:val="TAC"/>
              <w:keepNext w:val="0"/>
              <w:keepLines w:val="0"/>
            </w:pPr>
            <w:r w:rsidRPr="00FC7496">
              <w:t>-</w:t>
            </w:r>
          </w:p>
        </w:tc>
        <w:tc>
          <w:tcPr>
            <w:tcW w:w="567" w:type="dxa"/>
            <w:vAlign w:val="bottom"/>
          </w:tcPr>
          <w:p w14:paraId="4855ED5F" w14:textId="77777777" w:rsidR="00CB1929" w:rsidRPr="00FC7496" w:rsidRDefault="00CB1929" w:rsidP="003B065B">
            <w:pPr>
              <w:pStyle w:val="TAC"/>
              <w:keepNext w:val="0"/>
              <w:keepLines w:val="0"/>
            </w:pPr>
            <w:r w:rsidRPr="00FC7496">
              <w:t>-</w:t>
            </w:r>
          </w:p>
        </w:tc>
        <w:tc>
          <w:tcPr>
            <w:tcW w:w="567" w:type="dxa"/>
            <w:vAlign w:val="bottom"/>
          </w:tcPr>
          <w:p w14:paraId="23803592" w14:textId="77777777" w:rsidR="00CB1929" w:rsidRPr="00FC7496" w:rsidRDefault="00CB1929" w:rsidP="003B065B">
            <w:pPr>
              <w:pStyle w:val="TAC"/>
              <w:keepNext w:val="0"/>
              <w:keepLines w:val="0"/>
            </w:pPr>
            <w:r w:rsidRPr="00FC7496">
              <w:rPr>
                <w:lang w:eastAsia="zh-CN"/>
              </w:rPr>
              <w:t>20</w:t>
            </w:r>
          </w:p>
        </w:tc>
      </w:tr>
      <w:tr w:rsidR="00CB1929" w:rsidRPr="00FC7496" w14:paraId="042A7276" w14:textId="77777777" w:rsidTr="003B065B">
        <w:trPr>
          <w:jc w:val="center"/>
        </w:trPr>
        <w:tc>
          <w:tcPr>
            <w:tcW w:w="1682" w:type="dxa"/>
            <w:vMerge w:val="restart"/>
          </w:tcPr>
          <w:p w14:paraId="2F698177" w14:textId="77777777" w:rsidR="00CB1929" w:rsidRPr="00FC7496" w:rsidRDefault="00CB1929" w:rsidP="003B065B">
            <w:pPr>
              <w:pStyle w:val="TAL"/>
              <w:keepNext w:val="0"/>
              <w:keepLines w:val="0"/>
            </w:pPr>
            <w:r w:rsidRPr="00FC7496">
              <w:t>tsc_C_RNTI_Def</w:t>
            </w:r>
          </w:p>
        </w:tc>
        <w:tc>
          <w:tcPr>
            <w:tcW w:w="993" w:type="dxa"/>
            <w:vMerge w:val="restart"/>
          </w:tcPr>
          <w:p w14:paraId="7D98792F" w14:textId="77777777" w:rsidR="00CB1929" w:rsidRPr="00FC7496" w:rsidRDefault="00CB1929" w:rsidP="003B065B">
            <w:pPr>
              <w:pStyle w:val="TAL"/>
              <w:keepNext w:val="0"/>
              <w:keepLines w:val="0"/>
            </w:pPr>
            <w:r w:rsidRPr="00FC7496">
              <w:t>'1001'H</w:t>
            </w:r>
          </w:p>
          <w:p w14:paraId="5D6E00CD" w14:textId="77777777" w:rsidR="00CB1929" w:rsidRPr="00FC7496" w:rsidRDefault="00CB1929" w:rsidP="003B065B">
            <w:pPr>
              <w:pStyle w:val="TAL"/>
              <w:keepNext w:val="0"/>
              <w:keepLines w:val="0"/>
            </w:pPr>
            <w:r w:rsidRPr="00FC7496">
              <w:t>4097</w:t>
            </w:r>
          </w:p>
        </w:tc>
        <w:tc>
          <w:tcPr>
            <w:tcW w:w="1306" w:type="dxa"/>
          </w:tcPr>
          <w:p w14:paraId="602194B5" w14:textId="77777777" w:rsidR="00CB1929" w:rsidRPr="00FC7496" w:rsidRDefault="00CB1929" w:rsidP="003B065B">
            <w:pPr>
              <w:pStyle w:val="TAL"/>
              <w:keepNext w:val="0"/>
              <w:keepLines w:val="0"/>
            </w:pPr>
            <w:r w:rsidRPr="00FC7496">
              <w:t>m'</w:t>
            </w:r>
          </w:p>
        </w:tc>
        <w:tc>
          <w:tcPr>
            <w:tcW w:w="678" w:type="dxa"/>
            <w:vAlign w:val="bottom"/>
          </w:tcPr>
          <w:p w14:paraId="0352D49A"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BB2BA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9D9DA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3B5F4D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67DFE5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A94536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6751A9C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2EA48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0EE113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817CD44" w14:textId="77777777" w:rsidR="00CB1929" w:rsidRPr="00FC7496" w:rsidRDefault="00CB1929" w:rsidP="003B065B">
            <w:pPr>
              <w:pStyle w:val="TAC"/>
              <w:keepNext w:val="0"/>
              <w:keepLines w:val="0"/>
            </w:pPr>
            <w:r w:rsidRPr="00FC7496">
              <w:rPr>
                <w:rFonts w:cs="Arial"/>
                <w:szCs w:val="18"/>
              </w:rPr>
              <w:t>0</w:t>
            </w:r>
          </w:p>
        </w:tc>
      </w:tr>
      <w:tr w:rsidR="00CB1929" w:rsidRPr="00FC7496" w14:paraId="34F54BFE" w14:textId="77777777" w:rsidTr="003B065B">
        <w:trPr>
          <w:jc w:val="center"/>
        </w:trPr>
        <w:tc>
          <w:tcPr>
            <w:tcW w:w="1682" w:type="dxa"/>
            <w:vMerge/>
          </w:tcPr>
          <w:p w14:paraId="6B75DAA7" w14:textId="77777777" w:rsidR="00CB1929" w:rsidRPr="00FC7496" w:rsidRDefault="00CB1929" w:rsidP="003B065B">
            <w:pPr>
              <w:pStyle w:val="TAL"/>
              <w:keepNext w:val="0"/>
              <w:keepLines w:val="0"/>
            </w:pPr>
          </w:p>
        </w:tc>
        <w:tc>
          <w:tcPr>
            <w:tcW w:w="993" w:type="dxa"/>
            <w:vMerge/>
          </w:tcPr>
          <w:p w14:paraId="235224F1" w14:textId="77777777" w:rsidR="00CB1929" w:rsidRPr="00FC7496" w:rsidRDefault="00CB1929" w:rsidP="003B065B">
            <w:pPr>
              <w:pStyle w:val="TAL"/>
              <w:keepNext w:val="0"/>
              <w:keepLines w:val="0"/>
            </w:pPr>
          </w:p>
        </w:tc>
        <w:tc>
          <w:tcPr>
            <w:tcW w:w="1306" w:type="dxa"/>
          </w:tcPr>
          <w:p w14:paraId="215FF729" w14:textId="77777777" w:rsidR="00CB1929" w:rsidRPr="00FC7496" w:rsidRDefault="00CB1929" w:rsidP="003B065B">
            <w:pPr>
              <w:pStyle w:val="TAL"/>
              <w:keepNext w:val="0"/>
              <w:keepLines w:val="0"/>
            </w:pPr>
            <w:r w:rsidRPr="00FC7496">
              <w:t>CCE_St_Ind'</w:t>
            </w:r>
          </w:p>
        </w:tc>
        <w:tc>
          <w:tcPr>
            <w:tcW w:w="678" w:type="dxa"/>
            <w:vAlign w:val="bottom"/>
          </w:tcPr>
          <w:p w14:paraId="7999AFEA"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17FEA3E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EE2FD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53291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007C9B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5D30B8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C6D6E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D3E417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86184C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02EF838" w14:textId="77777777" w:rsidR="00CB1929" w:rsidRPr="00FC7496" w:rsidRDefault="00CB1929" w:rsidP="003B065B">
            <w:pPr>
              <w:pStyle w:val="TAC"/>
              <w:keepNext w:val="0"/>
              <w:keepLines w:val="0"/>
            </w:pPr>
            <w:r w:rsidRPr="00FC7496">
              <w:rPr>
                <w:rFonts w:cs="Arial"/>
                <w:szCs w:val="18"/>
              </w:rPr>
              <w:t>8</w:t>
            </w:r>
          </w:p>
        </w:tc>
      </w:tr>
      <w:tr w:rsidR="00CB1929" w:rsidRPr="00FC7496" w14:paraId="37F1682A" w14:textId="77777777" w:rsidTr="003B065B">
        <w:trPr>
          <w:jc w:val="center"/>
        </w:trPr>
        <w:tc>
          <w:tcPr>
            <w:tcW w:w="1682" w:type="dxa"/>
            <w:vMerge/>
          </w:tcPr>
          <w:p w14:paraId="41712C56" w14:textId="77777777" w:rsidR="00CB1929" w:rsidRPr="00FC7496" w:rsidRDefault="00CB1929" w:rsidP="003B065B">
            <w:pPr>
              <w:pStyle w:val="TAL"/>
              <w:keepNext w:val="0"/>
              <w:keepLines w:val="0"/>
            </w:pPr>
          </w:p>
        </w:tc>
        <w:tc>
          <w:tcPr>
            <w:tcW w:w="993" w:type="dxa"/>
            <w:vMerge/>
          </w:tcPr>
          <w:p w14:paraId="2DBEA9A6" w14:textId="77777777" w:rsidR="00CB1929" w:rsidRPr="00FC7496" w:rsidRDefault="00CB1929" w:rsidP="003B065B">
            <w:pPr>
              <w:pStyle w:val="TAL"/>
              <w:keepNext w:val="0"/>
              <w:keepLines w:val="0"/>
            </w:pPr>
          </w:p>
        </w:tc>
        <w:tc>
          <w:tcPr>
            <w:tcW w:w="1306" w:type="dxa"/>
          </w:tcPr>
          <w:p w14:paraId="067F06F2" w14:textId="77777777" w:rsidR="00CB1929" w:rsidRPr="00FC7496" w:rsidRDefault="00CB1929" w:rsidP="003B065B">
            <w:pPr>
              <w:pStyle w:val="TAL"/>
              <w:keepNext w:val="0"/>
              <w:keepLines w:val="0"/>
            </w:pPr>
            <w:r w:rsidRPr="00FC7496">
              <w:t>m''</w:t>
            </w:r>
          </w:p>
        </w:tc>
        <w:tc>
          <w:tcPr>
            <w:tcW w:w="678" w:type="dxa"/>
            <w:vAlign w:val="bottom"/>
          </w:tcPr>
          <w:p w14:paraId="523A29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65B73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5338DD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5D4E2B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30A8B7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7695B0F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7B2F86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57F161C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4237D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164ED54" w14:textId="77777777" w:rsidR="00CB1929" w:rsidRPr="00FC7496" w:rsidRDefault="00CB1929" w:rsidP="003B065B">
            <w:pPr>
              <w:pStyle w:val="TAC"/>
              <w:keepNext w:val="0"/>
              <w:keepLines w:val="0"/>
            </w:pPr>
            <w:r w:rsidRPr="00FC7496">
              <w:rPr>
                <w:rFonts w:cs="Arial"/>
                <w:szCs w:val="18"/>
              </w:rPr>
              <w:t>1</w:t>
            </w:r>
          </w:p>
        </w:tc>
      </w:tr>
      <w:tr w:rsidR="00CB1929" w:rsidRPr="00FC7496" w14:paraId="6565F33B" w14:textId="77777777" w:rsidTr="003B065B">
        <w:trPr>
          <w:jc w:val="center"/>
        </w:trPr>
        <w:tc>
          <w:tcPr>
            <w:tcW w:w="1682" w:type="dxa"/>
            <w:vMerge/>
          </w:tcPr>
          <w:p w14:paraId="4335D306" w14:textId="77777777" w:rsidR="00CB1929" w:rsidRPr="00FC7496" w:rsidRDefault="00CB1929" w:rsidP="003B065B">
            <w:pPr>
              <w:pStyle w:val="TAL"/>
              <w:keepNext w:val="0"/>
              <w:keepLines w:val="0"/>
            </w:pPr>
          </w:p>
        </w:tc>
        <w:tc>
          <w:tcPr>
            <w:tcW w:w="993" w:type="dxa"/>
            <w:vMerge/>
          </w:tcPr>
          <w:p w14:paraId="02ED56C3" w14:textId="77777777" w:rsidR="00CB1929" w:rsidRPr="00FC7496" w:rsidRDefault="00CB1929" w:rsidP="003B065B">
            <w:pPr>
              <w:pStyle w:val="TAL"/>
              <w:keepNext w:val="0"/>
              <w:keepLines w:val="0"/>
            </w:pPr>
          </w:p>
        </w:tc>
        <w:tc>
          <w:tcPr>
            <w:tcW w:w="1306" w:type="dxa"/>
          </w:tcPr>
          <w:p w14:paraId="6626388D" w14:textId="77777777" w:rsidR="00CB1929" w:rsidRPr="00FC7496" w:rsidRDefault="00CB1929" w:rsidP="003B065B">
            <w:pPr>
              <w:pStyle w:val="TAL"/>
              <w:keepNext w:val="0"/>
              <w:keepLines w:val="0"/>
            </w:pPr>
            <w:r w:rsidRPr="00FC7496">
              <w:t>CCE_St_Ind''</w:t>
            </w:r>
          </w:p>
        </w:tc>
        <w:tc>
          <w:tcPr>
            <w:tcW w:w="678" w:type="dxa"/>
            <w:vAlign w:val="bottom"/>
          </w:tcPr>
          <w:p w14:paraId="63545E8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6BB41B4"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8D4560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4F4465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A3C7476"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7C4CDDC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BE538D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3C376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C99EB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7F03675" w14:textId="77777777" w:rsidR="00CB1929" w:rsidRPr="00FC7496" w:rsidRDefault="00CB1929" w:rsidP="003B065B">
            <w:pPr>
              <w:pStyle w:val="TAC"/>
              <w:keepNext w:val="0"/>
              <w:keepLines w:val="0"/>
            </w:pPr>
            <w:r w:rsidRPr="00FC7496">
              <w:rPr>
                <w:rFonts w:cs="Arial"/>
                <w:szCs w:val="18"/>
              </w:rPr>
              <w:t>24</w:t>
            </w:r>
          </w:p>
        </w:tc>
      </w:tr>
      <w:tr w:rsidR="00CB1929" w:rsidRPr="00FC7496" w14:paraId="2DAFBBB6" w14:textId="77777777" w:rsidTr="003B065B">
        <w:trPr>
          <w:jc w:val="center"/>
        </w:trPr>
        <w:tc>
          <w:tcPr>
            <w:tcW w:w="1682" w:type="dxa"/>
            <w:vMerge w:val="restart"/>
          </w:tcPr>
          <w:p w14:paraId="1330F847" w14:textId="77777777" w:rsidR="00CB1929" w:rsidRPr="00FC7496" w:rsidRDefault="00CB1929" w:rsidP="003B065B">
            <w:pPr>
              <w:pStyle w:val="TAL"/>
              <w:keepNext w:val="0"/>
              <w:keepLines w:val="0"/>
            </w:pPr>
            <w:r w:rsidRPr="00FC7496">
              <w:t>tsc_C_RNTI_Def2</w:t>
            </w:r>
          </w:p>
        </w:tc>
        <w:tc>
          <w:tcPr>
            <w:tcW w:w="993" w:type="dxa"/>
            <w:vMerge w:val="restart"/>
          </w:tcPr>
          <w:p w14:paraId="58B1671A" w14:textId="77777777" w:rsidR="00CB1929" w:rsidRPr="00FC7496" w:rsidRDefault="00CB1929" w:rsidP="003B065B">
            <w:pPr>
              <w:pStyle w:val="TAL"/>
              <w:keepNext w:val="0"/>
              <w:keepLines w:val="0"/>
            </w:pPr>
            <w:r w:rsidRPr="00FC7496">
              <w:t>'1034'H</w:t>
            </w:r>
          </w:p>
          <w:p w14:paraId="28CD29D6" w14:textId="77777777" w:rsidR="00CB1929" w:rsidRPr="00FC7496" w:rsidRDefault="00CB1929" w:rsidP="003B065B">
            <w:pPr>
              <w:pStyle w:val="TAL"/>
              <w:keepNext w:val="0"/>
              <w:keepLines w:val="0"/>
            </w:pPr>
            <w:r w:rsidRPr="00FC7496">
              <w:t>4148</w:t>
            </w:r>
          </w:p>
        </w:tc>
        <w:tc>
          <w:tcPr>
            <w:tcW w:w="1306" w:type="dxa"/>
          </w:tcPr>
          <w:p w14:paraId="61CAC4F7" w14:textId="77777777" w:rsidR="00CB1929" w:rsidRPr="00FC7496" w:rsidRDefault="00CB1929" w:rsidP="003B065B">
            <w:pPr>
              <w:pStyle w:val="TAL"/>
              <w:keepNext w:val="0"/>
              <w:keepLines w:val="0"/>
            </w:pPr>
            <w:r w:rsidRPr="00FC7496">
              <w:t>m'</w:t>
            </w:r>
          </w:p>
        </w:tc>
        <w:tc>
          <w:tcPr>
            <w:tcW w:w="678" w:type="dxa"/>
            <w:vAlign w:val="bottom"/>
          </w:tcPr>
          <w:p w14:paraId="3AF329D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D9935D0"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9B2271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92252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BA7F873"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5F31ED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F391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D23877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710D7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316300" w14:textId="77777777" w:rsidR="00CB1929" w:rsidRPr="00FC7496" w:rsidRDefault="00CB1929" w:rsidP="003B065B">
            <w:pPr>
              <w:pStyle w:val="TAC"/>
              <w:keepNext w:val="0"/>
              <w:keepLines w:val="0"/>
            </w:pPr>
            <w:r w:rsidRPr="00FC7496">
              <w:rPr>
                <w:rFonts w:cs="Arial"/>
                <w:szCs w:val="18"/>
              </w:rPr>
              <w:t>0</w:t>
            </w:r>
          </w:p>
        </w:tc>
      </w:tr>
      <w:tr w:rsidR="00CB1929" w:rsidRPr="00FC7496" w14:paraId="4A915F45" w14:textId="77777777" w:rsidTr="003B065B">
        <w:trPr>
          <w:jc w:val="center"/>
        </w:trPr>
        <w:tc>
          <w:tcPr>
            <w:tcW w:w="1682" w:type="dxa"/>
            <w:vMerge/>
          </w:tcPr>
          <w:p w14:paraId="49C0FE3F" w14:textId="77777777" w:rsidR="00CB1929" w:rsidRPr="00FC7496" w:rsidRDefault="00CB1929" w:rsidP="003B065B">
            <w:pPr>
              <w:pStyle w:val="TAL"/>
              <w:keepNext w:val="0"/>
              <w:keepLines w:val="0"/>
            </w:pPr>
          </w:p>
        </w:tc>
        <w:tc>
          <w:tcPr>
            <w:tcW w:w="993" w:type="dxa"/>
            <w:vMerge/>
          </w:tcPr>
          <w:p w14:paraId="0BE69B85" w14:textId="77777777" w:rsidR="00CB1929" w:rsidRPr="00FC7496" w:rsidRDefault="00CB1929" w:rsidP="003B065B">
            <w:pPr>
              <w:pStyle w:val="TAL"/>
              <w:keepNext w:val="0"/>
              <w:keepLines w:val="0"/>
            </w:pPr>
          </w:p>
        </w:tc>
        <w:tc>
          <w:tcPr>
            <w:tcW w:w="1306" w:type="dxa"/>
          </w:tcPr>
          <w:p w14:paraId="28E8EE9F" w14:textId="77777777" w:rsidR="00CB1929" w:rsidRPr="00FC7496" w:rsidRDefault="00CB1929" w:rsidP="003B065B">
            <w:pPr>
              <w:pStyle w:val="TAL"/>
              <w:keepNext w:val="0"/>
              <w:keepLines w:val="0"/>
            </w:pPr>
            <w:r w:rsidRPr="00FC7496">
              <w:t>CCE_St_Ind'</w:t>
            </w:r>
          </w:p>
        </w:tc>
        <w:tc>
          <w:tcPr>
            <w:tcW w:w="678" w:type="dxa"/>
            <w:vAlign w:val="bottom"/>
          </w:tcPr>
          <w:p w14:paraId="0B17112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EFA7C6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A8471A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60A2BB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F3C60A7" w14:textId="77777777" w:rsidR="00CB1929" w:rsidRPr="00FC7496" w:rsidRDefault="00CB1929" w:rsidP="003B065B">
            <w:pPr>
              <w:pStyle w:val="TAC"/>
              <w:keepNext w:val="0"/>
              <w:keepLines w:val="0"/>
            </w:pPr>
            <w:r w:rsidRPr="00FC7496">
              <w:rPr>
                <w:rFonts w:cs="Arial"/>
                <w:szCs w:val="18"/>
              </w:rPr>
              <w:t>24</w:t>
            </w:r>
          </w:p>
        </w:tc>
        <w:tc>
          <w:tcPr>
            <w:tcW w:w="567" w:type="dxa"/>
            <w:vAlign w:val="bottom"/>
          </w:tcPr>
          <w:p w14:paraId="5A54B797"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7F13FC4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CC273F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AE7462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57B69A9" w14:textId="77777777" w:rsidR="00CB1929" w:rsidRPr="00FC7496" w:rsidRDefault="00CB1929" w:rsidP="003B065B">
            <w:pPr>
              <w:pStyle w:val="TAC"/>
              <w:keepNext w:val="0"/>
              <w:keepLines w:val="0"/>
            </w:pPr>
            <w:r w:rsidRPr="00FC7496">
              <w:rPr>
                <w:rFonts w:cs="Arial"/>
                <w:szCs w:val="18"/>
              </w:rPr>
              <w:t>0</w:t>
            </w:r>
          </w:p>
        </w:tc>
      </w:tr>
      <w:tr w:rsidR="00CB1929" w:rsidRPr="00FC7496" w14:paraId="657C74E5" w14:textId="77777777" w:rsidTr="003B065B">
        <w:trPr>
          <w:jc w:val="center"/>
        </w:trPr>
        <w:tc>
          <w:tcPr>
            <w:tcW w:w="1682" w:type="dxa"/>
            <w:vMerge/>
          </w:tcPr>
          <w:p w14:paraId="4600C2F7" w14:textId="77777777" w:rsidR="00CB1929" w:rsidRPr="00FC7496" w:rsidRDefault="00CB1929" w:rsidP="003B065B">
            <w:pPr>
              <w:pStyle w:val="TAL"/>
              <w:keepNext w:val="0"/>
              <w:keepLines w:val="0"/>
            </w:pPr>
          </w:p>
        </w:tc>
        <w:tc>
          <w:tcPr>
            <w:tcW w:w="993" w:type="dxa"/>
            <w:vMerge/>
          </w:tcPr>
          <w:p w14:paraId="264462F6" w14:textId="77777777" w:rsidR="00CB1929" w:rsidRPr="00FC7496" w:rsidRDefault="00CB1929" w:rsidP="003B065B">
            <w:pPr>
              <w:pStyle w:val="TAL"/>
              <w:keepNext w:val="0"/>
              <w:keepLines w:val="0"/>
            </w:pPr>
          </w:p>
        </w:tc>
        <w:tc>
          <w:tcPr>
            <w:tcW w:w="1306" w:type="dxa"/>
          </w:tcPr>
          <w:p w14:paraId="28953A0E" w14:textId="77777777" w:rsidR="00CB1929" w:rsidRPr="00FC7496" w:rsidRDefault="00CB1929" w:rsidP="003B065B">
            <w:pPr>
              <w:pStyle w:val="TAL"/>
              <w:keepNext w:val="0"/>
              <w:keepLines w:val="0"/>
            </w:pPr>
            <w:r w:rsidRPr="00FC7496">
              <w:t>m''</w:t>
            </w:r>
          </w:p>
        </w:tc>
        <w:tc>
          <w:tcPr>
            <w:tcW w:w="678" w:type="dxa"/>
            <w:vAlign w:val="bottom"/>
          </w:tcPr>
          <w:p w14:paraId="7FE0F7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492A045"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81B6AF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EE3F90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AD52CD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3F2680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31FC8B8"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56406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95DE78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28939D6" w14:textId="77777777" w:rsidR="00CB1929" w:rsidRPr="00FC7496" w:rsidRDefault="00CB1929" w:rsidP="003B065B">
            <w:pPr>
              <w:pStyle w:val="TAC"/>
              <w:keepNext w:val="0"/>
              <w:keepLines w:val="0"/>
            </w:pPr>
            <w:r w:rsidRPr="00FC7496">
              <w:rPr>
                <w:rFonts w:cs="Arial"/>
                <w:szCs w:val="18"/>
              </w:rPr>
              <w:t>1</w:t>
            </w:r>
          </w:p>
        </w:tc>
      </w:tr>
      <w:tr w:rsidR="00CB1929" w:rsidRPr="00FC7496" w14:paraId="38EEB8D9" w14:textId="77777777" w:rsidTr="003B065B">
        <w:trPr>
          <w:jc w:val="center"/>
        </w:trPr>
        <w:tc>
          <w:tcPr>
            <w:tcW w:w="1682" w:type="dxa"/>
            <w:vMerge/>
          </w:tcPr>
          <w:p w14:paraId="729D7133" w14:textId="77777777" w:rsidR="00CB1929" w:rsidRPr="00FC7496" w:rsidRDefault="00CB1929" w:rsidP="003B065B">
            <w:pPr>
              <w:pStyle w:val="TAL"/>
              <w:keepNext w:val="0"/>
              <w:keepLines w:val="0"/>
            </w:pPr>
          </w:p>
        </w:tc>
        <w:tc>
          <w:tcPr>
            <w:tcW w:w="993" w:type="dxa"/>
            <w:vMerge/>
          </w:tcPr>
          <w:p w14:paraId="1D0C939C" w14:textId="77777777" w:rsidR="00CB1929" w:rsidRPr="00FC7496" w:rsidRDefault="00CB1929" w:rsidP="003B065B">
            <w:pPr>
              <w:pStyle w:val="TAL"/>
              <w:keepNext w:val="0"/>
              <w:keepLines w:val="0"/>
            </w:pPr>
          </w:p>
        </w:tc>
        <w:tc>
          <w:tcPr>
            <w:tcW w:w="1306" w:type="dxa"/>
          </w:tcPr>
          <w:p w14:paraId="068798AC" w14:textId="77777777" w:rsidR="00CB1929" w:rsidRPr="00FC7496" w:rsidRDefault="00CB1929" w:rsidP="003B065B">
            <w:pPr>
              <w:pStyle w:val="TAL"/>
              <w:keepNext w:val="0"/>
              <w:keepLines w:val="0"/>
            </w:pPr>
            <w:r w:rsidRPr="00FC7496">
              <w:t>CCE_St_Ind''</w:t>
            </w:r>
          </w:p>
        </w:tc>
        <w:tc>
          <w:tcPr>
            <w:tcW w:w="678" w:type="dxa"/>
            <w:vAlign w:val="bottom"/>
          </w:tcPr>
          <w:p w14:paraId="1AF8BF8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3D844A1"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CDC33C"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C79A1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E6FD85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13CAABD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12E253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256F3A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CEB98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1B0DBD8" w14:textId="77777777" w:rsidR="00CB1929" w:rsidRPr="00FC7496" w:rsidRDefault="00CB1929" w:rsidP="003B065B">
            <w:pPr>
              <w:pStyle w:val="TAC"/>
              <w:keepNext w:val="0"/>
              <w:keepLines w:val="0"/>
            </w:pPr>
            <w:r w:rsidRPr="00FC7496">
              <w:rPr>
                <w:rFonts w:cs="Arial"/>
                <w:szCs w:val="18"/>
              </w:rPr>
              <w:t>16</w:t>
            </w:r>
          </w:p>
        </w:tc>
      </w:tr>
    </w:tbl>
    <w:p w14:paraId="39362C55" w14:textId="77777777" w:rsidR="00CB1929" w:rsidRPr="00FC7496" w:rsidRDefault="00CB1929" w:rsidP="00CB1929"/>
    <w:p w14:paraId="6E4F8800" w14:textId="77777777" w:rsidR="00AE02EA" w:rsidRPr="00FC7496" w:rsidRDefault="00AE02EA" w:rsidP="00AE02EA">
      <w:pPr>
        <w:pStyle w:val="Heading3"/>
      </w:pPr>
      <w:r w:rsidRPr="00FC7496">
        <w:t>7.1.3</w:t>
      </w:r>
      <w:r w:rsidRPr="00FC7496">
        <w:tab/>
        <w:t>MPDCCH Candidate Selection</w:t>
      </w:r>
    </w:p>
    <w:p w14:paraId="7C216101" w14:textId="77777777" w:rsidR="00AE02EA" w:rsidRPr="00FC7496" w:rsidRDefault="00AE02EA" w:rsidP="00AE02EA">
      <w:r w:rsidRPr="00FC7496">
        <w:rPr>
          <w:bCs/>
        </w:rPr>
        <w:t xml:space="preserve">The value of </w:t>
      </w:r>
      <w:r w:rsidRPr="00FC7496">
        <w:rPr>
          <w:kern w:val="2"/>
        </w:rPr>
        <w:t>numberPRB-Pairs=2+4 (</w:t>
      </w:r>
      <w:r w:rsidRPr="00FC7496">
        <w:rPr>
          <w:rFonts w:eastAsia="SimSun"/>
          <w:lang w:eastAsia="zh-CN"/>
        </w:rPr>
        <w:t xml:space="preserve">numberPRB-Pairs-v1310= n6) is </w:t>
      </w:r>
      <w:r w:rsidRPr="00FC7496">
        <w:rPr>
          <w:kern w:val="2"/>
        </w:rPr>
        <w:t xml:space="preserve">to be used for MPDCCH in signalling test cases. The DCI format 6-2 used for P-RNTI will be sent in </w:t>
      </w:r>
      <w:r w:rsidRPr="00FC7496">
        <w:t>Type1-common search space. The DCI format 6-1A and 6-1B scrambled with RA-RNTI will be sent in Type2-common search space. The DCI format 6-1A and 1B scrambled by C-RNTI and DCI format 6-0A and 6-0B can be sent either in Type0-common (CEModeA only) or UE Specific by C-RNTI search space. For simplicity and to be applicable for both CE Modes, they will always be sent on UE Specific by C-RNTI search space.</w:t>
      </w:r>
    </w:p>
    <w:p w14:paraId="2793710E" w14:textId="77777777" w:rsidR="00AE02EA" w:rsidRPr="00FC7496" w:rsidRDefault="00AE02EA" w:rsidP="00AE02EA">
      <w:r w:rsidRPr="00FC7496">
        <w:t>It is assumed that transmissions based on P-RNTI, C-RNTI and RA-RNTI are mutually exclusive in a one UE test environment. In a subframe any one of following will happen:</w:t>
      </w:r>
    </w:p>
    <w:p w14:paraId="5E64EC24" w14:textId="77777777" w:rsidR="00383E2F" w:rsidRPr="00FC7496" w:rsidRDefault="00AE02EA" w:rsidP="00383E2F">
      <w:pPr>
        <w:pStyle w:val="B1"/>
      </w:pPr>
      <w:r w:rsidRPr="00FC7496">
        <w:t>-</w:t>
      </w:r>
      <w:r w:rsidRPr="00FC7496">
        <w:tab/>
        <w:t>1 DCI for P-RNTI</w:t>
      </w:r>
    </w:p>
    <w:p w14:paraId="60C41AE9" w14:textId="77777777" w:rsidR="00383E2F" w:rsidRPr="00FC7496" w:rsidRDefault="00AE02EA" w:rsidP="00383E2F">
      <w:pPr>
        <w:pStyle w:val="B1"/>
      </w:pPr>
      <w:r w:rsidRPr="00FC7496">
        <w:t>-</w:t>
      </w:r>
      <w:r w:rsidRPr="00FC7496">
        <w:tab/>
        <w:t>1 DCI for RA-RNTI</w:t>
      </w:r>
    </w:p>
    <w:p w14:paraId="5E4943D2" w14:textId="77777777" w:rsidR="00AE02EA" w:rsidRPr="00FC7496" w:rsidRDefault="00AE02EA" w:rsidP="008A5F61">
      <w:pPr>
        <w:pStyle w:val="B1"/>
      </w:pPr>
      <w:r w:rsidRPr="00FC7496">
        <w:t>-</w:t>
      </w:r>
      <w:r w:rsidRPr="00FC7496">
        <w:tab/>
        <w:t>1 or 2 DCI</w:t>
      </w:r>
      <w:r w:rsidR="00383E2F" w:rsidRPr="00FC7496">
        <w:t>(s)</w:t>
      </w:r>
      <w:r w:rsidRPr="00FC7496">
        <w:t xml:space="preserve"> for C-RNTI</w:t>
      </w:r>
    </w:p>
    <w:p w14:paraId="3BBBADB3" w14:textId="77777777" w:rsidR="00AE02EA" w:rsidRPr="00FC7496" w:rsidRDefault="00AE02EA" w:rsidP="00AE02EA">
      <w:r w:rsidRPr="00FC7496">
        <w:t>For TDD with default ‘specialSubframePatterns’ = ssp6, as per 36.213[30] clause 9.1.5, UE is not required to monitor MPDCCH in special subframes for both CE Mode’s A and B.</w:t>
      </w:r>
    </w:p>
    <w:p w14:paraId="2A0380C6" w14:textId="77777777" w:rsidR="00AE02EA" w:rsidRPr="00FC7496" w:rsidRDefault="00AE02EA" w:rsidP="00AE02EA">
      <w:r w:rsidRPr="00FC7496">
        <w:t>For Type1-common search space for P-RNTI, as per 36.213[30] clause 9.1.5 only one MPDCCH with Aggregation L’ = 24 is defined. This requires all 6 PRB’s to be used. For this eCCE’s with 0 to 23 (i.e. all eCCE’s) are used.</w:t>
      </w:r>
    </w:p>
    <w:p w14:paraId="636FF01D" w14:textId="77777777" w:rsidR="00AE02EA" w:rsidRPr="00FC7496" w:rsidRDefault="00AE02EA" w:rsidP="00AE02EA">
      <w:r w:rsidRPr="00FC7496">
        <w:t>For Type2-common search space for RA-RNTI, Aggregation L’ of 24 results in only one MPDCCH utilising all 6 PRB’s. For this eCCE’s with 0 to 23 (i.e. all eCCE’s) are used.</w:t>
      </w:r>
    </w:p>
    <w:p w14:paraId="585B6D9D" w14:textId="77777777" w:rsidR="00AE02EA" w:rsidRPr="00FC7496" w:rsidRDefault="00AE02EA" w:rsidP="00AE02EA">
      <w:r w:rsidRPr="00FC7496">
        <w:t>For UE Specific by C-RNTI search space, if only one of DCI 6-1x and 6-0x is to be sent, then Aggregation L’ of 24 results in only one MPDCCH utilising all 6 PRB’s. For this eCCE’s with 0 to 23 (i.e. all eCCE’s) are used.</w:t>
      </w:r>
    </w:p>
    <w:p w14:paraId="4688FB26" w14:textId="77777777" w:rsidR="00AE02EA" w:rsidRPr="00FC7496" w:rsidRDefault="00AE02EA" w:rsidP="00AE02EA">
      <w:r w:rsidRPr="00FC7496">
        <w:t>For UE Specific by C-RNTI search space, if both UL and DL DCI (6-1x and 6-0x) are to be sent then:</w:t>
      </w:r>
    </w:p>
    <w:p w14:paraId="1017B5DA" w14:textId="77777777" w:rsidR="00AE02EA" w:rsidRPr="00FC7496" w:rsidRDefault="00AE02EA" w:rsidP="008A5F61">
      <w:pPr>
        <w:pStyle w:val="B1"/>
      </w:pPr>
      <w:r w:rsidRPr="00FC7496">
        <w:t>-</w:t>
      </w:r>
      <w:r w:rsidRPr="00FC7496">
        <w:tab/>
        <w:t>For CE Mode B with R=r1, aggregation level L’=8 on 2 PRB’s (the lowest 2 PRB’s in Narrow band), resulting in only one MPDCCH utilising all 8 eCCE’s with 0 to 7 are used. This is used for DCI 6-1x</w:t>
      </w:r>
      <w:r w:rsidR="007370BF" w:rsidRPr="00FC7496">
        <w:t xml:space="preserve"> (36.213[30] table 9.1.5-2b)</w:t>
      </w:r>
      <w:r w:rsidRPr="00FC7496">
        <w:t>.</w:t>
      </w:r>
    </w:p>
    <w:p w14:paraId="78A825E3" w14:textId="77777777" w:rsidR="00AE02EA" w:rsidRPr="00FC7496" w:rsidRDefault="00AE02EA" w:rsidP="008A5F61">
      <w:pPr>
        <w:pStyle w:val="B1"/>
      </w:pPr>
      <w:r w:rsidRPr="00FC7496">
        <w:t>-</w:t>
      </w:r>
      <w:r w:rsidRPr="00FC7496">
        <w:tab/>
        <w:t>For CE Mode B with R=r1, aggregation level L’=16 on 4 PRB’s (the highest 4 PRB’s in Narrow band), resulting in only one MPDCCH utilising all 16 eCCE’s with 0 to 15 are used. This is used for DCI 6-0x</w:t>
      </w:r>
      <w:r w:rsidR="007370BF" w:rsidRPr="00FC7496">
        <w:t>(36.213[30] table 9.1.5-2b)</w:t>
      </w:r>
      <w:r w:rsidRPr="00FC7496">
        <w:t>.</w:t>
      </w:r>
    </w:p>
    <w:p w14:paraId="65C2706C" w14:textId="77777777" w:rsidR="00AE02EA" w:rsidRPr="00FC7496" w:rsidRDefault="00AE02EA" w:rsidP="008A5F61">
      <w:pPr>
        <w:pStyle w:val="B1"/>
      </w:pPr>
      <w:r w:rsidRPr="00FC7496">
        <w:t>-</w:t>
      </w:r>
      <w:r w:rsidRPr="00FC7496">
        <w:tab/>
        <w:t>For CE Mode A with R=r1, level L’=8 on 4 PRB’s (the highest 4 PRB’s in Narrow band), resulting in two MPDCCH, MPDCCH 1 with CCE’s 0-7are used for DCI 6- 1x and  MPDCCH 2 with CCE’s 8-15are used for DCI 6- 0x</w:t>
      </w:r>
      <w:r w:rsidR="007370BF" w:rsidRPr="00FC7496">
        <w:t>(36.213[30] table 9.1.5-2a)</w:t>
      </w:r>
      <w:r w:rsidRPr="00FC7496">
        <w:t>.</w:t>
      </w:r>
    </w:p>
    <w:p w14:paraId="6F5FBBEB" w14:textId="77777777" w:rsidR="00AE02EA" w:rsidRPr="00FC7496" w:rsidRDefault="00AE02EA" w:rsidP="00AE02EA">
      <w:r w:rsidRPr="00FC7496">
        <w:t>MPDCCH is repeated based on semi-statically configured higher layer parameter mpdcch-NumRepetition and dynamically selected by network. Each value of mpdcch-NumRepetition = rmax maps into max 4 allowed values of repetitions R = r1, r2, r3, r4. UE is required to monitor all r1, r2, r3 &amp; r4 as per 36.213[30] table 9.1.5-2a for CE Mode A and table 9.1.5-2b for CE mode B.</w:t>
      </w:r>
    </w:p>
    <w:p w14:paraId="46B91AA9" w14:textId="77777777" w:rsidR="00AE02EA" w:rsidRPr="00FC7496" w:rsidRDefault="00AE02EA" w:rsidP="00AE02EA">
      <w:r w:rsidRPr="00FC7496">
        <w:t xml:space="preserve">Following values shall be used for </w:t>
      </w:r>
      <w:r w:rsidRPr="00FC7496">
        <w:rPr>
          <w:lang w:eastAsia="zh-CN"/>
        </w:rPr>
        <w:t>DCI subframe repetition number</w:t>
      </w:r>
      <w:r w:rsidRPr="00FC7496">
        <w:t xml:space="preserve"> R based on rmax= mpdcch-NumRepetition default values:</w:t>
      </w:r>
    </w:p>
    <w:p w14:paraId="46409BA3" w14:textId="77777777" w:rsidR="00AE02EA" w:rsidRPr="00FC7496" w:rsidRDefault="00AE02EA" w:rsidP="008A5F61">
      <w:pPr>
        <w:pStyle w:val="B1"/>
      </w:pPr>
      <w:r w:rsidRPr="00FC7496">
        <w:t>-</w:t>
      </w:r>
      <w:r w:rsidRPr="00FC7496">
        <w:tab/>
        <w:t>Type1-common search space for P-RNTI, mpdcch-NumRepetition-Paging-r13 =r16, R=r1=1 for both CE-Modes A &amp; B.</w:t>
      </w:r>
    </w:p>
    <w:p w14:paraId="379F98AD" w14:textId="77777777" w:rsidR="00AE02EA" w:rsidRPr="00FC7496" w:rsidRDefault="00AE02EA" w:rsidP="008A5F61">
      <w:pPr>
        <w:pStyle w:val="B1"/>
      </w:pPr>
      <w:r w:rsidRPr="00FC7496">
        <w:t>-</w:t>
      </w:r>
      <w:r w:rsidRPr="00FC7496">
        <w:tab/>
        <w:t>Type2-common search space for RA-RNTI, mpdcch-NumRepetition-RA-r13 =r1, R=r1=1, resulting in no retransmissions is used for both CE-Modes A &amp; B.</w:t>
      </w:r>
    </w:p>
    <w:p w14:paraId="00B1043C" w14:textId="77777777" w:rsidR="00AE02EA" w:rsidRPr="00FC7496" w:rsidRDefault="00AE02EA" w:rsidP="008A5F61">
      <w:pPr>
        <w:pStyle w:val="B2"/>
      </w:pPr>
      <w:r w:rsidRPr="00FC7496">
        <w:t>-</w:t>
      </w:r>
      <w:r w:rsidRPr="00FC7496">
        <w:tab/>
        <w:t>Type2-common search space for RA-RNTI, mpdcch-NumRepetition-RA-r13 =r4, R=r1=1, resulting in no retransmissions is used for both CE-Modes A &amp; B.</w:t>
      </w:r>
    </w:p>
    <w:p w14:paraId="21FC2E0B" w14:textId="77777777" w:rsidR="00AE02EA" w:rsidRPr="00FC7496" w:rsidRDefault="00AE02EA" w:rsidP="008A5F61">
      <w:pPr>
        <w:pStyle w:val="B2"/>
      </w:pPr>
      <w:r w:rsidRPr="00FC7496">
        <w:t>-</w:t>
      </w:r>
      <w:r w:rsidRPr="00FC7496">
        <w:tab/>
        <w:t>Type2-common search space for RA-RNTI, mpdcch-NumRepetition-RA-r13 =r16, R=r1=2, resulting in 2 transmissions is used for both CE-Modes A &amp; B.</w:t>
      </w:r>
    </w:p>
    <w:p w14:paraId="627F10F8" w14:textId="77777777" w:rsidR="00AE02EA" w:rsidRPr="00FC7496" w:rsidRDefault="00AE02EA" w:rsidP="008A5F61">
      <w:pPr>
        <w:pStyle w:val="B2"/>
      </w:pPr>
      <w:r w:rsidRPr="00FC7496">
        <w:t>-</w:t>
      </w:r>
      <w:r w:rsidRPr="00FC7496">
        <w:tab/>
        <w:t>Type2-common search space for RA-RNTI, mpdcch-NumRepetition-RA-r13 =r64, R=r1=2, resulting in 8 transmissions is used for both CE-Modes A &amp; B.</w:t>
      </w:r>
    </w:p>
    <w:p w14:paraId="3FBAEF8B" w14:textId="77777777" w:rsidR="00AE02EA" w:rsidRPr="00FC7496" w:rsidRDefault="00AE02EA" w:rsidP="008A5F61">
      <w:pPr>
        <w:pStyle w:val="B1"/>
      </w:pPr>
      <w:r w:rsidRPr="00FC7496">
        <w:t>-</w:t>
      </w:r>
      <w:r w:rsidRPr="00FC7496">
        <w:tab/>
        <w:t>UE Specific by C-RNTI search space, mpdcch-NumRepetition-r13 =r16, R=r1=</w:t>
      </w:r>
      <w:r w:rsidR="007370BF" w:rsidRPr="00FC7496">
        <w:t xml:space="preserve">2 </w:t>
      </w:r>
      <w:r w:rsidRPr="00FC7496">
        <w:t xml:space="preserve">resulting in </w:t>
      </w:r>
      <w:r w:rsidR="007370BF" w:rsidRPr="00FC7496">
        <w:t xml:space="preserve">2 </w:t>
      </w:r>
      <w:r w:rsidRPr="00FC7496">
        <w:t>transmissions.</w:t>
      </w:r>
    </w:p>
    <w:p w14:paraId="018489CE" w14:textId="77777777" w:rsidR="00AE02EA" w:rsidRPr="00FC7496" w:rsidRDefault="00AE02EA" w:rsidP="008A5F61">
      <w:pPr>
        <w:pStyle w:val="B2"/>
      </w:pPr>
      <w:r w:rsidRPr="00FC7496">
        <w:t>-</w:t>
      </w:r>
      <w:r w:rsidRPr="00FC7496">
        <w:tab/>
        <w:t xml:space="preserve">UE Specific by C-RNTI search space, mpdcch-NumRepetition-r13 =r1, R=r1=1 resulting in 1 transmission. </w:t>
      </w:r>
    </w:p>
    <w:p w14:paraId="54A7634D" w14:textId="77777777" w:rsidR="00E32FC9" w:rsidRPr="00FC7496" w:rsidRDefault="00E32FC9" w:rsidP="00E32FC9">
      <w:pPr>
        <w:pStyle w:val="Heading3"/>
      </w:pPr>
      <w:r w:rsidRPr="00FC7496">
        <w:t>7.1.4</w:t>
      </w:r>
      <w:r w:rsidRPr="00FC7496">
        <w:tab/>
        <w:t>LAA Considerations</w:t>
      </w:r>
    </w:p>
    <w:p w14:paraId="3499550B" w14:textId="77777777" w:rsidR="00E32FC9" w:rsidRPr="00FC7496" w:rsidRDefault="00E32FC9" w:rsidP="00E32FC9">
      <w:r w:rsidRPr="00FC7496">
        <w:t xml:space="preserve">In a LAA cell, the UE-Specific Search Space selection, as defined in above clauses for TDD, is applicable. As a UE cannot camp on a LAA cell, as there is no transmission of System Info, hence the CCE’s dedicated for SI-RNTI will be available for allocation. In a LAA Scell, the PDCCH scrambled with CC-RNTI </w:t>
      </w:r>
      <w:r w:rsidRPr="00FC7496">
        <w:rPr>
          <w:rFonts w:eastAsia="SimSun"/>
          <w:lang w:eastAsia="zh-CN"/>
        </w:rPr>
        <w:t>PDCCH candidate at aggregation level L=8 with the CCEs corresponding to the PDCCH candidate given by CCEs numbered 0,1,2,3,4,5,6,7 shall be used, as per TS 36.213[30] clause 13A.</w:t>
      </w:r>
    </w:p>
    <w:p w14:paraId="0770D46B" w14:textId="566B3678" w:rsidR="0016588A" w:rsidRPr="0016588A" w:rsidRDefault="00F51464" w:rsidP="0016588A">
      <w:pPr>
        <w:pStyle w:val="Heading2"/>
      </w:pPr>
      <w:r w:rsidRPr="00FC7496">
        <w:t>7.2</w:t>
      </w:r>
      <w:r w:rsidRPr="00FC7496">
        <w:tab/>
        <w:t>Uplink Grant</w:t>
      </w:r>
    </w:p>
    <w:p w14:paraId="6EF29310" w14:textId="6B00AC7E" w:rsidR="0016588A" w:rsidRDefault="0016588A" w:rsidP="00B5100F">
      <w:pPr>
        <w:pStyle w:val="Heading3"/>
      </w:pPr>
      <w:r w:rsidRPr="004F6C36">
        <w:t>7.2.0</w:t>
      </w:r>
      <w:r w:rsidRPr="004F6C36">
        <w:tab/>
        <w:t>UL Sync and Grant Allocation Types</w:t>
      </w:r>
    </w:p>
    <w:p w14:paraId="02025CD3" w14:textId="6A158184" w:rsidR="00F51464" w:rsidRPr="00FC7496" w:rsidRDefault="00F51464" w:rsidP="0016588A">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0016588A" w:rsidRPr="004F6C36">
        <w:t>B</w:t>
      </w:r>
      <w:r w:rsidRPr="00FC7496">
        <w:t>lock</w:t>
      </w:r>
      <w:r w:rsidR="0016588A"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2FAFAB66" w14:textId="77777777" w:rsidR="00F51464" w:rsidRPr="00FC7496" w:rsidRDefault="00F51464" w:rsidP="00F51464">
      <w:r w:rsidRPr="00FC7496">
        <w:t>The UE has the following means to communicate</w:t>
      </w:r>
      <w:r w:rsidR="005D2765" w:rsidRPr="00FC7496">
        <w:t xml:space="preserve"> </w:t>
      </w:r>
      <w:r w:rsidRPr="00FC7496">
        <w:t>if it has UL data ready for transmission and subsequently the estimate of quantity of data to be transmitted.</w:t>
      </w:r>
    </w:p>
    <w:p w14:paraId="014F2A00" w14:textId="76C08825" w:rsidR="00F51464" w:rsidRPr="00FC7496" w:rsidRDefault="0016588A" w:rsidP="00B5100F">
      <w:pPr>
        <w:pStyle w:val="B1"/>
      </w:pPr>
      <w:r>
        <w:t>-</w:t>
      </w:r>
      <w:r>
        <w:tab/>
      </w:r>
      <w:r w:rsidR="00F51464" w:rsidRPr="00FC7496">
        <w:t>RACH procedure: UE in idle mode, handed over to a new cell or connected mode but PUCCH is unsynchronized (sometimes referred to as PUCCH is not configured) will trigger RACH procedure on data ready for transmission in UL.</w:t>
      </w:r>
    </w:p>
    <w:p w14:paraId="550AE01F" w14:textId="08DACC5A" w:rsidR="00F51464" w:rsidRPr="00FC7496" w:rsidRDefault="0016588A" w:rsidP="00B5100F">
      <w:pPr>
        <w:pStyle w:val="B1"/>
      </w:pPr>
      <w:r>
        <w:t>-</w:t>
      </w:r>
      <w:r>
        <w:tab/>
      </w:r>
      <w:r w:rsidR="00F51464" w:rsidRPr="00FC7496">
        <w:t>Scheduling Request: UE in connected mode, no grant configured, PUCCH is synchronized and has data ready for transmission in UL, will transmit a scheduling request on PUCCH.</w:t>
      </w:r>
    </w:p>
    <w:p w14:paraId="1D44DFDB" w14:textId="09368D7A" w:rsidR="00F51464" w:rsidRPr="00FC7496" w:rsidRDefault="0016588A" w:rsidP="00B5100F">
      <w:pPr>
        <w:pStyle w:val="B1"/>
      </w:pPr>
      <w:r>
        <w:t>-</w:t>
      </w:r>
      <w:r>
        <w:tab/>
      </w:r>
      <w:r w:rsidR="00F51464" w:rsidRPr="00FC7496">
        <w:t>Buffer Status Reports: UE in connected mode, PUCCH synchronized, has a configured grant for current TTI, but grant is not sufficient to transmit all the data will include MAC control element BSR in the UL MAC PDU.</w:t>
      </w:r>
    </w:p>
    <w:p w14:paraId="764C8449" w14:textId="77777777" w:rsidR="00F51464" w:rsidRPr="00FC7496" w:rsidRDefault="00F51464" w:rsidP="00F51464">
      <w:r w:rsidRPr="00FC7496">
        <w:t>RACH and SR indicate on data availability and BSR provides an estimate of data available for transmission</w:t>
      </w:r>
      <w:r w:rsidR="005D2765" w:rsidRPr="00FC7496">
        <w:t>.</w:t>
      </w:r>
    </w:p>
    <w:p w14:paraId="707BD968" w14:textId="77777777" w:rsidR="004952CD" w:rsidRPr="00FC7496" w:rsidRDefault="004952CD" w:rsidP="004952CD">
      <w:r w:rsidRPr="00FC7496">
        <w:t>CQI/PMI/RI feedback from the UE which indicates the channel conditions and recommended number of layers.</w:t>
      </w:r>
    </w:p>
    <w:p w14:paraId="5A505268" w14:textId="77777777" w:rsidR="004952CD" w:rsidRPr="00FC7496" w:rsidRDefault="00F51464" w:rsidP="004952CD">
      <w:r w:rsidRPr="00FC7496">
        <w:t xml:space="preserve">Hence to determine the exact need of the grant requirement of the UE a network/SS needs to act on all </w:t>
      </w:r>
      <w:r w:rsidR="004952CD" w:rsidRPr="00FC7496">
        <w:t>four</w:t>
      </w:r>
      <w:r w:rsidRPr="00FC7496">
        <w:t xml:space="preserve"> of the above. This eventually complicates the SS implementation and hence the grant allocation procedure is simplified such that SS needs only to react on reception of SR</w:t>
      </w:r>
      <w:r w:rsidR="004952CD" w:rsidRPr="00FC7496">
        <w:t xml:space="preserve"> and grant allocation configured from the TTCN</w:t>
      </w:r>
      <w:r w:rsidRPr="00FC7496">
        <w:t>.</w:t>
      </w:r>
    </w:p>
    <w:p w14:paraId="567641B6" w14:textId="77777777" w:rsidR="004952CD" w:rsidRPr="00FC7496" w:rsidRDefault="004952CD" w:rsidP="004952CD">
      <w:r w:rsidRPr="00FC7496">
        <w:t>The SS disables aperiodic CQI/PMI/RI feedback from the UE by setting the ‘CQI request field’ to 0 in DCI format 0/RAR grant.</w:t>
      </w:r>
    </w:p>
    <w:p w14:paraId="11C3CC78" w14:textId="77777777" w:rsidR="00F51464" w:rsidRPr="00FC7496" w:rsidRDefault="004952CD" w:rsidP="004952CD">
      <w:r w:rsidRPr="00FC7496">
        <w:t>When request for periodic CQI/PMI/RI feedback is requested due to TTCN configuration, the SS does not react on periodic CQI/PMI/RI feedback received and still allocates grants as configured from TTCN.</w:t>
      </w:r>
    </w:p>
    <w:p w14:paraId="1F87D9E8" w14:textId="77777777" w:rsidR="00F51464" w:rsidRPr="00FC7496" w:rsidRDefault="00F51464" w:rsidP="00354BBF">
      <w:r w:rsidRPr="00FC7496">
        <w:t xml:space="preserve">The SS, if configured for maintaining PUCCH synchronization at UE, shall periodically transmit automatically MAC PDUs containing the MAC control element 'Timing Advance'. The period as configured by the TTCN </w:t>
      </w:r>
      <w:r w:rsidR="00B4706E" w:rsidRPr="00FC7496">
        <w:t>is set to</w:t>
      </w:r>
      <w:r w:rsidRPr="00FC7496">
        <w:t xml:space="preserve"> 80 % of the 'Time Alignment Timer' </w:t>
      </w:r>
      <w:r w:rsidR="00B4706E" w:rsidRPr="00FC7496">
        <w:t>defaul</w:t>
      </w:r>
      <w:r w:rsidR="00CA40BB" w:rsidRPr="00FC7496">
        <w:t>t</w:t>
      </w:r>
      <w:r w:rsidR="00B4706E" w:rsidRPr="00FC7496">
        <w:t xml:space="preserve"> v</w:t>
      </w:r>
      <w:r w:rsidRPr="00FC7496">
        <w:t xml:space="preserve">alue </w:t>
      </w:r>
      <w:r w:rsidR="00B4706E" w:rsidRPr="00FC7496">
        <w:t xml:space="preserve">(750 ms) </w:t>
      </w:r>
      <w:r w:rsidRPr="00FC7496">
        <w:t>configured at UE.</w:t>
      </w:r>
    </w:p>
    <w:p w14:paraId="39BF699B" w14:textId="5616A2AF" w:rsidR="00F51464" w:rsidRPr="00FC7496" w:rsidRDefault="00F51464" w:rsidP="00F51464">
      <w:r w:rsidRPr="00FC7496">
        <w:t xml:space="preserve">Additionally the SS can be configured to automatically transmit a 'configured' UL grant at every reception of a </w:t>
      </w:r>
      <w:r w:rsidR="0016588A" w:rsidRPr="004F6C36">
        <w:t>SR</w:t>
      </w:r>
      <w:r w:rsidRPr="00FC7496">
        <w:t>. This grant should be selected under the following restrictions:</w:t>
      </w:r>
    </w:p>
    <w:p w14:paraId="7F432E5B" w14:textId="48C75EB1" w:rsidR="00F51464" w:rsidRPr="00FC7496" w:rsidRDefault="00BC47AD" w:rsidP="00BC47AD">
      <w:pPr>
        <w:pStyle w:val="B1"/>
      </w:pPr>
      <w:r w:rsidRPr="00FC7496">
        <w:t>-</w:t>
      </w:r>
      <w:r w:rsidRPr="00FC7496">
        <w:tab/>
      </w:r>
      <w:r w:rsidR="00F51464" w:rsidRPr="00FC7496">
        <w:t>All UE categories can handle this</w:t>
      </w:r>
      <w:r w:rsidR="0016588A" w:rsidRPr="004F6C36">
        <w:t>,</w:t>
      </w:r>
      <w:r w:rsidR="00F51464" w:rsidRPr="00FC7496">
        <w:t xml:space="preserve"> i.e. (</w:t>
      </w:r>
      <w:r w:rsidR="008C1048" w:rsidRPr="00FC7496">
        <w:t xml:space="preserve">for UE Cat 1 and above </w:t>
      </w:r>
      <w:r w:rsidR="00F51464" w:rsidRPr="00FC7496">
        <w:t xml:space="preserve">TBS </w:t>
      </w:r>
      <w:r w:rsidR="0016588A" w:rsidRPr="004F6C36">
        <w:t>≤</w:t>
      </w:r>
      <w:r w:rsidR="00F51464" w:rsidRPr="00FC7496">
        <w:t xml:space="preserve"> 5160</w:t>
      </w:r>
      <w:r w:rsidR="0016588A" w:rsidRPr="004F6C36">
        <w:t xml:space="preserve"> bits</w:t>
      </w:r>
      <w:r w:rsidR="008C1048" w:rsidRPr="00FC7496">
        <w:t xml:space="preserve">, for </w:t>
      </w:r>
      <w:r w:rsidR="00C7166D" w:rsidRPr="00FC7496">
        <w:t xml:space="preserve">UE </w:t>
      </w:r>
      <w:r w:rsidR="008C1048" w:rsidRPr="00FC7496">
        <w:t>Cat 0</w:t>
      </w:r>
      <w:r w:rsidR="005E282F" w:rsidRPr="00FC7496">
        <w:t>/M1</w:t>
      </w:r>
      <w:r w:rsidR="008C1048" w:rsidRPr="00FC7496">
        <w:t xml:space="preserve"> TBS </w:t>
      </w:r>
      <w:r w:rsidR="0016588A" w:rsidRPr="004F6C36">
        <w:t>≤</w:t>
      </w:r>
      <w:r w:rsidR="008C1048" w:rsidRPr="00FC7496">
        <w:t xml:space="preserve"> 1000</w:t>
      </w:r>
      <w:r w:rsidR="0016588A" w:rsidRPr="004F6C36">
        <w:t xml:space="preserve"> bits</w:t>
      </w:r>
      <w:r w:rsidR="00F51464" w:rsidRPr="00FC7496">
        <w:t>).</w:t>
      </w:r>
    </w:p>
    <w:p w14:paraId="4F564B19" w14:textId="45A07AFE" w:rsidR="00F51464" w:rsidRPr="00FC7496" w:rsidRDefault="00BC47AD" w:rsidP="00BC47AD">
      <w:pPr>
        <w:pStyle w:val="B1"/>
      </w:pPr>
      <w:r w:rsidRPr="00FC7496">
        <w:t>-</w:t>
      </w:r>
      <w:r w:rsidRPr="00FC7496">
        <w:tab/>
      </w:r>
      <w:r w:rsidR="00F51464" w:rsidRPr="00FC7496">
        <w:t xml:space="preserve">It is sufficiently large that most of </w:t>
      </w:r>
      <w:r w:rsidR="0016588A" w:rsidRPr="004F6C36">
        <w:t xml:space="preserve">UL </w:t>
      </w:r>
      <w:r w:rsidR="00F51464" w:rsidRPr="00FC7496">
        <w:t xml:space="preserve">signalling messages can be transmitted. In case the grant is not sufficient to fit the whole UL data, the UE will have to wait for the expiry of </w:t>
      </w:r>
      <w:r w:rsidR="0016588A" w:rsidRPr="00B5100F">
        <w:rPr>
          <w:i/>
          <w:iCs/>
        </w:rPr>
        <w:t>retxBSR-Timer</w:t>
      </w:r>
      <w:r w:rsidR="00F51464" w:rsidRPr="00FC7496">
        <w:t xml:space="preserve"> and retransmit a SR. And hence the procedure is repeated.</w:t>
      </w:r>
    </w:p>
    <w:p w14:paraId="3C8BE99B" w14:textId="390A176E" w:rsidR="00F51464" w:rsidRPr="00FC7496" w:rsidRDefault="00F51464" w:rsidP="00F51464">
      <w:r w:rsidRPr="00FC7496">
        <w:t xml:space="preserve">The following </w:t>
      </w:r>
      <w:r w:rsidR="008C1048" w:rsidRPr="00FC7496">
        <w:t>5</w:t>
      </w:r>
      <w:r w:rsidRPr="00FC7496">
        <w:t xml:space="preserve"> types of grant allocation configurations are possible. Grant allocation </w:t>
      </w:r>
      <w:r w:rsidR="0016588A" w:rsidRPr="004F6C36">
        <w:t>t</w:t>
      </w:r>
      <w:r w:rsidRPr="00FC7496">
        <w:t xml:space="preserve">ypes 1 to 3 are applicable, when the UE is in connected state. Grant allocation </w:t>
      </w:r>
      <w:r w:rsidR="0016588A">
        <w:t>t</w:t>
      </w:r>
      <w:r w:rsidRPr="00FC7496">
        <w:t xml:space="preserve">ype 4 is applicable when UE is </w:t>
      </w:r>
      <w:r w:rsidR="005D2765" w:rsidRPr="00FC7496">
        <w:t>establishing</w:t>
      </w:r>
      <w:r w:rsidR="00DF0540" w:rsidRPr="00FC7496">
        <w:t xml:space="preserve"> /</w:t>
      </w:r>
      <w:r w:rsidR="0016588A" w:rsidRPr="004F6C36">
        <w:t xml:space="preserve"> </w:t>
      </w:r>
      <w:r w:rsidR="00DF0540" w:rsidRPr="00FC7496">
        <w:t>re-establishing</w:t>
      </w:r>
      <w:r w:rsidR="005D2765" w:rsidRPr="00FC7496">
        <w:t xml:space="preserve"> the RRC Connection</w:t>
      </w:r>
      <w:r w:rsidR="00DF0540" w:rsidRPr="00FC7496">
        <w:t>, or during handover or in connected state but PUCCH is not synchronised</w:t>
      </w:r>
      <w:r w:rsidR="005D2765" w:rsidRPr="00FC7496">
        <w:t>.</w:t>
      </w:r>
      <w:r w:rsidR="008C1048" w:rsidRPr="00FC7496">
        <w:t xml:space="preserve"> Grant allocation type 5 is applicable when the UE is in connected state and is used for lower category UEs when the UL grants greater than Max TBS supported by the UE is needed.</w:t>
      </w:r>
    </w:p>
    <w:p w14:paraId="5E8DABE2" w14:textId="77777777" w:rsidR="00F51464" w:rsidRPr="00FC7496" w:rsidRDefault="00F51464" w:rsidP="00273022">
      <w:pPr>
        <w:pStyle w:val="H6"/>
      </w:pPr>
      <w:r w:rsidRPr="00FC7496">
        <w:t>Grant Allocation Type 1:</w:t>
      </w:r>
    </w:p>
    <w:p w14:paraId="7C07EF5D" w14:textId="77777777" w:rsidR="00F51464" w:rsidRPr="00FC7496" w:rsidRDefault="00BC47AD" w:rsidP="00273022">
      <w:pPr>
        <w:pStyle w:val="B1"/>
        <w:keepNext/>
        <w:keepLines/>
      </w:pPr>
      <w:r w:rsidRPr="00FC7496">
        <w:t>-</w:t>
      </w:r>
      <w:r w:rsidRPr="00FC7496">
        <w:tab/>
      </w:r>
      <w:r w:rsidR="00F51464" w:rsidRPr="00FC7496">
        <w:t>SS is configured to maintain PUCCH Synch.</w:t>
      </w:r>
    </w:p>
    <w:p w14:paraId="141BDC13" w14:textId="53319A9F" w:rsidR="0016588A" w:rsidRPr="004F6C36" w:rsidRDefault="00BC47AD" w:rsidP="0016588A">
      <w:pPr>
        <w:pStyle w:val="B1"/>
      </w:pPr>
      <w:r w:rsidRPr="00FC7496">
        <w:t>-</w:t>
      </w:r>
      <w:r w:rsidRPr="00FC7496">
        <w:tab/>
      </w:r>
      <w:r w:rsidR="00F51464" w:rsidRPr="00FC7496">
        <w:t xml:space="preserve">SS is configured to send an automatically 'configured Grant' (in terms of </w:t>
      </w:r>
      <w:r w:rsidR="00F51464" w:rsidRPr="00FC7496">
        <w:rPr>
          <w:i/>
          <w:iCs/>
        </w:rPr>
        <w:t>I</w:t>
      </w:r>
      <w:r w:rsidR="00F51464" w:rsidRPr="00FC7496">
        <w:rPr>
          <w:position w:val="-6"/>
          <w:sz w:val="16"/>
        </w:rPr>
        <w:t>MCS</w:t>
      </w:r>
      <w:r w:rsidR="00F51464" w:rsidRPr="00FC7496">
        <w:t xml:space="preserve"> and </w:t>
      </w:r>
      <w:r w:rsidR="00F51464" w:rsidRPr="00FC7496">
        <w:rPr>
          <w:i/>
          <w:iCs/>
        </w:rPr>
        <w:t>N</w:t>
      </w:r>
      <w:r w:rsidR="00F51464" w:rsidRPr="00FC7496">
        <w:rPr>
          <w:position w:val="-6"/>
          <w:sz w:val="16"/>
        </w:rPr>
        <w:t>PRB</w:t>
      </w:r>
      <w:r w:rsidR="00F51464" w:rsidRPr="00FC7496">
        <w:t>) to the UE on every reception of a Scheduling Request, within 10 subframes.</w:t>
      </w:r>
    </w:p>
    <w:p w14:paraId="5776C310" w14:textId="22A794C8" w:rsidR="00F51464" w:rsidRPr="00FC7496" w:rsidRDefault="0016588A" w:rsidP="0016588A">
      <w:pPr>
        <w:pStyle w:val="B1"/>
      </w:pPr>
      <w:r w:rsidRPr="004F6C36">
        <w:t>-</w:t>
      </w:r>
      <w:r w:rsidRPr="004F6C36">
        <w:tab/>
        <w:t>defined in Table 7.2.0-1</w:t>
      </w:r>
      <w:r w:rsidR="005611A9" w:rsidRPr="00FC7496">
        <w:t>The default configured grant is,</w:t>
      </w:r>
      <w:r w:rsidR="005611A9" w:rsidRPr="00FC7496">
        <w:rPr>
          <w:position w:val="-6"/>
          <w:sz w:val="16"/>
        </w:rPr>
        <w:t xml:space="preserve"> </w:t>
      </w:r>
      <w:r w:rsidR="005611A9" w:rsidRPr="00FC7496">
        <w:t>unless explicitly specified in test cases.</w:t>
      </w:r>
    </w:p>
    <w:p w14:paraId="02261575" w14:textId="77777777" w:rsidR="00F51464" w:rsidRPr="00FC7496" w:rsidRDefault="00BC47AD" w:rsidP="00BC47AD">
      <w:pPr>
        <w:pStyle w:val="B1"/>
      </w:pPr>
      <w:r w:rsidRPr="00FC7496">
        <w:t>-</w:t>
      </w:r>
      <w:r w:rsidRPr="00FC7496">
        <w:tab/>
      </w:r>
      <w:r w:rsidR="005611A9" w:rsidRPr="00FC7496">
        <w:t>By default t</w:t>
      </w:r>
      <w:r w:rsidR="00F51464" w:rsidRPr="00FC7496">
        <w:t xml:space="preserve">his type of grant allocation is </w:t>
      </w:r>
      <w:r w:rsidR="005611A9" w:rsidRPr="00FC7496">
        <w:t xml:space="preserve">applied. The majority of Idle mode, </w:t>
      </w:r>
      <w:r w:rsidR="00F51464" w:rsidRPr="00FC7496">
        <w:t>RRC and NAS test cases</w:t>
      </w:r>
      <w:r w:rsidR="005611A9" w:rsidRPr="00FC7496">
        <w:t xml:space="preserve">, </w:t>
      </w:r>
      <w:r w:rsidR="00F51464" w:rsidRPr="00FC7496">
        <w:t xml:space="preserve">the </w:t>
      </w:r>
      <w:r w:rsidR="005611A9" w:rsidRPr="00FC7496">
        <w:t xml:space="preserve">preambles </w:t>
      </w:r>
      <w:r w:rsidR="00DF0540" w:rsidRPr="00FC7496">
        <w:t xml:space="preserve">of all tests </w:t>
      </w:r>
      <w:r w:rsidR="005611A9" w:rsidRPr="00FC7496">
        <w:t xml:space="preserve">and </w:t>
      </w:r>
      <w:r w:rsidR="00DF0540" w:rsidRPr="00FC7496">
        <w:t xml:space="preserve">the </w:t>
      </w:r>
      <w:r w:rsidR="005611A9" w:rsidRPr="00FC7496">
        <w:t xml:space="preserve">postambles of </w:t>
      </w:r>
      <w:r w:rsidR="00DF0540" w:rsidRPr="00FC7496">
        <w:t xml:space="preserve">those </w:t>
      </w:r>
      <w:r w:rsidR="005611A9" w:rsidRPr="00FC7496">
        <w:t xml:space="preserve">tests </w:t>
      </w:r>
      <w:r w:rsidR="00DF0540" w:rsidRPr="00FC7496">
        <w:t>for which UE is still PUCCH synchronised at the end of test body.</w:t>
      </w:r>
      <w:r w:rsidR="005611A9" w:rsidRPr="00FC7496">
        <w:t xml:space="preserve"> </w:t>
      </w:r>
      <w:r w:rsidR="00DF0540" w:rsidRPr="00FC7496">
        <w:t xml:space="preserve">A </w:t>
      </w:r>
      <w:r w:rsidR="005611A9" w:rsidRPr="00FC7496">
        <w:t xml:space="preserve">few Layer 2 tests </w:t>
      </w:r>
      <w:r w:rsidR="00DF0540" w:rsidRPr="00FC7496">
        <w:t xml:space="preserve">also </w:t>
      </w:r>
      <w:r w:rsidR="005611A9" w:rsidRPr="00FC7496">
        <w:t>use this type of grant</w:t>
      </w:r>
      <w:r w:rsidR="00F51464" w:rsidRPr="00FC7496">
        <w:t>.</w:t>
      </w:r>
    </w:p>
    <w:p w14:paraId="0A11D86A" w14:textId="77777777" w:rsidR="00F51464" w:rsidRPr="00FC7496" w:rsidRDefault="00F51464" w:rsidP="007A53B6">
      <w:pPr>
        <w:pStyle w:val="H6"/>
      </w:pPr>
      <w:r w:rsidRPr="00FC7496">
        <w:t>Grant Allocation Type 2:</w:t>
      </w:r>
    </w:p>
    <w:p w14:paraId="69A802BF" w14:textId="2B363FE7"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maintain PUCCH Synch.</w:t>
      </w:r>
    </w:p>
    <w:p w14:paraId="6D7E389C" w14:textId="7E164538" w:rsidR="00D77C85" w:rsidRPr="00FC7496" w:rsidRDefault="00BC47AD" w:rsidP="00D77C85">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periodically transmit a grant (</w:t>
      </w:r>
      <w:r w:rsidR="00F51464" w:rsidRPr="00FC7496">
        <w:rPr>
          <w:rFonts w:ascii="Times New Roman Italic" w:hAnsi="Times New Roman Italic"/>
          <w:i/>
          <w:iCs/>
        </w:rPr>
        <w:t>I</w:t>
      </w:r>
      <w:r w:rsidR="00F51464" w:rsidRPr="00FC7496">
        <w:rPr>
          <w:position w:val="-6"/>
          <w:sz w:val="16"/>
        </w:rPr>
        <w:t>MCS</w:t>
      </w:r>
      <w:r w:rsidR="00F51464" w:rsidRPr="00FC7496">
        <w:t xml:space="preserve"> </w:t>
      </w:r>
      <w:r w:rsidR="005D2765" w:rsidRPr="00FC7496">
        <w:t>and</w:t>
      </w:r>
      <w:r w:rsidR="00F51464" w:rsidRPr="00FC7496">
        <w:t xml:space="preserve"> </w:t>
      </w:r>
      <w:r w:rsidR="00F51464" w:rsidRPr="00FC7496">
        <w:rPr>
          <w:i/>
          <w:iCs/>
        </w:rPr>
        <w:t>N</w:t>
      </w:r>
      <w:r w:rsidR="00F51464" w:rsidRPr="00FC7496">
        <w:rPr>
          <w:position w:val="-6"/>
          <w:sz w:val="16"/>
        </w:rPr>
        <w:t>PRB</w:t>
      </w:r>
      <w:r w:rsidR="00F51464" w:rsidRPr="00FC7496">
        <w:t xml:space="preserve">). Number of grants (1 or more) and period </w:t>
      </w:r>
      <w:r w:rsidR="00D77C85" w:rsidRPr="00FC7496">
        <w:t xml:space="preserve">(in ms) </w:t>
      </w:r>
      <w:r w:rsidR="0016588A" w:rsidRPr="004F6C36">
        <w:t xml:space="preserve">is </w:t>
      </w:r>
      <w:r w:rsidR="00F51464" w:rsidRPr="00FC7496">
        <w:t>configured by TTCN.</w:t>
      </w:r>
    </w:p>
    <w:p w14:paraId="1E4EA46C" w14:textId="77777777" w:rsidR="00D77C85" w:rsidRPr="00FC7496" w:rsidRDefault="00D77C85" w:rsidP="00D77C85">
      <w:pPr>
        <w:pStyle w:val="B1"/>
      </w:pPr>
      <w:r w:rsidRPr="00FC7496">
        <w:t>-</w:t>
      </w:r>
      <w:r w:rsidRPr="00FC7496">
        <w:tab/>
        <w:t xml:space="preserve">The first </w:t>
      </w:r>
      <w:r w:rsidR="00F51464" w:rsidRPr="00FC7496">
        <w:t xml:space="preserve">grant transmitted </w:t>
      </w:r>
      <w:r w:rsidRPr="00FC7496">
        <w:t xml:space="preserve">is </w:t>
      </w:r>
      <w:r w:rsidR="00F51464" w:rsidRPr="00FC7496">
        <w:t xml:space="preserve">as specified in </w:t>
      </w:r>
      <w:r w:rsidRPr="00FC7496">
        <w:t xml:space="preserve">the explicit </w:t>
      </w:r>
      <w:r w:rsidR="00F51464" w:rsidRPr="00FC7496">
        <w:t>timing information.</w:t>
      </w:r>
      <w:r w:rsidRPr="00FC7496">
        <w:t xml:space="preserve"> If timing information is </w:t>
      </w:r>
      <w:r w:rsidR="00630027" w:rsidRPr="00FC7496">
        <w:t>"</w:t>
      </w:r>
      <w:r w:rsidRPr="00FC7496">
        <w:t>now</w:t>
      </w:r>
      <w:r w:rsidR="00630027" w:rsidRPr="00FC7496">
        <w:t>"</w:t>
      </w:r>
      <w:r w:rsidRPr="00FC7496">
        <w:t xml:space="preserve"> the SS selects the first suitable subframe for UL transmission.</w:t>
      </w:r>
    </w:p>
    <w:p w14:paraId="4A067E81" w14:textId="77777777" w:rsidR="00F51464" w:rsidRPr="00FC7496" w:rsidRDefault="00D77C85" w:rsidP="00D77C85">
      <w:pPr>
        <w:pStyle w:val="B1"/>
      </w:pPr>
      <w:r w:rsidRPr="00FC7496">
        <w:t>-</w:t>
      </w:r>
      <w:r w:rsidRPr="00FC7496">
        <w:tab/>
        <w:t>The grant allocation period for TDD shall be assigned without conflict with the allowed UL subframes in the TDD subframe configurations. As example of allocation period, the TDD UL Grant allocation can be assigned as in multiples of 5 ms.</w:t>
      </w:r>
    </w:p>
    <w:p w14:paraId="762FE856" w14:textId="77777777" w:rsidR="00F51464" w:rsidRPr="00FC7496" w:rsidRDefault="00BC47AD" w:rsidP="00BC47AD">
      <w:pPr>
        <w:pStyle w:val="B1"/>
      </w:pPr>
      <w:r w:rsidRPr="00FC7496">
        <w:t>-</w:t>
      </w:r>
      <w:r w:rsidRPr="00FC7496">
        <w:tab/>
      </w:r>
      <w:r w:rsidR="00F51464" w:rsidRPr="00FC7496">
        <w:t xml:space="preserve">This type of grant allocation is </w:t>
      </w:r>
      <w:r w:rsidR="005611A9" w:rsidRPr="00FC7496">
        <w:t xml:space="preserve">applicable to the majority </w:t>
      </w:r>
      <w:r w:rsidR="001B16A2" w:rsidRPr="00FC7496">
        <w:t>of RLC</w:t>
      </w:r>
      <w:r w:rsidR="00F51464" w:rsidRPr="00FC7496">
        <w:t xml:space="preserve">, PDCP and </w:t>
      </w:r>
      <w:r w:rsidR="005611A9" w:rsidRPr="00FC7496">
        <w:t xml:space="preserve">a </w:t>
      </w:r>
      <w:r w:rsidR="00F51464" w:rsidRPr="00FC7496">
        <w:t>few MAC test cases.</w:t>
      </w:r>
    </w:p>
    <w:p w14:paraId="26F12467" w14:textId="77777777" w:rsidR="00F51464" w:rsidRPr="00FC7496" w:rsidRDefault="00BC47AD" w:rsidP="00BC47AD">
      <w:pPr>
        <w:pStyle w:val="B1"/>
      </w:pPr>
      <w:r w:rsidRPr="00FC7496">
        <w:t>-</w:t>
      </w:r>
      <w:r w:rsidRPr="00FC7496">
        <w:tab/>
      </w:r>
      <w:r w:rsidR="00F51464" w:rsidRPr="00FC7496">
        <w:t>No additional grant is allocated on reception of any SRs</w:t>
      </w:r>
      <w:r w:rsidR="005D2765" w:rsidRPr="00FC7496">
        <w:t>.</w:t>
      </w:r>
    </w:p>
    <w:p w14:paraId="0C0E5252" w14:textId="77777777" w:rsidR="00F51464" w:rsidRPr="00FC7496" w:rsidRDefault="00F51464" w:rsidP="007A53B6">
      <w:pPr>
        <w:pStyle w:val="H6"/>
      </w:pPr>
      <w:r w:rsidRPr="00FC7496">
        <w:t>Grant Allocation Type 3:</w:t>
      </w:r>
    </w:p>
    <w:p w14:paraId="1C78D188" w14:textId="77777777" w:rsidR="00F51464" w:rsidRPr="00FC7496" w:rsidRDefault="00BC47AD" w:rsidP="00BC47AD">
      <w:pPr>
        <w:pStyle w:val="B1"/>
      </w:pPr>
      <w:r w:rsidRPr="00FC7496">
        <w:t>-</w:t>
      </w:r>
      <w:r w:rsidRPr="00FC7496">
        <w:tab/>
      </w:r>
      <w:r w:rsidR="00F51464" w:rsidRPr="00FC7496">
        <w:t>SS may or may not be configured to maintain PUCCH Synch.</w:t>
      </w:r>
    </w:p>
    <w:p w14:paraId="620B1BA8" w14:textId="31511AA3"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transmit a one time grant (</w:t>
      </w:r>
      <w:r w:rsidR="00F51464" w:rsidRPr="00FC7496">
        <w:rPr>
          <w:i/>
          <w:iCs/>
        </w:rPr>
        <w:t>I</w:t>
      </w:r>
      <w:r w:rsidR="00F51464" w:rsidRPr="00FC7496">
        <w:rPr>
          <w:position w:val="-6"/>
          <w:sz w:val="16"/>
        </w:rPr>
        <w:t>MCS</w:t>
      </w:r>
      <w:r w:rsidR="005D2765" w:rsidRPr="00FC7496">
        <w:t xml:space="preserve"> and</w:t>
      </w:r>
      <w:r w:rsidR="00F51464" w:rsidRPr="00FC7496">
        <w:t xml:space="preserve"> </w:t>
      </w:r>
      <w:r w:rsidR="00F51464" w:rsidRPr="00FC7496">
        <w:rPr>
          <w:i/>
          <w:iCs/>
        </w:rPr>
        <w:t>N</w:t>
      </w:r>
      <w:r w:rsidR="00F51464" w:rsidRPr="00FC7496">
        <w:rPr>
          <w:position w:val="-6"/>
          <w:sz w:val="16"/>
        </w:rPr>
        <w:t>PRB</w:t>
      </w:r>
      <w:r w:rsidR="00F51464" w:rsidRPr="00FC7496">
        <w:t xml:space="preserve">) in the time requested by TTCN. The one time </w:t>
      </w:r>
      <w:r w:rsidR="001B16A2" w:rsidRPr="00FC7496">
        <w:t>transmission is</w:t>
      </w:r>
      <w:r w:rsidR="00F51464" w:rsidRPr="00FC7496">
        <w:t xml:space="preserve"> achieved by setting Number of grants=1 and period=</w:t>
      </w:r>
      <w:r w:rsidR="00A25DD3" w:rsidRPr="00FC7496">
        <w:t>Only once</w:t>
      </w:r>
      <w:r w:rsidR="0016588A" w:rsidRPr="004F6C36">
        <w:t>.</w:t>
      </w:r>
    </w:p>
    <w:p w14:paraId="5F30E049" w14:textId="56BA05E6" w:rsidR="00F51464" w:rsidRPr="00FC7496" w:rsidRDefault="00BC47AD" w:rsidP="00BC47AD">
      <w:pPr>
        <w:pStyle w:val="B1"/>
      </w:pPr>
      <w:r w:rsidRPr="00FC7496">
        <w:t>-</w:t>
      </w:r>
      <w:r w:rsidRPr="00FC7496">
        <w:tab/>
      </w:r>
      <w:r w:rsidR="00F51464" w:rsidRPr="00FC7496">
        <w:t>This type of grant allocation is suitable for MAC and DRB tests when UE is in UL Synchronised state</w:t>
      </w:r>
      <w:r w:rsidR="0016588A" w:rsidRPr="004F6C36">
        <w:t>.</w:t>
      </w:r>
    </w:p>
    <w:p w14:paraId="71192BB4" w14:textId="77777777" w:rsidR="00F51464" w:rsidRPr="00FC7496" w:rsidRDefault="00F51464" w:rsidP="007A53B6">
      <w:pPr>
        <w:pStyle w:val="H6"/>
      </w:pPr>
      <w:r w:rsidRPr="00FC7496">
        <w:t>Grant Allocation Type 4 (RACH configuration):</w:t>
      </w:r>
    </w:p>
    <w:p w14:paraId="1B2A0F88" w14:textId="0F77BA8E" w:rsidR="0016588A" w:rsidRPr="004F6C36" w:rsidRDefault="00BC47AD" w:rsidP="0016588A">
      <w:pPr>
        <w:pStyle w:val="B1"/>
      </w:pPr>
      <w:r w:rsidRPr="00FC7496">
        <w:t>-</w:t>
      </w:r>
      <w:r w:rsidRPr="00FC7496">
        <w:tab/>
      </w:r>
      <w:r w:rsidR="00F51464" w:rsidRPr="00FC7496">
        <w:t>In addition to the 3 types of UL grant allocations, a fourth type of grant allocation during the RACH procedure is also possible, where the SS behaves as per the RACH procedure configured and allocates the configured grant during the RACH procedure.</w:t>
      </w:r>
    </w:p>
    <w:p w14:paraId="6DAE9AC3" w14:textId="7F3C9D2B" w:rsidR="00F51464" w:rsidRPr="00FC7496" w:rsidRDefault="0016588A" w:rsidP="0016588A">
      <w:pPr>
        <w:pStyle w:val="B1"/>
      </w:pPr>
      <w:r w:rsidRPr="004F6C36">
        <w:t>-</w:t>
      </w:r>
      <w:r w:rsidRPr="004F6C36">
        <w:tab/>
      </w:r>
      <w:r w:rsidR="005611A9" w:rsidRPr="00FC7496">
        <w:t>This UL Grant type is used in the configuration for the preamble in many situations, basically in MAC test cases.</w:t>
      </w:r>
      <w:r w:rsidR="00DF0540" w:rsidRPr="00FC7496">
        <w:t xml:space="preserve"> This type of grant is further used when UE is establishing/re-establishing the RRC connection or during handover, or when the UE is not PUCCH synchronised</w:t>
      </w:r>
      <w:r w:rsidRPr="004F6C36">
        <w:t>.</w:t>
      </w:r>
    </w:p>
    <w:p w14:paraId="5E742D23" w14:textId="77777777" w:rsidR="008C1048" w:rsidRPr="00FC7496" w:rsidRDefault="008C1048" w:rsidP="008C1048">
      <w:pPr>
        <w:pStyle w:val="H6"/>
      </w:pPr>
      <w:r w:rsidRPr="00FC7496">
        <w:t>Grant Allocation Type 5:</w:t>
      </w:r>
    </w:p>
    <w:p w14:paraId="29F49320" w14:textId="77777777" w:rsidR="008C1048" w:rsidRPr="00FC7496" w:rsidRDefault="008C1048" w:rsidP="008C1048">
      <w:pPr>
        <w:pStyle w:val="B1"/>
      </w:pPr>
      <w:r w:rsidRPr="00FC7496">
        <w:t>-</w:t>
      </w:r>
      <w:r w:rsidRPr="00FC7496">
        <w:tab/>
        <w:t>SS is configured to maintain PUCCH Synch.</w:t>
      </w:r>
    </w:p>
    <w:p w14:paraId="72086157" w14:textId="69DAB860" w:rsidR="0016588A" w:rsidRPr="004F6C36" w:rsidRDefault="008C1048" w:rsidP="0016588A">
      <w:pPr>
        <w:pStyle w:val="B1"/>
      </w:pPr>
      <w:r w:rsidRPr="00FC7496">
        <w:t>-</w:t>
      </w:r>
      <w:r w:rsidRPr="00FC7496">
        <w:tab/>
      </w:r>
      <w:r w:rsidR="0016588A" w:rsidRPr="004F6C36">
        <w:t>SS is c</w:t>
      </w:r>
      <w:r w:rsidRPr="00FC7496">
        <w:t>onfigure</w:t>
      </w:r>
      <w:r w:rsidR="0016588A"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on reception of SR.  Number of grants (1 or more) and period (in ms)</w:t>
      </w:r>
      <w:r w:rsidR="0016588A" w:rsidRPr="004F6C36">
        <w:t xml:space="preserve"> are</w:t>
      </w:r>
      <w:r w:rsidRPr="00FC7496">
        <w:t xml:space="preserve"> configured by TTCN.  The first grant is sent within 10 subframes of SR.  Reception of SR starts/restarts periodic grant transmission.</w:t>
      </w:r>
    </w:p>
    <w:p w14:paraId="26BCEC52" w14:textId="39C6A7A9" w:rsidR="008C1048" w:rsidRPr="00FC7496" w:rsidRDefault="0016588A" w:rsidP="0016588A">
      <w:pPr>
        <w:pStyle w:val="B1"/>
      </w:pPr>
      <w:r w:rsidRPr="004F6C36">
        <w:t>-</w:t>
      </w:r>
      <w:r w:rsidRPr="004F6C36">
        <w:tab/>
      </w:r>
      <w:r w:rsidR="008C1048" w:rsidRPr="00FC7496">
        <w:t xml:space="preserve">The default configured grant is </w:t>
      </w:r>
      <w:r w:rsidRPr="004F6C36">
        <w:t>defined in Table 7.2.0-1</w:t>
      </w:r>
      <w:r w:rsidR="008C1048" w:rsidRPr="00FC7496">
        <w:t>, unless explicitly specified in test cases.</w:t>
      </w:r>
    </w:p>
    <w:p w14:paraId="38C2DA62" w14:textId="77777777" w:rsidR="008C1048" w:rsidRPr="00FC7496" w:rsidRDefault="008C1048" w:rsidP="008C1048">
      <w:pPr>
        <w:pStyle w:val="B1"/>
      </w:pPr>
      <w:r w:rsidRPr="00FC7496">
        <w:t>-</w:t>
      </w:r>
      <w:r w:rsidRPr="00FC7496">
        <w:tab/>
        <w:t>This type of grant allocation is suitable when the UE category is lower than 2.  The majority of Idle mode, RRC and NAS test cases, the preambles of all tests and the postambles of those tests which UE is still PUCCH synchronised at the end of the test body.  A few Layer 2 tests also use this type of grant.</w:t>
      </w:r>
    </w:p>
    <w:p w14:paraId="485BDA2E" w14:textId="151AD35E" w:rsidR="0016588A" w:rsidRPr="004F6C36" w:rsidRDefault="00F51464" w:rsidP="0016588A">
      <w:r w:rsidRPr="00FC7496">
        <w:t xml:space="preserve">All the UL grant allocation </w:t>
      </w:r>
      <w:r w:rsidR="0016588A"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005D2765" w:rsidRPr="00FC7496">
        <w:t xml:space="preserve"> t</w:t>
      </w:r>
      <w:r w:rsidRPr="00FC7496">
        <w:t>o be used. The SS shall allocate RB</w:t>
      </w:r>
      <w:r w:rsidR="005D2765" w:rsidRPr="00FC7496">
        <w:t xml:space="preserve">s corresponding to PRB indices </w:t>
      </w:r>
      <w:r w:rsidRPr="00FC7496">
        <w:t>0..(</w:t>
      </w:r>
      <w:r w:rsidRPr="00FC7496">
        <w:rPr>
          <w:i/>
          <w:iCs/>
        </w:rPr>
        <w:t>N</w:t>
      </w:r>
      <w:r w:rsidRPr="00FC7496">
        <w:rPr>
          <w:position w:val="-6"/>
          <w:sz w:val="16"/>
        </w:rPr>
        <w:t>PRB</w:t>
      </w:r>
      <w:r w:rsidRPr="00FC7496">
        <w:t>-1).</w:t>
      </w:r>
    </w:p>
    <w:p w14:paraId="06CDF559" w14:textId="77777777" w:rsidR="0016588A" w:rsidRPr="004F6C36" w:rsidRDefault="0016588A" w:rsidP="0016588A">
      <w:r w:rsidRPr="004F6C36">
        <w:t xml:space="preserve">Table 7.2.0-1 specifies the default UL grant settings for grant allocation types 1 and 5 depending on the UE Category, whether the test case is applicable to CE mode A UEs, and whether the grant size is default or big. </w:t>
      </w:r>
    </w:p>
    <w:p w14:paraId="264A1A9F" w14:textId="77777777" w:rsidR="0016588A" w:rsidRPr="004F6C36" w:rsidRDefault="0016588A" w:rsidP="0016588A">
      <w:pPr>
        <w:pStyle w:val="TH"/>
      </w:pPr>
      <w:r w:rsidRPr="004F6C36">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16588A" w:rsidRPr="004F6C36" w14:paraId="63429FF3" w14:textId="77777777" w:rsidTr="007026EF">
        <w:trPr>
          <w:jc w:val="center"/>
        </w:trPr>
        <w:tc>
          <w:tcPr>
            <w:tcW w:w="1393" w:type="dxa"/>
            <w:tcBorders>
              <w:bottom w:val="single" w:sz="4" w:space="0" w:color="auto"/>
            </w:tcBorders>
            <w:shd w:val="clear" w:color="auto" w:fill="auto"/>
          </w:tcPr>
          <w:p w14:paraId="03EBFD96" w14:textId="77777777" w:rsidR="0016588A" w:rsidRPr="004F6C36" w:rsidRDefault="0016588A" w:rsidP="007026EF">
            <w:pPr>
              <w:pStyle w:val="TAH"/>
            </w:pPr>
            <w:r w:rsidRPr="004F6C36">
              <w:t>UE Category</w:t>
            </w:r>
          </w:p>
        </w:tc>
        <w:tc>
          <w:tcPr>
            <w:tcW w:w="1230" w:type="dxa"/>
            <w:shd w:val="clear" w:color="auto" w:fill="auto"/>
          </w:tcPr>
          <w:p w14:paraId="0F6C2356" w14:textId="77777777" w:rsidR="0016588A" w:rsidRPr="004F6C36" w:rsidRDefault="0016588A" w:rsidP="007026EF">
            <w:pPr>
              <w:pStyle w:val="TAH"/>
            </w:pPr>
            <w:r w:rsidRPr="004F6C36">
              <w:t>CE mode A test case</w:t>
            </w:r>
          </w:p>
        </w:tc>
        <w:tc>
          <w:tcPr>
            <w:tcW w:w="1205" w:type="dxa"/>
            <w:shd w:val="clear" w:color="auto" w:fill="auto"/>
          </w:tcPr>
          <w:p w14:paraId="4294446D" w14:textId="77777777" w:rsidR="0016588A" w:rsidRPr="004F6C36" w:rsidRDefault="0016588A" w:rsidP="007026EF">
            <w:pPr>
              <w:pStyle w:val="TAH"/>
            </w:pPr>
            <w:r w:rsidRPr="004F6C36">
              <w:t>Grant size type</w:t>
            </w:r>
          </w:p>
        </w:tc>
        <w:tc>
          <w:tcPr>
            <w:tcW w:w="1701" w:type="dxa"/>
            <w:shd w:val="clear" w:color="auto" w:fill="auto"/>
          </w:tcPr>
          <w:p w14:paraId="4D11ED8D" w14:textId="77777777" w:rsidR="0016588A" w:rsidRPr="004F6C36" w:rsidRDefault="0016588A" w:rsidP="007026EF">
            <w:pPr>
              <w:pStyle w:val="TAH"/>
            </w:pPr>
            <w:r w:rsidRPr="004F6C36">
              <w:t>TBS (bits)</w:t>
            </w:r>
          </w:p>
          <w:p w14:paraId="43D31FE7" w14:textId="77777777" w:rsidR="0016588A" w:rsidRPr="004F6C36" w:rsidRDefault="0016588A" w:rsidP="007026EF">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157BA70E" w14:textId="77777777" w:rsidR="0016588A" w:rsidRPr="004F6C36" w:rsidRDefault="0016588A" w:rsidP="007026EF">
            <w:pPr>
              <w:pStyle w:val="TAH"/>
            </w:pPr>
            <w:r w:rsidRPr="004F6C36">
              <w:t>Grant allocation type</w:t>
            </w:r>
          </w:p>
        </w:tc>
        <w:tc>
          <w:tcPr>
            <w:tcW w:w="1276" w:type="dxa"/>
            <w:shd w:val="clear" w:color="auto" w:fill="auto"/>
          </w:tcPr>
          <w:p w14:paraId="43C47829" w14:textId="77777777" w:rsidR="0016588A" w:rsidRPr="004F6C36" w:rsidRDefault="0016588A" w:rsidP="007026EF">
            <w:pPr>
              <w:pStyle w:val="TAH"/>
            </w:pPr>
            <w:r w:rsidRPr="004F6C36">
              <w:t>Total grant size (bits)</w:t>
            </w:r>
          </w:p>
        </w:tc>
      </w:tr>
      <w:tr w:rsidR="0016588A" w:rsidRPr="004F6C36" w14:paraId="72025805" w14:textId="77777777" w:rsidTr="007026EF">
        <w:trPr>
          <w:jc w:val="center"/>
        </w:trPr>
        <w:tc>
          <w:tcPr>
            <w:tcW w:w="1393" w:type="dxa"/>
            <w:tcBorders>
              <w:bottom w:val="nil"/>
            </w:tcBorders>
            <w:shd w:val="clear" w:color="auto" w:fill="auto"/>
          </w:tcPr>
          <w:p w14:paraId="0DFF0C11" w14:textId="77777777" w:rsidR="0016588A" w:rsidRPr="004F6C36" w:rsidRDefault="0016588A" w:rsidP="007026EF">
            <w:pPr>
              <w:pStyle w:val="TAL"/>
            </w:pPr>
            <w:r w:rsidRPr="004F6C36">
              <w:t>CatM1</w:t>
            </w:r>
          </w:p>
        </w:tc>
        <w:tc>
          <w:tcPr>
            <w:tcW w:w="1230" w:type="dxa"/>
            <w:shd w:val="clear" w:color="auto" w:fill="auto"/>
          </w:tcPr>
          <w:p w14:paraId="0C7E930A" w14:textId="77777777" w:rsidR="0016588A" w:rsidRPr="004F6C36" w:rsidRDefault="0016588A" w:rsidP="007026EF">
            <w:pPr>
              <w:pStyle w:val="TAC"/>
            </w:pPr>
            <w:r w:rsidRPr="004F6C36">
              <w:t>n/a</w:t>
            </w:r>
          </w:p>
        </w:tc>
        <w:tc>
          <w:tcPr>
            <w:tcW w:w="1205" w:type="dxa"/>
            <w:shd w:val="clear" w:color="auto" w:fill="auto"/>
          </w:tcPr>
          <w:p w14:paraId="6EDB9636" w14:textId="77777777" w:rsidR="0016588A" w:rsidRPr="004F6C36" w:rsidRDefault="0016588A" w:rsidP="007026EF">
            <w:pPr>
              <w:pStyle w:val="TAC"/>
            </w:pPr>
            <w:r w:rsidRPr="004F6C36">
              <w:t>Default</w:t>
            </w:r>
          </w:p>
        </w:tc>
        <w:tc>
          <w:tcPr>
            <w:tcW w:w="1701" w:type="dxa"/>
            <w:shd w:val="clear" w:color="auto" w:fill="auto"/>
          </w:tcPr>
          <w:p w14:paraId="791E7C91" w14:textId="77777777" w:rsidR="0016588A" w:rsidRPr="004F6C36" w:rsidRDefault="0016588A" w:rsidP="007026EF">
            <w:pPr>
              <w:pStyle w:val="TAC"/>
            </w:pPr>
            <w:r w:rsidRPr="004F6C36">
              <w:t>1000 {14 ; 4}</w:t>
            </w:r>
          </w:p>
        </w:tc>
        <w:tc>
          <w:tcPr>
            <w:tcW w:w="1843" w:type="dxa"/>
            <w:shd w:val="clear" w:color="auto" w:fill="auto"/>
          </w:tcPr>
          <w:p w14:paraId="219DB6B2" w14:textId="77777777" w:rsidR="0016588A" w:rsidRPr="004F6C36" w:rsidRDefault="0016588A" w:rsidP="007026EF">
            <w:pPr>
              <w:pStyle w:val="TAC"/>
            </w:pPr>
            <w:r w:rsidRPr="004F6C36">
              <w:t>Type 1</w:t>
            </w:r>
          </w:p>
        </w:tc>
        <w:tc>
          <w:tcPr>
            <w:tcW w:w="1276" w:type="dxa"/>
            <w:shd w:val="clear" w:color="auto" w:fill="auto"/>
          </w:tcPr>
          <w:p w14:paraId="3A76936C" w14:textId="77777777" w:rsidR="0016588A" w:rsidRPr="004F6C36" w:rsidRDefault="0016588A" w:rsidP="007026EF">
            <w:pPr>
              <w:pStyle w:val="TAC"/>
            </w:pPr>
            <w:r w:rsidRPr="004F6C36">
              <w:t>1000</w:t>
            </w:r>
          </w:p>
        </w:tc>
      </w:tr>
      <w:tr w:rsidR="0016588A" w:rsidRPr="004F6C36" w14:paraId="32F7AAA1" w14:textId="77777777" w:rsidTr="007026EF">
        <w:trPr>
          <w:jc w:val="center"/>
        </w:trPr>
        <w:tc>
          <w:tcPr>
            <w:tcW w:w="1393" w:type="dxa"/>
            <w:tcBorders>
              <w:top w:val="nil"/>
              <w:bottom w:val="single" w:sz="4" w:space="0" w:color="auto"/>
            </w:tcBorders>
            <w:shd w:val="clear" w:color="auto" w:fill="auto"/>
          </w:tcPr>
          <w:p w14:paraId="5EF7A416" w14:textId="77777777" w:rsidR="0016588A" w:rsidRPr="004F6C36" w:rsidRDefault="0016588A" w:rsidP="007026EF">
            <w:pPr>
              <w:pStyle w:val="TAL"/>
            </w:pPr>
          </w:p>
        </w:tc>
        <w:tc>
          <w:tcPr>
            <w:tcW w:w="1230" w:type="dxa"/>
            <w:shd w:val="clear" w:color="auto" w:fill="auto"/>
          </w:tcPr>
          <w:p w14:paraId="5D5ECBF6" w14:textId="77777777" w:rsidR="0016588A" w:rsidRPr="004F6C36" w:rsidRDefault="0016588A" w:rsidP="007026EF">
            <w:pPr>
              <w:pStyle w:val="TAC"/>
            </w:pPr>
            <w:r w:rsidRPr="004F6C36">
              <w:t>n/a</w:t>
            </w:r>
          </w:p>
        </w:tc>
        <w:tc>
          <w:tcPr>
            <w:tcW w:w="1205" w:type="dxa"/>
            <w:shd w:val="clear" w:color="auto" w:fill="auto"/>
          </w:tcPr>
          <w:p w14:paraId="18C392C2" w14:textId="77777777" w:rsidR="0016588A" w:rsidRPr="004F6C36" w:rsidRDefault="0016588A" w:rsidP="007026EF">
            <w:pPr>
              <w:pStyle w:val="TAC"/>
            </w:pPr>
            <w:r w:rsidRPr="004F6C36">
              <w:t>Big</w:t>
            </w:r>
          </w:p>
        </w:tc>
        <w:tc>
          <w:tcPr>
            <w:tcW w:w="1701" w:type="dxa"/>
            <w:shd w:val="clear" w:color="auto" w:fill="auto"/>
          </w:tcPr>
          <w:p w14:paraId="21E1CFA8" w14:textId="77777777" w:rsidR="0016588A" w:rsidRPr="004F6C36" w:rsidRDefault="0016588A" w:rsidP="007026EF">
            <w:pPr>
              <w:pStyle w:val="TAC"/>
            </w:pPr>
            <w:r w:rsidRPr="004F6C36">
              <w:t>1000 {14 ; 4}</w:t>
            </w:r>
          </w:p>
        </w:tc>
        <w:tc>
          <w:tcPr>
            <w:tcW w:w="1843" w:type="dxa"/>
            <w:shd w:val="clear" w:color="auto" w:fill="auto"/>
          </w:tcPr>
          <w:p w14:paraId="6EE815D4" w14:textId="77777777" w:rsidR="0016588A" w:rsidRPr="004F6C36" w:rsidRDefault="0016588A" w:rsidP="007026EF">
            <w:pPr>
              <w:pStyle w:val="TAC"/>
            </w:pPr>
            <w:r w:rsidRPr="004F6C36">
              <w:t>Type 5 {20ms ; 10x}</w:t>
            </w:r>
          </w:p>
        </w:tc>
        <w:tc>
          <w:tcPr>
            <w:tcW w:w="1276" w:type="dxa"/>
            <w:shd w:val="clear" w:color="auto" w:fill="auto"/>
          </w:tcPr>
          <w:p w14:paraId="589A4FE3" w14:textId="77777777" w:rsidR="0016588A" w:rsidRPr="004F6C36" w:rsidRDefault="0016588A" w:rsidP="007026EF">
            <w:pPr>
              <w:pStyle w:val="TAC"/>
            </w:pPr>
            <w:r w:rsidRPr="004F6C36">
              <w:t>10000</w:t>
            </w:r>
          </w:p>
        </w:tc>
      </w:tr>
      <w:tr w:rsidR="0016588A" w:rsidRPr="004F6C36" w14:paraId="2DC87AD1" w14:textId="77777777" w:rsidTr="007026EF">
        <w:trPr>
          <w:jc w:val="center"/>
        </w:trPr>
        <w:tc>
          <w:tcPr>
            <w:tcW w:w="1393" w:type="dxa"/>
            <w:tcBorders>
              <w:bottom w:val="nil"/>
            </w:tcBorders>
            <w:shd w:val="clear" w:color="auto" w:fill="auto"/>
          </w:tcPr>
          <w:p w14:paraId="6259C34B" w14:textId="77777777" w:rsidR="0016588A" w:rsidRPr="004F6C36" w:rsidRDefault="0016588A" w:rsidP="007026EF">
            <w:pPr>
              <w:pStyle w:val="TAL"/>
            </w:pPr>
            <w:r w:rsidRPr="004F6C36">
              <w:t>Cat0</w:t>
            </w:r>
          </w:p>
        </w:tc>
        <w:tc>
          <w:tcPr>
            <w:tcW w:w="1230" w:type="dxa"/>
            <w:shd w:val="clear" w:color="auto" w:fill="auto"/>
          </w:tcPr>
          <w:p w14:paraId="28A60829" w14:textId="77777777" w:rsidR="0016588A" w:rsidRPr="004F6C36" w:rsidRDefault="0016588A" w:rsidP="007026EF">
            <w:pPr>
              <w:pStyle w:val="TAC"/>
            </w:pPr>
            <w:r w:rsidRPr="004F6C36">
              <w:t>n/a</w:t>
            </w:r>
          </w:p>
        </w:tc>
        <w:tc>
          <w:tcPr>
            <w:tcW w:w="1205" w:type="dxa"/>
            <w:shd w:val="clear" w:color="auto" w:fill="auto"/>
          </w:tcPr>
          <w:p w14:paraId="0493E6AA" w14:textId="77777777" w:rsidR="0016588A" w:rsidRPr="004F6C36" w:rsidRDefault="0016588A" w:rsidP="007026EF">
            <w:pPr>
              <w:pStyle w:val="TAC"/>
            </w:pPr>
            <w:r w:rsidRPr="004F6C36">
              <w:t>Default</w:t>
            </w:r>
          </w:p>
        </w:tc>
        <w:tc>
          <w:tcPr>
            <w:tcW w:w="1701" w:type="dxa"/>
            <w:shd w:val="clear" w:color="auto" w:fill="auto"/>
          </w:tcPr>
          <w:p w14:paraId="3904AC19" w14:textId="77777777" w:rsidR="0016588A" w:rsidRPr="004F6C36" w:rsidRDefault="0016588A" w:rsidP="007026EF">
            <w:pPr>
              <w:pStyle w:val="TAC"/>
            </w:pPr>
            <w:r w:rsidRPr="004F6C36">
              <w:t>1000 {14 ; 4}</w:t>
            </w:r>
          </w:p>
        </w:tc>
        <w:tc>
          <w:tcPr>
            <w:tcW w:w="1843" w:type="dxa"/>
            <w:shd w:val="clear" w:color="auto" w:fill="auto"/>
          </w:tcPr>
          <w:p w14:paraId="034B1899" w14:textId="77777777" w:rsidR="0016588A" w:rsidRPr="004F6C36" w:rsidRDefault="0016588A" w:rsidP="007026EF">
            <w:pPr>
              <w:pStyle w:val="TAC"/>
            </w:pPr>
            <w:r w:rsidRPr="004F6C36">
              <w:t>Type 1</w:t>
            </w:r>
          </w:p>
        </w:tc>
        <w:tc>
          <w:tcPr>
            <w:tcW w:w="1276" w:type="dxa"/>
            <w:shd w:val="clear" w:color="auto" w:fill="auto"/>
          </w:tcPr>
          <w:p w14:paraId="72FB4D11" w14:textId="77777777" w:rsidR="0016588A" w:rsidRPr="004F6C36" w:rsidRDefault="0016588A" w:rsidP="007026EF">
            <w:pPr>
              <w:pStyle w:val="TAC"/>
            </w:pPr>
            <w:r w:rsidRPr="004F6C36">
              <w:t>1000</w:t>
            </w:r>
          </w:p>
        </w:tc>
      </w:tr>
      <w:tr w:rsidR="0016588A" w:rsidRPr="004F6C36" w14:paraId="31D1FB36" w14:textId="77777777" w:rsidTr="00B5100F">
        <w:trPr>
          <w:jc w:val="center"/>
        </w:trPr>
        <w:tc>
          <w:tcPr>
            <w:tcW w:w="1393" w:type="dxa"/>
            <w:tcBorders>
              <w:top w:val="nil"/>
              <w:bottom w:val="single" w:sz="4" w:space="0" w:color="auto"/>
            </w:tcBorders>
            <w:shd w:val="clear" w:color="auto" w:fill="auto"/>
          </w:tcPr>
          <w:p w14:paraId="7F1C7538" w14:textId="77777777" w:rsidR="0016588A" w:rsidRPr="004F6C36" w:rsidRDefault="0016588A" w:rsidP="007026EF">
            <w:pPr>
              <w:pStyle w:val="TAL"/>
            </w:pPr>
          </w:p>
        </w:tc>
        <w:tc>
          <w:tcPr>
            <w:tcW w:w="1230" w:type="dxa"/>
            <w:tcBorders>
              <w:bottom w:val="single" w:sz="4" w:space="0" w:color="auto"/>
            </w:tcBorders>
            <w:shd w:val="clear" w:color="auto" w:fill="auto"/>
          </w:tcPr>
          <w:p w14:paraId="01C9E89F" w14:textId="77777777" w:rsidR="0016588A" w:rsidRPr="004F6C36" w:rsidRDefault="0016588A" w:rsidP="007026EF">
            <w:pPr>
              <w:pStyle w:val="TAC"/>
            </w:pPr>
            <w:r w:rsidRPr="004F6C36">
              <w:t>n/a</w:t>
            </w:r>
          </w:p>
        </w:tc>
        <w:tc>
          <w:tcPr>
            <w:tcW w:w="1205" w:type="dxa"/>
            <w:shd w:val="clear" w:color="auto" w:fill="auto"/>
          </w:tcPr>
          <w:p w14:paraId="39EDD83B" w14:textId="77777777" w:rsidR="0016588A" w:rsidRPr="004F6C36" w:rsidRDefault="0016588A" w:rsidP="007026EF">
            <w:pPr>
              <w:pStyle w:val="TAC"/>
            </w:pPr>
            <w:r w:rsidRPr="004F6C36">
              <w:t>Big</w:t>
            </w:r>
          </w:p>
        </w:tc>
        <w:tc>
          <w:tcPr>
            <w:tcW w:w="1701" w:type="dxa"/>
            <w:shd w:val="clear" w:color="auto" w:fill="auto"/>
          </w:tcPr>
          <w:p w14:paraId="748D1950" w14:textId="77777777" w:rsidR="0016588A" w:rsidRPr="004F6C36" w:rsidRDefault="0016588A" w:rsidP="007026EF">
            <w:pPr>
              <w:pStyle w:val="TAC"/>
            </w:pPr>
            <w:r w:rsidRPr="004F6C36">
              <w:t>1000 {14 ; 4}</w:t>
            </w:r>
          </w:p>
        </w:tc>
        <w:tc>
          <w:tcPr>
            <w:tcW w:w="1843" w:type="dxa"/>
            <w:shd w:val="clear" w:color="auto" w:fill="auto"/>
          </w:tcPr>
          <w:p w14:paraId="641106A6" w14:textId="77777777" w:rsidR="0016588A" w:rsidRPr="004F6C36" w:rsidRDefault="0016588A" w:rsidP="007026EF">
            <w:pPr>
              <w:pStyle w:val="TAC"/>
            </w:pPr>
            <w:r w:rsidRPr="004F6C36">
              <w:t>Type 5 {20ms ; 10x}</w:t>
            </w:r>
          </w:p>
        </w:tc>
        <w:tc>
          <w:tcPr>
            <w:tcW w:w="1276" w:type="dxa"/>
            <w:shd w:val="clear" w:color="auto" w:fill="auto"/>
          </w:tcPr>
          <w:p w14:paraId="7C39006B" w14:textId="77777777" w:rsidR="0016588A" w:rsidRPr="004F6C36" w:rsidRDefault="0016588A" w:rsidP="007026EF">
            <w:pPr>
              <w:pStyle w:val="TAC"/>
            </w:pPr>
            <w:r w:rsidRPr="004F6C36">
              <w:t>10000</w:t>
            </w:r>
          </w:p>
        </w:tc>
      </w:tr>
      <w:tr w:rsidR="0016588A" w:rsidRPr="004F6C36" w14:paraId="1099A2C8" w14:textId="77777777" w:rsidTr="00B5100F">
        <w:trPr>
          <w:jc w:val="center"/>
        </w:trPr>
        <w:tc>
          <w:tcPr>
            <w:tcW w:w="1393" w:type="dxa"/>
            <w:tcBorders>
              <w:bottom w:val="nil"/>
            </w:tcBorders>
            <w:shd w:val="clear" w:color="auto" w:fill="auto"/>
          </w:tcPr>
          <w:p w14:paraId="5F9F27A6" w14:textId="77777777" w:rsidR="0016588A" w:rsidRPr="004F6C36" w:rsidRDefault="0016588A" w:rsidP="007026EF">
            <w:pPr>
              <w:pStyle w:val="TAL"/>
            </w:pPr>
            <w:r w:rsidRPr="004F6C36">
              <w:t>Cat1/1bis</w:t>
            </w:r>
          </w:p>
        </w:tc>
        <w:tc>
          <w:tcPr>
            <w:tcW w:w="1230" w:type="dxa"/>
            <w:tcBorders>
              <w:bottom w:val="nil"/>
            </w:tcBorders>
            <w:shd w:val="clear" w:color="auto" w:fill="auto"/>
          </w:tcPr>
          <w:p w14:paraId="77C0EDC2" w14:textId="77777777" w:rsidR="0016588A" w:rsidRPr="004F6C36" w:rsidRDefault="0016588A" w:rsidP="007026EF">
            <w:pPr>
              <w:pStyle w:val="TAC"/>
            </w:pPr>
            <w:r w:rsidRPr="004F6C36">
              <w:t>yes</w:t>
            </w:r>
          </w:p>
        </w:tc>
        <w:tc>
          <w:tcPr>
            <w:tcW w:w="1205" w:type="dxa"/>
            <w:shd w:val="clear" w:color="auto" w:fill="auto"/>
          </w:tcPr>
          <w:p w14:paraId="3F6E1F3E" w14:textId="77777777" w:rsidR="0016588A" w:rsidRPr="004F6C36" w:rsidRDefault="0016588A" w:rsidP="007026EF">
            <w:pPr>
              <w:pStyle w:val="TAC"/>
            </w:pPr>
            <w:r w:rsidRPr="004F6C36">
              <w:t>Default</w:t>
            </w:r>
          </w:p>
        </w:tc>
        <w:tc>
          <w:tcPr>
            <w:tcW w:w="1701" w:type="dxa"/>
            <w:shd w:val="clear" w:color="auto" w:fill="auto"/>
          </w:tcPr>
          <w:p w14:paraId="7EB1596C" w14:textId="77777777" w:rsidR="0016588A" w:rsidRPr="004F6C36" w:rsidRDefault="0016588A" w:rsidP="007026EF">
            <w:pPr>
              <w:pStyle w:val="TAC"/>
            </w:pPr>
            <w:r w:rsidRPr="004F6C36">
              <w:t>1000 {14 ; 4}</w:t>
            </w:r>
          </w:p>
        </w:tc>
        <w:tc>
          <w:tcPr>
            <w:tcW w:w="1843" w:type="dxa"/>
            <w:shd w:val="clear" w:color="auto" w:fill="auto"/>
          </w:tcPr>
          <w:p w14:paraId="74C08482" w14:textId="77777777" w:rsidR="0016588A" w:rsidRPr="004F6C36" w:rsidRDefault="0016588A" w:rsidP="007026EF">
            <w:pPr>
              <w:pStyle w:val="TAC"/>
            </w:pPr>
            <w:r w:rsidRPr="004F6C36">
              <w:t>Type 1</w:t>
            </w:r>
          </w:p>
        </w:tc>
        <w:tc>
          <w:tcPr>
            <w:tcW w:w="1276" w:type="dxa"/>
            <w:shd w:val="clear" w:color="auto" w:fill="auto"/>
          </w:tcPr>
          <w:p w14:paraId="18A86E3C" w14:textId="77777777" w:rsidR="0016588A" w:rsidRPr="004F6C36" w:rsidRDefault="0016588A" w:rsidP="007026EF">
            <w:pPr>
              <w:pStyle w:val="TAC"/>
            </w:pPr>
            <w:r w:rsidRPr="004F6C36">
              <w:t>1000</w:t>
            </w:r>
          </w:p>
        </w:tc>
      </w:tr>
      <w:tr w:rsidR="0016588A" w:rsidRPr="004F6C36" w14:paraId="691DD021" w14:textId="77777777" w:rsidTr="00B5100F">
        <w:trPr>
          <w:jc w:val="center"/>
        </w:trPr>
        <w:tc>
          <w:tcPr>
            <w:tcW w:w="1393" w:type="dxa"/>
            <w:tcBorders>
              <w:top w:val="nil"/>
              <w:bottom w:val="nil"/>
            </w:tcBorders>
            <w:shd w:val="clear" w:color="auto" w:fill="auto"/>
          </w:tcPr>
          <w:p w14:paraId="710681DC"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21B0BF66" w14:textId="77777777" w:rsidR="0016588A" w:rsidRPr="004F6C36" w:rsidRDefault="0016588A" w:rsidP="007026EF">
            <w:pPr>
              <w:pStyle w:val="TAC"/>
            </w:pPr>
          </w:p>
        </w:tc>
        <w:tc>
          <w:tcPr>
            <w:tcW w:w="1205" w:type="dxa"/>
            <w:shd w:val="clear" w:color="auto" w:fill="auto"/>
          </w:tcPr>
          <w:p w14:paraId="14AB63E1" w14:textId="77777777" w:rsidR="0016588A" w:rsidRPr="004F6C36" w:rsidRDefault="0016588A" w:rsidP="007026EF">
            <w:pPr>
              <w:pStyle w:val="TAC"/>
            </w:pPr>
            <w:r w:rsidRPr="004F6C36">
              <w:t>Big</w:t>
            </w:r>
          </w:p>
        </w:tc>
        <w:tc>
          <w:tcPr>
            <w:tcW w:w="1701" w:type="dxa"/>
            <w:shd w:val="clear" w:color="auto" w:fill="auto"/>
          </w:tcPr>
          <w:p w14:paraId="0E236E95" w14:textId="77777777" w:rsidR="0016588A" w:rsidRPr="004F6C36" w:rsidRDefault="0016588A" w:rsidP="007026EF">
            <w:pPr>
              <w:pStyle w:val="TAC"/>
            </w:pPr>
            <w:r w:rsidRPr="004F6C36">
              <w:t>1000 {14 ; 4}</w:t>
            </w:r>
          </w:p>
        </w:tc>
        <w:tc>
          <w:tcPr>
            <w:tcW w:w="1843" w:type="dxa"/>
            <w:shd w:val="clear" w:color="auto" w:fill="auto"/>
          </w:tcPr>
          <w:p w14:paraId="0055F451" w14:textId="77777777" w:rsidR="0016588A" w:rsidRPr="004F6C36" w:rsidRDefault="0016588A" w:rsidP="007026EF">
            <w:pPr>
              <w:pStyle w:val="TAC"/>
            </w:pPr>
            <w:r w:rsidRPr="004F6C36">
              <w:t>Type 5 {20ms ; 10x}</w:t>
            </w:r>
          </w:p>
        </w:tc>
        <w:tc>
          <w:tcPr>
            <w:tcW w:w="1276" w:type="dxa"/>
            <w:shd w:val="clear" w:color="auto" w:fill="auto"/>
          </w:tcPr>
          <w:p w14:paraId="7C8A8503" w14:textId="77777777" w:rsidR="0016588A" w:rsidRPr="004F6C36" w:rsidRDefault="0016588A" w:rsidP="007026EF">
            <w:pPr>
              <w:pStyle w:val="TAC"/>
            </w:pPr>
            <w:r w:rsidRPr="004F6C36">
              <w:t>10000</w:t>
            </w:r>
          </w:p>
        </w:tc>
      </w:tr>
      <w:tr w:rsidR="0016588A" w:rsidRPr="004F6C36" w14:paraId="6FC60437" w14:textId="77777777" w:rsidTr="00B5100F">
        <w:trPr>
          <w:jc w:val="center"/>
        </w:trPr>
        <w:tc>
          <w:tcPr>
            <w:tcW w:w="1393" w:type="dxa"/>
            <w:tcBorders>
              <w:top w:val="nil"/>
              <w:bottom w:val="nil"/>
            </w:tcBorders>
            <w:shd w:val="clear" w:color="auto" w:fill="auto"/>
          </w:tcPr>
          <w:p w14:paraId="37C67CF2" w14:textId="77777777" w:rsidR="0016588A" w:rsidRPr="004F6C36" w:rsidRDefault="0016588A" w:rsidP="007026EF">
            <w:pPr>
              <w:pStyle w:val="TAL"/>
            </w:pPr>
          </w:p>
        </w:tc>
        <w:tc>
          <w:tcPr>
            <w:tcW w:w="1230" w:type="dxa"/>
            <w:tcBorders>
              <w:bottom w:val="nil"/>
            </w:tcBorders>
            <w:shd w:val="clear" w:color="auto" w:fill="auto"/>
          </w:tcPr>
          <w:p w14:paraId="54B42C86" w14:textId="77777777" w:rsidR="0016588A" w:rsidRPr="004F6C36" w:rsidRDefault="0016588A" w:rsidP="007026EF">
            <w:pPr>
              <w:pStyle w:val="TAC"/>
            </w:pPr>
            <w:r w:rsidRPr="004F6C36">
              <w:t>no</w:t>
            </w:r>
          </w:p>
        </w:tc>
        <w:tc>
          <w:tcPr>
            <w:tcW w:w="1205" w:type="dxa"/>
            <w:shd w:val="clear" w:color="auto" w:fill="auto"/>
          </w:tcPr>
          <w:p w14:paraId="1F1CFE01" w14:textId="77777777" w:rsidR="0016588A" w:rsidRPr="004F6C36" w:rsidRDefault="0016588A" w:rsidP="007026EF">
            <w:pPr>
              <w:pStyle w:val="TAC"/>
            </w:pPr>
            <w:r w:rsidRPr="004F6C36">
              <w:t>Default</w:t>
            </w:r>
          </w:p>
        </w:tc>
        <w:tc>
          <w:tcPr>
            <w:tcW w:w="1701" w:type="dxa"/>
            <w:shd w:val="clear" w:color="auto" w:fill="auto"/>
          </w:tcPr>
          <w:p w14:paraId="3649205D" w14:textId="77777777" w:rsidR="0016588A" w:rsidRPr="004F6C36" w:rsidRDefault="0016588A" w:rsidP="007026EF">
            <w:pPr>
              <w:pStyle w:val="TAC"/>
            </w:pPr>
            <w:r w:rsidRPr="004F6C36">
              <w:t>4008 {9 ; 25}</w:t>
            </w:r>
          </w:p>
        </w:tc>
        <w:tc>
          <w:tcPr>
            <w:tcW w:w="1843" w:type="dxa"/>
            <w:shd w:val="clear" w:color="auto" w:fill="auto"/>
          </w:tcPr>
          <w:p w14:paraId="2E6B6BE0" w14:textId="77777777" w:rsidR="0016588A" w:rsidRPr="004F6C36" w:rsidRDefault="0016588A" w:rsidP="007026EF">
            <w:pPr>
              <w:pStyle w:val="TAC"/>
            </w:pPr>
            <w:r w:rsidRPr="004F6C36">
              <w:t>Type 1</w:t>
            </w:r>
          </w:p>
        </w:tc>
        <w:tc>
          <w:tcPr>
            <w:tcW w:w="1276" w:type="dxa"/>
            <w:shd w:val="clear" w:color="auto" w:fill="auto"/>
          </w:tcPr>
          <w:p w14:paraId="6A162CEA" w14:textId="77777777" w:rsidR="0016588A" w:rsidRPr="004F6C36" w:rsidRDefault="0016588A" w:rsidP="007026EF">
            <w:pPr>
              <w:pStyle w:val="TAC"/>
            </w:pPr>
            <w:r w:rsidRPr="004F6C36">
              <w:t>4008</w:t>
            </w:r>
          </w:p>
        </w:tc>
      </w:tr>
      <w:tr w:rsidR="0016588A" w:rsidRPr="004F6C36" w14:paraId="45B663E0" w14:textId="77777777" w:rsidTr="00B5100F">
        <w:trPr>
          <w:jc w:val="center"/>
        </w:trPr>
        <w:tc>
          <w:tcPr>
            <w:tcW w:w="1393" w:type="dxa"/>
            <w:tcBorders>
              <w:top w:val="nil"/>
              <w:bottom w:val="single" w:sz="4" w:space="0" w:color="auto"/>
            </w:tcBorders>
            <w:shd w:val="clear" w:color="auto" w:fill="auto"/>
          </w:tcPr>
          <w:p w14:paraId="1A9CB1D0"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085E278C" w14:textId="77777777" w:rsidR="0016588A" w:rsidRPr="004F6C36" w:rsidRDefault="0016588A" w:rsidP="007026EF">
            <w:pPr>
              <w:pStyle w:val="TAC"/>
            </w:pPr>
          </w:p>
        </w:tc>
        <w:tc>
          <w:tcPr>
            <w:tcW w:w="1205" w:type="dxa"/>
            <w:shd w:val="clear" w:color="auto" w:fill="auto"/>
          </w:tcPr>
          <w:p w14:paraId="1F1FD511" w14:textId="77777777" w:rsidR="0016588A" w:rsidRPr="004F6C36" w:rsidRDefault="0016588A" w:rsidP="007026EF">
            <w:pPr>
              <w:pStyle w:val="TAC"/>
            </w:pPr>
            <w:r w:rsidRPr="004F6C36">
              <w:t>Big</w:t>
            </w:r>
          </w:p>
        </w:tc>
        <w:tc>
          <w:tcPr>
            <w:tcW w:w="1701" w:type="dxa"/>
            <w:shd w:val="clear" w:color="auto" w:fill="auto"/>
          </w:tcPr>
          <w:p w14:paraId="233DB14A" w14:textId="77777777" w:rsidR="0016588A" w:rsidRPr="004F6C36" w:rsidRDefault="0016588A" w:rsidP="007026EF">
            <w:pPr>
              <w:pStyle w:val="TAC"/>
            </w:pPr>
            <w:r w:rsidRPr="004F6C36">
              <w:t>4968 {12 ; 25}</w:t>
            </w:r>
          </w:p>
        </w:tc>
        <w:tc>
          <w:tcPr>
            <w:tcW w:w="1843" w:type="dxa"/>
            <w:shd w:val="clear" w:color="auto" w:fill="auto"/>
          </w:tcPr>
          <w:p w14:paraId="10C71BA2" w14:textId="77777777" w:rsidR="0016588A" w:rsidRPr="004F6C36" w:rsidRDefault="0016588A" w:rsidP="007026EF">
            <w:pPr>
              <w:pStyle w:val="TAC"/>
            </w:pPr>
            <w:r w:rsidRPr="004F6C36">
              <w:t>Type 5 {20ms ; 2x}</w:t>
            </w:r>
          </w:p>
        </w:tc>
        <w:tc>
          <w:tcPr>
            <w:tcW w:w="1276" w:type="dxa"/>
            <w:shd w:val="clear" w:color="auto" w:fill="auto"/>
          </w:tcPr>
          <w:p w14:paraId="417BCEB9" w14:textId="77777777" w:rsidR="0016588A" w:rsidRPr="004F6C36" w:rsidRDefault="0016588A" w:rsidP="007026EF">
            <w:pPr>
              <w:pStyle w:val="TAC"/>
            </w:pPr>
            <w:r w:rsidRPr="004F6C36">
              <w:t>9936</w:t>
            </w:r>
          </w:p>
        </w:tc>
      </w:tr>
      <w:tr w:rsidR="0016588A" w:rsidRPr="004F6C36" w14:paraId="04800FA4" w14:textId="77777777" w:rsidTr="007026EF">
        <w:trPr>
          <w:jc w:val="center"/>
        </w:trPr>
        <w:tc>
          <w:tcPr>
            <w:tcW w:w="1393" w:type="dxa"/>
            <w:tcBorders>
              <w:bottom w:val="nil"/>
            </w:tcBorders>
            <w:shd w:val="clear" w:color="auto" w:fill="auto"/>
          </w:tcPr>
          <w:p w14:paraId="01226BF5" w14:textId="77777777" w:rsidR="0016588A" w:rsidRPr="004F6C36" w:rsidRDefault="0016588A" w:rsidP="007026EF">
            <w:pPr>
              <w:pStyle w:val="TAL"/>
            </w:pPr>
            <w:r w:rsidRPr="004F6C36">
              <w:t>CatX with X</w:t>
            </w:r>
            <w:r w:rsidRPr="004F6C36">
              <w:rPr>
                <w:rFonts w:cs="Arial"/>
              </w:rPr>
              <w:t>≥</w:t>
            </w:r>
            <w:r w:rsidRPr="004F6C36">
              <w:t>2</w:t>
            </w:r>
          </w:p>
        </w:tc>
        <w:tc>
          <w:tcPr>
            <w:tcW w:w="1230" w:type="dxa"/>
            <w:tcBorders>
              <w:bottom w:val="nil"/>
            </w:tcBorders>
            <w:shd w:val="clear" w:color="auto" w:fill="auto"/>
          </w:tcPr>
          <w:p w14:paraId="209458D8" w14:textId="77777777" w:rsidR="0016588A" w:rsidRPr="004F6C36" w:rsidRDefault="0016588A" w:rsidP="007026EF">
            <w:pPr>
              <w:pStyle w:val="TAC"/>
            </w:pPr>
            <w:r w:rsidRPr="004F6C36">
              <w:t>yes</w:t>
            </w:r>
          </w:p>
        </w:tc>
        <w:tc>
          <w:tcPr>
            <w:tcW w:w="1205" w:type="dxa"/>
            <w:shd w:val="clear" w:color="auto" w:fill="auto"/>
          </w:tcPr>
          <w:p w14:paraId="76210AD8" w14:textId="77777777" w:rsidR="0016588A" w:rsidRPr="004F6C36" w:rsidRDefault="0016588A" w:rsidP="007026EF">
            <w:pPr>
              <w:pStyle w:val="TAC"/>
            </w:pPr>
            <w:r w:rsidRPr="004F6C36">
              <w:t>Default</w:t>
            </w:r>
          </w:p>
        </w:tc>
        <w:tc>
          <w:tcPr>
            <w:tcW w:w="1701" w:type="dxa"/>
            <w:shd w:val="clear" w:color="auto" w:fill="auto"/>
          </w:tcPr>
          <w:p w14:paraId="6CA9E488" w14:textId="77777777" w:rsidR="0016588A" w:rsidRPr="004F6C36" w:rsidRDefault="0016588A" w:rsidP="007026EF">
            <w:pPr>
              <w:pStyle w:val="TAC"/>
            </w:pPr>
            <w:r w:rsidRPr="004F6C36">
              <w:t>1000 {14 ; 4}</w:t>
            </w:r>
          </w:p>
        </w:tc>
        <w:tc>
          <w:tcPr>
            <w:tcW w:w="1843" w:type="dxa"/>
            <w:shd w:val="clear" w:color="auto" w:fill="auto"/>
          </w:tcPr>
          <w:p w14:paraId="4CB138C1" w14:textId="77777777" w:rsidR="0016588A" w:rsidRPr="004F6C36" w:rsidRDefault="0016588A" w:rsidP="007026EF">
            <w:pPr>
              <w:pStyle w:val="TAC"/>
            </w:pPr>
            <w:r w:rsidRPr="004F6C36">
              <w:t>Type 1</w:t>
            </w:r>
          </w:p>
        </w:tc>
        <w:tc>
          <w:tcPr>
            <w:tcW w:w="1276" w:type="dxa"/>
            <w:shd w:val="clear" w:color="auto" w:fill="auto"/>
          </w:tcPr>
          <w:p w14:paraId="45DB2DFD" w14:textId="77777777" w:rsidR="0016588A" w:rsidRPr="004F6C36" w:rsidRDefault="0016588A" w:rsidP="007026EF">
            <w:pPr>
              <w:pStyle w:val="TAC"/>
            </w:pPr>
            <w:r w:rsidRPr="004F6C36">
              <w:t>1000</w:t>
            </w:r>
          </w:p>
        </w:tc>
      </w:tr>
      <w:tr w:rsidR="0016588A" w:rsidRPr="004F6C36" w14:paraId="119A939E" w14:textId="77777777" w:rsidTr="007026EF">
        <w:trPr>
          <w:jc w:val="center"/>
        </w:trPr>
        <w:tc>
          <w:tcPr>
            <w:tcW w:w="1393" w:type="dxa"/>
            <w:tcBorders>
              <w:top w:val="nil"/>
              <w:bottom w:val="nil"/>
            </w:tcBorders>
            <w:shd w:val="clear" w:color="auto" w:fill="auto"/>
          </w:tcPr>
          <w:p w14:paraId="3FE4BA0E"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44C27CC2" w14:textId="77777777" w:rsidR="0016588A" w:rsidRPr="004F6C36" w:rsidRDefault="0016588A" w:rsidP="007026EF">
            <w:pPr>
              <w:pStyle w:val="TAC"/>
            </w:pPr>
          </w:p>
        </w:tc>
        <w:tc>
          <w:tcPr>
            <w:tcW w:w="1205" w:type="dxa"/>
            <w:shd w:val="clear" w:color="auto" w:fill="auto"/>
          </w:tcPr>
          <w:p w14:paraId="7438F7DD" w14:textId="77777777" w:rsidR="0016588A" w:rsidRPr="004F6C36" w:rsidRDefault="0016588A" w:rsidP="007026EF">
            <w:pPr>
              <w:pStyle w:val="TAC"/>
            </w:pPr>
            <w:r w:rsidRPr="004F6C36">
              <w:t>Big</w:t>
            </w:r>
          </w:p>
        </w:tc>
        <w:tc>
          <w:tcPr>
            <w:tcW w:w="1701" w:type="dxa"/>
            <w:shd w:val="clear" w:color="auto" w:fill="auto"/>
          </w:tcPr>
          <w:p w14:paraId="4889CDE0" w14:textId="77777777" w:rsidR="0016588A" w:rsidRPr="004F6C36" w:rsidRDefault="0016588A" w:rsidP="007026EF">
            <w:pPr>
              <w:pStyle w:val="TAC"/>
            </w:pPr>
            <w:r w:rsidRPr="004F6C36">
              <w:t>1000 {14 ; 4}</w:t>
            </w:r>
          </w:p>
        </w:tc>
        <w:tc>
          <w:tcPr>
            <w:tcW w:w="1843" w:type="dxa"/>
            <w:shd w:val="clear" w:color="auto" w:fill="auto"/>
          </w:tcPr>
          <w:p w14:paraId="69ABD620" w14:textId="77777777" w:rsidR="0016588A" w:rsidRPr="004F6C36" w:rsidRDefault="0016588A" w:rsidP="007026EF">
            <w:pPr>
              <w:pStyle w:val="TAC"/>
            </w:pPr>
            <w:r w:rsidRPr="004F6C36">
              <w:t>Type 5 {20ms ; 10x}</w:t>
            </w:r>
          </w:p>
        </w:tc>
        <w:tc>
          <w:tcPr>
            <w:tcW w:w="1276" w:type="dxa"/>
            <w:shd w:val="clear" w:color="auto" w:fill="auto"/>
          </w:tcPr>
          <w:p w14:paraId="00427BF8" w14:textId="77777777" w:rsidR="0016588A" w:rsidRPr="004F6C36" w:rsidRDefault="0016588A" w:rsidP="007026EF">
            <w:pPr>
              <w:pStyle w:val="TAC"/>
            </w:pPr>
            <w:r w:rsidRPr="004F6C36">
              <w:t>10000</w:t>
            </w:r>
          </w:p>
        </w:tc>
      </w:tr>
      <w:tr w:rsidR="0016588A" w:rsidRPr="004F6C36" w14:paraId="774D6582" w14:textId="77777777" w:rsidTr="007026EF">
        <w:trPr>
          <w:jc w:val="center"/>
        </w:trPr>
        <w:tc>
          <w:tcPr>
            <w:tcW w:w="1393" w:type="dxa"/>
            <w:tcBorders>
              <w:top w:val="nil"/>
              <w:bottom w:val="nil"/>
            </w:tcBorders>
            <w:shd w:val="clear" w:color="auto" w:fill="auto"/>
          </w:tcPr>
          <w:p w14:paraId="721DC28E" w14:textId="77777777" w:rsidR="0016588A" w:rsidRPr="004F6C36" w:rsidRDefault="0016588A" w:rsidP="007026EF">
            <w:pPr>
              <w:pStyle w:val="TAL"/>
            </w:pPr>
          </w:p>
        </w:tc>
        <w:tc>
          <w:tcPr>
            <w:tcW w:w="1230" w:type="dxa"/>
            <w:tcBorders>
              <w:bottom w:val="nil"/>
            </w:tcBorders>
            <w:shd w:val="clear" w:color="auto" w:fill="auto"/>
          </w:tcPr>
          <w:p w14:paraId="7ABDA598" w14:textId="77777777" w:rsidR="0016588A" w:rsidRPr="004F6C36" w:rsidRDefault="0016588A" w:rsidP="007026EF">
            <w:pPr>
              <w:pStyle w:val="TAC"/>
            </w:pPr>
            <w:r w:rsidRPr="004F6C36">
              <w:t>no</w:t>
            </w:r>
          </w:p>
        </w:tc>
        <w:tc>
          <w:tcPr>
            <w:tcW w:w="1205" w:type="dxa"/>
            <w:shd w:val="clear" w:color="auto" w:fill="auto"/>
          </w:tcPr>
          <w:p w14:paraId="5886ACBB" w14:textId="77777777" w:rsidR="0016588A" w:rsidRPr="004F6C36" w:rsidRDefault="0016588A" w:rsidP="007026EF">
            <w:pPr>
              <w:pStyle w:val="TAC"/>
            </w:pPr>
            <w:r w:rsidRPr="004F6C36">
              <w:t>Default</w:t>
            </w:r>
          </w:p>
        </w:tc>
        <w:tc>
          <w:tcPr>
            <w:tcW w:w="1701" w:type="dxa"/>
            <w:shd w:val="clear" w:color="auto" w:fill="auto"/>
          </w:tcPr>
          <w:p w14:paraId="419D6D28" w14:textId="77777777" w:rsidR="0016588A" w:rsidRPr="004F6C36" w:rsidRDefault="0016588A" w:rsidP="007026EF">
            <w:pPr>
              <w:pStyle w:val="TAC"/>
            </w:pPr>
            <w:r w:rsidRPr="004F6C36">
              <w:t>4008 {9 ; 25}</w:t>
            </w:r>
          </w:p>
        </w:tc>
        <w:tc>
          <w:tcPr>
            <w:tcW w:w="1843" w:type="dxa"/>
            <w:shd w:val="clear" w:color="auto" w:fill="auto"/>
          </w:tcPr>
          <w:p w14:paraId="4F716E99" w14:textId="77777777" w:rsidR="0016588A" w:rsidRPr="004F6C36" w:rsidRDefault="0016588A" w:rsidP="007026EF">
            <w:pPr>
              <w:pStyle w:val="TAC"/>
            </w:pPr>
            <w:r w:rsidRPr="004F6C36">
              <w:t>Type 1</w:t>
            </w:r>
          </w:p>
        </w:tc>
        <w:tc>
          <w:tcPr>
            <w:tcW w:w="1276" w:type="dxa"/>
            <w:shd w:val="clear" w:color="auto" w:fill="auto"/>
          </w:tcPr>
          <w:p w14:paraId="4DACBFF8" w14:textId="77777777" w:rsidR="0016588A" w:rsidRPr="004F6C36" w:rsidRDefault="0016588A" w:rsidP="007026EF">
            <w:pPr>
              <w:pStyle w:val="TAC"/>
            </w:pPr>
            <w:r w:rsidRPr="004F6C36">
              <w:t>4008</w:t>
            </w:r>
          </w:p>
        </w:tc>
      </w:tr>
      <w:tr w:rsidR="0016588A" w:rsidRPr="004F6C36" w14:paraId="72FD5ED7" w14:textId="77777777" w:rsidTr="007026EF">
        <w:trPr>
          <w:jc w:val="center"/>
        </w:trPr>
        <w:tc>
          <w:tcPr>
            <w:tcW w:w="1393" w:type="dxa"/>
            <w:tcBorders>
              <w:top w:val="nil"/>
            </w:tcBorders>
            <w:shd w:val="clear" w:color="auto" w:fill="auto"/>
          </w:tcPr>
          <w:p w14:paraId="6F3C12F3" w14:textId="77777777" w:rsidR="0016588A" w:rsidRPr="004F6C36" w:rsidRDefault="0016588A" w:rsidP="007026EF">
            <w:pPr>
              <w:pStyle w:val="TAL"/>
            </w:pPr>
          </w:p>
        </w:tc>
        <w:tc>
          <w:tcPr>
            <w:tcW w:w="1230" w:type="dxa"/>
            <w:tcBorders>
              <w:top w:val="nil"/>
            </w:tcBorders>
            <w:shd w:val="clear" w:color="auto" w:fill="auto"/>
          </w:tcPr>
          <w:p w14:paraId="6EAFF5AD" w14:textId="77777777" w:rsidR="0016588A" w:rsidRPr="004F6C36" w:rsidRDefault="0016588A" w:rsidP="007026EF">
            <w:pPr>
              <w:pStyle w:val="TAC"/>
            </w:pPr>
          </w:p>
        </w:tc>
        <w:tc>
          <w:tcPr>
            <w:tcW w:w="1205" w:type="dxa"/>
            <w:shd w:val="clear" w:color="auto" w:fill="auto"/>
          </w:tcPr>
          <w:p w14:paraId="6F70E25C" w14:textId="77777777" w:rsidR="0016588A" w:rsidRPr="004F6C36" w:rsidRDefault="0016588A" w:rsidP="007026EF">
            <w:pPr>
              <w:pStyle w:val="TAC"/>
            </w:pPr>
            <w:r w:rsidRPr="004F6C36">
              <w:t>Big</w:t>
            </w:r>
          </w:p>
        </w:tc>
        <w:tc>
          <w:tcPr>
            <w:tcW w:w="1701" w:type="dxa"/>
            <w:shd w:val="clear" w:color="auto" w:fill="auto"/>
          </w:tcPr>
          <w:p w14:paraId="58A8CEA5" w14:textId="77777777" w:rsidR="0016588A" w:rsidRPr="004F6C36" w:rsidRDefault="0016588A" w:rsidP="007026EF">
            <w:pPr>
              <w:pStyle w:val="TAC"/>
            </w:pPr>
            <w:r w:rsidRPr="004F6C36">
              <w:t>10680 {20 ; 25}</w:t>
            </w:r>
          </w:p>
        </w:tc>
        <w:tc>
          <w:tcPr>
            <w:tcW w:w="1843" w:type="dxa"/>
            <w:shd w:val="clear" w:color="auto" w:fill="auto"/>
          </w:tcPr>
          <w:p w14:paraId="5F0C6715" w14:textId="77777777" w:rsidR="0016588A" w:rsidRPr="004F6C36" w:rsidRDefault="0016588A" w:rsidP="007026EF">
            <w:pPr>
              <w:pStyle w:val="TAC"/>
            </w:pPr>
            <w:r w:rsidRPr="004F6C36">
              <w:t>Type 1</w:t>
            </w:r>
          </w:p>
        </w:tc>
        <w:tc>
          <w:tcPr>
            <w:tcW w:w="1276" w:type="dxa"/>
            <w:shd w:val="clear" w:color="auto" w:fill="auto"/>
          </w:tcPr>
          <w:p w14:paraId="79DB73FB" w14:textId="77777777" w:rsidR="0016588A" w:rsidRPr="004F6C36" w:rsidRDefault="0016588A" w:rsidP="007026EF">
            <w:pPr>
              <w:pStyle w:val="TAC"/>
            </w:pPr>
            <w:r w:rsidRPr="004F6C36">
              <w:t>10680</w:t>
            </w:r>
          </w:p>
        </w:tc>
      </w:tr>
      <w:tr w:rsidR="0016588A" w:rsidRPr="004F6C36" w14:paraId="266AB9A5" w14:textId="77777777" w:rsidTr="007026EF">
        <w:trPr>
          <w:jc w:val="center"/>
        </w:trPr>
        <w:tc>
          <w:tcPr>
            <w:tcW w:w="8648" w:type="dxa"/>
            <w:gridSpan w:val="6"/>
            <w:shd w:val="clear" w:color="auto" w:fill="auto"/>
          </w:tcPr>
          <w:p w14:paraId="7D2C4547" w14:textId="77777777" w:rsidR="0016588A" w:rsidRPr="004F6C36" w:rsidRDefault="0016588A" w:rsidP="007026EF">
            <w:pPr>
              <w:pStyle w:val="TAN"/>
            </w:pPr>
            <w:r w:rsidRPr="004F6C36">
              <w:t>NOTE:</w:t>
            </w:r>
            <w:r w:rsidRPr="004F6C36">
              <w:tab/>
              <w:t>For CE mode B only test cases (e.g. 7.1.4.24c), other UL Grant settings are used.</w:t>
            </w:r>
          </w:p>
        </w:tc>
      </w:tr>
    </w:tbl>
    <w:p w14:paraId="6760A45D" w14:textId="77777777" w:rsidR="0016588A" w:rsidRPr="004F6C36" w:rsidRDefault="0016588A" w:rsidP="0016588A"/>
    <w:p w14:paraId="018E712F" w14:textId="77777777" w:rsidR="0016588A" w:rsidRPr="004F6C36" w:rsidRDefault="0016588A" w:rsidP="0016588A">
      <w:r w:rsidRPr="004F6C36">
        <w:t>The type of test cases configured with big grant size is defined in Table 7.2.0-2:</w:t>
      </w:r>
    </w:p>
    <w:p w14:paraId="5098D30B" w14:textId="77777777" w:rsidR="0016588A" w:rsidRPr="004F6C36" w:rsidRDefault="0016588A" w:rsidP="0016588A">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16588A" w:rsidRPr="004F6C36" w14:paraId="5601A1FB" w14:textId="77777777" w:rsidTr="007026EF">
        <w:trPr>
          <w:jc w:val="center"/>
        </w:trPr>
        <w:tc>
          <w:tcPr>
            <w:tcW w:w="1393" w:type="dxa"/>
            <w:tcBorders>
              <w:bottom w:val="single" w:sz="4" w:space="0" w:color="auto"/>
            </w:tcBorders>
            <w:shd w:val="clear" w:color="auto" w:fill="auto"/>
          </w:tcPr>
          <w:p w14:paraId="11E524F7" w14:textId="77777777" w:rsidR="0016588A" w:rsidRPr="004F6C36" w:rsidRDefault="0016588A" w:rsidP="007026EF">
            <w:pPr>
              <w:pStyle w:val="TAH"/>
            </w:pPr>
            <w:r w:rsidRPr="004F6C36">
              <w:t>UE Category</w:t>
            </w:r>
          </w:p>
        </w:tc>
        <w:tc>
          <w:tcPr>
            <w:tcW w:w="1230" w:type="dxa"/>
            <w:shd w:val="clear" w:color="auto" w:fill="auto"/>
          </w:tcPr>
          <w:p w14:paraId="1EC7E01D" w14:textId="77777777" w:rsidR="0016588A" w:rsidRPr="004F6C36" w:rsidRDefault="0016588A" w:rsidP="007026EF">
            <w:pPr>
              <w:pStyle w:val="TAH"/>
            </w:pPr>
            <w:r w:rsidRPr="004F6C36">
              <w:t>CE mode A test case</w:t>
            </w:r>
          </w:p>
        </w:tc>
        <w:tc>
          <w:tcPr>
            <w:tcW w:w="4889" w:type="dxa"/>
            <w:shd w:val="clear" w:color="auto" w:fill="auto"/>
          </w:tcPr>
          <w:p w14:paraId="74ED7DD7" w14:textId="77777777" w:rsidR="0016588A" w:rsidRPr="004F6C36" w:rsidRDefault="0016588A" w:rsidP="007026EF">
            <w:pPr>
              <w:pStyle w:val="TAH"/>
            </w:pPr>
            <w:r w:rsidRPr="004F6C36">
              <w:t>Condition to be fulfilled to use big grant in a test case</w:t>
            </w:r>
          </w:p>
        </w:tc>
      </w:tr>
      <w:tr w:rsidR="0016588A" w:rsidRPr="004F6C36" w14:paraId="74975B83" w14:textId="77777777" w:rsidTr="007026EF">
        <w:trPr>
          <w:jc w:val="center"/>
        </w:trPr>
        <w:tc>
          <w:tcPr>
            <w:tcW w:w="1393" w:type="dxa"/>
            <w:tcBorders>
              <w:top w:val="nil"/>
              <w:bottom w:val="single" w:sz="4" w:space="0" w:color="auto"/>
            </w:tcBorders>
            <w:shd w:val="clear" w:color="auto" w:fill="auto"/>
          </w:tcPr>
          <w:p w14:paraId="17B00436" w14:textId="77777777" w:rsidR="0016588A" w:rsidRPr="004F6C36" w:rsidRDefault="0016588A" w:rsidP="007026EF">
            <w:pPr>
              <w:pStyle w:val="TAL"/>
            </w:pPr>
            <w:r w:rsidRPr="004F6C36">
              <w:t>CatM1/0</w:t>
            </w:r>
          </w:p>
        </w:tc>
        <w:tc>
          <w:tcPr>
            <w:tcW w:w="1230" w:type="dxa"/>
            <w:shd w:val="clear" w:color="auto" w:fill="auto"/>
          </w:tcPr>
          <w:p w14:paraId="569E3FEB" w14:textId="77777777" w:rsidR="0016588A" w:rsidRPr="004F6C36" w:rsidRDefault="0016588A" w:rsidP="007026EF">
            <w:pPr>
              <w:pStyle w:val="TAC"/>
            </w:pPr>
            <w:r w:rsidRPr="004F6C36">
              <w:t>n/a</w:t>
            </w:r>
          </w:p>
        </w:tc>
        <w:tc>
          <w:tcPr>
            <w:tcW w:w="4889" w:type="dxa"/>
            <w:shd w:val="clear" w:color="auto" w:fill="auto"/>
          </w:tcPr>
          <w:p w14:paraId="1006EBF9" w14:textId="77777777" w:rsidR="0016588A" w:rsidRPr="004F6C36" w:rsidRDefault="0016588A" w:rsidP="007026EF">
            <w:pPr>
              <w:pStyle w:val="TAL"/>
            </w:pPr>
            <w:r w:rsidRPr="004F6C36">
              <w:t>if the UE supports IMS</w:t>
            </w:r>
          </w:p>
        </w:tc>
      </w:tr>
      <w:tr w:rsidR="0016588A" w:rsidRPr="004F6C36" w14:paraId="54303D20" w14:textId="77777777" w:rsidTr="007026EF">
        <w:trPr>
          <w:jc w:val="center"/>
        </w:trPr>
        <w:tc>
          <w:tcPr>
            <w:tcW w:w="1393" w:type="dxa"/>
            <w:tcBorders>
              <w:top w:val="nil"/>
              <w:bottom w:val="nil"/>
            </w:tcBorders>
            <w:shd w:val="clear" w:color="auto" w:fill="auto"/>
          </w:tcPr>
          <w:p w14:paraId="6D9EA94C" w14:textId="77777777" w:rsidR="0016588A" w:rsidRPr="004F6C36" w:rsidRDefault="0016588A" w:rsidP="007026EF">
            <w:pPr>
              <w:pStyle w:val="TAL"/>
            </w:pPr>
            <w:r w:rsidRPr="004F6C36">
              <w:t>CatX with X</w:t>
            </w:r>
            <w:r w:rsidRPr="004F6C36">
              <w:rPr>
                <w:rFonts w:cs="Arial"/>
              </w:rPr>
              <w:t>≥1</w:t>
            </w:r>
          </w:p>
        </w:tc>
        <w:tc>
          <w:tcPr>
            <w:tcW w:w="1230" w:type="dxa"/>
            <w:tcBorders>
              <w:top w:val="nil"/>
              <w:bottom w:val="single" w:sz="4" w:space="0" w:color="auto"/>
            </w:tcBorders>
            <w:shd w:val="clear" w:color="auto" w:fill="auto"/>
          </w:tcPr>
          <w:p w14:paraId="7AD1BA6C" w14:textId="77777777" w:rsidR="0016588A" w:rsidRPr="004F6C36" w:rsidRDefault="0016588A" w:rsidP="007026EF">
            <w:pPr>
              <w:pStyle w:val="TAC"/>
            </w:pPr>
            <w:r w:rsidRPr="004F6C36">
              <w:t>yes</w:t>
            </w:r>
          </w:p>
        </w:tc>
        <w:tc>
          <w:tcPr>
            <w:tcW w:w="4889" w:type="dxa"/>
            <w:shd w:val="clear" w:color="auto" w:fill="auto"/>
          </w:tcPr>
          <w:p w14:paraId="5AE9BE23" w14:textId="77777777" w:rsidR="0016588A" w:rsidRPr="004F6C36" w:rsidRDefault="0016588A" w:rsidP="007026EF">
            <w:pPr>
              <w:pStyle w:val="TAL"/>
            </w:pPr>
            <w:r w:rsidRPr="004F6C36">
              <w:t>if the UE supports IMS</w:t>
            </w:r>
          </w:p>
        </w:tc>
      </w:tr>
      <w:tr w:rsidR="0016588A" w:rsidRPr="004F6C36" w14:paraId="30FFA12E" w14:textId="77777777" w:rsidTr="007026EF">
        <w:trPr>
          <w:jc w:val="center"/>
        </w:trPr>
        <w:tc>
          <w:tcPr>
            <w:tcW w:w="1393" w:type="dxa"/>
            <w:tcBorders>
              <w:top w:val="nil"/>
            </w:tcBorders>
            <w:shd w:val="clear" w:color="auto" w:fill="auto"/>
          </w:tcPr>
          <w:p w14:paraId="59A5CA7E" w14:textId="77777777" w:rsidR="0016588A" w:rsidRPr="004F6C36" w:rsidRDefault="0016588A" w:rsidP="007026EF">
            <w:pPr>
              <w:pStyle w:val="TAL"/>
            </w:pPr>
          </w:p>
        </w:tc>
        <w:tc>
          <w:tcPr>
            <w:tcW w:w="1230" w:type="dxa"/>
            <w:tcBorders>
              <w:top w:val="nil"/>
            </w:tcBorders>
            <w:shd w:val="clear" w:color="auto" w:fill="auto"/>
          </w:tcPr>
          <w:p w14:paraId="485623C2" w14:textId="77777777" w:rsidR="0016588A" w:rsidRPr="004F6C36" w:rsidRDefault="0016588A" w:rsidP="007026EF">
            <w:pPr>
              <w:pStyle w:val="TAC"/>
            </w:pPr>
            <w:r w:rsidRPr="004F6C36">
              <w:t>no</w:t>
            </w:r>
          </w:p>
        </w:tc>
        <w:tc>
          <w:tcPr>
            <w:tcW w:w="4889" w:type="dxa"/>
            <w:shd w:val="clear" w:color="auto" w:fill="auto"/>
          </w:tcPr>
          <w:p w14:paraId="2BA6971B" w14:textId="77777777" w:rsidR="0016588A" w:rsidRPr="004F6C36" w:rsidRDefault="0016588A" w:rsidP="007026EF">
            <w:pPr>
              <w:pStyle w:val="TAL"/>
            </w:pPr>
            <w:r w:rsidRPr="004F6C36">
              <w:t>if the test case includes IMS signalling within the test body</w:t>
            </w:r>
          </w:p>
        </w:tc>
      </w:tr>
    </w:tbl>
    <w:p w14:paraId="2640BE37" w14:textId="59D7284B" w:rsidR="005611A9" w:rsidRPr="00FC7496" w:rsidRDefault="005611A9" w:rsidP="005611A9"/>
    <w:p w14:paraId="1CCE0AF1" w14:textId="412B6FE0" w:rsidR="005611A9" w:rsidRPr="00FC7496" w:rsidRDefault="005611A9" w:rsidP="00273022">
      <w:pPr>
        <w:pStyle w:val="Heading3"/>
      </w:pPr>
      <w:r w:rsidRPr="00FC7496">
        <w:t>7.2.1</w:t>
      </w:r>
      <w:r w:rsidRPr="00FC7496">
        <w:tab/>
        <w:t xml:space="preserve">Exception </w:t>
      </w:r>
      <w:r w:rsidR="0016588A" w:rsidRPr="004F6C36">
        <w:t>test case</w:t>
      </w:r>
      <w:r w:rsidRPr="00FC7496">
        <w:t xml:space="preserve"> list</w:t>
      </w:r>
    </w:p>
    <w:p w14:paraId="2786738E" w14:textId="3A6FBD17" w:rsidR="00F51464" w:rsidRPr="00FC7496" w:rsidRDefault="005611A9" w:rsidP="00D726C0">
      <w:pPr>
        <w:keepNext/>
        <w:keepLines/>
      </w:pPr>
      <w:r w:rsidRPr="00FC7496">
        <w:t xml:space="preserve">This clause contains the exception test case list where the explicit </w:t>
      </w:r>
      <w:r w:rsidR="0016588A" w:rsidRPr="004F6C36">
        <w:t>UL</w:t>
      </w:r>
      <w:r w:rsidRPr="00FC7496">
        <w:t xml:space="preserve"> grant </w:t>
      </w:r>
      <w:r w:rsidR="0016588A" w:rsidRPr="004F6C36">
        <w:t xml:space="preserve">allocation </w:t>
      </w:r>
      <w:r w:rsidRPr="00FC7496">
        <w:t>types other than UL grant type</w:t>
      </w:r>
      <w:r w:rsidR="0016588A" w:rsidRPr="004F6C36">
        <w:t>s</w:t>
      </w:r>
      <w:r w:rsidRPr="00FC7496">
        <w:t xml:space="preserve"> 1</w:t>
      </w:r>
      <w:r w:rsidR="0016588A" w:rsidRPr="004F6C36">
        <w:t xml:space="preserve"> and 5</w:t>
      </w:r>
      <w:r w:rsidRPr="00FC7496">
        <w:t xml:space="preserve"> are specifie</w:t>
      </w:r>
      <w:r w:rsidRPr="00FC7496" w:rsidDel="00B84643">
        <w:t>d</w:t>
      </w:r>
      <w:r w:rsidRPr="00FC7496">
        <w:t>.</w:t>
      </w:r>
    </w:p>
    <w:p w14:paraId="6C0BC44F" w14:textId="6BB5F797" w:rsidR="005611A9" w:rsidRPr="00FC7496" w:rsidRDefault="005611A9" w:rsidP="00D726C0">
      <w:pPr>
        <w:pStyle w:val="TH"/>
      </w:pPr>
      <w:r w:rsidRPr="00FC7496">
        <w:t xml:space="preserve">Table 7.2.1-1: Exception test case list with explicit </w:t>
      </w:r>
      <w:r w:rsidR="0016588A" w:rsidRPr="004F6C36">
        <w:t xml:space="preserve">UL </w:t>
      </w:r>
      <w:r w:rsidRPr="00FC7496">
        <w:t>grant types other than UL grant type 1</w:t>
      </w:r>
      <w:r w:rsidR="0016588A" w:rsidRPr="004F6C36">
        <w:t xml:space="preserve">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5611A9" w:rsidRPr="00FC7496" w14:paraId="799E3502" w14:textId="77777777">
        <w:trPr>
          <w:tblHeader/>
          <w:jc w:val="center"/>
        </w:trPr>
        <w:tc>
          <w:tcPr>
            <w:tcW w:w="979" w:type="dxa"/>
            <w:tcBorders>
              <w:bottom w:val="single" w:sz="4" w:space="0" w:color="auto"/>
            </w:tcBorders>
            <w:vAlign w:val="center"/>
          </w:tcPr>
          <w:p w14:paraId="1A76ED9B" w14:textId="77777777" w:rsidR="005611A9" w:rsidRPr="00FC7496" w:rsidRDefault="005611A9" w:rsidP="00D726C0">
            <w:pPr>
              <w:pStyle w:val="TAH"/>
            </w:pPr>
            <w:r w:rsidRPr="00FC7496">
              <w:t>Group</w:t>
            </w:r>
          </w:p>
        </w:tc>
        <w:tc>
          <w:tcPr>
            <w:tcW w:w="1403" w:type="dxa"/>
            <w:tcBorders>
              <w:bottom w:val="single" w:sz="4" w:space="0" w:color="auto"/>
            </w:tcBorders>
            <w:vAlign w:val="center"/>
          </w:tcPr>
          <w:p w14:paraId="5F862428" w14:textId="77777777" w:rsidR="005611A9" w:rsidRPr="00FC7496" w:rsidRDefault="005611A9" w:rsidP="00D726C0">
            <w:pPr>
              <w:pStyle w:val="TAH"/>
            </w:pPr>
            <w:r w:rsidRPr="00FC7496">
              <w:t>Test Case</w:t>
            </w:r>
          </w:p>
        </w:tc>
        <w:tc>
          <w:tcPr>
            <w:tcW w:w="2175" w:type="dxa"/>
            <w:tcBorders>
              <w:bottom w:val="single" w:sz="4" w:space="0" w:color="auto"/>
            </w:tcBorders>
            <w:vAlign w:val="center"/>
          </w:tcPr>
          <w:p w14:paraId="3825EBFF" w14:textId="3EE84CB3" w:rsidR="005611A9" w:rsidRPr="00FC7496" w:rsidRDefault="0016588A" w:rsidP="00D726C0">
            <w:pPr>
              <w:pStyle w:val="TAH"/>
            </w:pPr>
            <w:r w:rsidRPr="004F6C36">
              <w:t xml:space="preserve">UL </w:t>
            </w:r>
            <w:r w:rsidR="005611A9" w:rsidRPr="00FC7496">
              <w:t>Grant Type 2</w:t>
            </w:r>
          </w:p>
        </w:tc>
        <w:tc>
          <w:tcPr>
            <w:tcW w:w="2175" w:type="dxa"/>
            <w:tcBorders>
              <w:bottom w:val="single" w:sz="4" w:space="0" w:color="auto"/>
            </w:tcBorders>
            <w:vAlign w:val="center"/>
          </w:tcPr>
          <w:p w14:paraId="21DB6AD5" w14:textId="70D337C8" w:rsidR="005611A9" w:rsidRPr="00FC7496" w:rsidRDefault="0016588A" w:rsidP="00D726C0">
            <w:pPr>
              <w:pStyle w:val="TAH"/>
            </w:pPr>
            <w:r w:rsidRPr="004F6C36">
              <w:t xml:space="preserve">UL </w:t>
            </w:r>
            <w:r w:rsidR="005611A9" w:rsidRPr="00FC7496">
              <w:t>Grant Type 3</w:t>
            </w:r>
          </w:p>
        </w:tc>
      </w:tr>
      <w:tr w:rsidR="00AF6FBB" w:rsidRPr="00FC7496" w14:paraId="1B7BD1CA" w14:textId="77777777">
        <w:trPr>
          <w:jc w:val="center"/>
        </w:trPr>
        <w:tc>
          <w:tcPr>
            <w:tcW w:w="979" w:type="dxa"/>
            <w:vMerge w:val="restart"/>
            <w:shd w:val="clear" w:color="auto" w:fill="FDE9D9"/>
          </w:tcPr>
          <w:p w14:paraId="45648071" w14:textId="77777777" w:rsidR="00AF6FBB" w:rsidRPr="00FC7496" w:rsidRDefault="00AF6FBB" w:rsidP="00D726C0">
            <w:pPr>
              <w:pStyle w:val="TAH"/>
            </w:pPr>
            <w:r w:rsidRPr="00FC7496">
              <w:t>RLC</w:t>
            </w:r>
          </w:p>
        </w:tc>
        <w:tc>
          <w:tcPr>
            <w:tcW w:w="1403" w:type="dxa"/>
            <w:shd w:val="clear" w:color="auto" w:fill="FDE9D9"/>
          </w:tcPr>
          <w:p w14:paraId="3BA04C7D" w14:textId="77777777" w:rsidR="00AF6FBB" w:rsidRPr="00FC7496" w:rsidRDefault="00AF6FBB" w:rsidP="00D726C0">
            <w:pPr>
              <w:pStyle w:val="TAC"/>
            </w:pPr>
            <w:r w:rsidRPr="00FC7496">
              <w:t>7.2.2.6</w:t>
            </w:r>
          </w:p>
        </w:tc>
        <w:tc>
          <w:tcPr>
            <w:tcW w:w="2175" w:type="dxa"/>
            <w:shd w:val="clear" w:color="auto" w:fill="FDE9D9"/>
          </w:tcPr>
          <w:p w14:paraId="0FA31E4C" w14:textId="77777777" w:rsidR="00AF6FBB" w:rsidRPr="00FC7496" w:rsidRDefault="00AF6FBB" w:rsidP="00D726C0">
            <w:pPr>
              <w:pStyle w:val="TAC"/>
            </w:pPr>
            <w:r w:rsidRPr="00FC7496">
              <w:t>X</w:t>
            </w:r>
          </w:p>
        </w:tc>
        <w:tc>
          <w:tcPr>
            <w:tcW w:w="2175" w:type="dxa"/>
            <w:shd w:val="clear" w:color="auto" w:fill="FDE9D9"/>
          </w:tcPr>
          <w:p w14:paraId="7FCDF6A3" w14:textId="77777777" w:rsidR="00AF6FBB" w:rsidRPr="00FC7496" w:rsidRDefault="00AF6FBB" w:rsidP="00D726C0">
            <w:pPr>
              <w:pStyle w:val="TAC"/>
            </w:pPr>
          </w:p>
        </w:tc>
      </w:tr>
      <w:tr w:rsidR="00AF6FBB" w:rsidRPr="00FC7496" w14:paraId="0C94E5E5" w14:textId="77777777">
        <w:trPr>
          <w:jc w:val="center"/>
        </w:trPr>
        <w:tc>
          <w:tcPr>
            <w:tcW w:w="979" w:type="dxa"/>
            <w:vMerge/>
            <w:shd w:val="clear" w:color="auto" w:fill="FDE9D9"/>
          </w:tcPr>
          <w:p w14:paraId="782BEE8C" w14:textId="77777777" w:rsidR="00AF6FBB" w:rsidRPr="00FC7496" w:rsidRDefault="00AF6FBB" w:rsidP="00D726C0">
            <w:pPr>
              <w:pStyle w:val="TAH"/>
            </w:pPr>
          </w:p>
        </w:tc>
        <w:tc>
          <w:tcPr>
            <w:tcW w:w="1403" w:type="dxa"/>
            <w:shd w:val="clear" w:color="auto" w:fill="FDE9D9"/>
          </w:tcPr>
          <w:p w14:paraId="486B6B97" w14:textId="77777777" w:rsidR="00AF6FBB" w:rsidRPr="00FC7496" w:rsidRDefault="00AF6FBB" w:rsidP="00D726C0">
            <w:pPr>
              <w:pStyle w:val="TAC"/>
            </w:pPr>
            <w:r w:rsidRPr="00FC7496">
              <w:t>7.2.2.7</w:t>
            </w:r>
          </w:p>
        </w:tc>
        <w:tc>
          <w:tcPr>
            <w:tcW w:w="2175" w:type="dxa"/>
            <w:shd w:val="clear" w:color="auto" w:fill="FDE9D9"/>
          </w:tcPr>
          <w:p w14:paraId="5C0B6E13" w14:textId="77777777" w:rsidR="00AF6FBB" w:rsidRPr="00FC7496" w:rsidRDefault="00AF6FBB" w:rsidP="00D726C0">
            <w:pPr>
              <w:pStyle w:val="TAC"/>
            </w:pPr>
            <w:r w:rsidRPr="00FC7496">
              <w:t>X</w:t>
            </w:r>
          </w:p>
        </w:tc>
        <w:tc>
          <w:tcPr>
            <w:tcW w:w="2175" w:type="dxa"/>
            <w:shd w:val="clear" w:color="auto" w:fill="FDE9D9"/>
          </w:tcPr>
          <w:p w14:paraId="3D8AB029" w14:textId="77777777" w:rsidR="00AF6FBB" w:rsidRPr="00FC7496" w:rsidRDefault="00AF6FBB" w:rsidP="00D726C0">
            <w:pPr>
              <w:pStyle w:val="TAC"/>
            </w:pPr>
          </w:p>
        </w:tc>
      </w:tr>
      <w:tr w:rsidR="00AF6FBB" w:rsidRPr="00FC7496" w14:paraId="0334322C" w14:textId="77777777">
        <w:trPr>
          <w:jc w:val="center"/>
        </w:trPr>
        <w:tc>
          <w:tcPr>
            <w:tcW w:w="979" w:type="dxa"/>
            <w:vMerge/>
            <w:shd w:val="clear" w:color="auto" w:fill="FDE9D9"/>
          </w:tcPr>
          <w:p w14:paraId="4744433B" w14:textId="77777777" w:rsidR="00AF6FBB" w:rsidRPr="00FC7496" w:rsidRDefault="00AF6FBB" w:rsidP="00D726C0">
            <w:pPr>
              <w:pStyle w:val="TAH"/>
            </w:pPr>
          </w:p>
        </w:tc>
        <w:tc>
          <w:tcPr>
            <w:tcW w:w="1403" w:type="dxa"/>
            <w:shd w:val="clear" w:color="auto" w:fill="FDE9D9"/>
          </w:tcPr>
          <w:p w14:paraId="20D3FB63" w14:textId="77777777" w:rsidR="00AF6FBB" w:rsidRPr="00FC7496" w:rsidRDefault="00AF6FBB" w:rsidP="00D726C0">
            <w:pPr>
              <w:pStyle w:val="TAC"/>
            </w:pPr>
            <w:r w:rsidRPr="00FC7496">
              <w:t>7.2.3.1</w:t>
            </w:r>
          </w:p>
        </w:tc>
        <w:tc>
          <w:tcPr>
            <w:tcW w:w="2175" w:type="dxa"/>
            <w:shd w:val="clear" w:color="auto" w:fill="FDE9D9"/>
          </w:tcPr>
          <w:p w14:paraId="7F5FCD58" w14:textId="77777777" w:rsidR="00AF6FBB" w:rsidRPr="00FC7496" w:rsidRDefault="00AF6FBB" w:rsidP="00D726C0">
            <w:pPr>
              <w:pStyle w:val="TAC"/>
            </w:pPr>
          </w:p>
        </w:tc>
        <w:tc>
          <w:tcPr>
            <w:tcW w:w="2175" w:type="dxa"/>
            <w:shd w:val="clear" w:color="auto" w:fill="FDE9D9"/>
          </w:tcPr>
          <w:p w14:paraId="195594A5" w14:textId="77777777" w:rsidR="00AF6FBB" w:rsidRPr="00FC7496" w:rsidRDefault="00AF6FBB" w:rsidP="00D726C0">
            <w:pPr>
              <w:pStyle w:val="TAC"/>
            </w:pPr>
            <w:r w:rsidRPr="00FC7496">
              <w:t>X</w:t>
            </w:r>
          </w:p>
        </w:tc>
      </w:tr>
      <w:tr w:rsidR="00AF6FBB" w:rsidRPr="00FC7496" w14:paraId="6F59714E" w14:textId="77777777">
        <w:trPr>
          <w:jc w:val="center"/>
        </w:trPr>
        <w:tc>
          <w:tcPr>
            <w:tcW w:w="979" w:type="dxa"/>
            <w:vMerge/>
            <w:shd w:val="clear" w:color="auto" w:fill="FDE9D9"/>
          </w:tcPr>
          <w:p w14:paraId="04756641" w14:textId="77777777" w:rsidR="00AF6FBB" w:rsidRPr="00FC7496" w:rsidRDefault="00AF6FBB" w:rsidP="00D726C0">
            <w:pPr>
              <w:pStyle w:val="TAH"/>
            </w:pPr>
          </w:p>
        </w:tc>
        <w:tc>
          <w:tcPr>
            <w:tcW w:w="1403" w:type="dxa"/>
            <w:shd w:val="clear" w:color="auto" w:fill="FDE9D9"/>
          </w:tcPr>
          <w:p w14:paraId="26E07BCC" w14:textId="77777777" w:rsidR="00AF6FBB" w:rsidRPr="00FC7496" w:rsidRDefault="00AF6FBB" w:rsidP="00D726C0">
            <w:pPr>
              <w:pStyle w:val="TAC"/>
            </w:pPr>
            <w:r w:rsidRPr="00FC7496">
              <w:t>7.2.3.2</w:t>
            </w:r>
          </w:p>
        </w:tc>
        <w:tc>
          <w:tcPr>
            <w:tcW w:w="2175" w:type="dxa"/>
            <w:shd w:val="clear" w:color="auto" w:fill="FDE9D9"/>
          </w:tcPr>
          <w:p w14:paraId="0CFA03B7" w14:textId="77777777" w:rsidR="00AF6FBB" w:rsidRPr="00FC7496" w:rsidRDefault="00AF6FBB" w:rsidP="00D726C0">
            <w:pPr>
              <w:pStyle w:val="TAC"/>
            </w:pPr>
            <w:r w:rsidRPr="00FC7496">
              <w:t>X</w:t>
            </w:r>
          </w:p>
        </w:tc>
        <w:tc>
          <w:tcPr>
            <w:tcW w:w="2175" w:type="dxa"/>
            <w:shd w:val="clear" w:color="auto" w:fill="FDE9D9"/>
          </w:tcPr>
          <w:p w14:paraId="6E6D3A10" w14:textId="77777777" w:rsidR="00AF6FBB" w:rsidRPr="00FC7496" w:rsidRDefault="00AF6FBB" w:rsidP="00D726C0">
            <w:pPr>
              <w:pStyle w:val="TAC"/>
            </w:pPr>
          </w:p>
        </w:tc>
      </w:tr>
      <w:tr w:rsidR="00AF6FBB" w:rsidRPr="00FC7496" w14:paraId="74E75877" w14:textId="77777777">
        <w:trPr>
          <w:jc w:val="center"/>
        </w:trPr>
        <w:tc>
          <w:tcPr>
            <w:tcW w:w="979" w:type="dxa"/>
            <w:vMerge/>
            <w:shd w:val="clear" w:color="auto" w:fill="FDE9D9"/>
          </w:tcPr>
          <w:p w14:paraId="555CBEBC" w14:textId="77777777" w:rsidR="00AF6FBB" w:rsidRPr="00FC7496" w:rsidRDefault="00AF6FBB" w:rsidP="00D726C0">
            <w:pPr>
              <w:pStyle w:val="TAH"/>
            </w:pPr>
          </w:p>
        </w:tc>
        <w:tc>
          <w:tcPr>
            <w:tcW w:w="1403" w:type="dxa"/>
            <w:shd w:val="clear" w:color="auto" w:fill="FDE9D9"/>
          </w:tcPr>
          <w:p w14:paraId="620E26CF" w14:textId="77777777" w:rsidR="00AF6FBB" w:rsidRPr="00FC7496" w:rsidRDefault="00AF6FBB" w:rsidP="00D726C0">
            <w:pPr>
              <w:pStyle w:val="TAC"/>
            </w:pPr>
            <w:r w:rsidRPr="00FC7496">
              <w:t>7.2.3.4</w:t>
            </w:r>
          </w:p>
        </w:tc>
        <w:tc>
          <w:tcPr>
            <w:tcW w:w="2175" w:type="dxa"/>
            <w:shd w:val="clear" w:color="auto" w:fill="FDE9D9"/>
          </w:tcPr>
          <w:p w14:paraId="53F3BE59" w14:textId="77777777" w:rsidR="00AF6FBB" w:rsidRPr="00FC7496" w:rsidRDefault="00AF6FBB" w:rsidP="00D726C0">
            <w:pPr>
              <w:pStyle w:val="TAC"/>
            </w:pPr>
          </w:p>
        </w:tc>
        <w:tc>
          <w:tcPr>
            <w:tcW w:w="2175" w:type="dxa"/>
            <w:shd w:val="clear" w:color="auto" w:fill="FDE9D9"/>
          </w:tcPr>
          <w:p w14:paraId="48DA2C6E" w14:textId="77777777" w:rsidR="00AF6FBB" w:rsidRPr="00FC7496" w:rsidRDefault="00AF6FBB" w:rsidP="00D726C0">
            <w:pPr>
              <w:pStyle w:val="TAC"/>
            </w:pPr>
            <w:r w:rsidRPr="00FC7496">
              <w:t>X</w:t>
            </w:r>
          </w:p>
        </w:tc>
      </w:tr>
      <w:tr w:rsidR="00AF6FBB" w:rsidRPr="00FC7496" w14:paraId="4CC4CEAA" w14:textId="77777777">
        <w:trPr>
          <w:jc w:val="center"/>
        </w:trPr>
        <w:tc>
          <w:tcPr>
            <w:tcW w:w="979" w:type="dxa"/>
            <w:vMerge/>
            <w:shd w:val="clear" w:color="auto" w:fill="FDE9D9"/>
          </w:tcPr>
          <w:p w14:paraId="6A39CBA2" w14:textId="77777777" w:rsidR="00AF6FBB" w:rsidRPr="00FC7496" w:rsidRDefault="00AF6FBB" w:rsidP="00D726C0">
            <w:pPr>
              <w:pStyle w:val="TAH"/>
            </w:pPr>
          </w:p>
        </w:tc>
        <w:tc>
          <w:tcPr>
            <w:tcW w:w="1403" w:type="dxa"/>
            <w:shd w:val="clear" w:color="auto" w:fill="FDE9D9"/>
          </w:tcPr>
          <w:p w14:paraId="4645F02D" w14:textId="77777777" w:rsidR="00AF6FBB" w:rsidRPr="00FC7496" w:rsidRDefault="00AF6FBB" w:rsidP="00D726C0">
            <w:pPr>
              <w:pStyle w:val="TAC"/>
            </w:pPr>
            <w:r w:rsidRPr="00FC7496">
              <w:t>7.2.3.5</w:t>
            </w:r>
          </w:p>
        </w:tc>
        <w:tc>
          <w:tcPr>
            <w:tcW w:w="2175" w:type="dxa"/>
            <w:shd w:val="clear" w:color="auto" w:fill="FDE9D9"/>
          </w:tcPr>
          <w:p w14:paraId="041BBE86" w14:textId="77777777" w:rsidR="00AF6FBB" w:rsidRPr="00FC7496" w:rsidRDefault="00AF6FBB" w:rsidP="00D726C0">
            <w:pPr>
              <w:pStyle w:val="TAC"/>
            </w:pPr>
          </w:p>
        </w:tc>
        <w:tc>
          <w:tcPr>
            <w:tcW w:w="2175" w:type="dxa"/>
            <w:shd w:val="clear" w:color="auto" w:fill="FDE9D9"/>
          </w:tcPr>
          <w:p w14:paraId="3768DBCB" w14:textId="77777777" w:rsidR="00AF6FBB" w:rsidRPr="00FC7496" w:rsidRDefault="00AF6FBB" w:rsidP="00D726C0">
            <w:pPr>
              <w:pStyle w:val="TAC"/>
            </w:pPr>
            <w:r w:rsidRPr="00FC7496">
              <w:t>X</w:t>
            </w:r>
          </w:p>
        </w:tc>
      </w:tr>
      <w:tr w:rsidR="00AF6FBB" w:rsidRPr="00FC7496" w14:paraId="381B2622" w14:textId="77777777">
        <w:trPr>
          <w:jc w:val="center"/>
        </w:trPr>
        <w:tc>
          <w:tcPr>
            <w:tcW w:w="979" w:type="dxa"/>
            <w:vMerge/>
            <w:shd w:val="clear" w:color="auto" w:fill="FDE9D9"/>
          </w:tcPr>
          <w:p w14:paraId="35393A62" w14:textId="77777777" w:rsidR="00AF6FBB" w:rsidRPr="00FC7496" w:rsidRDefault="00AF6FBB" w:rsidP="00D726C0">
            <w:pPr>
              <w:pStyle w:val="TAH"/>
            </w:pPr>
          </w:p>
        </w:tc>
        <w:tc>
          <w:tcPr>
            <w:tcW w:w="1403" w:type="dxa"/>
            <w:shd w:val="clear" w:color="auto" w:fill="FDE9D9"/>
          </w:tcPr>
          <w:p w14:paraId="6F818748" w14:textId="77777777" w:rsidR="00AF6FBB" w:rsidRPr="00FC7496" w:rsidRDefault="00AF6FBB" w:rsidP="00D726C0">
            <w:pPr>
              <w:pStyle w:val="TAC"/>
            </w:pPr>
            <w:r w:rsidRPr="00FC7496">
              <w:t>7.2.3.6</w:t>
            </w:r>
          </w:p>
        </w:tc>
        <w:tc>
          <w:tcPr>
            <w:tcW w:w="2175" w:type="dxa"/>
            <w:shd w:val="clear" w:color="auto" w:fill="FDE9D9"/>
          </w:tcPr>
          <w:p w14:paraId="572FD283" w14:textId="77777777" w:rsidR="00AF6FBB" w:rsidRPr="00FC7496" w:rsidRDefault="00AF6FBB" w:rsidP="00D726C0">
            <w:pPr>
              <w:pStyle w:val="TAC"/>
            </w:pPr>
            <w:r w:rsidRPr="00FC7496">
              <w:t>X</w:t>
            </w:r>
          </w:p>
        </w:tc>
        <w:tc>
          <w:tcPr>
            <w:tcW w:w="2175" w:type="dxa"/>
            <w:shd w:val="clear" w:color="auto" w:fill="FDE9D9"/>
          </w:tcPr>
          <w:p w14:paraId="60ABC115" w14:textId="77777777" w:rsidR="00AF6FBB" w:rsidRPr="00FC7496" w:rsidRDefault="00AF6FBB" w:rsidP="00D726C0">
            <w:pPr>
              <w:pStyle w:val="TAC"/>
            </w:pPr>
          </w:p>
        </w:tc>
      </w:tr>
      <w:tr w:rsidR="00AF6FBB" w:rsidRPr="00FC7496" w14:paraId="04752708" w14:textId="77777777">
        <w:trPr>
          <w:jc w:val="center"/>
        </w:trPr>
        <w:tc>
          <w:tcPr>
            <w:tcW w:w="979" w:type="dxa"/>
            <w:vMerge/>
            <w:shd w:val="clear" w:color="auto" w:fill="FDE9D9"/>
          </w:tcPr>
          <w:p w14:paraId="0492C896" w14:textId="77777777" w:rsidR="00AF6FBB" w:rsidRPr="00FC7496" w:rsidRDefault="00AF6FBB" w:rsidP="00D726C0">
            <w:pPr>
              <w:pStyle w:val="TAH"/>
            </w:pPr>
          </w:p>
        </w:tc>
        <w:tc>
          <w:tcPr>
            <w:tcW w:w="1403" w:type="dxa"/>
            <w:shd w:val="clear" w:color="auto" w:fill="FDE9D9"/>
          </w:tcPr>
          <w:p w14:paraId="0E25DAFE" w14:textId="77777777" w:rsidR="00AF6FBB" w:rsidRPr="00FC7496" w:rsidRDefault="00AF6FBB" w:rsidP="00D726C0">
            <w:pPr>
              <w:pStyle w:val="TAC"/>
            </w:pPr>
            <w:r w:rsidRPr="00FC7496">
              <w:t>7.2.3.7</w:t>
            </w:r>
          </w:p>
        </w:tc>
        <w:tc>
          <w:tcPr>
            <w:tcW w:w="2175" w:type="dxa"/>
            <w:shd w:val="clear" w:color="auto" w:fill="FDE9D9"/>
          </w:tcPr>
          <w:p w14:paraId="5D4EF419" w14:textId="77777777" w:rsidR="00AF6FBB" w:rsidRPr="00FC7496" w:rsidRDefault="00AF6FBB" w:rsidP="00D726C0">
            <w:pPr>
              <w:pStyle w:val="TAC"/>
            </w:pPr>
            <w:r w:rsidRPr="00FC7496">
              <w:t>X</w:t>
            </w:r>
          </w:p>
        </w:tc>
        <w:tc>
          <w:tcPr>
            <w:tcW w:w="2175" w:type="dxa"/>
            <w:shd w:val="clear" w:color="auto" w:fill="FDE9D9"/>
          </w:tcPr>
          <w:p w14:paraId="38F75B45" w14:textId="77777777" w:rsidR="00AF6FBB" w:rsidRPr="00FC7496" w:rsidRDefault="00AF6FBB" w:rsidP="00D726C0">
            <w:pPr>
              <w:pStyle w:val="TAC"/>
            </w:pPr>
          </w:p>
        </w:tc>
      </w:tr>
      <w:tr w:rsidR="00AF6FBB" w:rsidRPr="00FC7496" w14:paraId="0BE7B9DA" w14:textId="77777777">
        <w:trPr>
          <w:jc w:val="center"/>
        </w:trPr>
        <w:tc>
          <w:tcPr>
            <w:tcW w:w="979" w:type="dxa"/>
            <w:vMerge/>
            <w:shd w:val="clear" w:color="auto" w:fill="FDE9D9"/>
          </w:tcPr>
          <w:p w14:paraId="1D6723E4" w14:textId="77777777" w:rsidR="00AF6FBB" w:rsidRPr="00FC7496" w:rsidRDefault="00AF6FBB" w:rsidP="00D726C0">
            <w:pPr>
              <w:pStyle w:val="TAH"/>
            </w:pPr>
          </w:p>
        </w:tc>
        <w:tc>
          <w:tcPr>
            <w:tcW w:w="1403" w:type="dxa"/>
            <w:shd w:val="clear" w:color="auto" w:fill="FDE9D9"/>
          </w:tcPr>
          <w:p w14:paraId="18D8AE55" w14:textId="77777777" w:rsidR="00AF6FBB" w:rsidRPr="00FC7496" w:rsidRDefault="00AF6FBB" w:rsidP="00D726C0">
            <w:pPr>
              <w:pStyle w:val="TAC"/>
            </w:pPr>
            <w:r w:rsidRPr="00FC7496">
              <w:t>7.2.3.9</w:t>
            </w:r>
          </w:p>
        </w:tc>
        <w:tc>
          <w:tcPr>
            <w:tcW w:w="2175" w:type="dxa"/>
            <w:shd w:val="clear" w:color="auto" w:fill="FDE9D9"/>
          </w:tcPr>
          <w:p w14:paraId="4BA4B7D0" w14:textId="77777777" w:rsidR="00AF6FBB" w:rsidRPr="00FC7496" w:rsidRDefault="00AF6FBB" w:rsidP="00D726C0">
            <w:pPr>
              <w:pStyle w:val="TAC"/>
            </w:pPr>
            <w:r w:rsidRPr="00FC7496">
              <w:t>X</w:t>
            </w:r>
          </w:p>
        </w:tc>
        <w:tc>
          <w:tcPr>
            <w:tcW w:w="2175" w:type="dxa"/>
            <w:shd w:val="clear" w:color="auto" w:fill="FDE9D9"/>
          </w:tcPr>
          <w:p w14:paraId="092C849A" w14:textId="77777777" w:rsidR="00AF6FBB" w:rsidRPr="00FC7496" w:rsidRDefault="00AF6FBB" w:rsidP="00D726C0">
            <w:pPr>
              <w:pStyle w:val="TAC"/>
            </w:pPr>
          </w:p>
        </w:tc>
      </w:tr>
      <w:tr w:rsidR="00AF6FBB" w:rsidRPr="00FC7496" w14:paraId="6F8C4AF4" w14:textId="77777777">
        <w:trPr>
          <w:jc w:val="center"/>
        </w:trPr>
        <w:tc>
          <w:tcPr>
            <w:tcW w:w="979" w:type="dxa"/>
            <w:vMerge/>
            <w:shd w:val="clear" w:color="auto" w:fill="FDE9D9"/>
          </w:tcPr>
          <w:p w14:paraId="53D1929F" w14:textId="77777777" w:rsidR="00AF6FBB" w:rsidRPr="00FC7496" w:rsidRDefault="00AF6FBB" w:rsidP="00D726C0">
            <w:pPr>
              <w:pStyle w:val="TAH"/>
            </w:pPr>
          </w:p>
        </w:tc>
        <w:tc>
          <w:tcPr>
            <w:tcW w:w="1403" w:type="dxa"/>
            <w:shd w:val="clear" w:color="auto" w:fill="FDE9D9"/>
          </w:tcPr>
          <w:p w14:paraId="29F2C0F8" w14:textId="77777777" w:rsidR="00AF6FBB" w:rsidRPr="00FC7496" w:rsidRDefault="00AF6FBB" w:rsidP="00D726C0">
            <w:pPr>
              <w:pStyle w:val="TAC"/>
            </w:pPr>
            <w:r w:rsidRPr="00FC7496">
              <w:t>7.2.3.10</w:t>
            </w:r>
          </w:p>
        </w:tc>
        <w:tc>
          <w:tcPr>
            <w:tcW w:w="2175" w:type="dxa"/>
            <w:shd w:val="clear" w:color="auto" w:fill="FDE9D9"/>
          </w:tcPr>
          <w:p w14:paraId="60E1B073" w14:textId="77777777" w:rsidR="00AF6FBB" w:rsidRPr="00FC7496" w:rsidRDefault="00AF6FBB" w:rsidP="00D726C0">
            <w:pPr>
              <w:pStyle w:val="TAC"/>
            </w:pPr>
            <w:r w:rsidRPr="00FC7496">
              <w:t>X</w:t>
            </w:r>
          </w:p>
        </w:tc>
        <w:tc>
          <w:tcPr>
            <w:tcW w:w="2175" w:type="dxa"/>
            <w:shd w:val="clear" w:color="auto" w:fill="FDE9D9"/>
          </w:tcPr>
          <w:p w14:paraId="4D3B1B1F" w14:textId="77777777" w:rsidR="00AF6FBB" w:rsidRPr="00FC7496" w:rsidRDefault="00AF6FBB" w:rsidP="00D726C0">
            <w:pPr>
              <w:pStyle w:val="TAC"/>
            </w:pPr>
            <w:r w:rsidRPr="00FC7496">
              <w:t>X</w:t>
            </w:r>
          </w:p>
        </w:tc>
      </w:tr>
      <w:tr w:rsidR="00AF6FBB" w:rsidRPr="00FC7496" w14:paraId="68C6CAE5" w14:textId="77777777">
        <w:trPr>
          <w:jc w:val="center"/>
        </w:trPr>
        <w:tc>
          <w:tcPr>
            <w:tcW w:w="979" w:type="dxa"/>
            <w:vMerge/>
            <w:shd w:val="clear" w:color="auto" w:fill="FDE9D9"/>
          </w:tcPr>
          <w:p w14:paraId="7424528C" w14:textId="77777777" w:rsidR="00AF6FBB" w:rsidRPr="00FC7496" w:rsidRDefault="00AF6FBB" w:rsidP="00D726C0">
            <w:pPr>
              <w:pStyle w:val="TAH"/>
            </w:pPr>
          </w:p>
        </w:tc>
        <w:tc>
          <w:tcPr>
            <w:tcW w:w="1403" w:type="dxa"/>
            <w:shd w:val="clear" w:color="auto" w:fill="FDE9D9"/>
          </w:tcPr>
          <w:p w14:paraId="307FB1E2" w14:textId="77777777" w:rsidR="00AF6FBB" w:rsidRPr="00FC7496" w:rsidRDefault="00AF6FBB" w:rsidP="00D726C0">
            <w:pPr>
              <w:pStyle w:val="TAC"/>
            </w:pPr>
            <w:r w:rsidRPr="00FC7496">
              <w:t>7.2.3.13</w:t>
            </w:r>
          </w:p>
        </w:tc>
        <w:tc>
          <w:tcPr>
            <w:tcW w:w="2175" w:type="dxa"/>
            <w:shd w:val="clear" w:color="auto" w:fill="FDE9D9"/>
          </w:tcPr>
          <w:p w14:paraId="2DD7E9AB" w14:textId="77777777" w:rsidR="00AF6FBB" w:rsidRPr="00FC7496" w:rsidRDefault="00AF6FBB" w:rsidP="00D726C0">
            <w:pPr>
              <w:pStyle w:val="TAC"/>
            </w:pPr>
            <w:r w:rsidRPr="00FC7496">
              <w:t>X</w:t>
            </w:r>
          </w:p>
        </w:tc>
        <w:tc>
          <w:tcPr>
            <w:tcW w:w="2175" w:type="dxa"/>
            <w:shd w:val="clear" w:color="auto" w:fill="FDE9D9"/>
          </w:tcPr>
          <w:p w14:paraId="4F2C124C" w14:textId="77777777" w:rsidR="00AF6FBB" w:rsidRPr="00FC7496" w:rsidRDefault="00AF6FBB" w:rsidP="00D726C0">
            <w:pPr>
              <w:pStyle w:val="TAC"/>
            </w:pPr>
            <w:r w:rsidRPr="00FC7496">
              <w:t>X</w:t>
            </w:r>
          </w:p>
        </w:tc>
      </w:tr>
      <w:tr w:rsidR="00AF6FBB" w:rsidRPr="00FC7496" w14:paraId="1D65142B" w14:textId="77777777">
        <w:trPr>
          <w:jc w:val="center"/>
        </w:trPr>
        <w:tc>
          <w:tcPr>
            <w:tcW w:w="979" w:type="dxa"/>
            <w:vMerge/>
            <w:shd w:val="clear" w:color="auto" w:fill="FDE9D9"/>
          </w:tcPr>
          <w:p w14:paraId="2D629280" w14:textId="77777777" w:rsidR="00AF6FBB" w:rsidRPr="00FC7496" w:rsidRDefault="00AF6FBB" w:rsidP="00D726C0">
            <w:pPr>
              <w:pStyle w:val="TAH"/>
            </w:pPr>
          </w:p>
        </w:tc>
        <w:tc>
          <w:tcPr>
            <w:tcW w:w="1403" w:type="dxa"/>
            <w:shd w:val="clear" w:color="auto" w:fill="FDE9D9"/>
          </w:tcPr>
          <w:p w14:paraId="399B1423" w14:textId="77777777" w:rsidR="00AF6FBB" w:rsidRPr="00FC7496" w:rsidRDefault="00AF6FBB" w:rsidP="00D726C0">
            <w:pPr>
              <w:pStyle w:val="TAC"/>
            </w:pPr>
            <w:r w:rsidRPr="00FC7496">
              <w:t>7.2.3.15</w:t>
            </w:r>
          </w:p>
        </w:tc>
        <w:tc>
          <w:tcPr>
            <w:tcW w:w="2175" w:type="dxa"/>
            <w:shd w:val="clear" w:color="auto" w:fill="FDE9D9"/>
          </w:tcPr>
          <w:p w14:paraId="0D60622D" w14:textId="77777777" w:rsidR="00AF6FBB" w:rsidRPr="00FC7496" w:rsidRDefault="00AF6FBB" w:rsidP="00D726C0">
            <w:pPr>
              <w:pStyle w:val="TAC"/>
            </w:pPr>
            <w:r w:rsidRPr="00FC7496">
              <w:t>X</w:t>
            </w:r>
          </w:p>
        </w:tc>
        <w:tc>
          <w:tcPr>
            <w:tcW w:w="2175" w:type="dxa"/>
            <w:shd w:val="clear" w:color="auto" w:fill="FDE9D9"/>
          </w:tcPr>
          <w:p w14:paraId="45A31B8F" w14:textId="77777777" w:rsidR="00AF6FBB" w:rsidRPr="00FC7496" w:rsidRDefault="00AF6FBB" w:rsidP="00D726C0">
            <w:pPr>
              <w:pStyle w:val="TAC"/>
            </w:pPr>
          </w:p>
        </w:tc>
      </w:tr>
      <w:tr w:rsidR="00AF6FBB" w:rsidRPr="00FC7496" w14:paraId="32022029" w14:textId="77777777">
        <w:trPr>
          <w:jc w:val="center"/>
        </w:trPr>
        <w:tc>
          <w:tcPr>
            <w:tcW w:w="979" w:type="dxa"/>
            <w:vMerge/>
            <w:shd w:val="clear" w:color="auto" w:fill="FDE9D9"/>
          </w:tcPr>
          <w:p w14:paraId="49C37995" w14:textId="77777777" w:rsidR="00AF6FBB" w:rsidRPr="00FC7496" w:rsidRDefault="00AF6FBB" w:rsidP="00D726C0">
            <w:pPr>
              <w:pStyle w:val="TAH"/>
            </w:pPr>
          </w:p>
        </w:tc>
        <w:tc>
          <w:tcPr>
            <w:tcW w:w="1403" w:type="dxa"/>
            <w:shd w:val="clear" w:color="auto" w:fill="FDE9D9"/>
          </w:tcPr>
          <w:p w14:paraId="6B1C194D" w14:textId="77777777" w:rsidR="00AF6FBB" w:rsidRPr="00FC7496" w:rsidRDefault="00AF6FBB" w:rsidP="00D726C0">
            <w:pPr>
              <w:pStyle w:val="TAC"/>
            </w:pPr>
            <w:r w:rsidRPr="00FC7496">
              <w:t>7.2.3.17</w:t>
            </w:r>
          </w:p>
        </w:tc>
        <w:tc>
          <w:tcPr>
            <w:tcW w:w="2175" w:type="dxa"/>
            <w:shd w:val="clear" w:color="auto" w:fill="FDE9D9"/>
          </w:tcPr>
          <w:p w14:paraId="30038673" w14:textId="77777777" w:rsidR="00AF6FBB" w:rsidRPr="00FC7496" w:rsidRDefault="00AF6FBB" w:rsidP="00D726C0">
            <w:pPr>
              <w:pStyle w:val="TAC"/>
            </w:pPr>
            <w:r w:rsidRPr="00FC7496">
              <w:t>X</w:t>
            </w:r>
          </w:p>
        </w:tc>
        <w:tc>
          <w:tcPr>
            <w:tcW w:w="2175" w:type="dxa"/>
            <w:shd w:val="clear" w:color="auto" w:fill="FDE9D9"/>
          </w:tcPr>
          <w:p w14:paraId="1249BDC6" w14:textId="77777777" w:rsidR="00AF6FBB" w:rsidRPr="00FC7496" w:rsidRDefault="00AF6FBB" w:rsidP="00D726C0">
            <w:pPr>
              <w:pStyle w:val="TAC"/>
            </w:pPr>
          </w:p>
        </w:tc>
      </w:tr>
      <w:tr w:rsidR="00AF6FBB" w:rsidRPr="00FC7496" w14:paraId="6CBDD67F" w14:textId="77777777">
        <w:trPr>
          <w:jc w:val="center"/>
        </w:trPr>
        <w:tc>
          <w:tcPr>
            <w:tcW w:w="979" w:type="dxa"/>
            <w:vMerge/>
            <w:shd w:val="clear" w:color="auto" w:fill="FDE9D9"/>
          </w:tcPr>
          <w:p w14:paraId="16988676" w14:textId="77777777" w:rsidR="00AF6FBB" w:rsidRPr="00FC7496" w:rsidRDefault="00AF6FBB" w:rsidP="00D726C0">
            <w:pPr>
              <w:pStyle w:val="TAH"/>
            </w:pPr>
          </w:p>
        </w:tc>
        <w:tc>
          <w:tcPr>
            <w:tcW w:w="1403" w:type="dxa"/>
            <w:tcBorders>
              <w:bottom w:val="single" w:sz="4" w:space="0" w:color="auto"/>
            </w:tcBorders>
            <w:shd w:val="clear" w:color="auto" w:fill="FDE9D9"/>
          </w:tcPr>
          <w:p w14:paraId="746B0DDE" w14:textId="77777777" w:rsidR="00AF6FBB" w:rsidRPr="00FC7496" w:rsidRDefault="00AF6FBB" w:rsidP="00D726C0">
            <w:pPr>
              <w:pStyle w:val="TAC"/>
            </w:pPr>
            <w:r w:rsidRPr="00FC7496">
              <w:t>7.2.3.18</w:t>
            </w:r>
          </w:p>
        </w:tc>
        <w:tc>
          <w:tcPr>
            <w:tcW w:w="2175" w:type="dxa"/>
            <w:tcBorders>
              <w:bottom w:val="single" w:sz="4" w:space="0" w:color="auto"/>
            </w:tcBorders>
            <w:shd w:val="clear" w:color="auto" w:fill="FDE9D9"/>
          </w:tcPr>
          <w:p w14:paraId="49FFF5E8" w14:textId="77777777" w:rsidR="00AF6FBB" w:rsidRPr="00FC7496" w:rsidRDefault="00AF6FBB" w:rsidP="00D726C0">
            <w:pPr>
              <w:pStyle w:val="TAC"/>
            </w:pPr>
          </w:p>
        </w:tc>
        <w:tc>
          <w:tcPr>
            <w:tcW w:w="2175" w:type="dxa"/>
            <w:tcBorders>
              <w:bottom w:val="single" w:sz="4" w:space="0" w:color="auto"/>
            </w:tcBorders>
            <w:shd w:val="clear" w:color="auto" w:fill="FDE9D9"/>
          </w:tcPr>
          <w:p w14:paraId="7B89B3A6" w14:textId="77777777" w:rsidR="00AF6FBB" w:rsidRPr="00FC7496" w:rsidRDefault="00AF6FBB" w:rsidP="00D726C0">
            <w:pPr>
              <w:pStyle w:val="TAC"/>
            </w:pPr>
            <w:r w:rsidRPr="00FC7496">
              <w:t>X</w:t>
            </w:r>
          </w:p>
        </w:tc>
      </w:tr>
      <w:tr w:rsidR="00AF6FBB" w:rsidRPr="00FC7496" w14:paraId="2C29BCCC" w14:textId="77777777">
        <w:trPr>
          <w:jc w:val="center"/>
        </w:trPr>
        <w:tc>
          <w:tcPr>
            <w:tcW w:w="979" w:type="dxa"/>
            <w:vMerge/>
            <w:tcBorders>
              <w:bottom w:val="single" w:sz="4" w:space="0" w:color="auto"/>
            </w:tcBorders>
            <w:shd w:val="clear" w:color="auto" w:fill="FDE9D9"/>
          </w:tcPr>
          <w:p w14:paraId="49DAB541" w14:textId="77777777" w:rsidR="00AF6FBB" w:rsidRPr="00FC7496" w:rsidRDefault="00AF6FBB" w:rsidP="00D726C0">
            <w:pPr>
              <w:pStyle w:val="TAH"/>
            </w:pPr>
          </w:p>
        </w:tc>
        <w:tc>
          <w:tcPr>
            <w:tcW w:w="1403" w:type="dxa"/>
            <w:tcBorders>
              <w:bottom w:val="single" w:sz="4" w:space="0" w:color="auto"/>
            </w:tcBorders>
            <w:shd w:val="clear" w:color="auto" w:fill="FDE9D9"/>
          </w:tcPr>
          <w:p w14:paraId="666866D6" w14:textId="77777777" w:rsidR="00AF6FBB" w:rsidRPr="00FC7496" w:rsidRDefault="00AF6FBB" w:rsidP="00D726C0">
            <w:pPr>
              <w:pStyle w:val="TAC"/>
            </w:pPr>
            <w:r w:rsidRPr="00FC7496">
              <w:t>7.2.3.21</w:t>
            </w:r>
          </w:p>
        </w:tc>
        <w:tc>
          <w:tcPr>
            <w:tcW w:w="2175" w:type="dxa"/>
            <w:tcBorders>
              <w:bottom w:val="single" w:sz="4" w:space="0" w:color="auto"/>
            </w:tcBorders>
            <w:shd w:val="clear" w:color="auto" w:fill="FDE9D9"/>
          </w:tcPr>
          <w:p w14:paraId="4E3E12FB" w14:textId="77777777" w:rsidR="00AF6FBB" w:rsidRPr="00FC7496" w:rsidRDefault="00AF6FBB" w:rsidP="00D726C0">
            <w:pPr>
              <w:pStyle w:val="TAC"/>
            </w:pPr>
          </w:p>
        </w:tc>
        <w:tc>
          <w:tcPr>
            <w:tcW w:w="2175" w:type="dxa"/>
            <w:tcBorders>
              <w:bottom w:val="single" w:sz="4" w:space="0" w:color="auto"/>
            </w:tcBorders>
            <w:shd w:val="clear" w:color="auto" w:fill="FDE9D9"/>
          </w:tcPr>
          <w:p w14:paraId="3E6B0EF6" w14:textId="77777777" w:rsidR="00AF6FBB" w:rsidRPr="00FC7496" w:rsidRDefault="00AF6FBB" w:rsidP="00D726C0">
            <w:pPr>
              <w:pStyle w:val="TAC"/>
            </w:pPr>
            <w:r w:rsidRPr="00FC7496">
              <w:t>X</w:t>
            </w:r>
          </w:p>
        </w:tc>
      </w:tr>
      <w:tr w:rsidR="005611A9" w:rsidRPr="00FC7496" w14:paraId="724C9E8F" w14:textId="77777777">
        <w:trPr>
          <w:jc w:val="center"/>
        </w:trPr>
        <w:tc>
          <w:tcPr>
            <w:tcW w:w="979" w:type="dxa"/>
            <w:vMerge w:val="restart"/>
            <w:shd w:val="clear" w:color="auto" w:fill="DAEEF3"/>
          </w:tcPr>
          <w:p w14:paraId="583CB83F" w14:textId="77777777" w:rsidR="005611A9" w:rsidRPr="00FC7496" w:rsidRDefault="005611A9" w:rsidP="00D726C0">
            <w:pPr>
              <w:pStyle w:val="TAH"/>
            </w:pPr>
            <w:r w:rsidRPr="00FC7496">
              <w:t>MAC</w:t>
            </w:r>
          </w:p>
        </w:tc>
        <w:tc>
          <w:tcPr>
            <w:tcW w:w="1403" w:type="dxa"/>
            <w:shd w:val="clear" w:color="auto" w:fill="DAEEF3"/>
          </w:tcPr>
          <w:p w14:paraId="2C75366F" w14:textId="77777777" w:rsidR="005611A9" w:rsidRPr="00FC7496" w:rsidRDefault="005611A9" w:rsidP="00D726C0">
            <w:pPr>
              <w:pStyle w:val="TAC"/>
            </w:pPr>
            <w:r w:rsidRPr="00FC7496">
              <w:t>7.1.4.1</w:t>
            </w:r>
          </w:p>
        </w:tc>
        <w:tc>
          <w:tcPr>
            <w:tcW w:w="2175" w:type="dxa"/>
            <w:shd w:val="clear" w:color="auto" w:fill="DAEEF3"/>
          </w:tcPr>
          <w:p w14:paraId="27B6093B" w14:textId="77777777" w:rsidR="005611A9" w:rsidRPr="00FC7496" w:rsidRDefault="005611A9" w:rsidP="00D726C0">
            <w:pPr>
              <w:pStyle w:val="TAC"/>
            </w:pPr>
            <w:r w:rsidRPr="00FC7496">
              <w:t>X</w:t>
            </w:r>
          </w:p>
        </w:tc>
        <w:tc>
          <w:tcPr>
            <w:tcW w:w="2175" w:type="dxa"/>
            <w:shd w:val="clear" w:color="auto" w:fill="DAEEF3"/>
          </w:tcPr>
          <w:p w14:paraId="0D8CEC29" w14:textId="77777777" w:rsidR="005611A9" w:rsidRPr="00FC7496" w:rsidRDefault="005611A9" w:rsidP="00D726C0">
            <w:pPr>
              <w:pStyle w:val="TAC"/>
            </w:pPr>
          </w:p>
        </w:tc>
      </w:tr>
      <w:tr w:rsidR="005611A9" w:rsidRPr="00FC7496" w14:paraId="616D0CD9" w14:textId="77777777">
        <w:trPr>
          <w:jc w:val="center"/>
        </w:trPr>
        <w:tc>
          <w:tcPr>
            <w:tcW w:w="979" w:type="dxa"/>
            <w:vMerge/>
            <w:shd w:val="clear" w:color="auto" w:fill="DAEEF3"/>
          </w:tcPr>
          <w:p w14:paraId="006BC099" w14:textId="77777777" w:rsidR="005611A9" w:rsidRPr="00FC7496" w:rsidRDefault="005611A9" w:rsidP="00D726C0">
            <w:pPr>
              <w:pStyle w:val="TAH"/>
            </w:pPr>
          </w:p>
        </w:tc>
        <w:tc>
          <w:tcPr>
            <w:tcW w:w="1403" w:type="dxa"/>
            <w:shd w:val="clear" w:color="auto" w:fill="DAEEF3"/>
          </w:tcPr>
          <w:p w14:paraId="40C86FBE" w14:textId="77777777" w:rsidR="005611A9" w:rsidRPr="00FC7496" w:rsidRDefault="005611A9" w:rsidP="00D726C0">
            <w:pPr>
              <w:pStyle w:val="TAC"/>
            </w:pPr>
            <w:r w:rsidRPr="00FC7496">
              <w:t>7.1.4.2</w:t>
            </w:r>
          </w:p>
        </w:tc>
        <w:tc>
          <w:tcPr>
            <w:tcW w:w="2175" w:type="dxa"/>
            <w:shd w:val="clear" w:color="auto" w:fill="DAEEF3"/>
          </w:tcPr>
          <w:p w14:paraId="6473B4C6" w14:textId="77777777" w:rsidR="005611A9" w:rsidRPr="00FC7496" w:rsidRDefault="005611A9" w:rsidP="00D726C0">
            <w:pPr>
              <w:pStyle w:val="TAC"/>
            </w:pPr>
          </w:p>
        </w:tc>
        <w:tc>
          <w:tcPr>
            <w:tcW w:w="2175" w:type="dxa"/>
            <w:shd w:val="clear" w:color="auto" w:fill="DAEEF3"/>
          </w:tcPr>
          <w:p w14:paraId="45EAF2AF" w14:textId="77777777" w:rsidR="005611A9" w:rsidRPr="00FC7496" w:rsidRDefault="005611A9" w:rsidP="00D726C0">
            <w:pPr>
              <w:pStyle w:val="TAC"/>
            </w:pPr>
            <w:r w:rsidRPr="00FC7496">
              <w:t>X</w:t>
            </w:r>
          </w:p>
        </w:tc>
      </w:tr>
      <w:tr w:rsidR="005611A9" w:rsidRPr="00FC7496" w14:paraId="03B23EDE" w14:textId="77777777">
        <w:trPr>
          <w:jc w:val="center"/>
        </w:trPr>
        <w:tc>
          <w:tcPr>
            <w:tcW w:w="979" w:type="dxa"/>
            <w:vMerge/>
            <w:shd w:val="clear" w:color="auto" w:fill="DAEEF3"/>
          </w:tcPr>
          <w:p w14:paraId="2F92C28A" w14:textId="77777777" w:rsidR="005611A9" w:rsidRPr="00FC7496" w:rsidRDefault="005611A9" w:rsidP="00D726C0">
            <w:pPr>
              <w:pStyle w:val="TAH"/>
            </w:pPr>
          </w:p>
        </w:tc>
        <w:tc>
          <w:tcPr>
            <w:tcW w:w="1403" w:type="dxa"/>
            <w:shd w:val="clear" w:color="auto" w:fill="DAEEF3"/>
          </w:tcPr>
          <w:p w14:paraId="2C3DFC94" w14:textId="77777777" w:rsidR="005611A9" w:rsidRPr="00FC7496" w:rsidRDefault="005611A9" w:rsidP="00D726C0">
            <w:pPr>
              <w:pStyle w:val="TAC"/>
            </w:pPr>
            <w:r w:rsidRPr="00FC7496">
              <w:t>7.1.4.3</w:t>
            </w:r>
          </w:p>
        </w:tc>
        <w:tc>
          <w:tcPr>
            <w:tcW w:w="2175" w:type="dxa"/>
            <w:shd w:val="clear" w:color="auto" w:fill="DAEEF3"/>
          </w:tcPr>
          <w:p w14:paraId="610F8870" w14:textId="77777777" w:rsidR="005611A9" w:rsidRPr="00FC7496" w:rsidRDefault="005611A9" w:rsidP="00D726C0">
            <w:pPr>
              <w:pStyle w:val="TAC"/>
            </w:pPr>
            <w:r w:rsidRPr="00FC7496">
              <w:t>X</w:t>
            </w:r>
          </w:p>
        </w:tc>
        <w:tc>
          <w:tcPr>
            <w:tcW w:w="2175" w:type="dxa"/>
            <w:shd w:val="clear" w:color="auto" w:fill="DAEEF3"/>
          </w:tcPr>
          <w:p w14:paraId="2BF22640" w14:textId="77777777" w:rsidR="005611A9" w:rsidRPr="00FC7496" w:rsidRDefault="005611A9" w:rsidP="00D726C0">
            <w:pPr>
              <w:pStyle w:val="TAC"/>
            </w:pPr>
          </w:p>
        </w:tc>
      </w:tr>
      <w:tr w:rsidR="005611A9" w:rsidRPr="00FC7496" w14:paraId="0F247895" w14:textId="77777777">
        <w:trPr>
          <w:jc w:val="center"/>
        </w:trPr>
        <w:tc>
          <w:tcPr>
            <w:tcW w:w="979" w:type="dxa"/>
            <w:vMerge/>
            <w:shd w:val="clear" w:color="auto" w:fill="DAEEF3"/>
          </w:tcPr>
          <w:p w14:paraId="6822876A" w14:textId="77777777" w:rsidR="005611A9" w:rsidRPr="00FC7496" w:rsidRDefault="005611A9" w:rsidP="00D726C0">
            <w:pPr>
              <w:pStyle w:val="TAH"/>
            </w:pPr>
          </w:p>
        </w:tc>
        <w:tc>
          <w:tcPr>
            <w:tcW w:w="1403" w:type="dxa"/>
            <w:shd w:val="clear" w:color="auto" w:fill="DAEEF3"/>
          </w:tcPr>
          <w:p w14:paraId="0FB1D344" w14:textId="77777777" w:rsidR="005611A9" w:rsidRPr="00FC7496" w:rsidRDefault="005611A9" w:rsidP="00D726C0">
            <w:pPr>
              <w:pStyle w:val="TAC"/>
            </w:pPr>
            <w:r w:rsidRPr="00FC7496">
              <w:t>7.1.4.4</w:t>
            </w:r>
          </w:p>
        </w:tc>
        <w:tc>
          <w:tcPr>
            <w:tcW w:w="2175" w:type="dxa"/>
            <w:shd w:val="clear" w:color="auto" w:fill="DAEEF3"/>
          </w:tcPr>
          <w:p w14:paraId="34027E71" w14:textId="77777777" w:rsidR="005611A9" w:rsidRPr="00FC7496" w:rsidRDefault="005611A9" w:rsidP="00D726C0">
            <w:pPr>
              <w:pStyle w:val="TAC"/>
            </w:pPr>
          </w:p>
        </w:tc>
        <w:tc>
          <w:tcPr>
            <w:tcW w:w="2175" w:type="dxa"/>
            <w:shd w:val="clear" w:color="auto" w:fill="DAEEF3"/>
          </w:tcPr>
          <w:p w14:paraId="5EB98B5E" w14:textId="77777777" w:rsidR="005611A9" w:rsidRPr="00FC7496" w:rsidRDefault="005611A9" w:rsidP="00D726C0">
            <w:pPr>
              <w:pStyle w:val="TAC"/>
            </w:pPr>
            <w:r w:rsidRPr="00FC7496">
              <w:t>X</w:t>
            </w:r>
          </w:p>
        </w:tc>
      </w:tr>
      <w:tr w:rsidR="005611A9" w:rsidRPr="00FC7496" w14:paraId="03B00C42" w14:textId="77777777">
        <w:trPr>
          <w:jc w:val="center"/>
        </w:trPr>
        <w:tc>
          <w:tcPr>
            <w:tcW w:w="979" w:type="dxa"/>
            <w:vMerge/>
            <w:shd w:val="clear" w:color="auto" w:fill="DAEEF3"/>
          </w:tcPr>
          <w:p w14:paraId="0532A108" w14:textId="77777777" w:rsidR="005611A9" w:rsidRPr="00FC7496" w:rsidRDefault="005611A9" w:rsidP="00D726C0">
            <w:pPr>
              <w:pStyle w:val="TAH"/>
            </w:pPr>
          </w:p>
        </w:tc>
        <w:tc>
          <w:tcPr>
            <w:tcW w:w="1403" w:type="dxa"/>
            <w:shd w:val="clear" w:color="auto" w:fill="DAEEF3"/>
          </w:tcPr>
          <w:p w14:paraId="02586C87" w14:textId="77777777" w:rsidR="005611A9" w:rsidRPr="00FC7496" w:rsidRDefault="005611A9" w:rsidP="00D726C0">
            <w:pPr>
              <w:pStyle w:val="TAC"/>
            </w:pPr>
          </w:p>
        </w:tc>
        <w:tc>
          <w:tcPr>
            <w:tcW w:w="2175" w:type="dxa"/>
            <w:shd w:val="clear" w:color="auto" w:fill="DAEEF3"/>
          </w:tcPr>
          <w:p w14:paraId="15482880" w14:textId="77777777" w:rsidR="005611A9" w:rsidRPr="00FC7496" w:rsidRDefault="005611A9" w:rsidP="00D726C0">
            <w:pPr>
              <w:pStyle w:val="TAC"/>
            </w:pPr>
          </w:p>
        </w:tc>
        <w:tc>
          <w:tcPr>
            <w:tcW w:w="2175" w:type="dxa"/>
            <w:shd w:val="clear" w:color="auto" w:fill="DAEEF3"/>
          </w:tcPr>
          <w:p w14:paraId="0C46657C" w14:textId="77777777" w:rsidR="005611A9" w:rsidRPr="00FC7496" w:rsidRDefault="005611A9" w:rsidP="00D726C0">
            <w:pPr>
              <w:pStyle w:val="TAC"/>
            </w:pPr>
          </w:p>
        </w:tc>
      </w:tr>
      <w:tr w:rsidR="005611A9" w:rsidRPr="00FC7496" w14:paraId="5575B4AB" w14:textId="77777777">
        <w:trPr>
          <w:jc w:val="center"/>
        </w:trPr>
        <w:tc>
          <w:tcPr>
            <w:tcW w:w="979" w:type="dxa"/>
            <w:vMerge/>
            <w:shd w:val="clear" w:color="auto" w:fill="DAEEF3"/>
          </w:tcPr>
          <w:p w14:paraId="13D2FB06" w14:textId="77777777" w:rsidR="005611A9" w:rsidRPr="00FC7496" w:rsidRDefault="005611A9" w:rsidP="00D726C0">
            <w:pPr>
              <w:pStyle w:val="TAH"/>
            </w:pPr>
          </w:p>
        </w:tc>
        <w:tc>
          <w:tcPr>
            <w:tcW w:w="1403" w:type="dxa"/>
            <w:shd w:val="clear" w:color="auto" w:fill="DAEEF3"/>
          </w:tcPr>
          <w:p w14:paraId="1FF4CDC1" w14:textId="77777777" w:rsidR="005611A9" w:rsidRPr="00FC7496" w:rsidRDefault="005611A9" w:rsidP="00D726C0">
            <w:pPr>
              <w:pStyle w:val="TAC"/>
            </w:pPr>
            <w:r w:rsidRPr="00FC7496">
              <w:t>7.1.4.7</w:t>
            </w:r>
          </w:p>
        </w:tc>
        <w:tc>
          <w:tcPr>
            <w:tcW w:w="2175" w:type="dxa"/>
            <w:shd w:val="clear" w:color="auto" w:fill="DAEEF3"/>
          </w:tcPr>
          <w:p w14:paraId="0D861DEA" w14:textId="77777777" w:rsidR="005611A9" w:rsidRPr="00FC7496" w:rsidRDefault="005611A9" w:rsidP="00D726C0">
            <w:pPr>
              <w:pStyle w:val="TAC"/>
            </w:pPr>
          </w:p>
        </w:tc>
        <w:tc>
          <w:tcPr>
            <w:tcW w:w="2175" w:type="dxa"/>
            <w:shd w:val="clear" w:color="auto" w:fill="DAEEF3"/>
          </w:tcPr>
          <w:p w14:paraId="6D364158" w14:textId="77777777" w:rsidR="005611A9" w:rsidRPr="00FC7496" w:rsidRDefault="005611A9" w:rsidP="00D726C0">
            <w:pPr>
              <w:pStyle w:val="TAC"/>
            </w:pPr>
            <w:r w:rsidRPr="00FC7496">
              <w:t>X</w:t>
            </w:r>
          </w:p>
        </w:tc>
      </w:tr>
      <w:tr w:rsidR="005611A9" w:rsidRPr="00FC7496" w14:paraId="2362A048" w14:textId="77777777">
        <w:trPr>
          <w:jc w:val="center"/>
        </w:trPr>
        <w:tc>
          <w:tcPr>
            <w:tcW w:w="979" w:type="dxa"/>
            <w:vMerge/>
            <w:shd w:val="clear" w:color="auto" w:fill="DAEEF3"/>
          </w:tcPr>
          <w:p w14:paraId="1FA0ECF3" w14:textId="77777777" w:rsidR="005611A9" w:rsidRPr="00FC7496" w:rsidRDefault="005611A9" w:rsidP="00D726C0">
            <w:pPr>
              <w:pStyle w:val="TAH"/>
            </w:pPr>
          </w:p>
        </w:tc>
        <w:tc>
          <w:tcPr>
            <w:tcW w:w="1403" w:type="dxa"/>
            <w:shd w:val="clear" w:color="auto" w:fill="DAEEF3"/>
          </w:tcPr>
          <w:p w14:paraId="7BAEDE2C" w14:textId="77777777" w:rsidR="005611A9" w:rsidRPr="00FC7496" w:rsidRDefault="005611A9" w:rsidP="00D726C0">
            <w:pPr>
              <w:pStyle w:val="TAC"/>
            </w:pPr>
            <w:r w:rsidRPr="00FC7496">
              <w:t>7.1.4.8</w:t>
            </w:r>
          </w:p>
        </w:tc>
        <w:tc>
          <w:tcPr>
            <w:tcW w:w="2175" w:type="dxa"/>
            <w:shd w:val="clear" w:color="auto" w:fill="DAEEF3"/>
          </w:tcPr>
          <w:p w14:paraId="7E8E2B27" w14:textId="77777777" w:rsidR="005611A9" w:rsidRPr="00FC7496" w:rsidRDefault="005611A9" w:rsidP="00D726C0">
            <w:pPr>
              <w:pStyle w:val="TAC"/>
            </w:pPr>
            <w:r w:rsidRPr="00FC7496">
              <w:t>X</w:t>
            </w:r>
          </w:p>
        </w:tc>
        <w:tc>
          <w:tcPr>
            <w:tcW w:w="2175" w:type="dxa"/>
            <w:shd w:val="clear" w:color="auto" w:fill="DAEEF3"/>
          </w:tcPr>
          <w:p w14:paraId="2F1A6A09" w14:textId="77777777" w:rsidR="005611A9" w:rsidRPr="00FC7496" w:rsidRDefault="005611A9" w:rsidP="00D726C0">
            <w:pPr>
              <w:pStyle w:val="TAC"/>
            </w:pPr>
            <w:r w:rsidRPr="00FC7496">
              <w:t>X</w:t>
            </w:r>
          </w:p>
        </w:tc>
      </w:tr>
      <w:tr w:rsidR="005611A9" w:rsidRPr="00FC7496" w14:paraId="32B987F0" w14:textId="77777777">
        <w:trPr>
          <w:jc w:val="center"/>
        </w:trPr>
        <w:tc>
          <w:tcPr>
            <w:tcW w:w="979" w:type="dxa"/>
            <w:vMerge/>
            <w:shd w:val="clear" w:color="auto" w:fill="DAEEF3"/>
          </w:tcPr>
          <w:p w14:paraId="19ABA8CD" w14:textId="77777777" w:rsidR="005611A9" w:rsidRPr="00FC7496" w:rsidRDefault="005611A9" w:rsidP="00D726C0">
            <w:pPr>
              <w:pStyle w:val="TAH"/>
            </w:pPr>
          </w:p>
        </w:tc>
        <w:tc>
          <w:tcPr>
            <w:tcW w:w="1403" w:type="dxa"/>
            <w:shd w:val="clear" w:color="auto" w:fill="DAEEF3"/>
          </w:tcPr>
          <w:p w14:paraId="69776E40" w14:textId="77777777" w:rsidR="005611A9" w:rsidRPr="00FC7496" w:rsidRDefault="005611A9" w:rsidP="00D726C0">
            <w:pPr>
              <w:pStyle w:val="TAC"/>
            </w:pPr>
            <w:r w:rsidRPr="00FC7496">
              <w:t>7.1.4.10</w:t>
            </w:r>
          </w:p>
        </w:tc>
        <w:tc>
          <w:tcPr>
            <w:tcW w:w="2175" w:type="dxa"/>
            <w:shd w:val="clear" w:color="auto" w:fill="DAEEF3"/>
          </w:tcPr>
          <w:p w14:paraId="25CD8CC8" w14:textId="77777777" w:rsidR="005611A9" w:rsidRPr="00FC7496" w:rsidRDefault="005611A9" w:rsidP="00D726C0">
            <w:pPr>
              <w:pStyle w:val="TAC"/>
            </w:pPr>
          </w:p>
        </w:tc>
        <w:tc>
          <w:tcPr>
            <w:tcW w:w="2175" w:type="dxa"/>
            <w:shd w:val="clear" w:color="auto" w:fill="DAEEF3"/>
          </w:tcPr>
          <w:p w14:paraId="599E8DFA" w14:textId="77777777" w:rsidR="005611A9" w:rsidRPr="00FC7496" w:rsidRDefault="005611A9" w:rsidP="00D726C0">
            <w:pPr>
              <w:pStyle w:val="TAC"/>
            </w:pPr>
            <w:r w:rsidRPr="00FC7496">
              <w:t>X</w:t>
            </w:r>
          </w:p>
        </w:tc>
      </w:tr>
      <w:tr w:rsidR="005611A9" w:rsidRPr="00FC7496" w14:paraId="0CE67F9E" w14:textId="77777777">
        <w:trPr>
          <w:jc w:val="center"/>
        </w:trPr>
        <w:tc>
          <w:tcPr>
            <w:tcW w:w="979" w:type="dxa"/>
            <w:vMerge/>
            <w:shd w:val="clear" w:color="auto" w:fill="DAEEF3"/>
          </w:tcPr>
          <w:p w14:paraId="12A0CD0B" w14:textId="77777777" w:rsidR="005611A9" w:rsidRPr="00FC7496" w:rsidRDefault="005611A9" w:rsidP="00D726C0">
            <w:pPr>
              <w:pStyle w:val="TAH"/>
            </w:pPr>
          </w:p>
        </w:tc>
        <w:tc>
          <w:tcPr>
            <w:tcW w:w="1403" w:type="dxa"/>
            <w:shd w:val="clear" w:color="auto" w:fill="DAEEF3"/>
          </w:tcPr>
          <w:p w14:paraId="3DE6E415" w14:textId="77777777" w:rsidR="005611A9" w:rsidRPr="00FC7496" w:rsidRDefault="005611A9" w:rsidP="00D726C0">
            <w:pPr>
              <w:pStyle w:val="TAC"/>
            </w:pPr>
            <w:r w:rsidRPr="00FC7496">
              <w:t>7.1.4.11</w:t>
            </w:r>
          </w:p>
        </w:tc>
        <w:tc>
          <w:tcPr>
            <w:tcW w:w="2175" w:type="dxa"/>
            <w:shd w:val="clear" w:color="auto" w:fill="DAEEF3"/>
          </w:tcPr>
          <w:p w14:paraId="5DC8BF3C" w14:textId="77777777" w:rsidR="005611A9" w:rsidRPr="00FC7496" w:rsidRDefault="005611A9" w:rsidP="00D726C0">
            <w:pPr>
              <w:pStyle w:val="TAC"/>
            </w:pPr>
          </w:p>
        </w:tc>
        <w:tc>
          <w:tcPr>
            <w:tcW w:w="2175" w:type="dxa"/>
            <w:shd w:val="clear" w:color="auto" w:fill="DAEEF3"/>
          </w:tcPr>
          <w:p w14:paraId="795D572E" w14:textId="77777777" w:rsidR="005611A9" w:rsidRPr="00FC7496" w:rsidRDefault="005611A9" w:rsidP="00D726C0">
            <w:pPr>
              <w:pStyle w:val="TAC"/>
            </w:pPr>
            <w:r w:rsidRPr="00FC7496">
              <w:t>X</w:t>
            </w:r>
          </w:p>
        </w:tc>
      </w:tr>
      <w:tr w:rsidR="005611A9" w:rsidRPr="00FC7496" w14:paraId="58367CC0" w14:textId="77777777">
        <w:trPr>
          <w:jc w:val="center"/>
        </w:trPr>
        <w:tc>
          <w:tcPr>
            <w:tcW w:w="979" w:type="dxa"/>
            <w:vMerge/>
            <w:shd w:val="clear" w:color="auto" w:fill="DAEEF3"/>
          </w:tcPr>
          <w:p w14:paraId="01BA8647" w14:textId="77777777" w:rsidR="005611A9" w:rsidRPr="00FC7496" w:rsidRDefault="005611A9" w:rsidP="00D726C0">
            <w:pPr>
              <w:pStyle w:val="TAH"/>
            </w:pPr>
          </w:p>
        </w:tc>
        <w:tc>
          <w:tcPr>
            <w:tcW w:w="1403" w:type="dxa"/>
            <w:shd w:val="clear" w:color="auto" w:fill="DAEEF3"/>
          </w:tcPr>
          <w:p w14:paraId="6BBDF5E8" w14:textId="77777777" w:rsidR="005611A9" w:rsidRPr="00FC7496" w:rsidRDefault="005611A9" w:rsidP="00D726C0">
            <w:pPr>
              <w:pStyle w:val="TAC"/>
            </w:pPr>
            <w:r w:rsidRPr="00FC7496">
              <w:t>7.1.4.14</w:t>
            </w:r>
          </w:p>
        </w:tc>
        <w:tc>
          <w:tcPr>
            <w:tcW w:w="2175" w:type="dxa"/>
            <w:shd w:val="clear" w:color="auto" w:fill="DAEEF3"/>
          </w:tcPr>
          <w:p w14:paraId="718FB440" w14:textId="77777777" w:rsidR="005611A9" w:rsidRPr="00FC7496" w:rsidRDefault="005611A9" w:rsidP="00D726C0">
            <w:pPr>
              <w:pStyle w:val="TAC"/>
            </w:pPr>
          </w:p>
        </w:tc>
        <w:tc>
          <w:tcPr>
            <w:tcW w:w="2175" w:type="dxa"/>
            <w:shd w:val="clear" w:color="auto" w:fill="DAEEF3"/>
          </w:tcPr>
          <w:p w14:paraId="3102EC78" w14:textId="77777777" w:rsidR="005611A9" w:rsidRPr="00FC7496" w:rsidRDefault="005611A9" w:rsidP="00D726C0">
            <w:pPr>
              <w:pStyle w:val="TAC"/>
            </w:pPr>
            <w:r w:rsidRPr="00FC7496">
              <w:t>X</w:t>
            </w:r>
          </w:p>
        </w:tc>
      </w:tr>
      <w:tr w:rsidR="005611A9" w:rsidRPr="00FC7496" w14:paraId="14DFFA97" w14:textId="77777777">
        <w:trPr>
          <w:jc w:val="center"/>
        </w:trPr>
        <w:tc>
          <w:tcPr>
            <w:tcW w:w="979" w:type="dxa"/>
            <w:vMerge/>
            <w:shd w:val="clear" w:color="auto" w:fill="DAEEF3"/>
          </w:tcPr>
          <w:p w14:paraId="3D5CC4B1" w14:textId="77777777" w:rsidR="005611A9" w:rsidRPr="00FC7496" w:rsidRDefault="005611A9" w:rsidP="00D726C0">
            <w:pPr>
              <w:pStyle w:val="TAH"/>
            </w:pPr>
          </w:p>
        </w:tc>
        <w:tc>
          <w:tcPr>
            <w:tcW w:w="1403" w:type="dxa"/>
            <w:shd w:val="clear" w:color="auto" w:fill="DAEEF3"/>
          </w:tcPr>
          <w:p w14:paraId="2AF28634" w14:textId="77777777" w:rsidR="005611A9" w:rsidRPr="00FC7496" w:rsidRDefault="005611A9" w:rsidP="00D726C0">
            <w:pPr>
              <w:pStyle w:val="TAC"/>
            </w:pPr>
            <w:r w:rsidRPr="00FC7496">
              <w:t>7.1.4.15</w:t>
            </w:r>
          </w:p>
        </w:tc>
        <w:tc>
          <w:tcPr>
            <w:tcW w:w="2175" w:type="dxa"/>
            <w:shd w:val="clear" w:color="auto" w:fill="DAEEF3"/>
          </w:tcPr>
          <w:p w14:paraId="351352CE" w14:textId="77777777" w:rsidR="005611A9" w:rsidRPr="00FC7496" w:rsidRDefault="005611A9" w:rsidP="00D726C0">
            <w:pPr>
              <w:pStyle w:val="TAC"/>
            </w:pPr>
            <w:r w:rsidRPr="00FC7496">
              <w:t>X</w:t>
            </w:r>
          </w:p>
        </w:tc>
        <w:tc>
          <w:tcPr>
            <w:tcW w:w="2175" w:type="dxa"/>
            <w:shd w:val="clear" w:color="auto" w:fill="DAEEF3"/>
          </w:tcPr>
          <w:p w14:paraId="415C817A" w14:textId="77777777" w:rsidR="005611A9" w:rsidRPr="00FC7496" w:rsidRDefault="005611A9" w:rsidP="00D726C0">
            <w:pPr>
              <w:pStyle w:val="TAC"/>
            </w:pPr>
          </w:p>
        </w:tc>
      </w:tr>
      <w:tr w:rsidR="005611A9" w:rsidRPr="00FC7496" w14:paraId="46A0388A" w14:textId="77777777">
        <w:trPr>
          <w:jc w:val="center"/>
        </w:trPr>
        <w:tc>
          <w:tcPr>
            <w:tcW w:w="979" w:type="dxa"/>
            <w:vMerge/>
            <w:shd w:val="clear" w:color="auto" w:fill="DAEEF3"/>
          </w:tcPr>
          <w:p w14:paraId="6F9D4174" w14:textId="77777777" w:rsidR="005611A9" w:rsidRPr="00FC7496" w:rsidRDefault="005611A9" w:rsidP="00D726C0">
            <w:pPr>
              <w:pStyle w:val="TAH"/>
            </w:pPr>
          </w:p>
        </w:tc>
        <w:tc>
          <w:tcPr>
            <w:tcW w:w="1403" w:type="dxa"/>
            <w:shd w:val="clear" w:color="auto" w:fill="DAEEF3"/>
          </w:tcPr>
          <w:p w14:paraId="7EE4EDBB" w14:textId="77777777" w:rsidR="005611A9" w:rsidRPr="00FC7496" w:rsidRDefault="005611A9" w:rsidP="00D726C0">
            <w:pPr>
              <w:pStyle w:val="TAC"/>
            </w:pPr>
            <w:r w:rsidRPr="00FC7496">
              <w:t>7.1.4.16</w:t>
            </w:r>
          </w:p>
        </w:tc>
        <w:tc>
          <w:tcPr>
            <w:tcW w:w="2175" w:type="dxa"/>
            <w:shd w:val="clear" w:color="auto" w:fill="DAEEF3"/>
          </w:tcPr>
          <w:p w14:paraId="2F812309" w14:textId="77777777" w:rsidR="005611A9" w:rsidRPr="00FC7496" w:rsidRDefault="005611A9" w:rsidP="00D726C0">
            <w:pPr>
              <w:pStyle w:val="TAC"/>
            </w:pPr>
            <w:r w:rsidRPr="00FC7496">
              <w:t>X</w:t>
            </w:r>
          </w:p>
        </w:tc>
        <w:tc>
          <w:tcPr>
            <w:tcW w:w="2175" w:type="dxa"/>
            <w:shd w:val="clear" w:color="auto" w:fill="DAEEF3"/>
          </w:tcPr>
          <w:p w14:paraId="0829CCBE" w14:textId="77777777" w:rsidR="005611A9" w:rsidRPr="00FC7496" w:rsidRDefault="005611A9" w:rsidP="00D726C0">
            <w:pPr>
              <w:pStyle w:val="TAC"/>
            </w:pPr>
          </w:p>
        </w:tc>
      </w:tr>
      <w:tr w:rsidR="00DF0540" w:rsidRPr="00FC7496" w14:paraId="7EEA4860" w14:textId="77777777">
        <w:trPr>
          <w:jc w:val="center"/>
        </w:trPr>
        <w:tc>
          <w:tcPr>
            <w:tcW w:w="979" w:type="dxa"/>
            <w:vMerge/>
            <w:shd w:val="clear" w:color="auto" w:fill="DAEEF3"/>
          </w:tcPr>
          <w:p w14:paraId="0BA5E3B9" w14:textId="77777777" w:rsidR="00DF0540" w:rsidRPr="00FC7496" w:rsidRDefault="00DF0540" w:rsidP="00D726C0">
            <w:pPr>
              <w:pStyle w:val="PL"/>
              <w:keepNext/>
              <w:keepLines/>
              <w:rPr>
                <w:noProof w:val="0"/>
              </w:rPr>
            </w:pPr>
          </w:p>
        </w:tc>
        <w:tc>
          <w:tcPr>
            <w:tcW w:w="1403" w:type="dxa"/>
            <w:shd w:val="clear" w:color="auto" w:fill="DAEEF3"/>
          </w:tcPr>
          <w:p w14:paraId="761DDEA9" w14:textId="77777777" w:rsidR="00DF0540" w:rsidRPr="00FC7496" w:rsidRDefault="00DF0540" w:rsidP="00D726C0">
            <w:pPr>
              <w:pStyle w:val="TAR"/>
              <w:jc w:val="center"/>
            </w:pPr>
            <w:r w:rsidRPr="00FC7496">
              <w:t>7.1.5.1</w:t>
            </w:r>
          </w:p>
        </w:tc>
        <w:tc>
          <w:tcPr>
            <w:tcW w:w="2175" w:type="dxa"/>
            <w:shd w:val="clear" w:color="auto" w:fill="DAEEF3"/>
          </w:tcPr>
          <w:p w14:paraId="72F3EAE8" w14:textId="77777777" w:rsidR="00DF0540" w:rsidRPr="00FC7496" w:rsidRDefault="00DF0540" w:rsidP="00D726C0">
            <w:pPr>
              <w:pStyle w:val="TAR"/>
              <w:jc w:val="center"/>
            </w:pPr>
            <w:r w:rsidRPr="00FC7496">
              <w:t>X</w:t>
            </w:r>
          </w:p>
        </w:tc>
        <w:tc>
          <w:tcPr>
            <w:tcW w:w="2175" w:type="dxa"/>
            <w:shd w:val="clear" w:color="auto" w:fill="DAEEF3"/>
          </w:tcPr>
          <w:p w14:paraId="1287CDAE" w14:textId="77777777" w:rsidR="00DF0540" w:rsidRPr="00FC7496" w:rsidRDefault="00DF0540" w:rsidP="00D726C0">
            <w:pPr>
              <w:pStyle w:val="TAR"/>
              <w:jc w:val="center"/>
            </w:pPr>
          </w:p>
        </w:tc>
      </w:tr>
      <w:tr w:rsidR="00DF0540" w:rsidRPr="00FC7496" w14:paraId="1FD38663" w14:textId="77777777">
        <w:trPr>
          <w:jc w:val="center"/>
        </w:trPr>
        <w:tc>
          <w:tcPr>
            <w:tcW w:w="979" w:type="dxa"/>
            <w:vMerge/>
            <w:shd w:val="clear" w:color="auto" w:fill="DAEEF3"/>
          </w:tcPr>
          <w:p w14:paraId="7CE7859B" w14:textId="77777777" w:rsidR="00DF0540" w:rsidRPr="00FC7496" w:rsidRDefault="00DF0540" w:rsidP="00D726C0">
            <w:pPr>
              <w:pStyle w:val="PL"/>
              <w:keepNext/>
              <w:keepLines/>
              <w:rPr>
                <w:noProof w:val="0"/>
              </w:rPr>
            </w:pPr>
          </w:p>
        </w:tc>
        <w:tc>
          <w:tcPr>
            <w:tcW w:w="1403" w:type="dxa"/>
            <w:shd w:val="clear" w:color="auto" w:fill="DAEEF3"/>
          </w:tcPr>
          <w:p w14:paraId="58FD7987" w14:textId="77777777" w:rsidR="00DF0540" w:rsidRPr="00FC7496" w:rsidRDefault="00DF0540" w:rsidP="00D726C0">
            <w:pPr>
              <w:pStyle w:val="TAR"/>
              <w:jc w:val="center"/>
            </w:pPr>
            <w:r w:rsidRPr="00FC7496">
              <w:t>7.1.5.2</w:t>
            </w:r>
          </w:p>
        </w:tc>
        <w:tc>
          <w:tcPr>
            <w:tcW w:w="2175" w:type="dxa"/>
            <w:shd w:val="clear" w:color="auto" w:fill="DAEEF3"/>
          </w:tcPr>
          <w:p w14:paraId="0F2C1161" w14:textId="77777777" w:rsidR="00DF0540" w:rsidRPr="00FC7496" w:rsidRDefault="00DF0540" w:rsidP="00D726C0">
            <w:pPr>
              <w:pStyle w:val="TAR"/>
              <w:jc w:val="center"/>
            </w:pPr>
            <w:r w:rsidRPr="00FC7496">
              <w:t>X</w:t>
            </w:r>
          </w:p>
        </w:tc>
        <w:tc>
          <w:tcPr>
            <w:tcW w:w="2175" w:type="dxa"/>
            <w:shd w:val="clear" w:color="auto" w:fill="DAEEF3"/>
          </w:tcPr>
          <w:p w14:paraId="28A367D8" w14:textId="77777777" w:rsidR="00DF0540" w:rsidRPr="00FC7496" w:rsidRDefault="00DF0540" w:rsidP="00D726C0">
            <w:pPr>
              <w:pStyle w:val="TAR"/>
              <w:jc w:val="center"/>
            </w:pPr>
          </w:p>
        </w:tc>
      </w:tr>
      <w:tr w:rsidR="00DF0540" w:rsidRPr="00FC7496" w14:paraId="24B94742" w14:textId="77777777">
        <w:trPr>
          <w:jc w:val="center"/>
        </w:trPr>
        <w:tc>
          <w:tcPr>
            <w:tcW w:w="979" w:type="dxa"/>
            <w:vMerge/>
            <w:shd w:val="clear" w:color="auto" w:fill="DAEEF3"/>
          </w:tcPr>
          <w:p w14:paraId="10D7514B" w14:textId="77777777" w:rsidR="00DF0540" w:rsidRPr="00FC7496" w:rsidRDefault="00DF0540" w:rsidP="00D726C0">
            <w:pPr>
              <w:pStyle w:val="PL"/>
              <w:keepNext/>
              <w:keepLines/>
              <w:rPr>
                <w:noProof w:val="0"/>
              </w:rPr>
            </w:pPr>
          </w:p>
        </w:tc>
        <w:tc>
          <w:tcPr>
            <w:tcW w:w="1403" w:type="dxa"/>
            <w:shd w:val="clear" w:color="auto" w:fill="DAEEF3"/>
          </w:tcPr>
          <w:p w14:paraId="2F566F1B" w14:textId="77777777" w:rsidR="00DF0540" w:rsidRPr="00FC7496" w:rsidRDefault="00DF0540" w:rsidP="00D726C0">
            <w:pPr>
              <w:pStyle w:val="TAR"/>
              <w:jc w:val="center"/>
            </w:pPr>
            <w:r w:rsidRPr="00FC7496">
              <w:t>7.1.5.3</w:t>
            </w:r>
          </w:p>
        </w:tc>
        <w:tc>
          <w:tcPr>
            <w:tcW w:w="2175" w:type="dxa"/>
            <w:shd w:val="clear" w:color="auto" w:fill="DAEEF3"/>
          </w:tcPr>
          <w:p w14:paraId="21F135E1" w14:textId="77777777" w:rsidR="00DF0540" w:rsidRPr="00FC7496" w:rsidRDefault="00DF0540" w:rsidP="00D726C0">
            <w:pPr>
              <w:pStyle w:val="TAR"/>
              <w:jc w:val="center"/>
            </w:pPr>
            <w:r w:rsidRPr="00FC7496">
              <w:t>X</w:t>
            </w:r>
          </w:p>
        </w:tc>
        <w:tc>
          <w:tcPr>
            <w:tcW w:w="2175" w:type="dxa"/>
            <w:shd w:val="clear" w:color="auto" w:fill="DAEEF3"/>
          </w:tcPr>
          <w:p w14:paraId="3DACAEC3" w14:textId="77777777" w:rsidR="00DF0540" w:rsidRPr="00FC7496" w:rsidRDefault="00DF0540" w:rsidP="00D726C0">
            <w:pPr>
              <w:pStyle w:val="TAR"/>
              <w:jc w:val="center"/>
            </w:pPr>
          </w:p>
        </w:tc>
      </w:tr>
      <w:tr w:rsidR="00DF0540" w:rsidRPr="00FC7496" w14:paraId="7F7DE2A5" w14:textId="77777777">
        <w:trPr>
          <w:jc w:val="center"/>
        </w:trPr>
        <w:tc>
          <w:tcPr>
            <w:tcW w:w="979" w:type="dxa"/>
            <w:vMerge/>
            <w:shd w:val="clear" w:color="auto" w:fill="DAEEF3"/>
          </w:tcPr>
          <w:p w14:paraId="72EF6F56" w14:textId="77777777" w:rsidR="00DF0540" w:rsidRPr="00FC7496" w:rsidRDefault="00DF0540" w:rsidP="00D726C0">
            <w:pPr>
              <w:pStyle w:val="PL"/>
              <w:keepNext/>
              <w:keepLines/>
              <w:rPr>
                <w:noProof w:val="0"/>
              </w:rPr>
            </w:pPr>
          </w:p>
        </w:tc>
        <w:tc>
          <w:tcPr>
            <w:tcW w:w="1403" w:type="dxa"/>
            <w:shd w:val="clear" w:color="auto" w:fill="DAEEF3"/>
          </w:tcPr>
          <w:p w14:paraId="668F3791" w14:textId="77777777" w:rsidR="00DF0540" w:rsidRPr="00FC7496" w:rsidRDefault="00DF0540" w:rsidP="00D726C0">
            <w:pPr>
              <w:pStyle w:val="TAR"/>
              <w:jc w:val="center"/>
            </w:pPr>
            <w:r w:rsidRPr="00FC7496">
              <w:t>7.1.5.4</w:t>
            </w:r>
          </w:p>
        </w:tc>
        <w:tc>
          <w:tcPr>
            <w:tcW w:w="2175" w:type="dxa"/>
            <w:shd w:val="clear" w:color="auto" w:fill="DAEEF3"/>
          </w:tcPr>
          <w:p w14:paraId="1F53A34C" w14:textId="77777777" w:rsidR="00DF0540" w:rsidRPr="00FC7496" w:rsidRDefault="00DF0540" w:rsidP="00D726C0">
            <w:pPr>
              <w:pStyle w:val="TAR"/>
              <w:jc w:val="center"/>
            </w:pPr>
            <w:r w:rsidRPr="00FC7496">
              <w:t>X</w:t>
            </w:r>
          </w:p>
        </w:tc>
        <w:tc>
          <w:tcPr>
            <w:tcW w:w="2175" w:type="dxa"/>
            <w:shd w:val="clear" w:color="auto" w:fill="DAEEF3"/>
          </w:tcPr>
          <w:p w14:paraId="66AC6A7B" w14:textId="77777777" w:rsidR="00DF0540" w:rsidRPr="00FC7496" w:rsidRDefault="00DF0540" w:rsidP="00D726C0">
            <w:pPr>
              <w:pStyle w:val="TAR"/>
              <w:jc w:val="center"/>
            </w:pPr>
          </w:p>
        </w:tc>
      </w:tr>
      <w:tr w:rsidR="00DF0540" w:rsidRPr="00FC7496" w14:paraId="033F0303" w14:textId="77777777">
        <w:trPr>
          <w:jc w:val="center"/>
        </w:trPr>
        <w:tc>
          <w:tcPr>
            <w:tcW w:w="979" w:type="dxa"/>
            <w:vMerge/>
            <w:shd w:val="clear" w:color="auto" w:fill="DAEEF3"/>
          </w:tcPr>
          <w:p w14:paraId="1B6CDEB6" w14:textId="77777777" w:rsidR="00DF0540" w:rsidRPr="00FC7496" w:rsidRDefault="00DF0540" w:rsidP="00D726C0">
            <w:pPr>
              <w:pStyle w:val="PL"/>
              <w:keepNext/>
              <w:keepLines/>
              <w:rPr>
                <w:noProof w:val="0"/>
              </w:rPr>
            </w:pPr>
          </w:p>
        </w:tc>
        <w:tc>
          <w:tcPr>
            <w:tcW w:w="1403" w:type="dxa"/>
            <w:shd w:val="clear" w:color="auto" w:fill="DAEEF3"/>
          </w:tcPr>
          <w:p w14:paraId="3AA8AEE1" w14:textId="77777777" w:rsidR="00DF0540" w:rsidRPr="00FC7496" w:rsidRDefault="00DF0540" w:rsidP="00D726C0">
            <w:pPr>
              <w:pStyle w:val="TAR"/>
              <w:jc w:val="center"/>
            </w:pPr>
            <w:r w:rsidRPr="00FC7496">
              <w:t>7.1.5.5</w:t>
            </w:r>
          </w:p>
        </w:tc>
        <w:tc>
          <w:tcPr>
            <w:tcW w:w="2175" w:type="dxa"/>
            <w:shd w:val="clear" w:color="auto" w:fill="DAEEF3"/>
          </w:tcPr>
          <w:p w14:paraId="7449C181" w14:textId="77777777" w:rsidR="00DF0540" w:rsidRPr="00FC7496" w:rsidRDefault="00DF0540" w:rsidP="00D726C0">
            <w:pPr>
              <w:pStyle w:val="TAR"/>
              <w:jc w:val="center"/>
            </w:pPr>
            <w:r w:rsidRPr="00FC7496">
              <w:t>X</w:t>
            </w:r>
          </w:p>
        </w:tc>
        <w:tc>
          <w:tcPr>
            <w:tcW w:w="2175" w:type="dxa"/>
            <w:shd w:val="clear" w:color="auto" w:fill="DAEEF3"/>
          </w:tcPr>
          <w:p w14:paraId="4C9174EA" w14:textId="77777777" w:rsidR="00DF0540" w:rsidRPr="00FC7496" w:rsidRDefault="00DF0540" w:rsidP="00D726C0">
            <w:pPr>
              <w:pStyle w:val="TAR"/>
              <w:jc w:val="center"/>
            </w:pPr>
          </w:p>
        </w:tc>
      </w:tr>
      <w:tr w:rsidR="005611A9" w:rsidRPr="00FC7496" w14:paraId="6D75C11D" w14:textId="77777777">
        <w:trPr>
          <w:jc w:val="center"/>
        </w:trPr>
        <w:tc>
          <w:tcPr>
            <w:tcW w:w="979" w:type="dxa"/>
            <w:vMerge/>
            <w:tcBorders>
              <w:bottom w:val="single" w:sz="4" w:space="0" w:color="auto"/>
            </w:tcBorders>
            <w:shd w:val="clear" w:color="auto" w:fill="DAEEF3"/>
          </w:tcPr>
          <w:p w14:paraId="236340F0" w14:textId="77777777" w:rsidR="005611A9" w:rsidRPr="00FC7496" w:rsidRDefault="005611A9" w:rsidP="00D726C0">
            <w:pPr>
              <w:pStyle w:val="TAH"/>
            </w:pPr>
          </w:p>
        </w:tc>
        <w:tc>
          <w:tcPr>
            <w:tcW w:w="1403" w:type="dxa"/>
            <w:tcBorders>
              <w:bottom w:val="single" w:sz="4" w:space="0" w:color="auto"/>
            </w:tcBorders>
            <w:shd w:val="clear" w:color="auto" w:fill="DAEEF3"/>
          </w:tcPr>
          <w:p w14:paraId="31BF0F88" w14:textId="77777777" w:rsidR="005611A9" w:rsidRPr="00FC7496" w:rsidRDefault="005611A9" w:rsidP="00D726C0">
            <w:pPr>
              <w:pStyle w:val="TAC"/>
            </w:pPr>
            <w:r w:rsidRPr="00FC7496">
              <w:t>7.1.6.1</w:t>
            </w:r>
          </w:p>
        </w:tc>
        <w:tc>
          <w:tcPr>
            <w:tcW w:w="2175" w:type="dxa"/>
            <w:tcBorders>
              <w:bottom w:val="single" w:sz="4" w:space="0" w:color="auto"/>
            </w:tcBorders>
            <w:shd w:val="clear" w:color="auto" w:fill="DAEEF3"/>
          </w:tcPr>
          <w:p w14:paraId="09C3A4CF" w14:textId="77777777" w:rsidR="005611A9" w:rsidRPr="00FC7496" w:rsidRDefault="005611A9" w:rsidP="00D726C0">
            <w:pPr>
              <w:pStyle w:val="TAC"/>
            </w:pPr>
          </w:p>
        </w:tc>
        <w:tc>
          <w:tcPr>
            <w:tcW w:w="2175" w:type="dxa"/>
            <w:tcBorders>
              <w:bottom w:val="single" w:sz="4" w:space="0" w:color="auto"/>
            </w:tcBorders>
            <w:shd w:val="clear" w:color="auto" w:fill="DAEEF3"/>
          </w:tcPr>
          <w:p w14:paraId="319648DB" w14:textId="77777777" w:rsidR="005611A9" w:rsidRPr="00FC7496" w:rsidRDefault="005611A9" w:rsidP="00D726C0">
            <w:pPr>
              <w:pStyle w:val="TAC"/>
            </w:pPr>
            <w:r w:rsidRPr="00FC7496">
              <w:t>X</w:t>
            </w:r>
          </w:p>
        </w:tc>
      </w:tr>
      <w:tr w:rsidR="00AF6FBB" w:rsidRPr="00FC7496" w14:paraId="55246DAB" w14:textId="77777777">
        <w:trPr>
          <w:trHeight w:val="170"/>
          <w:jc w:val="center"/>
        </w:trPr>
        <w:tc>
          <w:tcPr>
            <w:tcW w:w="979" w:type="dxa"/>
            <w:tcBorders>
              <w:bottom w:val="single" w:sz="4" w:space="0" w:color="auto"/>
            </w:tcBorders>
            <w:shd w:val="clear" w:color="auto" w:fill="DAEEF3"/>
          </w:tcPr>
          <w:p w14:paraId="597E6148" w14:textId="77777777" w:rsidR="00AF6FBB" w:rsidRPr="00FC7496" w:rsidRDefault="00AF6FBB" w:rsidP="00DB07C3">
            <w:pPr>
              <w:pStyle w:val="TAH"/>
            </w:pPr>
            <w:r w:rsidRPr="00FC7496">
              <w:t>PDCP</w:t>
            </w:r>
          </w:p>
        </w:tc>
        <w:tc>
          <w:tcPr>
            <w:tcW w:w="1403" w:type="dxa"/>
            <w:tcBorders>
              <w:bottom w:val="single" w:sz="4" w:space="0" w:color="auto"/>
            </w:tcBorders>
            <w:shd w:val="clear" w:color="auto" w:fill="DAEEF3"/>
          </w:tcPr>
          <w:p w14:paraId="6066E8C9" w14:textId="77777777" w:rsidR="00AF6FBB" w:rsidRPr="00FC7496" w:rsidRDefault="00AF6FBB" w:rsidP="00DB07C3">
            <w:pPr>
              <w:pStyle w:val="TAC"/>
            </w:pPr>
            <w:r w:rsidRPr="00FC7496">
              <w:t>7.3.5.4</w:t>
            </w:r>
          </w:p>
        </w:tc>
        <w:tc>
          <w:tcPr>
            <w:tcW w:w="2175" w:type="dxa"/>
            <w:tcBorders>
              <w:bottom w:val="single" w:sz="4" w:space="0" w:color="auto"/>
            </w:tcBorders>
            <w:shd w:val="clear" w:color="auto" w:fill="DAEEF3"/>
          </w:tcPr>
          <w:p w14:paraId="66FD5ADB" w14:textId="77777777" w:rsidR="00AF6FBB" w:rsidRPr="00FC7496" w:rsidRDefault="00AF6FBB" w:rsidP="00DB07C3">
            <w:pPr>
              <w:pStyle w:val="TAC"/>
            </w:pPr>
          </w:p>
        </w:tc>
        <w:tc>
          <w:tcPr>
            <w:tcW w:w="2175" w:type="dxa"/>
            <w:tcBorders>
              <w:bottom w:val="single" w:sz="4" w:space="0" w:color="auto"/>
            </w:tcBorders>
            <w:shd w:val="clear" w:color="auto" w:fill="DAEEF3"/>
          </w:tcPr>
          <w:p w14:paraId="20937CB8" w14:textId="77777777" w:rsidR="00AF6FBB" w:rsidRPr="00FC7496" w:rsidRDefault="00AF6FBB" w:rsidP="00DB07C3">
            <w:pPr>
              <w:pStyle w:val="TAC"/>
            </w:pPr>
            <w:r w:rsidRPr="00FC7496">
              <w:t>X</w:t>
            </w:r>
          </w:p>
        </w:tc>
      </w:tr>
      <w:tr w:rsidR="008C7488" w:rsidRPr="00FC7496" w14:paraId="38869B8D" w14:textId="77777777">
        <w:trPr>
          <w:jc w:val="center"/>
        </w:trPr>
        <w:tc>
          <w:tcPr>
            <w:tcW w:w="979" w:type="dxa"/>
            <w:shd w:val="clear" w:color="auto" w:fill="EAF1DD"/>
          </w:tcPr>
          <w:p w14:paraId="71901641" w14:textId="77777777" w:rsidR="008C7488" w:rsidRPr="00FC7496" w:rsidRDefault="008C7488" w:rsidP="00D726C0">
            <w:pPr>
              <w:pStyle w:val="TAH"/>
            </w:pPr>
            <w:r w:rsidRPr="00FC7496">
              <w:t>RRC</w:t>
            </w:r>
          </w:p>
        </w:tc>
        <w:tc>
          <w:tcPr>
            <w:tcW w:w="1403" w:type="dxa"/>
            <w:shd w:val="clear" w:color="auto" w:fill="EAF1DD"/>
          </w:tcPr>
          <w:p w14:paraId="3FB2B359" w14:textId="77777777" w:rsidR="008C7488" w:rsidRPr="00FC7496" w:rsidRDefault="008C7488" w:rsidP="00D726C0">
            <w:pPr>
              <w:pStyle w:val="TAC"/>
            </w:pPr>
            <w:r w:rsidRPr="00FC7496">
              <w:t>8.2.1.5</w:t>
            </w:r>
          </w:p>
        </w:tc>
        <w:tc>
          <w:tcPr>
            <w:tcW w:w="2175" w:type="dxa"/>
            <w:shd w:val="clear" w:color="auto" w:fill="EAF1DD"/>
          </w:tcPr>
          <w:p w14:paraId="4597415C" w14:textId="77777777" w:rsidR="008C7488" w:rsidRPr="00FC7496" w:rsidRDefault="008C7488" w:rsidP="00D726C0">
            <w:pPr>
              <w:pStyle w:val="TAC"/>
            </w:pPr>
            <w:r w:rsidRPr="00FC7496">
              <w:t>X</w:t>
            </w:r>
          </w:p>
        </w:tc>
        <w:tc>
          <w:tcPr>
            <w:tcW w:w="2175" w:type="dxa"/>
            <w:shd w:val="clear" w:color="auto" w:fill="EAF1DD"/>
          </w:tcPr>
          <w:p w14:paraId="56B35311" w14:textId="77777777" w:rsidR="008C7488" w:rsidRPr="00FC7496" w:rsidRDefault="008C7488" w:rsidP="00D726C0">
            <w:pPr>
              <w:pStyle w:val="TAC"/>
            </w:pPr>
          </w:p>
        </w:tc>
      </w:tr>
      <w:tr w:rsidR="00AF6FBB" w:rsidRPr="00FC7496" w14:paraId="3BB225A2" w14:textId="77777777">
        <w:trPr>
          <w:jc w:val="center"/>
        </w:trPr>
        <w:tc>
          <w:tcPr>
            <w:tcW w:w="979" w:type="dxa"/>
            <w:shd w:val="clear" w:color="auto" w:fill="EAF1DD"/>
          </w:tcPr>
          <w:p w14:paraId="1F0A4B0A" w14:textId="77777777" w:rsidR="00AF6FBB" w:rsidRPr="00FC7496" w:rsidRDefault="00AF6FBB" w:rsidP="00DB07C3">
            <w:pPr>
              <w:pStyle w:val="TAH"/>
            </w:pPr>
            <w:r w:rsidRPr="00FC7496">
              <w:t>NAS</w:t>
            </w:r>
          </w:p>
        </w:tc>
        <w:tc>
          <w:tcPr>
            <w:tcW w:w="1403" w:type="dxa"/>
            <w:shd w:val="clear" w:color="auto" w:fill="EAF1DD"/>
          </w:tcPr>
          <w:p w14:paraId="68ED77CD" w14:textId="77777777" w:rsidR="00AF6FBB" w:rsidRPr="00FC7496" w:rsidRDefault="00AF6FBB" w:rsidP="00DB07C3">
            <w:pPr>
              <w:pStyle w:val="TAC"/>
            </w:pPr>
            <w:r w:rsidRPr="00FC7496">
              <w:t>9.2.1.1.24</w:t>
            </w:r>
          </w:p>
        </w:tc>
        <w:tc>
          <w:tcPr>
            <w:tcW w:w="2175" w:type="dxa"/>
            <w:shd w:val="clear" w:color="auto" w:fill="EAF1DD"/>
          </w:tcPr>
          <w:p w14:paraId="7919E403" w14:textId="77777777" w:rsidR="00AF6FBB" w:rsidRPr="00FC7496" w:rsidRDefault="00AF6FBB" w:rsidP="00DB07C3">
            <w:pPr>
              <w:pStyle w:val="TAC"/>
            </w:pPr>
          </w:p>
        </w:tc>
        <w:tc>
          <w:tcPr>
            <w:tcW w:w="2175" w:type="dxa"/>
            <w:shd w:val="clear" w:color="auto" w:fill="EAF1DD"/>
          </w:tcPr>
          <w:p w14:paraId="714D408C" w14:textId="77777777" w:rsidR="00AF6FBB" w:rsidRPr="00FC7496" w:rsidRDefault="00AF6FBB" w:rsidP="00DB07C3">
            <w:pPr>
              <w:pStyle w:val="TAC"/>
            </w:pPr>
            <w:r w:rsidRPr="00FC7496">
              <w:t>X</w:t>
            </w:r>
          </w:p>
        </w:tc>
      </w:tr>
      <w:tr w:rsidR="008C7488" w:rsidRPr="00FC7496" w14:paraId="5E015AE3" w14:textId="77777777">
        <w:trPr>
          <w:jc w:val="center"/>
        </w:trPr>
        <w:tc>
          <w:tcPr>
            <w:tcW w:w="979" w:type="dxa"/>
            <w:vMerge w:val="restart"/>
            <w:shd w:val="clear" w:color="auto" w:fill="EAF1DD"/>
          </w:tcPr>
          <w:p w14:paraId="3C5A8B8C" w14:textId="77777777" w:rsidR="00B17533" w:rsidRPr="00FC7496" w:rsidRDefault="008C7488" w:rsidP="00D726C0">
            <w:pPr>
              <w:pStyle w:val="TAH"/>
            </w:pPr>
            <w:r w:rsidRPr="00FC7496">
              <w:t>DR</w:t>
            </w:r>
            <w:r w:rsidR="00B17533" w:rsidRPr="00FC7496">
              <w:t>B</w:t>
            </w:r>
          </w:p>
        </w:tc>
        <w:tc>
          <w:tcPr>
            <w:tcW w:w="1403" w:type="dxa"/>
            <w:shd w:val="clear" w:color="auto" w:fill="EAF1DD"/>
          </w:tcPr>
          <w:p w14:paraId="78A84F93" w14:textId="77777777" w:rsidR="008C7488" w:rsidRPr="00FC7496" w:rsidRDefault="008C7488" w:rsidP="00D726C0">
            <w:pPr>
              <w:pStyle w:val="TAC"/>
            </w:pPr>
            <w:r w:rsidRPr="00FC7496">
              <w:t>12.1.1</w:t>
            </w:r>
          </w:p>
        </w:tc>
        <w:tc>
          <w:tcPr>
            <w:tcW w:w="2175" w:type="dxa"/>
            <w:shd w:val="clear" w:color="auto" w:fill="EAF1DD"/>
          </w:tcPr>
          <w:p w14:paraId="6C01B2CF" w14:textId="77777777" w:rsidR="008C7488" w:rsidRPr="00FC7496" w:rsidRDefault="008C7488" w:rsidP="00D726C0">
            <w:pPr>
              <w:pStyle w:val="TAC"/>
            </w:pPr>
          </w:p>
        </w:tc>
        <w:tc>
          <w:tcPr>
            <w:tcW w:w="2175" w:type="dxa"/>
            <w:shd w:val="clear" w:color="auto" w:fill="EAF1DD"/>
          </w:tcPr>
          <w:p w14:paraId="1835AB82" w14:textId="77777777" w:rsidR="008C7488" w:rsidRPr="00FC7496" w:rsidRDefault="008C7488" w:rsidP="00D726C0">
            <w:pPr>
              <w:pStyle w:val="TAC"/>
            </w:pPr>
            <w:r w:rsidRPr="00FC7496">
              <w:t>X</w:t>
            </w:r>
          </w:p>
        </w:tc>
      </w:tr>
      <w:tr w:rsidR="008C7488" w:rsidRPr="00FC7496" w14:paraId="128D7E13" w14:textId="77777777">
        <w:trPr>
          <w:jc w:val="center"/>
        </w:trPr>
        <w:tc>
          <w:tcPr>
            <w:tcW w:w="979" w:type="dxa"/>
            <w:vMerge/>
            <w:shd w:val="clear" w:color="auto" w:fill="EAF1DD"/>
          </w:tcPr>
          <w:p w14:paraId="7508AD4C" w14:textId="77777777" w:rsidR="008C7488" w:rsidRPr="00FC7496" w:rsidRDefault="008C7488" w:rsidP="00735CD2">
            <w:pPr>
              <w:pStyle w:val="TAH"/>
            </w:pPr>
          </w:p>
        </w:tc>
        <w:tc>
          <w:tcPr>
            <w:tcW w:w="1403" w:type="dxa"/>
            <w:shd w:val="clear" w:color="auto" w:fill="EAF1DD"/>
          </w:tcPr>
          <w:p w14:paraId="68ED3FF5" w14:textId="77777777" w:rsidR="008C7488" w:rsidRPr="00FC7496" w:rsidRDefault="008C7488" w:rsidP="00B17533">
            <w:pPr>
              <w:pStyle w:val="TAC"/>
            </w:pPr>
            <w:r w:rsidRPr="00FC7496">
              <w:t>12.1.2</w:t>
            </w:r>
          </w:p>
        </w:tc>
        <w:tc>
          <w:tcPr>
            <w:tcW w:w="2175" w:type="dxa"/>
            <w:shd w:val="clear" w:color="auto" w:fill="EAF1DD"/>
          </w:tcPr>
          <w:p w14:paraId="70BB83E0" w14:textId="77777777" w:rsidR="008C7488" w:rsidRPr="00FC7496" w:rsidRDefault="008C7488" w:rsidP="00735CD2">
            <w:pPr>
              <w:pStyle w:val="TAC"/>
            </w:pPr>
          </w:p>
        </w:tc>
        <w:tc>
          <w:tcPr>
            <w:tcW w:w="2175" w:type="dxa"/>
            <w:shd w:val="clear" w:color="auto" w:fill="EAF1DD"/>
          </w:tcPr>
          <w:p w14:paraId="64BF1B77" w14:textId="77777777" w:rsidR="008C7488" w:rsidRPr="00FC7496" w:rsidRDefault="008C7488" w:rsidP="00735CD2">
            <w:pPr>
              <w:pStyle w:val="TAC"/>
            </w:pPr>
            <w:r w:rsidRPr="00FC7496">
              <w:t>X</w:t>
            </w:r>
          </w:p>
        </w:tc>
      </w:tr>
    </w:tbl>
    <w:p w14:paraId="592A4A36" w14:textId="77777777" w:rsidR="005611A9" w:rsidRPr="00FC7496" w:rsidRDefault="005611A9" w:rsidP="005611A9"/>
    <w:p w14:paraId="466DD302" w14:textId="77777777" w:rsidR="00F51464" w:rsidRPr="00FC7496" w:rsidRDefault="00F51464" w:rsidP="00DB1099">
      <w:pPr>
        <w:pStyle w:val="Heading2"/>
      </w:pPr>
      <w:r w:rsidRPr="00FC7496">
        <w:t>7.3</w:t>
      </w:r>
      <w:r w:rsidRPr="00FC7496">
        <w:tab/>
        <w:t>Downlink Resource Allocation</w:t>
      </w:r>
    </w:p>
    <w:p w14:paraId="7E44C1F3" w14:textId="77777777" w:rsidR="00F51464" w:rsidRPr="00FC7496" w:rsidRDefault="00F51464" w:rsidP="00D726C0">
      <w:r w:rsidRPr="00FC7496">
        <w:t>The DL resource allocation is an SS emulation function. In order to ensure similar DL behaviours (within defined tolerances) on the different SS platforms in the timing stringent requirements, all downlink resource allocation schemes specified in the present clause shall be supported by the SS.</w:t>
      </w:r>
    </w:p>
    <w:p w14:paraId="2ED17965" w14:textId="77777777" w:rsidR="00F51464" w:rsidRPr="00FC7496" w:rsidRDefault="00F51464" w:rsidP="00D726C0">
      <w:r w:rsidRPr="00FC7496">
        <w:t xml:space="preserve">When the DL data is to be sent with a specific scheduling requirement, for instance, in a TTI in advance rather than </w:t>
      </w:r>
      <w:r w:rsidR="00DA6D4C" w:rsidRPr="00FC7496">
        <w:t>“</w:t>
      </w:r>
      <w:r w:rsidRPr="00FC7496">
        <w:t>now</w:t>
      </w:r>
      <w:r w:rsidR="00DA6D4C" w:rsidRPr="00FC7496">
        <w:t>”</w:t>
      </w:r>
      <w:r w:rsidRPr="00FC7496">
        <w:t xml:space="preserve">, the TTCN shall ensure </w:t>
      </w:r>
      <w:r w:rsidR="005D2765" w:rsidRPr="00FC7496">
        <w:t xml:space="preserve">that the data is scheduled </w:t>
      </w:r>
      <w:r w:rsidR="00DA6D4C" w:rsidRPr="00FC7496">
        <w:t xml:space="preserve">at least </w:t>
      </w:r>
      <w:r w:rsidR="005D2765" w:rsidRPr="00FC7496">
        <w:t xml:space="preserve">100 </w:t>
      </w:r>
      <w:r w:rsidRPr="00FC7496">
        <w:t>ms in advance. The 100</w:t>
      </w:r>
      <w:r w:rsidR="005D2765" w:rsidRPr="00FC7496">
        <w:t xml:space="preserve"> </w:t>
      </w:r>
      <w:r w:rsidRPr="00FC7496">
        <w:t xml:space="preserve">ms time </w:t>
      </w:r>
      <w:r w:rsidR="00DA6D4C" w:rsidRPr="00FC7496">
        <w:t xml:space="preserve">in general </w:t>
      </w:r>
      <w:r w:rsidRPr="00FC7496">
        <w:t xml:space="preserve">covers all time delays, from the time DL data is sent by the TTCN </w:t>
      </w:r>
      <w:r w:rsidR="00DA6D4C" w:rsidRPr="00FC7496">
        <w:t xml:space="preserve">at the EUTRA PTC </w:t>
      </w:r>
      <w:r w:rsidRPr="00FC7496">
        <w:t>to the completion of the transmission at the SS (TTCN delays, codec delays, adaptor delays and SS processing delays at various protocol Layers).</w:t>
      </w:r>
      <w:r w:rsidR="00DA6D4C" w:rsidRPr="00FC7496">
        <w:t xml:space="preserve"> In the case of more than one NAS PDU is piggy-backed in a scheduled RRC PDU, 20ms shall be added per additional NAS PDU: 100ms </w:t>
      </w:r>
      <w:r w:rsidR="00DA6D4C" w:rsidRPr="00FC7496">
        <w:softHyphen/>
        <w:t>+ ((NoOfNASPDUs – 1) * 20ms; this calculation is based on the assumption that there are not more than 7 piggy-backed NAS messages; this is valid for LTE.</w:t>
      </w:r>
    </w:p>
    <w:p w14:paraId="352AE3BF" w14:textId="77777777" w:rsidR="00F51464" w:rsidRPr="00FC7496" w:rsidRDefault="00F51464" w:rsidP="00F51464">
      <w:pPr>
        <w:pStyle w:val="NO"/>
      </w:pPr>
      <w:r w:rsidRPr="00FC7496">
        <w:t>N</w:t>
      </w:r>
      <w:r w:rsidR="005D2765" w:rsidRPr="00FC7496">
        <w:t>OTE</w:t>
      </w:r>
      <w:r w:rsidRPr="00FC7496">
        <w:t>:</w:t>
      </w:r>
      <w:r w:rsidR="005D2765" w:rsidRPr="00FC7496">
        <w:tab/>
      </w:r>
      <w:r w:rsidRPr="00FC7496">
        <w:t>The DL data means DL signalling and/or data in the present clause.</w:t>
      </w:r>
    </w:p>
    <w:p w14:paraId="496FD7E0" w14:textId="77777777" w:rsidR="00F51464" w:rsidRPr="00FC7496" w:rsidRDefault="005D2765" w:rsidP="00273022">
      <w:pPr>
        <w:pStyle w:val="Heading3"/>
      </w:pPr>
      <w:r w:rsidRPr="00FC7496">
        <w:t>7.3.1</w:t>
      </w:r>
      <w:r w:rsidRPr="00FC7496">
        <w:tab/>
      </w:r>
      <w:r w:rsidR="00F51464" w:rsidRPr="00FC7496">
        <w:t>PDCCH DCI default formats</w:t>
      </w:r>
    </w:p>
    <w:p w14:paraId="62B97CC5" w14:textId="77777777" w:rsidR="00F51464" w:rsidRPr="00FC7496" w:rsidRDefault="00F51464" w:rsidP="00D726C0">
      <w:pPr>
        <w:keepNext/>
        <w:keepLines/>
      </w:pPr>
      <w:r w:rsidRPr="00FC7496">
        <w:t>Two types of DCI combinations are identified as default formats for the signalling and protocol test.</w:t>
      </w:r>
    </w:p>
    <w:p w14:paraId="00F48DF4" w14:textId="77777777" w:rsidR="00F51464" w:rsidRPr="00FC7496" w:rsidRDefault="00F51464" w:rsidP="00D726C0">
      <w:pPr>
        <w:pStyle w:val="H6"/>
      </w:pPr>
      <w:r w:rsidRPr="00FC7496">
        <w:t>DCI combination 1 uses</w:t>
      </w:r>
      <w:r w:rsidR="005D2765" w:rsidRPr="00FC7496">
        <w:t>:</w:t>
      </w:r>
    </w:p>
    <w:p w14:paraId="40F66AD6" w14:textId="77777777" w:rsidR="00F51464" w:rsidRPr="00FC7496" w:rsidRDefault="005D2765" w:rsidP="00273022">
      <w:pPr>
        <w:pStyle w:val="B1"/>
      </w:pPr>
      <w:r w:rsidRPr="00FC7496">
        <w:t>-</w:t>
      </w:r>
      <w:r w:rsidRPr="00FC7496">
        <w:tab/>
      </w:r>
      <w:r w:rsidR="00F51464" w:rsidRPr="00FC7496">
        <w:t>DCI format 1A, resource allocation type 2 localised, for all DL scheduling types.</w:t>
      </w:r>
    </w:p>
    <w:p w14:paraId="486D5920" w14:textId="77777777" w:rsidR="00F51464" w:rsidRPr="00FC7496" w:rsidRDefault="00F51464" w:rsidP="007A53B6">
      <w:pPr>
        <w:pStyle w:val="H6"/>
      </w:pPr>
      <w:r w:rsidRPr="00FC7496">
        <w:t>DCI combination 2 uses</w:t>
      </w:r>
      <w:r w:rsidR="005D2765" w:rsidRPr="00FC7496">
        <w:t>:</w:t>
      </w:r>
    </w:p>
    <w:p w14:paraId="26010D93" w14:textId="77777777" w:rsidR="00F51464" w:rsidRPr="00FC7496" w:rsidRDefault="005D2765" w:rsidP="00273022">
      <w:pPr>
        <w:pStyle w:val="B1"/>
      </w:pPr>
      <w:r w:rsidRPr="00FC7496">
        <w:t>-</w:t>
      </w:r>
      <w:r w:rsidRPr="00FC7496">
        <w:tab/>
      </w:r>
      <w:r w:rsidR="00F51464" w:rsidRPr="00FC7496">
        <w:t xml:space="preserve">DCI format 1C, resource allocation type 2 distributed, </w:t>
      </w:r>
      <w:r w:rsidRPr="00FC7496">
        <w:t>for scheduling of PCCH/BCCH/RAR;</w:t>
      </w:r>
      <w:r w:rsidR="00F51464" w:rsidRPr="00FC7496">
        <w:t xml:space="preserve"> a</w:t>
      </w:r>
      <w:r w:rsidRPr="00FC7496">
        <w:t>nd</w:t>
      </w:r>
    </w:p>
    <w:p w14:paraId="117277ED" w14:textId="77777777" w:rsidR="00F51464" w:rsidRPr="00FC7496" w:rsidRDefault="005D2765" w:rsidP="00273022">
      <w:pPr>
        <w:pStyle w:val="B1"/>
      </w:pPr>
      <w:r w:rsidRPr="00FC7496">
        <w:t>-</w:t>
      </w:r>
      <w:r w:rsidRPr="00FC7496">
        <w:tab/>
      </w:r>
      <w:r w:rsidR="00F51464" w:rsidRPr="00FC7496">
        <w:t>DCI format 1 resource allocation type 0, for UE dedicated scheduling.</w:t>
      </w:r>
    </w:p>
    <w:p w14:paraId="6F6F896D" w14:textId="77777777" w:rsidR="00AF6FBB" w:rsidRPr="00FC7496" w:rsidRDefault="00AF6FBB" w:rsidP="00BC1EC7">
      <w:pPr>
        <w:pStyle w:val="Heading4"/>
      </w:pPr>
      <w:r w:rsidRPr="00FC7496">
        <w:t>7.3.1.1</w:t>
      </w:r>
      <w:r w:rsidRPr="00FC7496">
        <w:tab/>
        <w:t>Default DCI Format to be used in test cases configuring MIMO</w:t>
      </w:r>
    </w:p>
    <w:p w14:paraId="24F7FBA2" w14:textId="77777777" w:rsidR="00AF6FBB" w:rsidRPr="00FC7496" w:rsidRDefault="00AF6FBB" w:rsidP="00AF6FBB">
      <w:r w:rsidRPr="00FC7496">
        <w:t>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2(i.e. preamble, postamble etc.)</w:t>
      </w:r>
    </w:p>
    <w:p w14:paraId="587D3205" w14:textId="77777777" w:rsidR="00F51464" w:rsidRPr="00FC7496" w:rsidRDefault="00F51464" w:rsidP="00273022">
      <w:pPr>
        <w:pStyle w:val="Heading3"/>
      </w:pPr>
      <w:r w:rsidRPr="00FC7496">
        <w:t>7.3.2</w:t>
      </w:r>
      <w:r w:rsidRPr="00FC7496">
        <w:tab/>
        <w:t>Radio parameters configured</w:t>
      </w:r>
    </w:p>
    <w:p w14:paraId="55F4BE2F" w14:textId="77777777" w:rsidR="00F51464" w:rsidRPr="00FC7496" w:rsidRDefault="00F51464" w:rsidP="00F51464">
      <w:r w:rsidRPr="00FC7496">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2930FF25" w14:textId="77777777" w:rsidR="00CC05BF" w:rsidRPr="00FC7496" w:rsidRDefault="00F51464" w:rsidP="00CC05BF">
      <w:r w:rsidRPr="00FC7496">
        <w:t xml:space="preserve">In the normal signalling test condition, DL RLC and HARQ retransmissions are rare. The redundancy version is provided to allow the occasional HARQ retransmissions. </w:t>
      </w:r>
      <w:r w:rsidR="00CC05BF" w:rsidRPr="00FC7496">
        <w:t xml:space="preserve">For </w:t>
      </w:r>
      <w:r w:rsidR="00BD0251" w:rsidRPr="00FC7496">
        <w:t xml:space="preserve">those </w:t>
      </w:r>
      <w:r w:rsidR="00CC05BF" w:rsidRPr="00FC7496">
        <w:t xml:space="preserve">MAC, RLC tests </w:t>
      </w:r>
      <w:r w:rsidR="00BD0251" w:rsidRPr="00FC7496">
        <w:t xml:space="preserve">contained in </w:t>
      </w:r>
      <w:r w:rsidR="00273022" w:rsidRPr="00FC7496">
        <w:t>t</w:t>
      </w:r>
      <w:r w:rsidR="00BD0251" w:rsidRPr="00FC7496">
        <w:t>able 7.3.</w:t>
      </w:r>
      <w:r w:rsidR="007D342B" w:rsidRPr="00FC7496">
        <w:t>2</w:t>
      </w:r>
      <w:r w:rsidR="00BD0251" w:rsidRPr="00FC7496">
        <w:t>-1 where timing requirements are involved</w:t>
      </w:r>
      <w:r w:rsidR="00CC05BF" w:rsidRPr="00FC7496">
        <w:t xml:space="preserve"> the DL or UL HARQ retransmissions are not tolerable.</w:t>
      </w:r>
      <w:r w:rsidR="007D342B" w:rsidRPr="00FC7496">
        <w:t xml:space="preserve"> Table 7.3.2-2 lists the RLC tests where timing requirements are involved, only one DL or UL HARQ retransmission per transport block is tolerable. </w:t>
      </w:r>
      <w:r w:rsidR="0058169B" w:rsidRPr="00FC7496">
        <w:t xml:space="preserve">Unless otherwise specified, if HARQ retransmissions occur in the test cases contained in </w:t>
      </w:r>
      <w:r w:rsidR="00273022" w:rsidRPr="00FC7496">
        <w:t>t</w:t>
      </w:r>
      <w:r w:rsidR="0058169B" w:rsidRPr="00FC7496">
        <w:t>able 7.3.2-1 or more than one HARQ retransmission occurs in the test cases of table 7.3.2-2</w:t>
      </w:r>
      <w:r w:rsidR="0058169B" w:rsidRPr="00FC7496" w:rsidDel="00890765">
        <w:t>,</w:t>
      </w:r>
      <w:r w:rsidR="0058169B" w:rsidRPr="00FC7496">
        <w:t xml:space="preserve"> the test cases will be terminated with verdict inconclusive.</w:t>
      </w:r>
    </w:p>
    <w:p w14:paraId="57B901C3" w14:textId="77777777" w:rsidR="00C00A5C" w:rsidRPr="00FC7496" w:rsidRDefault="00CC05BF" w:rsidP="00C00A5C">
      <w:pPr>
        <w:pStyle w:val="NO"/>
      </w:pPr>
      <w:r w:rsidRPr="00FC7496">
        <w:t>NOTE:</w:t>
      </w:r>
      <w:r w:rsidRPr="00FC7496">
        <w:tab/>
        <w:t>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ms (i.e. the tolerance for 90 ms), HARQ retransmissions will make it difficult to continue testing.</w:t>
      </w:r>
    </w:p>
    <w:p w14:paraId="6F856F14" w14:textId="77777777" w:rsidR="00BD0251" w:rsidRPr="00FC7496" w:rsidRDefault="00BD0251" w:rsidP="00BD0251">
      <w:pPr>
        <w:pStyle w:val="TH"/>
      </w:pPr>
      <w:r w:rsidRPr="00FC7496">
        <w:t>Table 7.3.2-1: TC list</w:t>
      </w:r>
      <w:r w:rsidR="007D342B" w:rsidRPr="00FC7496">
        <w:t xml:space="preserve"> intolerable</w:t>
      </w:r>
      <w:r w:rsidRPr="00FC7496">
        <w:t xml:space="preserve"> of HARQ </w:t>
      </w:r>
      <w:r w:rsidR="001B16A2" w:rsidRPr="00FC7496">
        <w:t>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BD0251" w:rsidRPr="00FC7496" w14:paraId="5D159831" w14:textId="77777777">
        <w:trPr>
          <w:jc w:val="center"/>
        </w:trPr>
        <w:tc>
          <w:tcPr>
            <w:tcW w:w="4350" w:type="dxa"/>
          </w:tcPr>
          <w:p w14:paraId="6D0338EA" w14:textId="77777777" w:rsidR="00BD0251" w:rsidRPr="00FC7496" w:rsidRDefault="00BD0251" w:rsidP="00992404">
            <w:pPr>
              <w:pStyle w:val="TAH"/>
            </w:pPr>
            <w:r w:rsidRPr="00FC7496">
              <w:t>Test case</w:t>
            </w:r>
          </w:p>
        </w:tc>
        <w:tc>
          <w:tcPr>
            <w:tcW w:w="5465" w:type="dxa"/>
            <w:gridSpan w:val="2"/>
          </w:tcPr>
          <w:p w14:paraId="2FAB6384" w14:textId="77777777" w:rsidR="00BD0251" w:rsidRPr="00FC7496" w:rsidRDefault="00BD0251" w:rsidP="00992404">
            <w:pPr>
              <w:pStyle w:val="TAH"/>
            </w:pPr>
            <w:r w:rsidRPr="00FC7496">
              <w:t>Comment</w:t>
            </w:r>
          </w:p>
        </w:tc>
      </w:tr>
      <w:tr w:rsidR="00BD0251" w:rsidRPr="00FC7496" w14:paraId="61D91422" w14:textId="77777777">
        <w:trPr>
          <w:jc w:val="center"/>
        </w:trPr>
        <w:tc>
          <w:tcPr>
            <w:tcW w:w="9815" w:type="dxa"/>
            <w:gridSpan w:val="3"/>
          </w:tcPr>
          <w:p w14:paraId="207C7674" w14:textId="77777777" w:rsidR="00BD0251" w:rsidRPr="00FC7496" w:rsidRDefault="00BD0251" w:rsidP="00992404">
            <w:pPr>
              <w:pStyle w:val="TAH"/>
            </w:pPr>
            <w:r w:rsidRPr="00FC7496">
              <w:t>MAC</w:t>
            </w:r>
          </w:p>
        </w:tc>
      </w:tr>
      <w:tr w:rsidR="00BD0251" w:rsidRPr="00FC7496" w14:paraId="085765B1" w14:textId="77777777">
        <w:trPr>
          <w:jc w:val="center"/>
        </w:trPr>
        <w:tc>
          <w:tcPr>
            <w:tcW w:w="4819" w:type="dxa"/>
            <w:gridSpan w:val="2"/>
          </w:tcPr>
          <w:p w14:paraId="5FE64DF1" w14:textId="77777777" w:rsidR="00BD0251" w:rsidRPr="00FC7496" w:rsidRDefault="00BD0251" w:rsidP="00992404">
            <w:pPr>
              <w:pStyle w:val="TAL"/>
            </w:pPr>
            <w:r w:rsidRPr="00FC7496">
              <w:t>7.1.3.1, 7.1.3.2, 7.1.3.4, 7.1.3.5, 7.1.3.6, 7.1.3.9, 7.1.6.1, 7.1.6.2</w:t>
            </w:r>
          </w:p>
        </w:tc>
        <w:tc>
          <w:tcPr>
            <w:tcW w:w="4996" w:type="dxa"/>
          </w:tcPr>
          <w:p w14:paraId="2148FE7B" w14:textId="77777777" w:rsidR="00BD0251" w:rsidRPr="00FC7496" w:rsidRDefault="00BD0251" w:rsidP="00992404">
            <w:pPr>
              <w:pStyle w:val="TAL"/>
            </w:pPr>
            <w:r w:rsidRPr="00FC7496">
              <w:t>HARQ feedback reporting enabled or DL CRC errors introduced; DL HARQ un specified (re)transmissions will result in ‘Fail</w:t>
            </w:r>
            <w:r w:rsidR="00D726C0" w:rsidRPr="00FC7496">
              <w:t>'</w:t>
            </w:r>
            <w:r w:rsidRPr="00FC7496">
              <w:t xml:space="preserve"> in test body, UL HARQ retransmissions are allowed;</w:t>
            </w:r>
          </w:p>
        </w:tc>
      </w:tr>
      <w:tr w:rsidR="00BD0251" w:rsidRPr="00FC7496" w14:paraId="2236F5B6" w14:textId="77777777">
        <w:trPr>
          <w:jc w:val="center"/>
        </w:trPr>
        <w:tc>
          <w:tcPr>
            <w:tcW w:w="4819" w:type="dxa"/>
            <w:gridSpan w:val="2"/>
          </w:tcPr>
          <w:p w14:paraId="1BE4E2D6" w14:textId="77777777" w:rsidR="00BD0251" w:rsidRPr="00FC7496" w:rsidRDefault="00BD0251" w:rsidP="00992404">
            <w:pPr>
              <w:pStyle w:val="TAL"/>
            </w:pPr>
            <w:r w:rsidRPr="00FC7496">
              <w:t>7.1.4.8</w:t>
            </w:r>
          </w:p>
        </w:tc>
        <w:tc>
          <w:tcPr>
            <w:tcW w:w="4996" w:type="dxa"/>
          </w:tcPr>
          <w:p w14:paraId="36DEF3AD" w14:textId="77777777" w:rsidR="00BD0251" w:rsidRPr="00FC7496" w:rsidRDefault="00BD0251" w:rsidP="00992404">
            <w:pPr>
              <w:pStyle w:val="TAL"/>
            </w:pPr>
            <w:r w:rsidRPr="00FC7496">
              <w:t>Strict relationship between grant and UL data</w:t>
            </w:r>
          </w:p>
        </w:tc>
      </w:tr>
      <w:tr w:rsidR="00BD0251" w:rsidRPr="00FC7496" w14:paraId="6C9DBF26" w14:textId="77777777">
        <w:trPr>
          <w:jc w:val="center"/>
        </w:trPr>
        <w:tc>
          <w:tcPr>
            <w:tcW w:w="4819" w:type="dxa"/>
            <w:gridSpan w:val="2"/>
          </w:tcPr>
          <w:p w14:paraId="317D13FF" w14:textId="77777777" w:rsidR="00BD0251" w:rsidRPr="00FC7496" w:rsidRDefault="00BD0251" w:rsidP="00992404">
            <w:pPr>
              <w:pStyle w:val="TAL"/>
            </w:pPr>
            <w:r w:rsidRPr="00FC7496">
              <w:t>7.1.4.3</w:t>
            </w:r>
          </w:p>
        </w:tc>
        <w:tc>
          <w:tcPr>
            <w:tcW w:w="4996" w:type="dxa"/>
          </w:tcPr>
          <w:p w14:paraId="2674DF0D" w14:textId="77777777" w:rsidR="00BD0251" w:rsidRPr="00FC7496" w:rsidRDefault="00BD0251" w:rsidP="00992404">
            <w:pPr>
              <w:pStyle w:val="TAL"/>
            </w:pPr>
            <w:r w:rsidRPr="00FC7496">
              <w:t>Up to 104 PDUs to be sent in DL every TTI;</w:t>
            </w:r>
          </w:p>
        </w:tc>
      </w:tr>
      <w:tr w:rsidR="00BD0251" w:rsidRPr="00FC7496" w14:paraId="40D50CF4" w14:textId="77777777">
        <w:trPr>
          <w:jc w:val="center"/>
        </w:trPr>
        <w:tc>
          <w:tcPr>
            <w:tcW w:w="4819" w:type="dxa"/>
            <w:gridSpan w:val="2"/>
          </w:tcPr>
          <w:p w14:paraId="7ABB154E" w14:textId="77777777" w:rsidR="00BD0251" w:rsidRPr="00FC7496" w:rsidRDefault="00BD0251" w:rsidP="00992404">
            <w:pPr>
              <w:pStyle w:val="TAL"/>
            </w:pPr>
            <w:r w:rsidRPr="00FC7496">
              <w:t>7.1.4.2, 7.1.4.11, 7.1.4.12, 7.1.4.14, 7.1.5.4</w:t>
            </w:r>
          </w:p>
        </w:tc>
        <w:tc>
          <w:tcPr>
            <w:tcW w:w="4996" w:type="dxa"/>
          </w:tcPr>
          <w:p w14:paraId="762D3EF4" w14:textId="77777777" w:rsidR="00BD0251" w:rsidRPr="00FC7496" w:rsidRDefault="00BD0251" w:rsidP="00992404">
            <w:pPr>
              <w:pStyle w:val="TAL"/>
            </w:pPr>
            <w:r w:rsidRPr="00FC7496">
              <w:t>HARQ feedback transmission specified or PHICH errors introduced</w:t>
            </w:r>
          </w:p>
        </w:tc>
      </w:tr>
      <w:tr w:rsidR="00706B8C" w:rsidRPr="00FC7496" w14:paraId="43247CF2" w14:textId="77777777">
        <w:trPr>
          <w:jc w:val="center"/>
        </w:trPr>
        <w:tc>
          <w:tcPr>
            <w:tcW w:w="4819" w:type="dxa"/>
            <w:gridSpan w:val="2"/>
          </w:tcPr>
          <w:p w14:paraId="485EBF49" w14:textId="77777777" w:rsidR="00706B8C" w:rsidRPr="00FC7496" w:rsidRDefault="00706B8C" w:rsidP="00992404">
            <w:pPr>
              <w:pStyle w:val="TAL"/>
            </w:pPr>
            <w:r w:rsidRPr="00FC7496">
              <w:t>7.1.4.15, 7.1.4.16</w:t>
            </w:r>
          </w:p>
        </w:tc>
        <w:tc>
          <w:tcPr>
            <w:tcW w:w="4996" w:type="dxa"/>
          </w:tcPr>
          <w:p w14:paraId="75DD3AC5" w14:textId="77777777" w:rsidR="00706B8C" w:rsidRPr="00FC7496" w:rsidRDefault="00706B8C" w:rsidP="00992404">
            <w:pPr>
              <w:pStyle w:val="TAL"/>
            </w:pPr>
            <w:r w:rsidRPr="00FC7496">
              <w:t>Periodic UL grants</w:t>
            </w:r>
          </w:p>
        </w:tc>
      </w:tr>
      <w:tr w:rsidR="00706B8C" w:rsidRPr="00FC7496" w14:paraId="7021F28F" w14:textId="77777777">
        <w:trPr>
          <w:jc w:val="center"/>
        </w:trPr>
        <w:tc>
          <w:tcPr>
            <w:tcW w:w="9815" w:type="dxa"/>
            <w:gridSpan w:val="3"/>
          </w:tcPr>
          <w:p w14:paraId="69DA209C" w14:textId="77777777" w:rsidR="00706B8C" w:rsidRPr="00FC7496" w:rsidRDefault="00706B8C" w:rsidP="00992404">
            <w:pPr>
              <w:pStyle w:val="TAH"/>
            </w:pPr>
            <w:r w:rsidRPr="00FC7496">
              <w:t>RLC</w:t>
            </w:r>
          </w:p>
        </w:tc>
      </w:tr>
      <w:tr w:rsidR="00706B8C" w:rsidRPr="00FC7496" w14:paraId="5A39491E" w14:textId="77777777">
        <w:trPr>
          <w:jc w:val="center"/>
        </w:trPr>
        <w:tc>
          <w:tcPr>
            <w:tcW w:w="4819" w:type="dxa"/>
            <w:gridSpan w:val="2"/>
          </w:tcPr>
          <w:p w14:paraId="61635BBF" w14:textId="77777777" w:rsidR="00706B8C" w:rsidRPr="00FC7496" w:rsidRDefault="00706B8C" w:rsidP="00992404">
            <w:pPr>
              <w:pStyle w:val="TAL"/>
            </w:pPr>
            <w:r w:rsidRPr="00FC7496">
              <w:t>7.2.2.6, 7.2.2.7, 7.2.2.8, 7.2.2.10, 7.2.3.1, 7.2.3.2, 7.2.3.4, 7.2.3.5, 7.2.3.10, 7.2.3.13, 7.2.3.14, 7.2.3.15, 7.2.3.18</w:t>
            </w:r>
          </w:p>
        </w:tc>
        <w:tc>
          <w:tcPr>
            <w:tcW w:w="4996" w:type="dxa"/>
          </w:tcPr>
          <w:p w14:paraId="3BC39BB5" w14:textId="77777777" w:rsidR="00706B8C" w:rsidRPr="00FC7496" w:rsidRDefault="00706B8C" w:rsidP="00992404">
            <w:pPr>
              <w:pStyle w:val="TAL"/>
            </w:pPr>
            <w:r w:rsidRPr="00FC7496">
              <w:t>Tolerating HARQ retransmissions is not feasible due to rigid timing and scheduling conditions. Testing timer &lt; 900 ms</w:t>
            </w:r>
          </w:p>
        </w:tc>
      </w:tr>
    </w:tbl>
    <w:p w14:paraId="62B6DFFC" w14:textId="77777777" w:rsidR="00BD0251" w:rsidRPr="00FC7496" w:rsidRDefault="00BD0251" w:rsidP="00BD0251"/>
    <w:p w14:paraId="1CBBA974" w14:textId="77777777" w:rsidR="007D342B" w:rsidRPr="00FC7496" w:rsidRDefault="007D342B" w:rsidP="007D342B">
      <w:pPr>
        <w:pStyle w:val="TH"/>
      </w:pPr>
      <w:r w:rsidRPr="00FC7496">
        <w:t xml:space="preserve">Table 7.3.2-2: </w:t>
      </w:r>
      <w:r w:rsidRPr="00FC7496">
        <w:rPr>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7D342B" w:rsidRPr="00FC7496" w14:paraId="5FCF9E11" w14:textId="77777777">
        <w:trPr>
          <w:jc w:val="center"/>
        </w:trPr>
        <w:tc>
          <w:tcPr>
            <w:tcW w:w="4350" w:type="dxa"/>
          </w:tcPr>
          <w:p w14:paraId="666097FC" w14:textId="77777777" w:rsidR="007D342B" w:rsidRPr="00FC7496" w:rsidRDefault="007D342B" w:rsidP="00CA39BB">
            <w:pPr>
              <w:pStyle w:val="TAH"/>
            </w:pPr>
            <w:r w:rsidRPr="00FC7496">
              <w:t>Test case</w:t>
            </w:r>
          </w:p>
        </w:tc>
        <w:tc>
          <w:tcPr>
            <w:tcW w:w="4297" w:type="dxa"/>
            <w:gridSpan w:val="2"/>
          </w:tcPr>
          <w:p w14:paraId="22B39E60" w14:textId="77777777" w:rsidR="007D342B" w:rsidRPr="00FC7496" w:rsidRDefault="007D342B" w:rsidP="00CA39BB">
            <w:pPr>
              <w:pStyle w:val="TAH"/>
            </w:pPr>
            <w:r w:rsidRPr="00FC7496">
              <w:t>Comment</w:t>
            </w:r>
          </w:p>
        </w:tc>
      </w:tr>
      <w:tr w:rsidR="007D342B" w:rsidRPr="00FC7496" w14:paraId="1F77C457" w14:textId="77777777">
        <w:trPr>
          <w:jc w:val="center"/>
        </w:trPr>
        <w:tc>
          <w:tcPr>
            <w:tcW w:w="8647" w:type="dxa"/>
            <w:gridSpan w:val="3"/>
          </w:tcPr>
          <w:p w14:paraId="3AEFE02C" w14:textId="77777777" w:rsidR="007D342B" w:rsidRPr="00FC7496" w:rsidRDefault="007D342B" w:rsidP="00CA39BB">
            <w:pPr>
              <w:pStyle w:val="TAH"/>
            </w:pPr>
            <w:r w:rsidRPr="00FC7496">
              <w:t>RLC</w:t>
            </w:r>
          </w:p>
        </w:tc>
      </w:tr>
      <w:tr w:rsidR="007D342B" w:rsidRPr="00FC7496" w14:paraId="12B1C83A" w14:textId="77777777">
        <w:trPr>
          <w:jc w:val="center"/>
        </w:trPr>
        <w:tc>
          <w:tcPr>
            <w:tcW w:w="4819" w:type="dxa"/>
            <w:gridSpan w:val="2"/>
          </w:tcPr>
          <w:p w14:paraId="50B3F49A" w14:textId="77777777" w:rsidR="007D342B" w:rsidRPr="00FC7496" w:rsidRDefault="007D342B" w:rsidP="00CA39BB">
            <w:pPr>
              <w:pStyle w:val="TAL"/>
            </w:pPr>
            <w:r w:rsidRPr="00FC7496">
              <w:t xml:space="preserve">7.2.3.6, 7.2.3.7, 7.2.3.8, </w:t>
            </w:r>
            <w:r w:rsidR="00D77C85" w:rsidRPr="00FC7496">
              <w:t xml:space="preserve">7.2.3.9, </w:t>
            </w:r>
            <w:r w:rsidRPr="00FC7496">
              <w:t>7.2.3.17</w:t>
            </w:r>
          </w:p>
        </w:tc>
        <w:tc>
          <w:tcPr>
            <w:tcW w:w="3828" w:type="dxa"/>
          </w:tcPr>
          <w:p w14:paraId="22BB9E39" w14:textId="77777777" w:rsidR="007D342B" w:rsidRPr="00FC7496" w:rsidRDefault="00706B8C" w:rsidP="00CA39BB">
            <w:pPr>
              <w:pStyle w:val="TAL"/>
            </w:pPr>
            <w:r w:rsidRPr="00FC7496">
              <w:t xml:space="preserve">Tolerating more than one HARQ retransmission is not feasible due to rigid timing and scheduling conditions. </w:t>
            </w:r>
            <w:r w:rsidR="007D342B" w:rsidRPr="00FC7496">
              <w:t>Testing timer &lt; 900 ms</w:t>
            </w:r>
          </w:p>
        </w:tc>
      </w:tr>
    </w:tbl>
    <w:p w14:paraId="495B128A" w14:textId="77777777" w:rsidR="007D342B" w:rsidRPr="00FC7496" w:rsidRDefault="007D342B" w:rsidP="007D342B"/>
    <w:p w14:paraId="45E31E2F" w14:textId="77777777" w:rsidR="00B43C2E" w:rsidRPr="00FC7496" w:rsidRDefault="00B43C2E" w:rsidP="00B43C2E">
      <w:pPr>
        <w:pStyle w:val="Heading3"/>
      </w:pPr>
      <w:r w:rsidRPr="00FC7496">
        <w:t>7.3.2.1</w:t>
      </w:r>
      <w:r w:rsidRPr="00FC7496">
        <w:tab/>
        <w:t>HARQ Retransmission when MIMO is configured</w:t>
      </w:r>
    </w:p>
    <w:p w14:paraId="3509DA0D" w14:textId="77777777" w:rsidR="00B43C2E" w:rsidRPr="00FC7496" w:rsidRDefault="00B43C2E" w:rsidP="00B43C2E">
      <w:r w:rsidRPr="00FC7496">
        <w:t>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NACKed transport block for retransmission, using same I</w:t>
      </w:r>
      <w:r w:rsidRPr="00FC7496">
        <w:rPr>
          <w:vertAlign w:val="subscript"/>
        </w:rPr>
        <w:t xml:space="preserve">mcs </w:t>
      </w:r>
      <w:r w:rsidRPr="00FC7496">
        <w:t>as used in initial transmission, mapped to codeword 0. Acked Transport block (and hence codeword 1) is disabled by setting corresponding</w:t>
      </w:r>
      <w:r w:rsidRPr="00FC7496">
        <w:rPr>
          <w:position w:val="-10"/>
        </w:rPr>
        <w:object w:dxaOrig="720" w:dyaOrig="340" w14:anchorId="379E3D8A">
          <v:shape id="_x0000_i1026" type="#_x0000_t75" style="width:36pt;height:17.25pt" o:ole="">
            <v:imagedata r:id="rId9" o:title=""/>
          </v:shape>
          <o:OLEObject Type="Embed" ProgID="Equation.3" ShapeID="_x0000_i1026" DrawAspect="Content" ObjectID="_1701175140" r:id="rId10"/>
        </w:object>
      </w:r>
      <w:r w:rsidRPr="00FC7496">
        <w:t xml:space="preserve"> and </w:t>
      </w:r>
      <w:r w:rsidRPr="00FC7496">
        <w:rPr>
          <w:i/>
        </w:rPr>
        <w:t>rv</w:t>
      </w:r>
      <w:r w:rsidRPr="00FC7496">
        <w:rPr>
          <w:i/>
          <w:vertAlign w:val="subscript"/>
        </w:rPr>
        <w:t>idx</w:t>
      </w:r>
      <w:r w:rsidRPr="00FC7496">
        <w:t xml:space="preserve"> = 1. Resource allocation (Nprb) used in retransmission is same as in initial transmission.</w:t>
      </w:r>
    </w:p>
    <w:p w14:paraId="55FEEA8E" w14:textId="77777777" w:rsidR="00B43C2E" w:rsidRPr="00FC7496" w:rsidRDefault="00B43C2E" w:rsidP="00B43C2E">
      <w:r w:rsidRPr="00FC7496">
        <w:t>It is assumed that retransmission and fresh data scheduled in one TTI will not happen.</w:t>
      </w:r>
    </w:p>
    <w:p w14:paraId="2F792E84" w14:textId="77777777" w:rsidR="00BC1EC7" w:rsidRPr="00FC7496" w:rsidRDefault="00F51464" w:rsidP="00BC1EC7">
      <w:pPr>
        <w:pStyle w:val="Heading3"/>
      </w:pPr>
      <w:r w:rsidRPr="00FC7496">
        <w:t>7.3.3</w:t>
      </w:r>
      <w:r w:rsidRPr="00FC7496">
        <w:tab/>
        <w:t>General DL scheduling scheme</w:t>
      </w:r>
    </w:p>
    <w:p w14:paraId="56FA4B21" w14:textId="77777777" w:rsidR="00F51464" w:rsidRPr="00FC7496" w:rsidRDefault="00F51464" w:rsidP="00D726C0">
      <w:pPr>
        <w:keepNext/>
        <w:keepLines/>
      </w:pPr>
      <w:r w:rsidRPr="00FC7496">
        <w:t>The rules in the present clause, unless particularly specified, are applied to both default DCI combinations.</w:t>
      </w:r>
    </w:p>
    <w:p w14:paraId="5B210E46" w14:textId="77777777" w:rsidR="00F51464" w:rsidRPr="00FC7496" w:rsidRDefault="00F51464" w:rsidP="00D726C0">
      <w:pPr>
        <w:keepNext/>
        <w:keepLines/>
      </w:pPr>
      <w:r w:rsidRPr="00FC7496">
        <w:t>The bandwidth of 5</w:t>
      </w:r>
      <w:r w:rsidR="006D22DE" w:rsidRPr="00FC7496">
        <w:t>/10</w:t>
      </w:r>
      <w:r w:rsidR="00630592" w:rsidRPr="00FC7496">
        <w:t>/15</w:t>
      </w:r>
      <w:r w:rsidR="006D22DE" w:rsidRPr="00FC7496">
        <w:t>/20</w:t>
      </w:r>
      <w:r w:rsidRPr="00FC7496">
        <w:t xml:space="preserve"> MHz makes 25</w:t>
      </w:r>
      <w:r w:rsidR="006D22DE" w:rsidRPr="00FC7496">
        <w:t>/50</w:t>
      </w:r>
      <w:r w:rsidR="00630592" w:rsidRPr="00FC7496">
        <w:t>/75</w:t>
      </w:r>
      <w:r w:rsidR="006D22DE" w:rsidRPr="00FC7496">
        <w:t>/100</w:t>
      </w:r>
      <w:r w:rsidRPr="00FC7496">
        <w:t xml:space="preserve"> available physical resource blocks</w:t>
      </w:r>
      <w:r w:rsidR="006D22DE" w:rsidRPr="00FC7496">
        <w:t xml:space="preserve"> respectively</w:t>
      </w:r>
      <w:r w:rsidRPr="00FC7496">
        <w:t>. The 25</w:t>
      </w:r>
      <w:r w:rsidR="006D22DE" w:rsidRPr="00FC7496">
        <w:t>/50</w:t>
      </w:r>
      <w:r w:rsidR="00630592" w:rsidRPr="00FC7496">
        <w:t>/75</w:t>
      </w:r>
      <w:r w:rsidR="006D22DE" w:rsidRPr="00FC7496">
        <w:t>/100</w:t>
      </w:r>
      <w:r w:rsidRPr="00FC7496">
        <w:t xml:space="preserve"> resource blocks are divided into three distinct sets. Exact set sizes and the elements contained in the individual sets depend upon the DCI combination to be applied.</w:t>
      </w:r>
    </w:p>
    <w:p w14:paraId="1E2D72BE" w14:textId="77777777" w:rsidR="00F51464" w:rsidRPr="00FC7496" w:rsidRDefault="00BC1EC7" w:rsidP="00BC1EC7">
      <w:pPr>
        <w:pStyle w:val="B1"/>
      </w:pPr>
      <w:r w:rsidRPr="00FC7496">
        <w:t>-</w:t>
      </w:r>
      <w:r w:rsidRPr="00FC7496">
        <w:tab/>
      </w:r>
      <w:r w:rsidR="00F51464" w:rsidRPr="00FC7496">
        <w:t xml:space="preserve">The first set is reserved for </w:t>
      </w:r>
      <w:r w:rsidR="005D2765" w:rsidRPr="00FC7496">
        <w:t>BCCH mapped to DL-SCH (SI-RNTI).</w:t>
      </w:r>
    </w:p>
    <w:p w14:paraId="5097984C" w14:textId="77777777" w:rsidR="00F51464" w:rsidRPr="00FC7496" w:rsidRDefault="00BC1EC7" w:rsidP="00BC1EC7">
      <w:pPr>
        <w:pStyle w:val="B1"/>
      </w:pPr>
      <w:r w:rsidRPr="00FC7496">
        <w:t>-</w:t>
      </w:r>
      <w:r w:rsidRPr="00FC7496">
        <w:tab/>
      </w:r>
      <w:r w:rsidR="00F51464" w:rsidRPr="00FC7496">
        <w:t>The second set is reserved for</w:t>
      </w:r>
      <w:r w:rsidR="005D2765" w:rsidRPr="00FC7496">
        <w:t xml:space="preserve"> PCCH mapped to DL-SCH (P-RNTI).</w:t>
      </w:r>
    </w:p>
    <w:p w14:paraId="62BA7B11" w14:textId="77777777" w:rsidR="00F51464" w:rsidRPr="00FC7496" w:rsidRDefault="00BC1EC7" w:rsidP="00BC1EC7">
      <w:pPr>
        <w:pStyle w:val="B1"/>
      </w:pPr>
      <w:r w:rsidRPr="00FC7496">
        <w:t>-</w:t>
      </w:r>
      <w:r w:rsidRPr="00FC7496">
        <w:tab/>
      </w:r>
      <w:r w:rsidR="00F51464" w:rsidRPr="00FC7496">
        <w:t>The third set is used for one of mutually exclusive transmissions of</w:t>
      </w:r>
      <w:r w:rsidR="005D2765" w:rsidRPr="00FC7496">
        <w:t>:</w:t>
      </w:r>
    </w:p>
    <w:p w14:paraId="271024C0" w14:textId="77777777" w:rsidR="00F51464" w:rsidRPr="00FC7496" w:rsidRDefault="005D2765" w:rsidP="00F51464">
      <w:pPr>
        <w:pStyle w:val="B2"/>
      </w:pPr>
      <w:r w:rsidRPr="00FC7496">
        <w:t>-</w:t>
      </w:r>
      <w:r w:rsidRPr="00FC7496">
        <w:tab/>
      </w:r>
      <w:r w:rsidR="000B1697" w:rsidRPr="00FC7496">
        <w:t>'</w:t>
      </w:r>
      <w:r w:rsidR="00F51464" w:rsidRPr="00FC7496">
        <w:t>Random Access Response</w:t>
      </w:r>
      <w:r w:rsidR="000B1697" w:rsidRPr="00FC7496">
        <w:t>'</w:t>
      </w:r>
      <w:r w:rsidRPr="00FC7496">
        <w:t xml:space="preserve"> mapped to DL-SCH (RA-RNTI); or</w:t>
      </w:r>
    </w:p>
    <w:p w14:paraId="315EB0F8" w14:textId="77777777" w:rsidR="00F51464" w:rsidRPr="00FC7496" w:rsidRDefault="005D2765" w:rsidP="00F51464">
      <w:pPr>
        <w:pStyle w:val="B2"/>
      </w:pPr>
      <w:r w:rsidRPr="00FC7496">
        <w:t>-</w:t>
      </w:r>
      <w:r w:rsidRPr="00FC7496">
        <w:tab/>
      </w:r>
      <w:r w:rsidR="00F51464" w:rsidRPr="00FC7496">
        <w:t>UE-dedicated scheduling mapped to DL-SCH (C-RNTI/ SPS C-RNTI/ Temp C-RNTI).</w:t>
      </w:r>
    </w:p>
    <w:p w14:paraId="18B7DE0E" w14:textId="77777777" w:rsidR="00F51464" w:rsidRPr="00FC7496" w:rsidRDefault="00F51464" w:rsidP="00F51464">
      <w:r w:rsidRPr="00FC7496">
        <w:t>For each subframe for which data of one or more types is scheduled, the SS shall select a Transport Block Size (TBS), independently for each type of data scheduled, such that:</w:t>
      </w:r>
    </w:p>
    <w:p w14:paraId="60CE8F42" w14:textId="77777777" w:rsidR="00F51464" w:rsidRPr="00FC7496" w:rsidRDefault="00BC47AD" w:rsidP="00BC47AD">
      <w:pPr>
        <w:pStyle w:val="B1"/>
      </w:pPr>
      <w:r w:rsidRPr="00FC7496">
        <w:t>-</w:t>
      </w:r>
      <w:r w:rsidRPr="00FC7496">
        <w:tab/>
      </w:r>
      <w:r w:rsidR="00F51464" w:rsidRPr="00FC7496">
        <w:t>All the scheduled data is transmitted respecting the timing information.</w:t>
      </w:r>
      <w:r w:rsidR="006D22DE" w:rsidRPr="00FC7496">
        <w:t xml:space="preserve"> More details on the timing </w:t>
      </w:r>
      <w:r w:rsidR="001B16A2" w:rsidRPr="00FC7496">
        <w:t>information can</w:t>
      </w:r>
      <w:r w:rsidR="006D22DE" w:rsidRPr="00FC7496">
        <w:t xml:space="preserve"> be found in clause 7.8.</w:t>
      </w:r>
    </w:p>
    <w:p w14:paraId="6F5ABE73" w14:textId="77777777" w:rsidR="00F51464" w:rsidRPr="00FC7496" w:rsidRDefault="00BC47AD" w:rsidP="00BC47AD">
      <w:pPr>
        <w:pStyle w:val="B1"/>
      </w:pPr>
      <w:r w:rsidRPr="00FC7496">
        <w:t>-</w:t>
      </w:r>
      <w:r w:rsidRPr="00FC7496">
        <w:tab/>
      </w:r>
      <w:r w:rsidR="00F51464" w:rsidRPr="00FC7496">
        <w:t xml:space="preserve">Not more than MaxRbCnt resource blocks are used, for DCI format 1C, </w:t>
      </w:r>
      <w:r w:rsidR="00F51464" w:rsidRPr="00FC7496">
        <w:rPr>
          <w:i/>
          <w:iCs/>
        </w:rPr>
        <w:t>N</w:t>
      </w:r>
      <w:r w:rsidR="00F51464" w:rsidRPr="00FC7496">
        <w:rPr>
          <w:vertAlign w:val="subscript"/>
        </w:rPr>
        <w:t>PRB</w:t>
      </w:r>
      <w:r w:rsidR="00F51464" w:rsidRPr="00FC7496">
        <w:t xml:space="preserve"> = MaxRbCnt</w:t>
      </w:r>
      <w:r w:rsidR="005D2765" w:rsidRPr="00FC7496">
        <w:t>.</w:t>
      </w:r>
    </w:p>
    <w:p w14:paraId="07493C10" w14:textId="77777777" w:rsidR="00F51464" w:rsidRPr="00FC7496" w:rsidRDefault="00BC47AD" w:rsidP="00BC47AD">
      <w:pPr>
        <w:pStyle w:val="B1"/>
      </w:pPr>
      <w:r w:rsidRPr="00FC7496">
        <w:t>-</w:t>
      </w:r>
      <w:r w:rsidRPr="00FC7496">
        <w:tab/>
      </w:r>
      <w:r w:rsidR="00F51464" w:rsidRPr="00FC7496">
        <w:t>Mi</w:t>
      </w:r>
      <w:r w:rsidR="005D2765" w:rsidRPr="00FC7496">
        <w:t>nimum MAC Padding is performed.</w:t>
      </w:r>
    </w:p>
    <w:p w14:paraId="1F91F613" w14:textId="77777777" w:rsidR="00F51464" w:rsidRPr="00FC7496" w:rsidRDefault="00BC47AD" w:rsidP="00BC47AD">
      <w:pPr>
        <w:pStyle w:val="B1"/>
      </w:pPr>
      <w:r w:rsidRPr="00FC7496">
        <w:t>-</w:t>
      </w:r>
      <w:r w:rsidRPr="00FC7496">
        <w:tab/>
      </w:r>
      <w:r w:rsidR="00F51464" w:rsidRPr="00FC7496">
        <w:t>If all scheduled Data cannot be transmitted in the indicated subframe, for example due to TDD and half duplex configuration, it shall be transmitted in the next available subframe.</w:t>
      </w:r>
    </w:p>
    <w:p w14:paraId="3D99FC96" w14:textId="77777777" w:rsidR="00F51464" w:rsidRPr="00FC7496" w:rsidRDefault="00F51464" w:rsidP="00273022">
      <w:pPr>
        <w:pStyle w:val="Heading4"/>
      </w:pPr>
      <w:r w:rsidRPr="00FC7496">
        <w:t>7.3.3.1</w:t>
      </w:r>
      <w:r w:rsidRPr="00FC7496">
        <w:tab/>
        <w:t>Additional rules for BCCH scheduling scheme</w:t>
      </w:r>
    </w:p>
    <w:p w14:paraId="577BDD7C" w14:textId="77777777" w:rsidR="00F51464" w:rsidRPr="00FC7496" w:rsidRDefault="00F51464" w:rsidP="00F51464">
      <w:r w:rsidRPr="00FC7496">
        <w:t>This scheme is applicable for Data transmission on logical channel BCCH mapped to DL-SCH, PDCCH scrambled by SI-RNTI. For both DCI combinations 4 physical resource blocks are reserved for BCCH transmission. The maximum modulation scheme is restricted to QPSK.</w:t>
      </w:r>
    </w:p>
    <w:p w14:paraId="45ECB377" w14:textId="77777777" w:rsidR="00F51464" w:rsidRPr="00FC7496" w:rsidRDefault="00F51464" w:rsidP="00F51464">
      <w:r w:rsidRPr="00FC7496">
        <w:t>Following additional rules are applied for TBS selection:</w:t>
      </w:r>
    </w:p>
    <w:p w14:paraId="24ADB8C5" w14:textId="77777777" w:rsidR="00F51464" w:rsidRPr="00FC7496" w:rsidRDefault="00BC47AD" w:rsidP="00BC47AD">
      <w:pPr>
        <w:pStyle w:val="B1"/>
      </w:pPr>
      <w:r w:rsidRPr="00FC7496">
        <w:t>-</w:t>
      </w:r>
      <w:r w:rsidRPr="00FC7496">
        <w:tab/>
      </w:r>
      <w:r w:rsidR="00F51464" w:rsidRPr="00FC7496">
        <w:t xml:space="preserve">The Max TBS, the maximum TBS allowed for the scheduling scheme, is restricted to 600. (nearest value achievable for </w:t>
      </w:r>
      <w:r w:rsidR="00F51464" w:rsidRPr="00FC7496">
        <w:rPr>
          <w:i/>
          <w:iCs/>
        </w:rPr>
        <w:t>I</w:t>
      </w:r>
      <w:r w:rsidR="00F51464" w:rsidRPr="00FC7496">
        <w:rPr>
          <w:rFonts w:ascii="Times New Roman Italic" w:hAnsi="Times New Roman Italic"/>
          <w:i/>
          <w:iCs/>
          <w:position w:val="-6"/>
          <w:sz w:val="16"/>
        </w:rPr>
        <w:t>TBS</w:t>
      </w:r>
      <w:r w:rsidR="00F51464" w:rsidRPr="00FC7496">
        <w:t xml:space="preserve"> = 9 and </w:t>
      </w:r>
      <w:r w:rsidR="00F51464" w:rsidRPr="00FC7496">
        <w:rPr>
          <w:i/>
          <w:iCs/>
        </w:rPr>
        <w:t>N</w:t>
      </w:r>
      <w:r w:rsidR="00F51464" w:rsidRPr="00FC7496">
        <w:rPr>
          <w:iCs/>
          <w:position w:val="-6"/>
          <w:sz w:val="16"/>
        </w:rPr>
        <w:t>PRB</w:t>
      </w:r>
      <w:r w:rsidR="005D2765" w:rsidRPr="00FC7496">
        <w:t xml:space="preserve"> = </w:t>
      </w:r>
      <w:r w:rsidR="00F51464" w:rsidRPr="00FC7496">
        <w:t>4, as per table 7.1.7.2.1-1 of TS 36.213</w:t>
      </w:r>
      <w:r w:rsidR="005D2765" w:rsidRPr="00FC7496">
        <w:t xml:space="preserve"> [</w:t>
      </w:r>
      <w:r w:rsidR="00D726C0" w:rsidRPr="00FC7496">
        <w:t>30</w:t>
      </w:r>
      <w:r w:rsidR="005D2765" w:rsidRPr="00FC7496">
        <w:t>]</w:t>
      </w:r>
      <w:r w:rsidR="00F51464" w:rsidRPr="00FC7496">
        <w:t>)</w:t>
      </w:r>
      <w:r w:rsidR="005D2765" w:rsidRPr="00FC7496">
        <w:t>.</w:t>
      </w:r>
    </w:p>
    <w:p w14:paraId="37961D8E" w14:textId="77777777" w:rsidR="00F51464" w:rsidRPr="00FC7496" w:rsidRDefault="00BC47AD" w:rsidP="00BC47AD">
      <w:pPr>
        <w:pStyle w:val="B1"/>
      </w:pPr>
      <w:r w:rsidRPr="00FC7496">
        <w:t>-</w:t>
      </w:r>
      <w:r w:rsidRPr="00FC7496">
        <w:tab/>
      </w:r>
      <w:r w:rsidR="00F51464" w:rsidRPr="00FC7496">
        <w:rPr>
          <w:bCs/>
        </w:rPr>
        <w:t>If the scheduled Data cannot fit into a TBS smaller or equal to Max TBS, SS generates an error (it</w:t>
      </w:r>
      <w:r w:rsidR="000B1697" w:rsidRPr="00FC7496">
        <w:rPr>
          <w:bCs/>
        </w:rPr>
        <w:t>'</w:t>
      </w:r>
      <w:r w:rsidR="00F51464" w:rsidRPr="00FC7496">
        <w:rPr>
          <w:bCs/>
        </w:rPr>
        <w:t>s a TTCN error). TTCN should gracefully exit the test case as a fatal error, assigning inconclusive verdict</w:t>
      </w:r>
      <w:r w:rsidR="005D2765" w:rsidRPr="00FC7496">
        <w:rPr>
          <w:bCs/>
        </w:rPr>
        <w:t>.</w:t>
      </w:r>
    </w:p>
    <w:p w14:paraId="14F8AF13" w14:textId="77777777" w:rsidR="00F51464" w:rsidRPr="00FC7496" w:rsidRDefault="00BC47AD" w:rsidP="00BC47AD">
      <w:pPr>
        <w:pStyle w:val="B1"/>
      </w:pPr>
      <w:r w:rsidRPr="00FC7496">
        <w:t>-</w:t>
      </w:r>
      <w:r w:rsidRPr="00FC7496">
        <w:tab/>
      </w:r>
      <w:r w:rsidR="00F51464" w:rsidRPr="00FC7496">
        <w:t xml:space="preserve">Rules in clause 7.3.3.1.1 for DCI combination 1 and in </w:t>
      </w:r>
      <w:r w:rsidR="00841F86" w:rsidRPr="00FC7496">
        <w:t xml:space="preserve">clause </w:t>
      </w:r>
      <w:r w:rsidR="00F51464" w:rsidRPr="00FC7496">
        <w:t>7.3.3.1.2 for DCI combination 2 shall be applied</w:t>
      </w:r>
      <w:r w:rsidR="005D2765" w:rsidRPr="00FC7496">
        <w:t>.</w:t>
      </w:r>
    </w:p>
    <w:p w14:paraId="23612141" w14:textId="77777777" w:rsidR="00F51464" w:rsidRPr="00FC7496" w:rsidRDefault="00F51464" w:rsidP="003A3D48">
      <w:pPr>
        <w:pStyle w:val="Heading5"/>
      </w:pPr>
      <w:r w:rsidRPr="00FC7496">
        <w:t>7.3.3.1.1</w:t>
      </w:r>
      <w:r w:rsidRPr="00FC7496">
        <w:tab/>
        <w:t>BCCH with DCI combination 1</w:t>
      </w:r>
    </w:p>
    <w:p w14:paraId="60457AAD"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rsidDel="00692C96">
        <w:t xml:space="preserve"> </w:t>
      </w:r>
      <w:r w:rsidRPr="00FC7496">
        <w:t xml:space="preserve">=0..26 and columns with </w:t>
      </w:r>
      <w:r w:rsidRPr="00FC7496">
        <w:rPr>
          <w:i/>
          <w:iCs/>
        </w:rPr>
        <w:t>N</w:t>
      </w:r>
      <w:r w:rsidRPr="00FC7496">
        <w:rPr>
          <w:position w:val="-6"/>
          <w:sz w:val="16"/>
        </w:rPr>
        <w:t>PRB</w:t>
      </w:r>
      <w:r w:rsidRPr="00FC7496">
        <w:t xml:space="preserve"> =2 (corresponding to TPC LSB =0) and </w:t>
      </w:r>
      <w:r w:rsidRPr="00FC7496">
        <w:rPr>
          <w:i/>
          <w:iCs/>
        </w:rPr>
        <w:t>N</w:t>
      </w:r>
      <w:r w:rsidRPr="00FC7496">
        <w:rPr>
          <w:position w:val="-6"/>
          <w:sz w:val="16"/>
        </w:rPr>
        <w:t>PRB</w:t>
      </w:r>
      <w:r w:rsidRPr="00FC7496">
        <w:t xml:space="preserve"> =3 (corresponding to TPC LSB =1), TBS &lt;</w:t>
      </w:r>
      <w:r w:rsidR="006D22DE" w:rsidRPr="00FC7496">
        <w:t>=</w:t>
      </w:r>
      <w:r w:rsidRPr="00FC7496">
        <w:t>Max TBS are applicable.</w:t>
      </w:r>
    </w:p>
    <w:p w14:paraId="6480244C"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22FD759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7093FC1D" w14:textId="77777777" w:rsidR="00F51464" w:rsidRPr="00FC7496" w:rsidRDefault="00F51464" w:rsidP="00F51464">
      <w:r w:rsidRPr="00FC7496">
        <w:rPr>
          <w:bCs/>
        </w:rPr>
        <w:t>RIV indicates 4 PRBs with index 0..3 allocated.</w:t>
      </w:r>
    </w:p>
    <w:p w14:paraId="783BC677" w14:textId="77777777" w:rsidR="00F51464" w:rsidRPr="00FC7496" w:rsidRDefault="00F51464" w:rsidP="00D726C0">
      <w:pPr>
        <w:pStyle w:val="Heading5"/>
      </w:pPr>
      <w:r w:rsidRPr="00FC7496">
        <w:t>7.3.3.1.2</w:t>
      </w:r>
      <w:r w:rsidRPr="00FC7496">
        <w:tab/>
        <w:t>BCCH with DCI combination 2</w:t>
      </w:r>
    </w:p>
    <w:p w14:paraId="2839ACA8" w14:textId="77777777" w:rsidR="00F51464" w:rsidRPr="00FC7496" w:rsidRDefault="00F51464" w:rsidP="00D726C0">
      <w:pPr>
        <w:keepNext/>
        <w:keepLines/>
      </w:pPr>
      <w:r w:rsidRPr="00FC7496">
        <w:t>TS 36.213 [</w:t>
      </w:r>
      <w:r w:rsidR="00D726C0" w:rsidRPr="00FC7496">
        <w:t>30</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00381D78" w:rsidRPr="00FC7496">
        <w:t xml:space="preserve"> </w:t>
      </w:r>
      <w:r w:rsidRPr="00FC7496">
        <w:t xml:space="preserve">=0..17 with TBS </w:t>
      </w:r>
      <w:r w:rsidR="00273022" w:rsidRPr="00FC7496">
        <w:t>≤</w:t>
      </w:r>
      <w:r w:rsidRPr="00FC7496">
        <w:t>Max TBS are applicable.</w:t>
      </w:r>
    </w:p>
    <w:p w14:paraId="47A17263" w14:textId="77777777" w:rsidR="006D22DE" w:rsidRPr="00FC7496" w:rsidRDefault="00F51464" w:rsidP="00D726C0">
      <w:pPr>
        <w:keepNext/>
        <w:keepLines/>
      </w:pPr>
      <w:r w:rsidRPr="00FC7496">
        <w:t xml:space="preserve">RIV indicates 4 virtual RBs with index 0..3 allocated. These </w:t>
      </w:r>
      <w:r w:rsidR="006D22DE" w:rsidRPr="00FC7496">
        <w:t xml:space="preserve">virtual RBs </w:t>
      </w:r>
      <w:r w:rsidRPr="00FC7496">
        <w:t>correspond to the physical RBs</w:t>
      </w:r>
    </w:p>
    <w:p w14:paraId="17AE1323" w14:textId="77777777" w:rsidR="006D22DE" w:rsidRPr="00FC7496" w:rsidRDefault="00302CDA" w:rsidP="00302CDA">
      <w:pPr>
        <w:pStyle w:val="B1"/>
      </w:pPr>
      <w:r w:rsidRPr="00FC7496">
        <w:t>-</w:t>
      </w:r>
      <w:r w:rsidRPr="00FC7496">
        <w:tab/>
      </w:r>
      <w:r w:rsidR="00F51464" w:rsidRPr="00FC7496">
        <w:t>with index 0, 6, 12, 18 in even slots and 12, 18, 0, 6 in odd slots</w:t>
      </w:r>
      <w:r w:rsidR="00D726C0" w:rsidRPr="00FC7496">
        <w:t xml:space="preserve"> for 5 MHz bandwidth;</w:t>
      </w:r>
    </w:p>
    <w:p w14:paraId="0C20F105" w14:textId="77777777" w:rsidR="006D22DE" w:rsidRPr="00FC7496" w:rsidRDefault="00302CDA" w:rsidP="00302CDA">
      <w:pPr>
        <w:pStyle w:val="B1"/>
      </w:pPr>
      <w:r w:rsidRPr="00FC7496">
        <w:t>-</w:t>
      </w:r>
      <w:r w:rsidRPr="00FC7496">
        <w:tab/>
      </w:r>
      <w:r w:rsidR="006D22DE" w:rsidRPr="00FC7496">
        <w:t>with index 0, 12, 27, 39 in even slots and 27, 39, 0, 12 in</w:t>
      </w:r>
      <w:r w:rsidR="00D726C0" w:rsidRPr="00FC7496">
        <w:t xml:space="preserve"> odd slots for 10 MHz bandwidth;</w:t>
      </w:r>
    </w:p>
    <w:p w14:paraId="66CB1558" w14:textId="77777777" w:rsidR="00630592" w:rsidRPr="00FC7496" w:rsidRDefault="00630592" w:rsidP="00630592">
      <w:pPr>
        <w:pStyle w:val="B1"/>
      </w:pPr>
      <w:r w:rsidRPr="00FC7496">
        <w:t>-</w:t>
      </w:r>
      <w:r w:rsidRPr="00FC7496">
        <w:tab/>
        <w:t>with index 0, 16, 48, 64 in even slots and 48, 64, 0, 16</w:t>
      </w:r>
      <w:r w:rsidR="00381D78" w:rsidRPr="00FC7496">
        <w:t xml:space="preserve"> </w:t>
      </w:r>
      <w:r w:rsidRPr="00FC7496">
        <w:t>in odd slots for 15 MHz bandwidth;</w:t>
      </w:r>
    </w:p>
    <w:p w14:paraId="17FECA95" w14:textId="77777777" w:rsidR="00F51464" w:rsidRPr="00FC7496" w:rsidRDefault="00302CDA" w:rsidP="00302CDA">
      <w:pPr>
        <w:pStyle w:val="B1"/>
      </w:pPr>
      <w:r w:rsidRPr="00FC7496">
        <w:t>-</w:t>
      </w:r>
      <w:r w:rsidRPr="00FC7496">
        <w:tab/>
      </w:r>
      <w:r w:rsidR="006D22DE" w:rsidRPr="00FC7496">
        <w:t>with index 0, 24, 48, 72 in even slots and 48, 72, 0, 24 in odd slots for 20 MHz bandwidth</w:t>
      </w:r>
      <w:r w:rsidR="00F51464" w:rsidRPr="00FC7496">
        <w:t>.</w:t>
      </w:r>
    </w:p>
    <w:p w14:paraId="24AE620A" w14:textId="77777777" w:rsidR="00F51464" w:rsidRPr="00FC7496" w:rsidRDefault="00F51464" w:rsidP="00273022">
      <w:pPr>
        <w:pStyle w:val="Heading4"/>
      </w:pPr>
      <w:r w:rsidRPr="00FC7496">
        <w:t>7.3.3.2</w:t>
      </w:r>
      <w:r w:rsidRPr="00FC7496">
        <w:tab/>
        <w:t>Additional rules for PCCH specific scheduling scheme</w:t>
      </w:r>
    </w:p>
    <w:p w14:paraId="50F3DE0B" w14:textId="77777777" w:rsidR="00F51464" w:rsidRPr="00FC7496" w:rsidRDefault="00F51464" w:rsidP="00F51464">
      <w:r w:rsidRPr="00FC7496">
        <w:t>This scheme is applicable for Data transmission on logical channel PCCH mapped to DL-SCH, PDCCH scrambled by P-RNTI. For DCI combination 1, one physical resource block is reserved. For DCI combination 2, two physical resource blocks are reserved</w:t>
      </w:r>
      <w:r w:rsidR="006D22DE" w:rsidRPr="00FC7496">
        <w:t xml:space="preserve"> for 5 MHz bandwidth, and four physical resource blocks are reserved for 10 </w:t>
      </w:r>
      <w:r w:rsidR="00D726C0" w:rsidRPr="00FC7496">
        <w:t>MHz</w:t>
      </w:r>
      <w:r w:rsidR="00630592" w:rsidRPr="00FC7496">
        <w:t>, 15 MHz</w:t>
      </w:r>
      <w:r w:rsidR="00D726C0" w:rsidRPr="00FC7496">
        <w:t xml:space="preserve"> </w:t>
      </w:r>
      <w:r w:rsidR="006D22DE" w:rsidRPr="00FC7496">
        <w:t>or 20 MHz bandwidth</w:t>
      </w:r>
      <w:r w:rsidRPr="00FC7496">
        <w:t>. The maximum modulation scheme is restricted to QPSK.</w:t>
      </w:r>
    </w:p>
    <w:p w14:paraId="369A1F9E" w14:textId="77777777" w:rsidR="00F51464" w:rsidRPr="00FC7496" w:rsidRDefault="00F51464" w:rsidP="00F51464">
      <w:r w:rsidRPr="00FC7496">
        <w:t>Following additional rules are applied for TBS selection:</w:t>
      </w:r>
    </w:p>
    <w:p w14:paraId="51BBBF26" w14:textId="77777777" w:rsidR="00F51464" w:rsidRPr="00FC7496" w:rsidRDefault="00BC47AD" w:rsidP="00BC47AD">
      <w:pPr>
        <w:pStyle w:val="B1"/>
      </w:pPr>
      <w:r w:rsidRPr="00FC7496">
        <w:t>-</w:t>
      </w:r>
      <w:r w:rsidRPr="00FC7496">
        <w:tab/>
      </w:r>
      <w:r w:rsidR="00F51464" w:rsidRPr="00FC7496">
        <w:t>If the scheduled Data cannot fit into Max TBS, SS generates an error (it</w:t>
      </w:r>
      <w:r w:rsidR="000B1697" w:rsidRPr="00FC7496">
        <w:t>'</w:t>
      </w:r>
      <w:r w:rsidR="00F51464" w:rsidRPr="00FC7496">
        <w:t>s a TTCN error). TTCN should gracefully exit the test case as a fatal error, assigning inconclusive verdict.</w:t>
      </w:r>
    </w:p>
    <w:p w14:paraId="2AA0EAF9" w14:textId="77777777" w:rsidR="00F51464" w:rsidRPr="00FC7496" w:rsidRDefault="00BC47AD" w:rsidP="00BC47AD">
      <w:pPr>
        <w:pStyle w:val="B1"/>
      </w:pPr>
      <w:r w:rsidRPr="00FC7496">
        <w:t>-</w:t>
      </w:r>
      <w:r w:rsidRPr="00FC7496">
        <w:tab/>
      </w:r>
      <w:r w:rsidR="00F51464" w:rsidRPr="00FC7496">
        <w:t xml:space="preserve">Rules in clause 7.3.3.2.1 for DCI combination 1 and </w:t>
      </w:r>
      <w:r w:rsidR="00841F86" w:rsidRPr="00FC7496">
        <w:t xml:space="preserve">clause </w:t>
      </w:r>
      <w:r w:rsidR="00F51464" w:rsidRPr="00FC7496">
        <w:t>7.3.3.2.2 for DCI combination 2 shall be applied</w:t>
      </w:r>
      <w:r w:rsidR="00841F86" w:rsidRPr="00FC7496">
        <w:t>.</w:t>
      </w:r>
    </w:p>
    <w:p w14:paraId="7A6327F2" w14:textId="77777777" w:rsidR="00F51464" w:rsidRPr="00FC7496" w:rsidRDefault="00F51464" w:rsidP="003A3D48">
      <w:pPr>
        <w:pStyle w:val="Heading5"/>
      </w:pPr>
      <w:r w:rsidRPr="00FC7496">
        <w:t>7.3.3.2.1</w:t>
      </w:r>
      <w:r w:rsidRPr="00FC7496">
        <w:tab/>
        <w:t>PCCH with DCI combination 1</w:t>
      </w:r>
    </w:p>
    <w:p w14:paraId="490078C8"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t xml:space="preserve"> =0..26 and columns with </w:t>
      </w:r>
      <w:r w:rsidRPr="00FC7496">
        <w:rPr>
          <w:i/>
          <w:iCs/>
        </w:rPr>
        <w:t>N</w:t>
      </w:r>
      <w:r w:rsidRPr="00FC7496">
        <w:rPr>
          <w:position w:val="-6"/>
          <w:sz w:val="16"/>
        </w:rPr>
        <w:t>PRB</w:t>
      </w:r>
      <w:r w:rsidRPr="00FC7496">
        <w:t xml:space="preserve"> =2 (corresponding to TPC LSB =0) and </w:t>
      </w:r>
      <w:r w:rsidR="006D22DE" w:rsidRPr="00FC7496">
        <w:rPr>
          <w:i/>
          <w:iCs/>
        </w:rPr>
        <w:t>N</w:t>
      </w:r>
      <w:r w:rsidR="006D22DE" w:rsidRPr="00FC7496">
        <w:rPr>
          <w:position w:val="-6"/>
          <w:sz w:val="16"/>
        </w:rPr>
        <w:t>PRB</w:t>
      </w:r>
      <w:r w:rsidR="006D22DE" w:rsidRPr="00FC7496">
        <w:t xml:space="preserve"> =</w:t>
      </w:r>
      <w:r w:rsidRPr="00FC7496">
        <w:t>3 (corresponding to TPC LSB =1) TBS &lt;</w:t>
      </w:r>
      <w:r w:rsidR="00841F86" w:rsidRPr="00FC7496">
        <w:t xml:space="preserve"> </w:t>
      </w:r>
      <w:r w:rsidR="006D22DE" w:rsidRPr="00FC7496">
        <w:t>=</w:t>
      </w:r>
      <w:r w:rsidRPr="00FC7496">
        <w:t>Max TBS are applicable.</w:t>
      </w:r>
    </w:p>
    <w:p w14:paraId="322672E3" w14:textId="77777777" w:rsidR="00F51464" w:rsidRPr="00FC7496" w:rsidRDefault="00F51464" w:rsidP="00F51464">
      <w:r w:rsidRPr="00FC7496">
        <w:t xml:space="preserve">The Max TBS is restricted to 120 (nearest value achievable for </w:t>
      </w:r>
      <w:r w:rsidRPr="00FC7496">
        <w:rPr>
          <w:i/>
          <w:iCs/>
        </w:rPr>
        <w:t>I</w:t>
      </w:r>
      <w:r w:rsidRPr="00FC7496">
        <w:rPr>
          <w:i/>
          <w:position w:val="-6"/>
          <w:sz w:val="16"/>
        </w:rPr>
        <w:t>TBS</w:t>
      </w:r>
      <w:r w:rsidRPr="00FC7496">
        <w:t xml:space="preserve"> = 9 and</w:t>
      </w:r>
      <w:r w:rsidRPr="00FC7496">
        <w:rPr>
          <w:i/>
          <w:iCs/>
        </w:rPr>
        <w:t xml:space="preserve"> N</w:t>
      </w:r>
      <w:r w:rsidRPr="00FC7496">
        <w:rPr>
          <w:position w:val="-6"/>
          <w:sz w:val="16"/>
        </w:rPr>
        <w:t>PRB</w:t>
      </w:r>
      <w:r w:rsidRPr="00FC7496">
        <w:t xml:space="preserve"> =1, as per t</w:t>
      </w:r>
      <w:r w:rsidR="00841F86" w:rsidRPr="00FC7496">
        <w:t>able 7.1.7.2.1-1 of TS 36.213 [</w:t>
      </w:r>
      <w:r w:rsidR="00D726C0" w:rsidRPr="00FC7496">
        <w:t>30</w:t>
      </w:r>
      <w:r w:rsidR="00841F86" w:rsidRPr="00FC7496">
        <w:t>]).</w:t>
      </w:r>
    </w:p>
    <w:p w14:paraId="08124D54"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412D4158"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00309ECB" w14:textId="77777777" w:rsidR="00F51464" w:rsidRPr="00FC7496" w:rsidRDefault="00841F86" w:rsidP="00F51464">
      <w:r w:rsidRPr="00FC7496">
        <w:rPr>
          <w:bCs/>
        </w:rPr>
        <w:t>RIV</w:t>
      </w:r>
      <w:r w:rsidR="00F51464" w:rsidRPr="00FC7496">
        <w:rPr>
          <w:bCs/>
        </w:rPr>
        <w:t xml:space="preserve"> indicates 1 PRBs with index 4 allocated.</w:t>
      </w:r>
    </w:p>
    <w:p w14:paraId="644892B5" w14:textId="77777777" w:rsidR="00F51464" w:rsidRPr="00FC7496" w:rsidRDefault="00F51464" w:rsidP="003A3D48">
      <w:pPr>
        <w:pStyle w:val="Heading5"/>
      </w:pPr>
      <w:r w:rsidRPr="00FC7496">
        <w:t>7.3.3.2.2</w:t>
      </w:r>
      <w:r w:rsidRPr="00FC7496">
        <w:tab/>
        <w:t>PCCH with DCI combination 2</w:t>
      </w:r>
    </w:p>
    <w:p w14:paraId="4F31161A" w14:textId="77777777" w:rsidR="00F51464" w:rsidRPr="00FC7496" w:rsidRDefault="00F51464" w:rsidP="00F51464">
      <w:r w:rsidRPr="00FC7496">
        <w:t>TS</w:t>
      </w:r>
      <w:r w:rsidR="00841F86" w:rsidRPr="00FC7496">
        <w:t xml:space="preserve"> 36.213 [</w:t>
      </w:r>
      <w:r w:rsidR="00D726C0" w:rsidRPr="00FC7496">
        <w:t>30</w:t>
      </w:r>
      <w:r w:rsidR="00841F86"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=0..11 </w:t>
      </w:r>
      <w:r w:rsidR="006D22DE" w:rsidRPr="00FC7496">
        <w:t>for 5 MHz/</w:t>
      </w:r>
      <w:r w:rsidR="006D22DE" w:rsidRPr="00FC7496">
        <w:rPr>
          <w:i/>
          <w:iCs/>
        </w:rPr>
        <w:t xml:space="preserve"> I</w:t>
      </w:r>
      <w:r w:rsidR="006D22DE" w:rsidRPr="00FC7496">
        <w:rPr>
          <w:rFonts w:ascii="Times New Roman Italic" w:hAnsi="Times New Roman Italic"/>
          <w:i/>
          <w:iCs/>
          <w:vertAlign w:val="subscript"/>
        </w:rPr>
        <w:t>TBS</w:t>
      </w:r>
      <w:r w:rsidR="006D22DE" w:rsidRPr="00FC7496">
        <w:t xml:space="preserve"> =0..17 for 10</w:t>
      </w:r>
      <w:r w:rsidR="00630592" w:rsidRPr="00FC7496">
        <w:t>, 15</w:t>
      </w:r>
      <w:r w:rsidR="006D22DE" w:rsidRPr="00FC7496">
        <w:t xml:space="preserve"> or 20 MHz</w:t>
      </w:r>
      <w:r w:rsidR="00381D78" w:rsidRPr="00FC7496">
        <w:t xml:space="preserve"> </w:t>
      </w:r>
      <w:r w:rsidRPr="00FC7496">
        <w:t xml:space="preserve">with TBS </w:t>
      </w:r>
      <w:r w:rsidR="00D726C0" w:rsidRPr="00FC7496">
        <w:t>≤</w:t>
      </w:r>
      <w:r w:rsidR="00841F86" w:rsidRPr="00FC7496">
        <w:t xml:space="preserve"> </w:t>
      </w:r>
      <w:r w:rsidRPr="00FC7496">
        <w:t>Max TBS</w:t>
      </w:r>
      <w:r w:rsidR="00381D78" w:rsidRPr="00FC7496">
        <w:t xml:space="preserve"> </w:t>
      </w:r>
      <w:r w:rsidRPr="00FC7496">
        <w:t>are applicable.</w:t>
      </w:r>
    </w:p>
    <w:p w14:paraId="2929BE56" w14:textId="77777777" w:rsidR="006D22DE" w:rsidRPr="00FC7496" w:rsidRDefault="00F51464" w:rsidP="007A53B6">
      <w:r w:rsidRPr="00FC7496">
        <w:t>The Max TBS is restricted to</w:t>
      </w:r>
    </w:p>
    <w:p w14:paraId="4177A962" w14:textId="77777777" w:rsidR="006D22DE" w:rsidRPr="00FC7496" w:rsidRDefault="00F51464" w:rsidP="00BC1EC7">
      <w:pPr>
        <w:pStyle w:val="B1"/>
        <w:rPr>
          <w:bCs/>
        </w:rPr>
      </w:pPr>
      <w:r w:rsidRPr="00FC7496">
        <w:t xml:space="preserve">296 bits (nearest value achievable for </w:t>
      </w:r>
      <w:r w:rsidRPr="00FC7496">
        <w:rPr>
          <w:i/>
          <w:iCs/>
        </w:rPr>
        <w:t>I</w:t>
      </w:r>
      <w:r w:rsidRPr="00FC7496">
        <w:rPr>
          <w:rFonts w:ascii="Times New Roman Italic" w:hAnsi="Times New Roman Italic"/>
          <w:i/>
          <w:iCs/>
          <w:vertAlign w:val="subscript"/>
        </w:rPr>
        <w:t>TBS</w:t>
      </w:r>
      <w:r w:rsidRPr="00FC7496">
        <w:t xml:space="preserve"> = 9 and </w:t>
      </w:r>
      <w:r w:rsidRPr="00FC7496">
        <w:rPr>
          <w:i/>
          <w:iCs/>
        </w:rPr>
        <w:t>N</w:t>
      </w:r>
      <w:r w:rsidRPr="00FC7496">
        <w:rPr>
          <w:vertAlign w:val="subscript"/>
        </w:rPr>
        <w:t>PRB</w:t>
      </w:r>
      <w:r w:rsidRPr="00FC7496">
        <w:t xml:space="preserve"> =2)</w:t>
      </w:r>
      <w:r w:rsidR="006D22DE" w:rsidRPr="00FC7496">
        <w:rPr>
          <w:bCs/>
        </w:rPr>
        <w:t xml:space="preserve"> for 5 MHz bandwidth,</w:t>
      </w:r>
    </w:p>
    <w:p w14:paraId="26A9DAA9" w14:textId="77777777" w:rsidR="00F51464" w:rsidRPr="00FC7496" w:rsidRDefault="006D22DE" w:rsidP="00BC1EC7">
      <w:pPr>
        <w:pStyle w:val="B1"/>
      </w:pPr>
      <w:r w:rsidRPr="00FC7496">
        <w:t xml:space="preserve">600 bits (nearest value achievable for </w:t>
      </w:r>
      <w:r w:rsidRPr="00FC7496">
        <w:rPr>
          <w:i/>
          <w:iCs/>
        </w:rPr>
        <w:t>I</w:t>
      </w:r>
      <w:r w:rsidRPr="00FC7496">
        <w:rPr>
          <w:rFonts w:ascii="Times New Roman Italic" w:hAnsi="Times New Roman Italic"/>
          <w:i/>
          <w:iCs/>
          <w:position w:val="-6"/>
          <w:sz w:val="16"/>
        </w:rPr>
        <w:t>TBS</w:t>
      </w:r>
      <w:r w:rsidRPr="00FC7496">
        <w:t xml:space="preserve"> = 9 and </w:t>
      </w:r>
      <w:r w:rsidRPr="00FC7496">
        <w:rPr>
          <w:i/>
          <w:iCs/>
        </w:rPr>
        <w:t>N</w:t>
      </w:r>
      <w:r w:rsidRPr="00FC7496">
        <w:rPr>
          <w:iCs/>
          <w:position w:val="-6"/>
          <w:sz w:val="16"/>
        </w:rPr>
        <w:t>PRB</w:t>
      </w:r>
      <w:r w:rsidRPr="00FC7496">
        <w:t xml:space="preserve"> = 4) </w:t>
      </w:r>
      <w:r w:rsidRPr="00FC7496">
        <w:rPr>
          <w:bCs/>
        </w:rPr>
        <w:t>for</w:t>
      </w:r>
      <w:r w:rsidRPr="00FC7496">
        <w:t xml:space="preserve"> 10</w:t>
      </w:r>
      <w:r w:rsidR="00630592" w:rsidRPr="00FC7496">
        <w:t>, 15</w:t>
      </w:r>
      <w:r w:rsidRPr="00FC7496">
        <w:t xml:space="preserve"> or 20 MHz bandwidth</w:t>
      </w:r>
      <w:r w:rsidR="00F51464" w:rsidRPr="00FC7496">
        <w:t>.</w:t>
      </w:r>
    </w:p>
    <w:p w14:paraId="5D3658DD" w14:textId="77777777" w:rsidR="006D22DE" w:rsidRPr="00FC7496" w:rsidRDefault="00F51464" w:rsidP="006D22DE">
      <w:pPr>
        <w:rPr>
          <w:bCs/>
        </w:rPr>
      </w:pPr>
      <w:r w:rsidRPr="00FC7496">
        <w:rPr>
          <w:bCs/>
        </w:rPr>
        <w:t xml:space="preserve">RIV indicates </w:t>
      </w:r>
      <w:r w:rsidR="006D22DE" w:rsidRPr="00FC7496">
        <w:rPr>
          <w:bCs/>
        </w:rPr>
        <w:t xml:space="preserve">either </w:t>
      </w:r>
      <w:r w:rsidRPr="00FC7496">
        <w:rPr>
          <w:bCs/>
        </w:rPr>
        <w:t>two virtual RBs with index 4 and 5 allocated</w:t>
      </w:r>
      <w:r w:rsidR="006D22DE" w:rsidRPr="00FC7496">
        <w:rPr>
          <w:bCs/>
        </w:rPr>
        <w:t>, or four virtual RBs with index 4 to 7 allocated</w:t>
      </w:r>
      <w:r w:rsidRPr="00FC7496">
        <w:rPr>
          <w:bCs/>
        </w:rPr>
        <w:t xml:space="preserve">. These </w:t>
      </w:r>
      <w:r w:rsidR="006D22DE" w:rsidRPr="00FC7496">
        <w:rPr>
          <w:bCs/>
        </w:rPr>
        <w:t xml:space="preserve">virtual RBs </w:t>
      </w:r>
      <w:r w:rsidRPr="00FC7496">
        <w:rPr>
          <w:bCs/>
        </w:rPr>
        <w:t>correspond to physical RBs</w:t>
      </w:r>
      <w:r w:rsidR="006D22DE" w:rsidRPr="00FC7496">
        <w:rPr>
          <w:bCs/>
        </w:rPr>
        <w:t>:</w:t>
      </w:r>
    </w:p>
    <w:p w14:paraId="08FBFD77" w14:textId="77777777" w:rsidR="006D22DE" w:rsidRPr="00FC7496" w:rsidRDefault="00F51464" w:rsidP="00BC1EC7">
      <w:pPr>
        <w:pStyle w:val="B1"/>
      </w:pPr>
      <w:r w:rsidRPr="00FC7496">
        <w:t>with index 1 and 7 in even slots and 13 and 19 in odd slots</w:t>
      </w:r>
      <w:r w:rsidR="00D726C0" w:rsidRPr="00FC7496">
        <w:t xml:space="preserve"> for 5 MHz bandwidth;</w:t>
      </w:r>
    </w:p>
    <w:p w14:paraId="46377647" w14:textId="77777777" w:rsidR="006D22DE" w:rsidRPr="00FC7496" w:rsidRDefault="006D22DE" w:rsidP="00BC1EC7">
      <w:pPr>
        <w:pStyle w:val="B1"/>
      </w:pPr>
      <w:r w:rsidRPr="00FC7496">
        <w:t>with index 1, 13, 28, 40 in even slots and 28, 40, 1, 13in</w:t>
      </w:r>
      <w:r w:rsidR="00D726C0" w:rsidRPr="00FC7496">
        <w:t xml:space="preserve"> odd slots for 10 MHz bandwidth;</w:t>
      </w:r>
    </w:p>
    <w:p w14:paraId="58C15689" w14:textId="77777777" w:rsidR="00630592" w:rsidRPr="00FC7496" w:rsidRDefault="00630592" w:rsidP="00630592">
      <w:pPr>
        <w:pStyle w:val="B1"/>
      </w:pPr>
      <w:r w:rsidRPr="00FC7496">
        <w:t>with index 1, 17, 49, 65 in even slots and 49, 65, 1, 17 in odd slots for 15 MHz bandwidth;</w:t>
      </w:r>
    </w:p>
    <w:p w14:paraId="0C21B052" w14:textId="77777777" w:rsidR="00F51464" w:rsidRPr="00FC7496" w:rsidRDefault="006D22DE" w:rsidP="00BC1EC7">
      <w:pPr>
        <w:pStyle w:val="B1"/>
      </w:pPr>
      <w:r w:rsidRPr="00FC7496">
        <w:t>with index 1, 25, 49, 73 in even slots and 49, 73, 1, 25 in odd slots for 20 MHz bandwidth</w:t>
      </w:r>
      <w:r w:rsidR="00F51464" w:rsidRPr="00FC7496">
        <w:t>.</w:t>
      </w:r>
    </w:p>
    <w:p w14:paraId="0375F882" w14:textId="77777777" w:rsidR="00F51464" w:rsidRPr="00FC7496" w:rsidRDefault="00F51464" w:rsidP="00273022">
      <w:pPr>
        <w:pStyle w:val="Heading4"/>
      </w:pPr>
      <w:r w:rsidRPr="00FC7496">
        <w:t>7.3.3.3</w:t>
      </w:r>
      <w:r w:rsidRPr="00FC7496">
        <w:tab/>
        <w:t>Additional rules for RAR specific scheduling scheme</w:t>
      </w:r>
    </w:p>
    <w:p w14:paraId="5FCB47F9" w14:textId="77777777" w:rsidR="00F51464" w:rsidRPr="00FC7496" w:rsidRDefault="00F51464" w:rsidP="00F51464">
      <w:r w:rsidRPr="00FC7496">
        <w:t>This scheme is applicable for transmission of Random Access Response mapped to DL-SCH, PDCCH scrambled by RA-RNTI. For both DCI combinations four physical resource blocks are reserved. The maximum modulation scheme is restricted to QPSK.</w:t>
      </w:r>
    </w:p>
    <w:p w14:paraId="149516DE" w14:textId="77777777" w:rsidR="00F51464" w:rsidRPr="00FC7496" w:rsidRDefault="00F51464" w:rsidP="00F51464">
      <w:r w:rsidRPr="00FC7496">
        <w:t>Following additional rules are applied for TBS selection:</w:t>
      </w:r>
    </w:p>
    <w:p w14:paraId="369AFC58" w14:textId="77777777" w:rsidR="00F51464" w:rsidRPr="00FC7496" w:rsidRDefault="00BC47AD" w:rsidP="00BC47AD">
      <w:pPr>
        <w:pStyle w:val="B1"/>
      </w:pPr>
      <w:r w:rsidRPr="00FC7496">
        <w:t>-</w:t>
      </w:r>
      <w:r w:rsidRPr="00FC7496">
        <w:tab/>
      </w:r>
      <w:r w:rsidR="00F51464" w:rsidRPr="00FC7496">
        <w:t xml:space="preserve">The Max TBS is restricted to 600 bits (nearest value achievable for </w:t>
      </w:r>
      <w:r w:rsidR="00F51464" w:rsidRPr="00FC7496">
        <w:rPr>
          <w:i/>
          <w:iCs/>
        </w:rPr>
        <w:t>I</w:t>
      </w:r>
      <w:r w:rsidR="00F51464" w:rsidRPr="00FC7496">
        <w:rPr>
          <w:rFonts w:ascii="Times New Roman Italic" w:hAnsi="Times New Roman Italic"/>
          <w:i/>
          <w:iCs/>
          <w:vertAlign w:val="subscript"/>
        </w:rPr>
        <w:t>TBS</w:t>
      </w:r>
      <w:r w:rsidR="00F51464" w:rsidRPr="00FC7496">
        <w:t xml:space="preserve"> = 9 and </w:t>
      </w:r>
      <w:r w:rsidR="00F51464" w:rsidRPr="00FC7496">
        <w:rPr>
          <w:i/>
          <w:iCs/>
        </w:rPr>
        <w:t>N</w:t>
      </w:r>
      <w:r w:rsidR="00F51464" w:rsidRPr="00FC7496">
        <w:rPr>
          <w:vertAlign w:val="subscript"/>
        </w:rPr>
        <w:t>PRB</w:t>
      </w:r>
      <w:r w:rsidR="00F51464" w:rsidRPr="00FC7496">
        <w:t xml:space="preserve"> =4, as per table 7.1.7.2.1-1 of TS 36.213</w:t>
      </w:r>
      <w:r w:rsidR="00841F86" w:rsidRPr="00FC7496">
        <w:t xml:space="preserve"> [</w:t>
      </w:r>
      <w:r w:rsidR="00D726C0" w:rsidRPr="00FC7496">
        <w:t>30</w:t>
      </w:r>
      <w:r w:rsidR="00841F86" w:rsidRPr="00FC7496">
        <w:t>]</w:t>
      </w:r>
      <w:r w:rsidR="00F51464" w:rsidRPr="00FC7496">
        <w:t>).</w:t>
      </w:r>
    </w:p>
    <w:p w14:paraId="72CF908F" w14:textId="77777777" w:rsidR="00F51464" w:rsidRPr="00FC7496" w:rsidRDefault="00BC47AD" w:rsidP="00BC47AD">
      <w:pPr>
        <w:pStyle w:val="B1"/>
      </w:pPr>
      <w:r w:rsidRPr="00FC7496">
        <w:t>-</w:t>
      </w:r>
      <w:r w:rsidRPr="00FC7496">
        <w:tab/>
      </w:r>
      <w:r w:rsidR="00F51464" w:rsidRPr="00FC7496">
        <w:rPr>
          <w:bCs/>
        </w:rPr>
        <w:t>If the scheduled Data cannot fit into Max TBS, SS generates an error (it</w:t>
      </w:r>
      <w:r w:rsidR="000B1697" w:rsidRPr="00FC7496">
        <w:rPr>
          <w:bCs/>
        </w:rPr>
        <w:t>'</w:t>
      </w:r>
      <w:r w:rsidR="00F51464" w:rsidRPr="00FC7496">
        <w:rPr>
          <w:bCs/>
        </w:rPr>
        <w:t>s a TTCN error). TTCN should gracefully exit the test case as a fatal error, assigning inconclusive verdict.</w:t>
      </w:r>
    </w:p>
    <w:p w14:paraId="1FE9C0ED" w14:textId="77777777" w:rsidR="00F51464" w:rsidRPr="00FC7496" w:rsidRDefault="00BC47AD" w:rsidP="00BC47AD">
      <w:pPr>
        <w:pStyle w:val="B1"/>
      </w:pPr>
      <w:r w:rsidRPr="00FC7496">
        <w:t>-</w:t>
      </w:r>
      <w:r w:rsidRPr="00FC7496">
        <w:tab/>
      </w:r>
      <w:r w:rsidR="00F51464" w:rsidRPr="00FC7496">
        <w:t xml:space="preserve">Rules in clause 7.3.3.3.1 for DCI combination 1 and </w:t>
      </w:r>
      <w:r w:rsidR="00841F86" w:rsidRPr="00FC7496">
        <w:t xml:space="preserve">clause </w:t>
      </w:r>
      <w:r w:rsidR="00F51464" w:rsidRPr="00FC7496">
        <w:t>7.3.3.3.2 for DCI combination 2 shall be applied.</w:t>
      </w:r>
    </w:p>
    <w:p w14:paraId="659B0B0E" w14:textId="77777777" w:rsidR="00F51464" w:rsidRPr="00FC7496" w:rsidRDefault="00F51464" w:rsidP="003A3D48">
      <w:pPr>
        <w:pStyle w:val="Heading5"/>
      </w:pPr>
      <w:r w:rsidRPr="00FC7496">
        <w:t>7.3.3.3.1</w:t>
      </w:r>
      <w:r w:rsidRPr="00FC7496">
        <w:tab/>
        <w:t>RAR with DCI combination 1</w:t>
      </w:r>
    </w:p>
    <w:p w14:paraId="0803F274"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7.1.7.2.1-1, rows with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 xml:space="preserve">0..26 and columns with </w:t>
      </w:r>
      <w:r w:rsidRPr="00FC7496">
        <w:rPr>
          <w:i/>
          <w:iCs/>
        </w:rPr>
        <w:t>N</w:t>
      </w:r>
      <w:r w:rsidRPr="00FC7496">
        <w:rPr>
          <w:vertAlign w:val="subscript"/>
        </w:rPr>
        <w:t>PRB</w:t>
      </w:r>
      <w:r w:rsidRPr="00FC7496">
        <w:t xml:space="preserve"> =</w:t>
      </w:r>
      <w:r w:rsidR="00841F86" w:rsidRPr="00FC7496">
        <w:t xml:space="preserve"> </w:t>
      </w:r>
      <w:r w:rsidRPr="00FC7496">
        <w:t>2 (corresponding to TPC LSB =</w:t>
      </w:r>
      <w:r w:rsidR="00841F86" w:rsidRPr="00FC7496">
        <w:t> </w:t>
      </w:r>
      <w:r w:rsidRPr="00FC7496">
        <w:t>0) and 3 (corresponding to TPC LSB =</w:t>
      </w:r>
      <w:r w:rsidR="00841F86" w:rsidRPr="00FC7496">
        <w:t xml:space="preserve"> </w:t>
      </w:r>
      <w:r w:rsidRPr="00FC7496">
        <w:t xml:space="preserve">1) TBS </w:t>
      </w:r>
      <w:r w:rsidR="00D726C0" w:rsidRPr="00FC7496">
        <w:t xml:space="preserve">≤ </w:t>
      </w:r>
      <w:r w:rsidRPr="00FC7496">
        <w:t>Max TBS</w:t>
      </w:r>
      <w:r w:rsidR="00381D78" w:rsidRPr="00FC7496">
        <w:t xml:space="preserve"> </w:t>
      </w:r>
      <w:r w:rsidRPr="00FC7496">
        <w:t>are applicable</w:t>
      </w:r>
    </w:p>
    <w:p w14:paraId="1A7901DE"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2F495E3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w:t>
      </w:r>
      <w:r w:rsidR="00D726C0" w:rsidRPr="00FC7496">
        <w:t xml:space="preserve"> </w:t>
      </w:r>
      <w:r w:rsidRPr="00FC7496">
        <w:t>0 is selected.</w:t>
      </w:r>
    </w:p>
    <w:p w14:paraId="2CAF4EA6" w14:textId="77777777" w:rsidR="00F51464" w:rsidRPr="00FC7496" w:rsidRDefault="00F51464" w:rsidP="00F51464">
      <w:r w:rsidRPr="00FC7496">
        <w:rPr>
          <w:bCs/>
        </w:rPr>
        <w:t>RIV indicates 4 PRBs with index 5..8 allocated.</w:t>
      </w:r>
    </w:p>
    <w:p w14:paraId="5C690FC5" w14:textId="77777777" w:rsidR="00F51464" w:rsidRPr="00FC7496" w:rsidRDefault="00F51464" w:rsidP="003A3D48">
      <w:pPr>
        <w:pStyle w:val="Heading5"/>
      </w:pPr>
      <w:r w:rsidRPr="00FC7496">
        <w:t>7.3.3.3.2</w:t>
      </w:r>
      <w:r w:rsidRPr="00FC7496">
        <w:tab/>
        <w:t>RAR with DCI combination 2</w:t>
      </w:r>
    </w:p>
    <w:p w14:paraId="458ECDC3"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0..17 with TBS &lt;</w:t>
      </w:r>
      <w:r w:rsidR="006D22DE" w:rsidRPr="00FC7496">
        <w:t>=</w:t>
      </w:r>
      <w:r w:rsidR="00841F86" w:rsidRPr="00FC7496">
        <w:t xml:space="preserve"> </w:t>
      </w:r>
      <w:r w:rsidRPr="00FC7496">
        <w:t>Max TBS are applicable</w:t>
      </w:r>
      <w:r w:rsidR="00841F86" w:rsidRPr="00FC7496">
        <w:t>.</w:t>
      </w:r>
    </w:p>
    <w:p w14:paraId="12787979" w14:textId="77777777" w:rsidR="006D22DE" w:rsidRPr="00FC7496" w:rsidRDefault="00841F86" w:rsidP="006D22DE">
      <w:pPr>
        <w:rPr>
          <w:bCs/>
        </w:rPr>
      </w:pPr>
      <w:r w:rsidRPr="00FC7496">
        <w:rPr>
          <w:bCs/>
        </w:rPr>
        <w:t xml:space="preserve">RIV </w:t>
      </w:r>
      <w:r w:rsidR="00F51464" w:rsidRPr="00FC7496">
        <w:rPr>
          <w:bCs/>
        </w:rPr>
        <w:t xml:space="preserve">indicates 4 virtual RBs </w:t>
      </w:r>
      <w:r w:rsidR="006D22DE" w:rsidRPr="00FC7496">
        <w:rPr>
          <w:bCs/>
        </w:rPr>
        <w:t>are</w:t>
      </w:r>
      <w:r w:rsidR="00F51464" w:rsidRPr="00FC7496">
        <w:rPr>
          <w:bCs/>
        </w:rPr>
        <w:t xml:space="preserve"> allocated. These corresponds to physical RB</w:t>
      </w:r>
    </w:p>
    <w:p w14:paraId="32D8E34F" w14:textId="77777777" w:rsidR="006D22DE" w:rsidRPr="00FC7496" w:rsidRDefault="00F51464" w:rsidP="00BC1EC7">
      <w:pPr>
        <w:pStyle w:val="B1"/>
      </w:pPr>
      <w:r w:rsidRPr="00FC7496">
        <w:t>with index 13,</w:t>
      </w:r>
      <w:r w:rsidR="00841F86" w:rsidRPr="00FC7496">
        <w:t xml:space="preserve"> </w:t>
      </w:r>
      <w:r w:rsidRPr="00FC7496">
        <w:t>19,</w:t>
      </w:r>
      <w:r w:rsidR="00841F86" w:rsidRPr="00FC7496">
        <w:t xml:space="preserve"> </w:t>
      </w:r>
      <w:r w:rsidRPr="00FC7496">
        <w:t>2,</w:t>
      </w:r>
      <w:r w:rsidR="00841F86" w:rsidRPr="00FC7496">
        <w:t xml:space="preserve"> </w:t>
      </w:r>
      <w:r w:rsidRPr="00FC7496">
        <w:t>8 in even slots and 1,</w:t>
      </w:r>
      <w:r w:rsidR="00841F86" w:rsidRPr="00FC7496">
        <w:t xml:space="preserve"> </w:t>
      </w:r>
      <w:r w:rsidRPr="00FC7496">
        <w:t>7,</w:t>
      </w:r>
      <w:r w:rsidR="00841F86" w:rsidRPr="00FC7496">
        <w:t xml:space="preserve"> </w:t>
      </w:r>
      <w:r w:rsidRPr="00FC7496">
        <w:t>14,</w:t>
      </w:r>
      <w:r w:rsidR="00841F86" w:rsidRPr="00FC7496">
        <w:t xml:space="preserve"> </w:t>
      </w:r>
      <w:r w:rsidRPr="00FC7496">
        <w:t>20 in odd slots</w:t>
      </w:r>
      <w:r w:rsidR="00D726C0" w:rsidRPr="00FC7496">
        <w:t xml:space="preserve"> for 5 MHz bandwidth;</w:t>
      </w:r>
    </w:p>
    <w:p w14:paraId="45952B0F" w14:textId="77777777" w:rsidR="006D22DE" w:rsidRPr="00FC7496" w:rsidRDefault="006D22DE" w:rsidP="00BC1EC7">
      <w:pPr>
        <w:pStyle w:val="B1"/>
      </w:pPr>
      <w:r w:rsidRPr="00FC7496">
        <w:t>with index 2, 14, 29, 41 in even slots and 29, 41, 2, 14 in</w:t>
      </w:r>
      <w:r w:rsidR="00D726C0" w:rsidRPr="00FC7496">
        <w:t xml:space="preserve"> odd slots for 10 MHz bandwidth;</w:t>
      </w:r>
    </w:p>
    <w:p w14:paraId="06A1C4BB" w14:textId="77777777" w:rsidR="00630592" w:rsidRPr="00FC7496" w:rsidRDefault="00630592" w:rsidP="00630592">
      <w:pPr>
        <w:pStyle w:val="B1"/>
      </w:pPr>
      <w:r w:rsidRPr="00FC7496">
        <w:t>with index 2, 18, 50, 66 in even slots and 50, 66, 2, 18 in odd slots for 15 MHz bandwidth;</w:t>
      </w:r>
    </w:p>
    <w:p w14:paraId="0704EB17" w14:textId="77777777" w:rsidR="00F51464" w:rsidRPr="00FC7496" w:rsidRDefault="006D22DE" w:rsidP="00BC1EC7">
      <w:pPr>
        <w:pStyle w:val="B1"/>
      </w:pPr>
      <w:r w:rsidRPr="00FC7496">
        <w:t>with index 2, 26, 50, 74 in even slots and 50, 74, 2, 26 in odd slots for 20 MHz bandwidth</w:t>
      </w:r>
      <w:r w:rsidR="00F51464" w:rsidRPr="00FC7496">
        <w:t>.</w:t>
      </w:r>
    </w:p>
    <w:p w14:paraId="62BB8AD3" w14:textId="77777777"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43054BFB" w14:textId="77777777" w:rsidR="006B142A" w:rsidRPr="00FC7496" w:rsidRDefault="00F51464" w:rsidP="00BC1EC7">
      <w:pPr>
        <w:keepNext/>
        <w:keepLines/>
      </w:pPr>
      <w:r w:rsidRPr="00FC7496">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SCH, PDCCH scrambled by C-RNTI/ SPS C-RNTI/ Temp C-RNTI when spatial multiplexing MIMO mode is not configured. The maximum modulation scheme is restricted to 64QAM. For the DCI combination 1, 20 physical resource blocks (5 to 24), and for the DCI combination 2, 17 physical resource blocks are reserved. In the case when three intra frequency cells are applied to the test in the DCI combination 1, for the purpose of interference reduction, only 9 PRBs (16 to 24) ar</w:t>
      </w:r>
      <w:r w:rsidR="00841F86" w:rsidRPr="00FC7496">
        <w:t>e reserved.</w:t>
      </w:r>
    </w:p>
    <w:p w14:paraId="3D40C11D" w14:textId="77777777" w:rsidR="00F51464" w:rsidRPr="00FC7496" w:rsidRDefault="006B142A" w:rsidP="006B142A">
      <w:r w:rsidRPr="00FC7496">
        <w:t>In TDD normal TBS selection mode, no data is transmitted in DwPTS</w:t>
      </w:r>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addition for BL/CE UEs, only valid subframes, according to </w:t>
      </w:r>
      <w:r w:rsidR="002E5106" w:rsidRPr="00FC7496">
        <w:rPr>
          <w:i/>
        </w:rPr>
        <w:t>fdd-DownlinkOrTddSubframeBitmapBR</w:t>
      </w:r>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the Max TBS is restricted to 1000 bits. Hence in all TBS sheets only TB combinations with TBSize ≤ 1000 are used.</w:t>
      </w:r>
    </w:p>
    <w:p w14:paraId="1F69F89B" w14:textId="77777777"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15 MHz</w:t>
      </w:r>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Nprb =1 and Itbs=15,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are considered to </w:t>
      </w:r>
      <w:r w:rsidR="00841F86" w:rsidRPr="00FC7496">
        <w:t>be not available for selection.</w:t>
      </w:r>
    </w:p>
    <w:p w14:paraId="3B44C735" w14:textId="77777777" w:rsidR="00F51464" w:rsidRPr="00FC7496" w:rsidRDefault="00BC1EC7" w:rsidP="00BC1EC7">
      <w:pPr>
        <w:pStyle w:val="B1"/>
      </w:pPr>
      <w:r w:rsidRPr="00FC7496">
        <w:t>-</w:t>
      </w:r>
      <w:r w:rsidRPr="00FC7496">
        <w:tab/>
      </w:r>
      <w:r w:rsidR="00F51464" w:rsidRPr="00FC7496">
        <w:t>Data pending for transmission in a given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t>-</w:t>
      </w:r>
      <w:r w:rsidRPr="00FC7496">
        <w:tab/>
      </w:r>
      <w:r w:rsidR="00F51464" w:rsidRPr="00FC7496">
        <w:t xml:space="preserve">If still more than one combination remain,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(i.e. minimize RLC segmentation).</w:t>
      </w:r>
    </w:p>
    <w:p w14:paraId="2FA6322F" w14:textId="77777777" w:rsidR="00F51464" w:rsidRPr="00FC7496" w:rsidRDefault="00BC1EC7" w:rsidP="00BC1EC7">
      <w:pPr>
        <w:pStyle w:val="B1"/>
      </w:pPr>
      <w:r w:rsidRPr="00FC7496">
        <w:t>-</w:t>
      </w:r>
      <w:r w:rsidRPr="00FC7496">
        <w:tab/>
      </w:r>
      <w:r w:rsidR="00F51464" w:rsidRPr="00FC7496">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4 bytes each for AMD STATUS PDU (2 bytes data + 2 bytes MAC subheader)</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r w:rsidR="00F51464" w:rsidRPr="00FC7496">
        <w:rPr>
          <w:i/>
          <w:iCs/>
        </w:rPr>
        <w:t>N</w:t>
      </w:r>
      <w:r w:rsidR="00F51464" w:rsidRPr="00FC7496">
        <w:rPr>
          <w:vertAlign w:val="subscript"/>
        </w:rPr>
        <w:t>AMRB</w:t>
      </w:r>
      <w:r w:rsidR="00F51464" w:rsidRPr="00FC7496">
        <w:t xml:space="preserve"> )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0C2F2D11" w14:textId="77777777" w:rsidR="006D22DE" w:rsidRPr="00FC7496" w:rsidRDefault="00D726C0" w:rsidP="00D726C0">
      <w:pPr>
        <w:pStyle w:val="B2"/>
      </w:pPr>
      <w:r w:rsidRPr="00FC7496">
        <w:t>-</w:t>
      </w:r>
      <w:r w:rsidR="006D22DE" w:rsidRPr="00FC7496">
        <w:tab/>
      </w:r>
      <w:r w:rsidR="00F51464" w:rsidRPr="00FC7496">
        <w:t>5..24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t>28..49 for 10 MHz bandwidth,</w:t>
      </w:r>
    </w:p>
    <w:p w14:paraId="29086A77" w14:textId="77777777" w:rsidR="00F51464" w:rsidRPr="00FC7496" w:rsidRDefault="00D726C0" w:rsidP="00D726C0">
      <w:pPr>
        <w:pStyle w:val="B2"/>
      </w:pPr>
      <w:r w:rsidRPr="00FC7496">
        <w:t>-</w:t>
      </w:r>
      <w:r w:rsidR="006D22DE" w:rsidRPr="00FC7496">
        <w:tab/>
        <w:t xml:space="preserve">9..30 for </w:t>
      </w:r>
      <w:r w:rsidR="00630592" w:rsidRPr="00FC7496">
        <w:t xml:space="preserve">15 &amp; </w:t>
      </w:r>
      <w:r w:rsidR="006D22DE" w:rsidRPr="00FC7496">
        <w:t>20 MHz bandwidth</w:t>
      </w:r>
      <w:r w:rsidR="00F51464" w:rsidRPr="00FC7496">
        <w:rPr>
          <w:bCs/>
        </w:rPr>
        <w:t>.</w:t>
      </w:r>
    </w:p>
    <w:p w14:paraId="42E92515" w14:textId="77777777"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5 MHz, 3 for 10 MHz and 4 for </w:t>
      </w:r>
      <w:r w:rsidR="00630592" w:rsidRPr="00FC7496">
        <w:t xml:space="preserve">15 &amp; </w:t>
      </w:r>
      <w:r w:rsidR="006D22DE" w:rsidRPr="00FC7496">
        <w:t xml:space="preserve">20 MHz.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054065E8" w14:textId="77777777"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2D0E7" w14:textId="77777777" w:rsidR="00F51464" w:rsidRPr="00FC7496" w:rsidRDefault="00F51464" w:rsidP="00630027">
            <w:pPr>
              <w:pStyle w:val="TAL"/>
            </w:pPr>
            <w:bookmarkStart w:id="0" w:name="table02"/>
            <w:bookmarkEnd w:id="0"/>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077"/>
        <w:gridCol w:w="237"/>
        <w:gridCol w:w="237"/>
        <w:gridCol w:w="237"/>
        <w:gridCol w:w="237"/>
        <w:gridCol w:w="237"/>
        <w:gridCol w:w="237"/>
        <w:gridCol w:w="237"/>
        <w:gridCol w:w="237"/>
        <w:gridCol w:w="237"/>
        <w:gridCol w:w="853"/>
        <w:gridCol w:w="3262"/>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77777777" w:rsidR="00FB6040" w:rsidRPr="00FC7496" w:rsidRDefault="00FB6040" w:rsidP="00630027">
            <w:pPr>
              <w:pStyle w:val="TAC"/>
            </w:pPr>
            <w:r w:rsidRPr="00FC7496">
              <w:t>23..27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6E50413C" w14:textId="77777777" w:rsidR="00FB6040" w:rsidRPr="00FC7496" w:rsidRDefault="00FB6040" w:rsidP="00630027">
            <w:pPr>
              <w:pStyle w:val="TAL"/>
              <w:rPr>
                <w:rFonts w:cs="Arial"/>
                <w:szCs w:val="18"/>
              </w:rPr>
            </w:pPr>
            <w:r w:rsidRPr="00FC7496">
              <w:rPr>
                <w:rFonts w:cs="Arial"/>
                <w:szCs w:val="18"/>
              </w:rPr>
              <w:t>UE-Specific</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6C8B4F71" w14:textId="77777777" w:rsidR="00FB6040" w:rsidRPr="00FC7496" w:rsidRDefault="00FB6040" w:rsidP="00FB6040">
            <w:pPr>
              <w:pStyle w:val="TAL"/>
              <w:rPr>
                <w:rFonts w:cs="Arial"/>
                <w:szCs w:val="18"/>
              </w:rPr>
            </w:pPr>
            <w:r w:rsidRPr="00FC7496">
              <w:rPr>
                <w:rFonts w:cs="Arial"/>
                <w:szCs w:val="18"/>
              </w:rPr>
              <w:t>UE-Specific</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D5FDA4A" w14:textId="77777777" w:rsidR="004224BE" w:rsidRPr="00FC7496" w:rsidRDefault="004224BE" w:rsidP="000A1F0B">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F350CC7" w14:textId="77777777" w:rsidR="004224BE" w:rsidRPr="00FC7496" w:rsidRDefault="004224BE" w:rsidP="000A1F0B">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E1FADA6" w14:textId="77777777" w:rsidR="00FB6040" w:rsidRPr="00FC7496" w:rsidRDefault="00FB6040" w:rsidP="00FB6040">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D5131E1" w14:textId="77777777" w:rsidR="00FB6040" w:rsidRPr="00FC7496" w:rsidRDefault="00FB6040" w:rsidP="00FB6040">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3064D9D0" w14:textId="77777777" w:rsidR="008C4D32" w:rsidRPr="00FC7496" w:rsidRDefault="008C4D32" w:rsidP="00F51464"/>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779F68" w14:textId="77777777" w:rsidR="00F51464" w:rsidRPr="00FC7496" w:rsidRDefault="00F51464" w:rsidP="00630027">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shd w:val="clear" w:color="auto" w:fill="auto"/>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8B4E08F" w14:textId="77777777" w:rsidR="00F51464" w:rsidRPr="00FC7496" w:rsidRDefault="00F51464" w:rsidP="00630027">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shd w:val="clear" w:color="auto" w:fill="auto"/>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62147B" w14:textId="77777777" w:rsidR="00F51464" w:rsidRPr="00FC7496" w:rsidRDefault="00F51464" w:rsidP="00630027">
            <w:pPr>
              <w:pStyle w:val="TAL"/>
            </w:pPr>
            <w:r w:rsidRPr="00FC7496">
              <w:t>PCCH-Even</w:t>
            </w:r>
          </w:p>
        </w:tc>
        <w:tc>
          <w:tcPr>
            <w:tcW w:w="280" w:type="dxa"/>
            <w:tcBorders>
              <w:top w:val="nil"/>
              <w:left w:val="nil"/>
              <w:bottom w:val="single" w:sz="4" w:space="0" w:color="auto"/>
              <w:right w:val="single" w:sz="4" w:space="0" w:color="auto"/>
            </w:tcBorders>
            <w:shd w:val="clear" w:color="auto" w:fill="auto"/>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shd w:val="clear" w:color="auto" w:fill="auto"/>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shd w:val="clear" w:color="auto" w:fill="auto"/>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1DF6830" w14:textId="77777777" w:rsidR="00F51464" w:rsidRPr="00FC7496" w:rsidRDefault="00F51464" w:rsidP="00630027">
            <w:pPr>
              <w:pStyle w:val="TAL"/>
            </w:pPr>
            <w:r w:rsidRPr="00FC7496">
              <w:t>PCCH-Odd</w:t>
            </w:r>
          </w:p>
        </w:tc>
        <w:tc>
          <w:tcPr>
            <w:tcW w:w="280" w:type="dxa"/>
            <w:tcBorders>
              <w:top w:val="nil"/>
              <w:left w:val="nil"/>
              <w:bottom w:val="single" w:sz="4" w:space="0" w:color="auto"/>
              <w:right w:val="single" w:sz="4" w:space="0" w:color="auto"/>
            </w:tcBorders>
            <w:shd w:val="clear" w:color="auto" w:fill="auto"/>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9A9BA4" w14:textId="77777777" w:rsidR="00F51464" w:rsidRPr="00FC7496" w:rsidRDefault="00F51464" w:rsidP="00630027">
            <w:pPr>
              <w:pStyle w:val="TAL"/>
            </w:pPr>
            <w:r w:rsidRPr="00FC7496">
              <w:t>RAR-Even</w:t>
            </w:r>
          </w:p>
        </w:tc>
        <w:tc>
          <w:tcPr>
            <w:tcW w:w="280" w:type="dxa"/>
            <w:tcBorders>
              <w:top w:val="nil"/>
              <w:left w:val="nil"/>
              <w:bottom w:val="single" w:sz="4" w:space="0" w:color="auto"/>
              <w:right w:val="single" w:sz="4" w:space="0" w:color="auto"/>
            </w:tcBorders>
            <w:shd w:val="clear" w:color="auto" w:fill="auto"/>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auto"/>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shd w:val="clear" w:color="auto" w:fill="auto"/>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F72DECF" w14:textId="77777777" w:rsidR="00F51464" w:rsidRPr="00FC7496" w:rsidRDefault="00F51464" w:rsidP="00630027">
            <w:pPr>
              <w:pStyle w:val="TAL"/>
            </w:pPr>
            <w:r w:rsidRPr="00FC7496">
              <w:t>RAR-Odd</w:t>
            </w:r>
          </w:p>
        </w:tc>
        <w:tc>
          <w:tcPr>
            <w:tcW w:w="280" w:type="dxa"/>
            <w:tcBorders>
              <w:top w:val="nil"/>
              <w:left w:val="nil"/>
              <w:bottom w:val="single" w:sz="4" w:space="0" w:color="auto"/>
              <w:right w:val="single" w:sz="4" w:space="0" w:color="auto"/>
            </w:tcBorders>
            <w:shd w:val="clear" w:color="auto" w:fill="auto"/>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shd w:val="clear" w:color="auto" w:fill="auto"/>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shd w:val="clear" w:color="auto" w:fill="auto"/>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70B257"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12767984"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6620827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CFDCF4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0064836"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3DA7AE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AA37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EEE4D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162A4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shd w:val="clear" w:color="auto" w:fill="auto"/>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2AC3E0" w14:textId="77777777" w:rsidR="00680DC2" w:rsidRPr="00FC7496" w:rsidRDefault="00680DC2" w:rsidP="00680DC2">
            <w:pPr>
              <w:pStyle w:val="TAL"/>
              <w:rPr>
                <w:rFonts w:cs="Arial"/>
                <w:szCs w:val="18"/>
              </w:rPr>
            </w:pPr>
            <w:r w:rsidRPr="00FC7496">
              <w:rPr>
                <w:rFonts w:cs="Arial"/>
                <w:szCs w:val="18"/>
              </w:rPr>
              <w:t>UE-Specific</w:t>
            </w:r>
          </w:p>
        </w:tc>
        <w:tc>
          <w:tcPr>
            <w:tcW w:w="280" w:type="dxa"/>
            <w:tcBorders>
              <w:top w:val="nil"/>
              <w:left w:val="nil"/>
              <w:bottom w:val="single" w:sz="4" w:space="0" w:color="auto"/>
              <w:right w:val="single" w:sz="4" w:space="0" w:color="auto"/>
            </w:tcBorders>
            <w:shd w:val="clear" w:color="auto" w:fill="auto"/>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709E1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clear" w:color="auto" w:fill="auto"/>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F5F4E22"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34A641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5545DC41"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1F030D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1E43BAB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shd w:val="clear" w:color="auto" w:fill="auto"/>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0AC353D"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auto" w:fill="auto"/>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shd w:val="clear" w:color="auto" w:fill="auto"/>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75BF70F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shd w:val="clear" w:color="auto" w:fill="auto"/>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36C567C5"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1904E533"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B0D865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shd w:val="clear" w:color="auto" w:fill="auto"/>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CEF3FD8" w14:textId="77777777" w:rsidR="00680DC2" w:rsidRPr="00FC7496" w:rsidRDefault="00680DC2" w:rsidP="00680DC2">
            <w:pPr>
              <w:pStyle w:val="TAC"/>
            </w:pPr>
            <w:r w:rsidRPr="00FC7496">
              <w:t>24</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77777777" w:rsidR="00F51464" w:rsidRPr="00FC7496" w:rsidRDefault="00F51464" w:rsidP="00F51464">
      <w:r w:rsidRPr="00FC7496">
        <w:t xml:space="preserve">SS is configured with an exact TBS (modulation and coding scheme, </w:t>
      </w:r>
      <w:r w:rsidRPr="00FC7496">
        <w:rPr>
          <w:i/>
        </w:rPr>
        <w:t>I</w:t>
      </w:r>
      <w:r w:rsidRPr="00FC7496">
        <w:rPr>
          <w:i/>
          <w:vertAlign w:val="subscript"/>
        </w:rPr>
        <w:t>mcs</w:t>
      </w:r>
      <w:r w:rsidRPr="00FC7496">
        <w:t xml:space="preserve">, and number of resource blocks, </w:t>
      </w:r>
      <w:r w:rsidRPr="00FC7496">
        <w:rPr>
          <w:i/>
        </w:rPr>
        <w:t>N</w:t>
      </w:r>
      <w:r w:rsidRPr="00FC7496">
        <w:rPr>
          <w:i/>
          <w:vertAlign w:val="subscript"/>
        </w:rPr>
        <w:t>prb</w:t>
      </w:r>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'FirstRbIndex' is configured different than specified in respective TBS sheet, the resource block bit maps in TBS sheet s are shifted by ' FirstRbIndex' and applied, with an exception for Resource allocation type 0 where only the full size 'Resource block groups' are shifted by ' FirstRbIndex';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All data scheduled for a certain subframe shall be transmitted in the single indicated subframe, using configured parameters. The TTCN shall ensure that the configured parameters are consistent, in particular that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Additionally, in the case of MIMO data scheduled for transmission in a given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Nprb used for TB size calculation will be a max( floor{ Nprb in DCI command *0.375},1). Tables 7.3.3.6-1/2 give the mapping for Nprb in DCI command and Nprb used for TB size determination.</w:t>
      </w:r>
    </w:p>
    <w:p w14:paraId="784B7FD2" w14:textId="77777777" w:rsidR="00157944" w:rsidRPr="00FC7496" w:rsidRDefault="00157944" w:rsidP="00157944">
      <w:pPr>
        <w:pStyle w:val="TH"/>
      </w:pPr>
      <w:r w:rsidRPr="00FC7496">
        <w:t>Table 7.3.3.6-1: Nprb DCI to Nprb TBS mapping for 20 Mhz</w:t>
      </w:r>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0373A696" w14:textId="77777777" w:rsidR="00157944" w:rsidRPr="00FC7496" w:rsidRDefault="00157944" w:rsidP="00C9284E">
            <w:pPr>
              <w:pStyle w:val="TAL"/>
            </w:pPr>
            <w:r w:rsidRPr="00FC7496">
              <w:t>Nprb in DCI command</w:t>
            </w:r>
          </w:p>
          <w:p w14:paraId="06CA6F62" w14:textId="77777777" w:rsidR="00157944" w:rsidRPr="00FC7496" w:rsidRDefault="00157944" w:rsidP="00C9284E">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shd w:val="clear" w:color="auto" w:fill="auto"/>
          </w:tcPr>
          <w:p w14:paraId="1A6940EB" w14:textId="77777777" w:rsidR="00157944" w:rsidRPr="00FC7496" w:rsidRDefault="00157944" w:rsidP="00C9284E">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Nprb DCI to Nprb TBS mapping for 5 Mhz</w:t>
      </w:r>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74D34DC7" w14:textId="77777777" w:rsidR="00157944" w:rsidRPr="00FC7496" w:rsidRDefault="00157944" w:rsidP="009C1781">
            <w:pPr>
              <w:pStyle w:val="TAL"/>
            </w:pPr>
            <w:r w:rsidRPr="00FC7496">
              <w:t>Nprb in DCI command</w:t>
            </w:r>
          </w:p>
          <w:p w14:paraId="695BB46A" w14:textId="77777777" w:rsidR="00157944" w:rsidRPr="00FC7496" w:rsidRDefault="00157944" w:rsidP="009C1781">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shd w:val="clear" w:color="auto" w:fill="auto"/>
          </w:tcPr>
          <w:p w14:paraId="575877AB" w14:textId="77777777" w:rsidR="00157944" w:rsidRPr="00FC7496" w:rsidRDefault="00157944" w:rsidP="009C1781">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77777777"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912E94" w:rsidRPr="00FC7496">
        <w:t>5/</w:t>
      </w:r>
      <w:r w:rsidRPr="00FC7496">
        <w:t xml:space="preserve">10/15/20MHz. For the preamble and post amble in these tests, the default scheduling rules defined in clauses 7.3.3.1 to 7.3.3.4 for </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77777777" w:rsidR="00866A9F" w:rsidRPr="00FC7496" w:rsidRDefault="00866A9F" w:rsidP="00273022">
            <w:pPr>
              <w:pStyle w:val="TAL"/>
              <w:keepNext w:val="0"/>
              <w:keepLines w:val="0"/>
              <w:rPr>
                <w:bCs/>
              </w:rPr>
            </w:pPr>
            <w:r w:rsidRPr="00FC7496">
              <w:rPr>
                <w:bCs/>
              </w:rPr>
              <w:t>DL Resource scheduling for DCI format 1A and PDCCH is scrambled by P-RNTI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77777777" w:rsidR="00866A9F" w:rsidRPr="00FC7496" w:rsidRDefault="00866A9F" w:rsidP="00273022">
            <w:pPr>
              <w:pStyle w:val="TAL"/>
              <w:keepNext w:val="0"/>
              <w:keepLines w:val="0"/>
              <w:rPr>
                <w:bCs/>
              </w:rPr>
            </w:pPr>
            <w:r w:rsidRPr="00FC7496">
              <w:rPr>
                <w:bCs/>
              </w:rPr>
              <w:t>DL Resource scheduling for DCI format 1A and PDCCH is scrambled by SI-RNTI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77777777" w:rsidR="00866A9F" w:rsidRPr="00FC7496" w:rsidRDefault="00866A9F" w:rsidP="00273022">
            <w:pPr>
              <w:pStyle w:val="TAL"/>
              <w:keepNext w:val="0"/>
              <w:keepLines w:val="0"/>
              <w:rPr>
                <w:bCs/>
              </w:rPr>
            </w:pPr>
            <w:r w:rsidRPr="00FC7496">
              <w:rPr>
                <w:bCs/>
              </w:rPr>
              <w:t>DL Resource scheduling for DCI format 1A and PDCCH is scrambled by RA-RNTI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Pr="00FC7496">
              <w:rPr>
                <w:bCs/>
              </w:rPr>
              <w:t xml:space="preserve"> </w:t>
            </w:r>
            <w:r w:rsidR="00630027" w:rsidRPr="00FC7496">
              <w:rPr>
                <w:b/>
                <w:bCs/>
              </w:rPr>
              <w:t>and</w:t>
            </w:r>
            <w:r w:rsidRPr="00FC7496">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77777777" w:rsidR="00866A9F" w:rsidRPr="00FC7496" w:rsidRDefault="00866A9F" w:rsidP="00273022">
            <w:pPr>
              <w:pStyle w:val="TAL"/>
              <w:keepNext w:val="0"/>
              <w:keepLines w:val="0"/>
              <w:rPr>
                <w:bCs/>
              </w:rPr>
            </w:pPr>
            <w:r w:rsidRPr="00FC7496">
              <w:rPr>
                <w:bCs/>
              </w:rPr>
              <w:t>DCI-1A-UE-Specific</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t>5</w:t>
            </w:r>
          </w:p>
        </w:tc>
        <w:tc>
          <w:tcPr>
            <w:tcW w:w="2520" w:type="dxa"/>
          </w:tcPr>
          <w:p w14:paraId="4BF538B3" w14:textId="77777777"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Pr="00FC7496">
              <w:rPr>
                <w:bCs/>
              </w:rPr>
              <w:t>Specific</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t>6</w:t>
            </w:r>
          </w:p>
        </w:tc>
        <w:tc>
          <w:tcPr>
            <w:tcW w:w="2520" w:type="dxa"/>
          </w:tcPr>
          <w:p w14:paraId="0D10AE0F" w14:textId="77777777" w:rsidR="00866A9F" w:rsidRPr="00FC7496" w:rsidRDefault="00866A9F" w:rsidP="00273022">
            <w:pPr>
              <w:pStyle w:val="TAL"/>
              <w:keepNext w:val="0"/>
              <w:keepLines w:val="0"/>
              <w:rPr>
                <w:bCs/>
              </w:rPr>
            </w:pPr>
            <w:r w:rsidRPr="00FC7496">
              <w:rPr>
                <w:bCs/>
              </w:rPr>
              <w:t>DCI-1A-UE-Specific-10MHz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77777777" w:rsidR="004224BE" w:rsidRPr="00FC7496" w:rsidRDefault="004224BE" w:rsidP="000A1F0B">
            <w:pPr>
              <w:pStyle w:val="TAL"/>
              <w:keepNext w:val="0"/>
              <w:keepLines w:val="0"/>
              <w:rPr>
                <w:bCs/>
              </w:rPr>
            </w:pPr>
            <w:r w:rsidRPr="00FC7496">
              <w:rPr>
                <w:bCs/>
              </w:rPr>
              <w:t>DCI-1A-UE-Specific-15MHz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7777777" w:rsidR="00866A9F" w:rsidRPr="00FC7496" w:rsidRDefault="00866A9F" w:rsidP="00273022">
            <w:pPr>
              <w:pStyle w:val="TAL"/>
              <w:keepNext w:val="0"/>
              <w:keepLines w:val="0"/>
              <w:rPr>
                <w:bCs/>
              </w:rPr>
            </w:pPr>
            <w:r w:rsidRPr="00FC7496">
              <w:rPr>
                <w:bCs/>
              </w:rPr>
              <w:t>DCI-1A-UE-Specific-20MHz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r w:rsidRPr="00FC7496">
              <w:rPr>
                <w:bCs/>
              </w:rPr>
              <w:t>Also in preamble/postamble phase of MAC TBS test cases with 15 MHz bandwidth configured</w:t>
            </w:r>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77777777" w:rsidR="00866A9F" w:rsidRPr="00FC7496" w:rsidRDefault="00866A9F" w:rsidP="00273022">
            <w:pPr>
              <w:pStyle w:val="TAL"/>
              <w:keepNext w:val="0"/>
              <w:keepLines w:val="0"/>
              <w:rPr>
                <w:bCs/>
              </w:rPr>
            </w:pPr>
            <w:r w:rsidRPr="00FC7496">
              <w:rPr>
                <w:bCs/>
              </w:rPr>
              <w:t>DCI-1-UE-Specific</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FC7496" w:rsidRDefault="00866A9F" w:rsidP="00273022">
            <w:pPr>
              <w:pStyle w:val="TAL"/>
              <w:keepNext w:val="0"/>
              <w:keepLines w:val="0"/>
              <w:rPr>
                <w:bCs/>
              </w:rPr>
            </w:pPr>
            <w:r w:rsidRPr="00FC7496">
              <w:rPr>
                <w:bCs/>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77777777" w:rsidR="00866A9F" w:rsidRPr="00FC7496" w:rsidRDefault="00866A9F" w:rsidP="00273022">
            <w:pPr>
              <w:pStyle w:val="TAL"/>
              <w:keepNext w:val="0"/>
              <w:keepLines w:val="0"/>
              <w:rPr>
                <w:bCs/>
              </w:rPr>
            </w:pPr>
            <w:r w:rsidRPr="00FC7496">
              <w:rPr>
                <w:bCs/>
              </w:rPr>
              <w:t>DCI-1-UE-Specific-10MHz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FC7496" w:rsidRDefault="004224BE" w:rsidP="000A1F0B">
            <w:pPr>
              <w:pStyle w:val="TAL"/>
              <w:keepNext w:val="0"/>
              <w:keepLines w:val="0"/>
              <w:rPr>
                <w:bCs/>
              </w:rPr>
            </w:pPr>
            <w:r w:rsidRPr="00FC7496">
              <w:rPr>
                <w:bCs/>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77777777" w:rsidR="004224BE" w:rsidRPr="00FC7496" w:rsidRDefault="004224BE" w:rsidP="000A1F0B">
            <w:pPr>
              <w:pStyle w:val="TAL"/>
              <w:keepNext w:val="0"/>
              <w:keepLines w:val="0"/>
              <w:rPr>
                <w:bCs/>
              </w:rPr>
            </w:pPr>
            <w:r w:rsidRPr="00FC7496">
              <w:rPr>
                <w:bCs/>
              </w:rPr>
              <w:t>DCI-1-UE-Specific-15MHz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FC7496" w:rsidRDefault="00866A9F" w:rsidP="00273022">
            <w:pPr>
              <w:pStyle w:val="TAL"/>
              <w:keepNext w:val="0"/>
              <w:keepLines w:val="0"/>
              <w:rPr>
                <w:bCs/>
              </w:rPr>
            </w:pPr>
            <w:r w:rsidRPr="00FC7496">
              <w:rPr>
                <w:bCs/>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7777777" w:rsidR="00866A9F" w:rsidRPr="00FC7496" w:rsidRDefault="00866A9F" w:rsidP="00273022">
            <w:pPr>
              <w:pStyle w:val="TAL"/>
              <w:keepNext w:val="0"/>
              <w:keepLines w:val="0"/>
              <w:rPr>
                <w:bCs/>
              </w:rPr>
            </w:pPr>
            <w:r w:rsidRPr="00FC7496">
              <w:rPr>
                <w:bCs/>
              </w:rPr>
              <w:t>DCI-1-UE-Specific-20MHz-Gap1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3E2DC61D" w14:textId="77777777" w:rsidR="00866A9F" w:rsidRPr="00FC7496" w:rsidRDefault="00866A9F" w:rsidP="00273022">
            <w:pPr>
              <w:pStyle w:val="TAL"/>
              <w:keepNext w:val="0"/>
              <w:keepLines w:val="0"/>
              <w:rPr>
                <w:bCs/>
              </w:rPr>
            </w:pPr>
            <w:r w:rsidRPr="00FC7496">
              <w:rPr>
                <w:bCs/>
              </w:rPr>
              <w:t>DL Resource scheduling for DCI format 1, Resource allocation 1 and PDCCH is scrambled by C-RNTI</w:t>
            </w:r>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bl>
    <w:p w14:paraId="59F3D96C" w14:textId="77777777" w:rsidR="00CE2107" w:rsidRPr="00FC7496" w:rsidRDefault="00CE2107" w:rsidP="00CE2107"/>
    <w:p w14:paraId="7AE8DC92" w14:textId="77777777" w:rsidR="00CE2107" w:rsidRPr="00FC7496" w:rsidRDefault="00CE2107" w:rsidP="00CE2107">
      <w:pPr>
        <w:pStyle w:val="Heading4"/>
      </w:pPr>
      <w:r w:rsidRPr="00FC7496">
        <w:t>7.3.3.8</w:t>
      </w:r>
      <w:r w:rsidRPr="00FC7496">
        <w:tab/>
        <w:t>MPDCCH DL DCI formats</w:t>
      </w:r>
    </w:p>
    <w:p w14:paraId="5262D329" w14:textId="77777777" w:rsidR="00CE2107" w:rsidRPr="00FC7496" w:rsidRDefault="00CE2107" w:rsidP="00CE2107">
      <w:r w:rsidRPr="00FC7496">
        <w:t>The PRB scheduling is for the PRB’s within a selected Narrow Band consisting of 6 resources. Hence all PRB selection is restricted to these 6 PRB’s in the ‘X’ selected narrow band.</w:t>
      </w:r>
    </w:p>
    <w:p w14:paraId="344BAB21" w14:textId="77777777" w:rsidR="00CE2107" w:rsidRPr="00FC7496" w:rsidRDefault="00CE2107" w:rsidP="00CE2107">
      <w:pPr>
        <w:pStyle w:val="Heading5"/>
      </w:pPr>
      <w:r w:rsidRPr="00FC7496">
        <w:t>7.3.3.8.1</w:t>
      </w:r>
      <w:r w:rsidRPr="00FC7496">
        <w:tab/>
        <w:t>BCCH</w:t>
      </w:r>
    </w:p>
    <w:p w14:paraId="55F0E5A8" w14:textId="77777777" w:rsidR="00CE2107" w:rsidRPr="00FC7496" w:rsidRDefault="00CE2107" w:rsidP="00CE2107">
      <w:r w:rsidRPr="00FC7496">
        <w:t>There is no MPDCCH transmitted for BCCH hence no DCI format. All six contiguously allocated localized virtual resource blocks within a narrowband are used. The Itbs is configured by RRC.</w:t>
      </w:r>
    </w:p>
    <w:p w14:paraId="15A7419D" w14:textId="77777777" w:rsidR="00CE2107" w:rsidRPr="00FC7496" w:rsidRDefault="00CE2107" w:rsidP="00CE2107">
      <w:pPr>
        <w:pStyle w:val="Heading5"/>
      </w:pPr>
      <w:r w:rsidRPr="00FC7496">
        <w:t>7.3.3.8.2</w:t>
      </w:r>
      <w:r w:rsidRPr="00FC7496">
        <w:tab/>
        <w:t>PCCH</w:t>
      </w:r>
    </w:p>
    <w:p w14:paraId="4C8CE6DF" w14:textId="77777777" w:rsidR="00CE2107" w:rsidRPr="00FC7496" w:rsidRDefault="00CE2107" w:rsidP="00CE2107">
      <w:r w:rsidRPr="00FC7496">
        <w:t>DCI format 6-2 is used for PCCH scheduling. All six contiguously allocated localized virtual resource blocks within a narrowband are used. The Itbs to TB size mapping is in table 7.3.3.8.2-1 derived from TS 36.213 [30] table 7.1.7.2.3-1. The Itbs = Imcs in the DCI 6-2. The Imcs = Itbs shall be less than or equal to 7.</w:t>
      </w:r>
    </w:p>
    <w:p w14:paraId="5481D3C0" w14:textId="77777777" w:rsidR="00CE2107" w:rsidRPr="00FC7496" w:rsidRDefault="00CE2107" w:rsidP="00CE2107">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50"/>
        <w:gridCol w:w="450"/>
        <w:gridCol w:w="361"/>
        <w:gridCol w:w="361"/>
        <w:gridCol w:w="450"/>
        <w:gridCol w:w="540"/>
        <w:gridCol w:w="452"/>
        <w:gridCol w:w="449"/>
      </w:tblGrid>
      <w:tr w:rsidR="00CE2107" w:rsidRPr="00FC7496" w14:paraId="10729A6C" w14:textId="77777777" w:rsidTr="00A75407">
        <w:trPr>
          <w:cantSplit/>
          <w:jc w:val="center"/>
        </w:trPr>
        <w:tc>
          <w:tcPr>
            <w:tcW w:w="668" w:type="pct"/>
            <w:shd w:val="clear" w:color="auto" w:fill="E0E0E0"/>
            <w:noWrap/>
            <w:vAlign w:val="center"/>
          </w:tcPr>
          <w:p w14:paraId="13A54551" w14:textId="77777777" w:rsidR="00CE2107" w:rsidRPr="00FC7496" w:rsidRDefault="00CE2107" w:rsidP="007B621A">
            <w:pPr>
              <w:pStyle w:val="TAH"/>
            </w:pPr>
            <w:r w:rsidRPr="00FC7496">
              <w:object w:dxaOrig="400" w:dyaOrig="340" w14:anchorId="4CAB9745">
                <v:shape id="_x0000_i1027" type="#_x0000_t75" style="width:20.25pt;height:16.5pt" o:ole="">
                  <v:imagedata r:id="rId11" o:title=""/>
                </v:shape>
                <o:OLEObject Type="Embed" ProgID="Equation.3" ShapeID="_x0000_i1027" DrawAspect="Content" ObjectID="_1701175141" r:id="rId12"/>
              </w:object>
            </w:r>
          </w:p>
        </w:tc>
        <w:tc>
          <w:tcPr>
            <w:tcW w:w="555" w:type="pct"/>
            <w:shd w:val="clear" w:color="auto" w:fill="auto"/>
            <w:noWrap/>
            <w:vAlign w:val="center"/>
          </w:tcPr>
          <w:p w14:paraId="466102BA" w14:textId="77777777" w:rsidR="00CE2107" w:rsidRPr="00FC7496" w:rsidRDefault="00CE2107" w:rsidP="007B621A">
            <w:pPr>
              <w:pStyle w:val="TAH"/>
            </w:pPr>
            <w:r w:rsidRPr="00FC7496">
              <w:t>0</w:t>
            </w:r>
          </w:p>
        </w:tc>
        <w:tc>
          <w:tcPr>
            <w:tcW w:w="555" w:type="pct"/>
            <w:shd w:val="clear" w:color="auto" w:fill="auto"/>
            <w:noWrap/>
            <w:vAlign w:val="center"/>
          </w:tcPr>
          <w:p w14:paraId="12B26C4B" w14:textId="77777777" w:rsidR="00CE2107" w:rsidRPr="00FC7496" w:rsidRDefault="00CE2107" w:rsidP="007B621A">
            <w:pPr>
              <w:pStyle w:val="TAH"/>
            </w:pPr>
            <w:r w:rsidRPr="00FC7496">
              <w:t>1</w:t>
            </w:r>
          </w:p>
        </w:tc>
        <w:tc>
          <w:tcPr>
            <w:tcW w:w="445" w:type="pct"/>
            <w:shd w:val="clear" w:color="auto" w:fill="auto"/>
            <w:noWrap/>
            <w:vAlign w:val="center"/>
          </w:tcPr>
          <w:p w14:paraId="61F1411A" w14:textId="77777777" w:rsidR="00CE2107" w:rsidRPr="00FC7496" w:rsidRDefault="00CE2107" w:rsidP="007B621A">
            <w:pPr>
              <w:pStyle w:val="TAH"/>
            </w:pPr>
            <w:r w:rsidRPr="00FC7496">
              <w:t>2</w:t>
            </w:r>
          </w:p>
        </w:tc>
        <w:tc>
          <w:tcPr>
            <w:tcW w:w="445" w:type="pct"/>
            <w:shd w:val="clear" w:color="auto" w:fill="auto"/>
            <w:noWrap/>
            <w:vAlign w:val="center"/>
          </w:tcPr>
          <w:p w14:paraId="7F5B63B3" w14:textId="77777777" w:rsidR="00CE2107" w:rsidRPr="00FC7496" w:rsidRDefault="00CE2107" w:rsidP="007B621A">
            <w:pPr>
              <w:pStyle w:val="TAH"/>
            </w:pPr>
            <w:r w:rsidRPr="00FC7496">
              <w:t>3</w:t>
            </w:r>
          </w:p>
        </w:tc>
        <w:tc>
          <w:tcPr>
            <w:tcW w:w="555" w:type="pct"/>
            <w:shd w:val="clear" w:color="auto" w:fill="auto"/>
            <w:noWrap/>
            <w:vAlign w:val="center"/>
          </w:tcPr>
          <w:p w14:paraId="700CC163" w14:textId="77777777" w:rsidR="00CE2107" w:rsidRPr="00FC7496" w:rsidRDefault="00CE2107" w:rsidP="007B621A">
            <w:pPr>
              <w:pStyle w:val="TAH"/>
            </w:pPr>
            <w:r w:rsidRPr="00FC7496">
              <w:t>4</w:t>
            </w:r>
          </w:p>
        </w:tc>
        <w:tc>
          <w:tcPr>
            <w:tcW w:w="666" w:type="pct"/>
            <w:shd w:val="clear" w:color="auto" w:fill="auto"/>
            <w:noWrap/>
            <w:vAlign w:val="center"/>
          </w:tcPr>
          <w:p w14:paraId="3463DA71" w14:textId="77777777" w:rsidR="00CE2107" w:rsidRPr="00FC7496" w:rsidRDefault="00CE2107" w:rsidP="007B621A">
            <w:pPr>
              <w:pStyle w:val="TAH"/>
            </w:pPr>
            <w:r w:rsidRPr="00FC7496">
              <w:t>5</w:t>
            </w:r>
          </w:p>
        </w:tc>
        <w:tc>
          <w:tcPr>
            <w:tcW w:w="557" w:type="pct"/>
            <w:shd w:val="clear" w:color="auto" w:fill="auto"/>
            <w:noWrap/>
            <w:vAlign w:val="center"/>
          </w:tcPr>
          <w:p w14:paraId="75BFF50B" w14:textId="77777777" w:rsidR="00CE2107" w:rsidRPr="00FC7496" w:rsidRDefault="00CE2107" w:rsidP="007B621A">
            <w:pPr>
              <w:pStyle w:val="TAH"/>
            </w:pPr>
            <w:r w:rsidRPr="00FC7496">
              <w:t>6</w:t>
            </w:r>
          </w:p>
        </w:tc>
        <w:tc>
          <w:tcPr>
            <w:tcW w:w="554" w:type="pct"/>
            <w:shd w:val="clear" w:color="auto" w:fill="auto"/>
            <w:noWrap/>
            <w:vAlign w:val="center"/>
          </w:tcPr>
          <w:p w14:paraId="60289896" w14:textId="77777777" w:rsidR="00CE2107" w:rsidRPr="00FC7496" w:rsidRDefault="00CE2107" w:rsidP="007B621A">
            <w:pPr>
              <w:pStyle w:val="TAH"/>
            </w:pPr>
            <w:r w:rsidRPr="00FC7496">
              <w:t>7</w:t>
            </w:r>
          </w:p>
        </w:tc>
      </w:tr>
      <w:tr w:rsidR="00CE2107" w:rsidRPr="00FC7496" w14:paraId="3603C5BA" w14:textId="77777777" w:rsidTr="00A75407">
        <w:trPr>
          <w:cantSplit/>
          <w:jc w:val="center"/>
        </w:trPr>
        <w:tc>
          <w:tcPr>
            <w:tcW w:w="668" w:type="pct"/>
            <w:shd w:val="clear" w:color="auto" w:fill="E0E0E0"/>
            <w:noWrap/>
            <w:vAlign w:val="center"/>
          </w:tcPr>
          <w:p w14:paraId="179AD23E" w14:textId="77777777" w:rsidR="00CE2107" w:rsidRPr="00FC7496" w:rsidRDefault="00CE2107" w:rsidP="007B621A">
            <w:pPr>
              <w:pStyle w:val="TAC"/>
            </w:pPr>
            <w:r w:rsidRPr="00FC7496">
              <w:t>TBS</w:t>
            </w:r>
          </w:p>
        </w:tc>
        <w:tc>
          <w:tcPr>
            <w:tcW w:w="555" w:type="pct"/>
            <w:shd w:val="clear" w:color="auto" w:fill="auto"/>
            <w:noWrap/>
            <w:vAlign w:val="center"/>
          </w:tcPr>
          <w:p w14:paraId="2980400F" w14:textId="77777777" w:rsidR="00CE2107" w:rsidRPr="00FC7496" w:rsidRDefault="00CE2107" w:rsidP="007B621A">
            <w:pPr>
              <w:pStyle w:val="TAC"/>
            </w:pPr>
            <w:r w:rsidRPr="00FC7496">
              <w:t>40</w:t>
            </w:r>
          </w:p>
        </w:tc>
        <w:tc>
          <w:tcPr>
            <w:tcW w:w="555" w:type="pct"/>
            <w:shd w:val="clear" w:color="auto" w:fill="auto"/>
            <w:noWrap/>
            <w:vAlign w:val="center"/>
          </w:tcPr>
          <w:p w14:paraId="38264762" w14:textId="77777777" w:rsidR="00CE2107" w:rsidRPr="00FC7496" w:rsidRDefault="00CE2107" w:rsidP="007B621A">
            <w:pPr>
              <w:pStyle w:val="TAC"/>
            </w:pPr>
            <w:r w:rsidRPr="00FC7496">
              <w:t>56</w:t>
            </w:r>
          </w:p>
        </w:tc>
        <w:tc>
          <w:tcPr>
            <w:tcW w:w="445" w:type="pct"/>
            <w:shd w:val="clear" w:color="auto" w:fill="auto"/>
            <w:noWrap/>
            <w:vAlign w:val="center"/>
          </w:tcPr>
          <w:p w14:paraId="2F8D3C77" w14:textId="77777777" w:rsidR="00CE2107" w:rsidRPr="00FC7496" w:rsidRDefault="00CE2107" w:rsidP="007B621A">
            <w:pPr>
              <w:pStyle w:val="TAC"/>
            </w:pPr>
            <w:r w:rsidRPr="00FC7496">
              <w:t>72</w:t>
            </w:r>
          </w:p>
        </w:tc>
        <w:tc>
          <w:tcPr>
            <w:tcW w:w="445" w:type="pct"/>
            <w:shd w:val="clear" w:color="auto" w:fill="auto"/>
            <w:noWrap/>
            <w:vAlign w:val="center"/>
          </w:tcPr>
          <w:p w14:paraId="58556E1B" w14:textId="77777777" w:rsidR="00CE2107" w:rsidRPr="00FC7496" w:rsidRDefault="00CE2107" w:rsidP="007B621A">
            <w:pPr>
              <w:pStyle w:val="TAC"/>
            </w:pPr>
            <w:r w:rsidRPr="00FC7496">
              <w:t>120</w:t>
            </w:r>
          </w:p>
        </w:tc>
        <w:tc>
          <w:tcPr>
            <w:tcW w:w="555" w:type="pct"/>
            <w:shd w:val="clear" w:color="auto" w:fill="auto"/>
            <w:noWrap/>
            <w:vAlign w:val="center"/>
          </w:tcPr>
          <w:p w14:paraId="606DE995" w14:textId="77777777" w:rsidR="00CE2107" w:rsidRPr="00FC7496" w:rsidRDefault="00CE2107" w:rsidP="007B621A">
            <w:pPr>
              <w:pStyle w:val="TAC"/>
            </w:pPr>
            <w:r w:rsidRPr="00FC7496">
              <w:t>136</w:t>
            </w:r>
          </w:p>
        </w:tc>
        <w:tc>
          <w:tcPr>
            <w:tcW w:w="666" w:type="pct"/>
            <w:shd w:val="clear" w:color="auto" w:fill="auto"/>
            <w:noWrap/>
            <w:vAlign w:val="center"/>
          </w:tcPr>
          <w:p w14:paraId="73A6E8EB" w14:textId="77777777" w:rsidR="00CE2107" w:rsidRPr="00FC7496" w:rsidRDefault="00CE2107" w:rsidP="007B621A">
            <w:pPr>
              <w:pStyle w:val="TAC"/>
            </w:pPr>
            <w:r w:rsidRPr="00FC7496">
              <w:t>144</w:t>
            </w:r>
          </w:p>
        </w:tc>
        <w:tc>
          <w:tcPr>
            <w:tcW w:w="557" w:type="pct"/>
            <w:shd w:val="clear" w:color="auto" w:fill="auto"/>
            <w:noWrap/>
            <w:vAlign w:val="center"/>
          </w:tcPr>
          <w:p w14:paraId="65427FDF" w14:textId="77777777" w:rsidR="00CE2107" w:rsidRPr="00FC7496" w:rsidRDefault="00CE2107" w:rsidP="007B621A">
            <w:pPr>
              <w:pStyle w:val="TAC"/>
            </w:pPr>
            <w:r w:rsidRPr="00FC7496">
              <w:t>176</w:t>
            </w:r>
          </w:p>
        </w:tc>
        <w:tc>
          <w:tcPr>
            <w:tcW w:w="554" w:type="pct"/>
            <w:shd w:val="clear" w:color="auto" w:fill="auto"/>
            <w:noWrap/>
            <w:vAlign w:val="center"/>
          </w:tcPr>
          <w:p w14:paraId="43307BA2" w14:textId="77777777" w:rsidR="00CE2107" w:rsidRPr="00FC7496" w:rsidRDefault="00CE2107" w:rsidP="007B621A">
            <w:pPr>
              <w:pStyle w:val="TAC"/>
            </w:pPr>
            <w:r w:rsidRPr="00FC7496">
              <w:t>208</w:t>
            </w:r>
          </w:p>
        </w:tc>
      </w:tr>
    </w:tbl>
    <w:p w14:paraId="49C53C2C" w14:textId="77777777" w:rsidR="00CE2107" w:rsidRPr="00FC7496" w:rsidRDefault="00CE2107" w:rsidP="00CE2107"/>
    <w:p w14:paraId="2EA24864" w14:textId="77777777" w:rsidR="00CE2107" w:rsidRPr="00FC7496" w:rsidRDefault="00CE2107" w:rsidP="00CE2107">
      <w:pPr>
        <w:pStyle w:val="Heading5"/>
      </w:pPr>
      <w:r w:rsidRPr="00FC7496">
        <w:t>7.3.3.8.3</w:t>
      </w:r>
      <w:r w:rsidRPr="00FC7496">
        <w:tab/>
        <w:t>RAR</w:t>
      </w:r>
    </w:p>
    <w:p w14:paraId="22BFE717" w14:textId="77777777" w:rsidR="00CE2107" w:rsidRPr="00FC7496" w:rsidRDefault="00CE2107" w:rsidP="00CE2107">
      <w:pPr>
        <w:pStyle w:val="H6"/>
      </w:pPr>
      <w:r w:rsidRPr="00FC7496">
        <w:t>7.3.3.8.3.1</w:t>
      </w:r>
      <w:r w:rsidRPr="00FC7496">
        <w:tab/>
        <w:t>RAR with DCI format 6-1A for CE ModeA UE</w:t>
      </w:r>
    </w:p>
    <w:p w14:paraId="37113120" w14:textId="77777777" w:rsidR="007370BF" w:rsidRPr="00FC7496" w:rsidRDefault="007370BF" w:rsidP="007370B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29967550" w14:textId="77777777" w:rsidR="007370BF" w:rsidRPr="00FC7496" w:rsidRDefault="007370BF" w:rsidP="007370B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0C1F4BFE" w14:textId="77777777" w:rsidR="007370BF" w:rsidRPr="00FC7496" w:rsidRDefault="007370BF" w:rsidP="007370B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27B2FF28" w14:textId="77777777" w:rsidR="00CE2107" w:rsidRPr="00FC7496" w:rsidRDefault="00CE2107" w:rsidP="00CE2107">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18F357A2" w14:textId="77777777" w:rsidR="00CE2107" w:rsidRPr="00FC7496" w:rsidRDefault="00CE2107" w:rsidP="00CE2107">
      <w:r w:rsidRPr="00FC7496">
        <w:t>RAR length is 7 bytes,1 byte header and 6 bytes Payload. Needing 1 byte for Back off indicator if included.</w:t>
      </w:r>
    </w:p>
    <w:p w14:paraId="4A759ADF" w14:textId="77777777" w:rsidR="007370BF" w:rsidRPr="00FC7496" w:rsidRDefault="007370BF" w:rsidP="007370BF">
      <w:r w:rsidRPr="00FC7496">
        <w:t>Tbsize of 600, allows max upto 10 RAR messages to be sent in one MAC PDU [8*7*10=560 bits]</w:t>
      </w:r>
    </w:p>
    <w:p w14:paraId="1CC33F9F" w14:textId="77777777" w:rsidR="00CE2107" w:rsidRPr="00FC7496" w:rsidRDefault="00CE2107" w:rsidP="00CE2107">
      <w:pPr>
        <w:pStyle w:val="H6"/>
      </w:pPr>
      <w:r w:rsidRPr="00FC7496">
        <w:t>7.3.3.8.3.2</w:t>
      </w:r>
      <w:r w:rsidRPr="00FC7496">
        <w:tab/>
        <w:t>RAR with DCI format 6-1B for CE ModeB UE</w:t>
      </w:r>
    </w:p>
    <w:p w14:paraId="096C6BBD"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w:t>
      </w:r>
    </w:p>
    <w:p w14:paraId="1F6DF53F" w14:textId="77777777" w:rsidR="00CE2107"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8664595" w14:textId="77777777" w:rsidR="00CE2107" w:rsidRPr="00FC7496" w:rsidRDefault="00CE2107" w:rsidP="00CE2107">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CE2107" w:rsidRPr="00FC7496" w14:paraId="0EBE9CBF" w14:textId="77777777" w:rsidTr="007B621A">
        <w:trPr>
          <w:trHeight w:val="205"/>
        </w:trPr>
        <w:tc>
          <w:tcPr>
            <w:tcW w:w="713" w:type="dxa"/>
            <w:vAlign w:val="center"/>
          </w:tcPr>
          <w:p w14:paraId="66883AD8" w14:textId="77777777" w:rsidR="00CE2107" w:rsidRPr="00FC7496" w:rsidRDefault="00CE2107" w:rsidP="007B621A">
            <w:pPr>
              <w:pStyle w:val="TAH"/>
            </w:pPr>
            <w:r w:rsidRPr="00FC7496">
              <w:rPr>
                <w:position w:val="-12"/>
              </w:rPr>
              <w:object w:dxaOrig="440" w:dyaOrig="380" w14:anchorId="6DD71E7C">
                <v:shape id="_x0000_i1028" type="#_x0000_t75" style="width:21.75pt;height:18.75pt" o:ole="">
                  <v:imagedata r:id="rId13" o:title=""/>
                </v:shape>
                <o:OLEObject Type="Embed" ProgID="Equation.3" ShapeID="_x0000_i1028" DrawAspect="Content" ObjectID="_1701175142" r:id="rId14"/>
              </w:object>
            </w:r>
          </w:p>
        </w:tc>
        <w:tc>
          <w:tcPr>
            <w:tcW w:w="745" w:type="dxa"/>
          </w:tcPr>
          <w:p w14:paraId="134668E2" w14:textId="77777777" w:rsidR="00CE2107" w:rsidRPr="00FC7496" w:rsidRDefault="00CE2107" w:rsidP="007B621A">
            <w:pPr>
              <w:pStyle w:val="TAH"/>
            </w:pPr>
            <w:r w:rsidRPr="00FC7496">
              <w:t>0</w:t>
            </w:r>
          </w:p>
        </w:tc>
        <w:tc>
          <w:tcPr>
            <w:tcW w:w="745" w:type="dxa"/>
          </w:tcPr>
          <w:p w14:paraId="0F32559C" w14:textId="77777777" w:rsidR="00CE2107" w:rsidRPr="00FC7496" w:rsidRDefault="00CE2107" w:rsidP="007B621A">
            <w:pPr>
              <w:pStyle w:val="TAH"/>
            </w:pPr>
            <w:r w:rsidRPr="00FC7496">
              <w:t>1</w:t>
            </w:r>
          </w:p>
        </w:tc>
        <w:tc>
          <w:tcPr>
            <w:tcW w:w="744" w:type="dxa"/>
          </w:tcPr>
          <w:p w14:paraId="190AFB4B" w14:textId="77777777" w:rsidR="00CE2107" w:rsidRPr="00FC7496" w:rsidRDefault="00CE2107" w:rsidP="007B621A">
            <w:pPr>
              <w:pStyle w:val="TAH"/>
            </w:pPr>
            <w:r w:rsidRPr="00FC7496">
              <w:t>2</w:t>
            </w:r>
          </w:p>
        </w:tc>
        <w:tc>
          <w:tcPr>
            <w:tcW w:w="744" w:type="dxa"/>
          </w:tcPr>
          <w:p w14:paraId="555739DF" w14:textId="77777777" w:rsidR="00CE2107" w:rsidRPr="00FC7496" w:rsidRDefault="00CE2107" w:rsidP="007B621A">
            <w:pPr>
              <w:pStyle w:val="TAH"/>
            </w:pPr>
            <w:r w:rsidRPr="00FC7496">
              <w:t>3</w:t>
            </w:r>
          </w:p>
        </w:tc>
        <w:tc>
          <w:tcPr>
            <w:tcW w:w="744" w:type="dxa"/>
          </w:tcPr>
          <w:p w14:paraId="0E5400BF" w14:textId="77777777" w:rsidR="00CE2107" w:rsidRPr="00FC7496" w:rsidRDefault="00CE2107" w:rsidP="007B621A">
            <w:pPr>
              <w:pStyle w:val="TAH"/>
            </w:pPr>
            <w:r w:rsidRPr="00FC7496">
              <w:t>4</w:t>
            </w:r>
          </w:p>
        </w:tc>
        <w:tc>
          <w:tcPr>
            <w:tcW w:w="744" w:type="dxa"/>
          </w:tcPr>
          <w:p w14:paraId="47AD65F8" w14:textId="77777777" w:rsidR="00CE2107" w:rsidRPr="00FC7496" w:rsidRDefault="00CE2107" w:rsidP="007B621A">
            <w:pPr>
              <w:pStyle w:val="TAH"/>
            </w:pPr>
            <w:r w:rsidRPr="00FC7496">
              <w:t>5</w:t>
            </w:r>
          </w:p>
        </w:tc>
        <w:tc>
          <w:tcPr>
            <w:tcW w:w="744" w:type="dxa"/>
          </w:tcPr>
          <w:p w14:paraId="622DB8FA" w14:textId="77777777" w:rsidR="00CE2107" w:rsidRPr="00FC7496" w:rsidRDefault="00CE2107" w:rsidP="007B621A">
            <w:pPr>
              <w:pStyle w:val="TAH"/>
            </w:pPr>
            <w:r w:rsidRPr="00FC7496">
              <w:t>6</w:t>
            </w:r>
          </w:p>
        </w:tc>
        <w:tc>
          <w:tcPr>
            <w:tcW w:w="744" w:type="dxa"/>
          </w:tcPr>
          <w:p w14:paraId="0F1E3F84" w14:textId="77777777" w:rsidR="00CE2107" w:rsidRPr="00FC7496" w:rsidRDefault="00CE2107" w:rsidP="007B621A">
            <w:pPr>
              <w:pStyle w:val="TAH"/>
            </w:pPr>
            <w:r w:rsidRPr="00FC7496">
              <w:t>7</w:t>
            </w:r>
          </w:p>
        </w:tc>
        <w:tc>
          <w:tcPr>
            <w:tcW w:w="744" w:type="dxa"/>
          </w:tcPr>
          <w:p w14:paraId="167765A0" w14:textId="77777777" w:rsidR="00CE2107" w:rsidRPr="00FC7496" w:rsidRDefault="00CE2107" w:rsidP="007B621A">
            <w:pPr>
              <w:pStyle w:val="TAH"/>
            </w:pPr>
            <w:r w:rsidRPr="00FC7496">
              <w:t>8</w:t>
            </w:r>
          </w:p>
        </w:tc>
        <w:tc>
          <w:tcPr>
            <w:tcW w:w="745" w:type="dxa"/>
          </w:tcPr>
          <w:p w14:paraId="7D826737" w14:textId="77777777" w:rsidR="00CE2107" w:rsidRPr="00FC7496" w:rsidRDefault="00CE2107" w:rsidP="007B621A">
            <w:pPr>
              <w:pStyle w:val="TAH"/>
            </w:pPr>
            <w:r w:rsidRPr="00FC7496">
              <w:t>9</w:t>
            </w:r>
          </w:p>
        </w:tc>
      </w:tr>
      <w:tr w:rsidR="00CE2107" w:rsidRPr="00FC7496" w14:paraId="2F184DB9" w14:textId="77777777" w:rsidTr="007B621A">
        <w:tc>
          <w:tcPr>
            <w:tcW w:w="713" w:type="dxa"/>
            <w:vAlign w:val="center"/>
          </w:tcPr>
          <w:p w14:paraId="4190174A" w14:textId="77777777" w:rsidR="00CE2107" w:rsidRPr="00FC7496" w:rsidRDefault="00CE2107" w:rsidP="007B621A">
            <w:pPr>
              <w:pStyle w:val="TAC"/>
            </w:pPr>
            <w:r w:rsidRPr="00FC7496">
              <w:t>TBS</w:t>
            </w:r>
          </w:p>
        </w:tc>
        <w:tc>
          <w:tcPr>
            <w:tcW w:w="745" w:type="dxa"/>
          </w:tcPr>
          <w:p w14:paraId="4FDA4BCC" w14:textId="77777777" w:rsidR="00CE2107" w:rsidRPr="00FC7496" w:rsidRDefault="00CE2107" w:rsidP="007B621A">
            <w:pPr>
              <w:pStyle w:val="TAC"/>
            </w:pPr>
            <w:r w:rsidRPr="00FC7496">
              <w:rPr>
                <w:rFonts w:cs="Arial"/>
                <w:szCs w:val="16"/>
              </w:rPr>
              <w:t>88</w:t>
            </w:r>
          </w:p>
        </w:tc>
        <w:tc>
          <w:tcPr>
            <w:tcW w:w="745" w:type="dxa"/>
          </w:tcPr>
          <w:p w14:paraId="049AA9C1" w14:textId="77777777" w:rsidR="00CE2107" w:rsidRPr="00FC7496" w:rsidRDefault="00CE2107" w:rsidP="007B621A">
            <w:pPr>
              <w:pStyle w:val="TAC"/>
            </w:pPr>
            <w:r w:rsidRPr="00FC7496">
              <w:rPr>
                <w:rFonts w:cs="Arial"/>
                <w:szCs w:val="16"/>
              </w:rPr>
              <w:t>144</w:t>
            </w:r>
          </w:p>
        </w:tc>
        <w:tc>
          <w:tcPr>
            <w:tcW w:w="744" w:type="dxa"/>
          </w:tcPr>
          <w:p w14:paraId="3C6F0005" w14:textId="77777777" w:rsidR="00CE2107" w:rsidRPr="00FC7496" w:rsidRDefault="00CE2107" w:rsidP="007B621A">
            <w:pPr>
              <w:pStyle w:val="TAC"/>
            </w:pPr>
            <w:r w:rsidRPr="00FC7496">
              <w:rPr>
                <w:rFonts w:cs="Arial"/>
                <w:szCs w:val="16"/>
              </w:rPr>
              <w:t>176</w:t>
            </w:r>
          </w:p>
        </w:tc>
        <w:tc>
          <w:tcPr>
            <w:tcW w:w="744" w:type="dxa"/>
          </w:tcPr>
          <w:p w14:paraId="09608E6B" w14:textId="77777777" w:rsidR="00CE2107" w:rsidRPr="00FC7496" w:rsidRDefault="00CE2107" w:rsidP="007B621A">
            <w:pPr>
              <w:pStyle w:val="TAC"/>
            </w:pPr>
            <w:r w:rsidRPr="00FC7496">
              <w:rPr>
                <w:rFonts w:cs="Arial"/>
                <w:szCs w:val="16"/>
              </w:rPr>
              <w:t>208</w:t>
            </w:r>
          </w:p>
        </w:tc>
        <w:tc>
          <w:tcPr>
            <w:tcW w:w="744" w:type="dxa"/>
          </w:tcPr>
          <w:p w14:paraId="5844671A" w14:textId="77777777" w:rsidR="00CE2107" w:rsidRPr="00FC7496" w:rsidRDefault="00CE2107" w:rsidP="007B621A">
            <w:pPr>
              <w:pStyle w:val="TAC"/>
            </w:pPr>
            <w:r w:rsidRPr="00FC7496">
              <w:rPr>
                <w:rFonts w:cs="Arial"/>
                <w:szCs w:val="16"/>
              </w:rPr>
              <w:t>256</w:t>
            </w:r>
          </w:p>
        </w:tc>
        <w:tc>
          <w:tcPr>
            <w:tcW w:w="744" w:type="dxa"/>
          </w:tcPr>
          <w:p w14:paraId="53342E2E" w14:textId="77777777" w:rsidR="00CE2107" w:rsidRPr="00FC7496" w:rsidRDefault="00CE2107" w:rsidP="007B621A">
            <w:pPr>
              <w:pStyle w:val="TAC"/>
            </w:pPr>
            <w:r w:rsidRPr="00FC7496">
              <w:rPr>
                <w:rFonts w:cs="Arial"/>
                <w:szCs w:val="16"/>
              </w:rPr>
              <w:t>328</w:t>
            </w:r>
          </w:p>
        </w:tc>
        <w:tc>
          <w:tcPr>
            <w:tcW w:w="744" w:type="dxa"/>
          </w:tcPr>
          <w:p w14:paraId="13DC7D78" w14:textId="77777777" w:rsidR="00CE2107" w:rsidRPr="00FC7496" w:rsidRDefault="00CE2107" w:rsidP="007B621A">
            <w:pPr>
              <w:pStyle w:val="TAC"/>
            </w:pPr>
            <w:r w:rsidRPr="00FC7496">
              <w:rPr>
                <w:rFonts w:cs="Arial"/>
                <w:szCs w:val="16"/>
              </w:rPr>
              <w:t>392</w:t>
            </w:r>
          </w:p>
        </w:tc>
        <w:tc>
          <w:tcPr>
            <w:tcW w:w="744" w:type="dxa"/>
          </w:tcPr>
          <w:p w14:paraId="0CC62782" w14:textId="77777777" w:rsidR="00CE2107" w:rsidRPr="00FC7496" w:rsidRDefault="00CE2107" w:rsidP="007B621A">
            <w:pPr>
              <w:pStyle w:val="TAC"/>
            </w:pPr>
            <w:r w:rsidRPr="00FC7496">
              <w:rPr>
                <w:rFonts w:cs="Arial"/>
                <w:szCs w:val="16"/>
              </w:rPr>
              <w:t>472</w:t>
            </w:r>
          </w:p>
        </w:tc>
        <w:tc>
          <w:tcPr>
            <w:tcW w:w="744" w:type="dxa"/>
          </w:tcPr>
          <w:p w14:paraId="28E66192" w14:textId="77777777" w:rsidR="00CE2107" w:rsidRPr="00FC7496" w:rsidRDefault="00CE2107" w:rsidP="007B621A">
            <w:pPr>
              <w:pStyle w:val="TAC"/>
            </w:pPr>
            <w:r w:rsidRPr="00FC7496">
              <w:rPr>
                <w:rFonts w:cs="Arial"/>
                <w:szCs w:val="16"/>
              </w:rPr>
              <w:t>536</w:t>
            </w:r>
          </w:p>
        </w:tc>
        <w:tc>
          <w:tcPr>
            <w:tcW w:w="745" w:type="dxa"/>
          </w:tcPr>
          <w:p w14:paraId="2939F27C" w14:textId="77777777" w:rsidR="00CE2107" w:rsidRPr="00FC7496" w:rsidRDefault="00CE2107" w:rsidP="007B621A">
            <w:pPr>
              <w:pStyle w:val="TAC"/>
            </w:pPr>
            <w:r w:rsidRPr="00FC7496">
              <w:rPr>
                <w:rFonts w:cs="Arial"/>
                <w:szCs w:val="16"/>
              </w:rPr>
              <w:t>616</w:t>
            </w:r>
          </w:p>
        </w:tc>
      </w:tr>
    </w:tbl>
    <w:p w14:paraId="526A8168" w14:textId="77777777" w:rsidR="00CE2107" w:rsidRPr="00FC7496" w:rsidRDefault="00CE2107" w:rsidP="00CE2107"/>
    <w:p w14:paraId="5AF34C65" w14:textId="77777777" w:rsidR="00CE2107" w:rsidRPr="00FC7496" w:rsidRDefault="00CE2107" w:rsidP="00CE2107">
      <w:r w:rsidRPr="00FC7496">
        <w:t>RAR length is 6 bytes,1 byte header and 5 bytes Payload. Needing 1 byte for Back off indicator if included.</w:t>
      </w:r>
    </w:p>
    <w:p w14:paraId="42C6A1D2" w14:textId="77777777" w:rsidR="00CE2107" w:rsidRPr="00FC7496" w:rsidRDefault="00CE2107" w:rsidP="00CE2107">
      <w:r w:rsidRPr="00FC7496">
        <w:t xml:space="preserve">Max Tbsize of 616, allows max </w:t>
      </w:r>
      <w:r w:rsidR="00A75407" w:rsidRPr="00FC7496">
        <w:t>up to</w:t>
      </w:r>
      <w:r w:rsidRPr="00FC7496">
        <w:t xml:space="preserve"> </w:t>
      </w:r>
      <w:r w:rsidR="007370BF" w:rsidRPr="00FC7496">
        <w:t>11</w:t>
      </w:r>
      <w:r w:rsidRPr="00FC7496">
        <w:t>RAR messages to be sent in one MAC PDU (8*7*</w:t>
      </w:r>
      <w:r w:rsidR="007370BF" w:rsidRPr="00FC7496">
        <w:t>11</w:t>
      </w:r>
      <w:r w:rsidRPr="00FC7496">
        <w:t>=</w:t>
      </w:r>
      <w:r w:rsidR="007370BF" w:rsidRPr="00FC7496">
        <w:t xml:space="preserve">616 </w:t>
      </w:r>
      <w:r w:rsidRPr="00FC7496">
        <w:t>bits).</w:t>
      </w:r>
    </w:p>
    <w:p w14:paraId="593ADB0A" w14:textId="77777777" w:rsidR="00CE2107" w:rsidRPr="00FC7496" w:rsidRDefault="00CE2107" w:rsidP="00CE2107">
      <w:pPr>
        <w:pStyle w:val="Heading5"/>
      </w:pPr>
      <w:r w:rsidRPr="00FC7496">
        <w:t>7.3.3.8.4</w:t>
      </w:r>
      <w:r w:rsidRPr="00FC7496">
        <w:tab/>
        <w:t>UE-dedicated scheduling</w:t>
      </w:r>
    </w:p>
    <w:p w14:paraId="41F20219" w14:textId="77777777" w:rsidR="00CE2107" w:rsidRPr="00FC7496" w:rsidRDefault="00CE2107" w:rsidP="00CE2107">
      <w:pPr>
        <w:pStyle w:val="H6"/>
      </w:pPr>
      <w:r w:rsidRPr="00FC7496">
        <w:t>7.3.3.8.4.1</w:t>
      </w:r>
      <w:r w:rsidRPr="00FC7496">
        <w:tab/>
        <w:t>UE-dedicated scheduling with DCI format 6-1A for CE ModeA UE</w:t>
      </w:r>
    </w:p>
    <w:p w14:paraId="7C474F65" w14:textId="77777777" w:rsidR="00CE2107" w:rsidRPr="00FC7496" w:rsidRDefault="00CE2107" w:rsidP="00CE2107">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‘UE-Specific-DCI-6-1A’ gives the transport block sizes.</w:t>
      </w:r>
    </w:p>
    <w:p w14:paraId="56BDDF7C" w14:textId="77777777" w:rsidR="00CE2107" w:rsidRPr="00FC7496" w:rsidRDefault="00CE2107" w:rsidP="00CE2107">
      <w:pPr>
        <w:pStyle w:val="H6"/>
      </w:pPr>
      <w:r w:rsidRPr="00FC7496">
        <w:t>7.3.3.8.4.2</w:t>
      </w:r>
      <w:r w:rsidRPr="00FC7496">
        <w:tab/>
        <w:t>UE-dedicated scheduling with DCI format 6-1B for CE ModeB UE</w:t>
      </w:r>
    </w:p>
    <w:p w14:paraId="4D337362"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9DE608D" w14:textId="77777777" w:rsidR="00866A9F"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w:t>
      </w:r>
      <w:r w:rsidR="00A75407" w:rsidRPr="00FC7496">
        <w:rPr>
          <w:bCs/>
        </w:rPr>
        <w:t>If a TB size can be achieved by both nPRB=4 and 6, then t</w:t>
      </w:r>
      <w:r w:rsidR="00A75407" w:rsidRPr="00FC7496">
        <w:t xml:space="preserve">he rules to select TBS combination are same as clause 7.3.3.4. </w:t>
      </w:r>
      <w:r w:rsidRPr="00FC7496">
        <w:t>Resource allocation sheet ‘UE-Specific-DCI-6-1A’ gives the transport block sizes.</w:t>
      </w:r>
    </w:p>
    <w:p w14:paraId="732AD4EA" w14:textId="77777777" w:rsidR="00B4637E" w:rsidRPr="00FC7496" w:rsidRDefault="00B4637E" w:rsidP="00B4637E">
      <w:pPr>
        <w:pStyle w:val="Heading4"/>
      </w:pPr>
      <w:r w:rsidRPr="00FC7496">
        <w:t>7.3.3.9</w:t>
      </w:r>
      <w:r w:rsidRPr="00FC7496">
        <w:tab/>
        <w:t>DL Resource allocation bitmaps for BL/CE UE</w:t>
      </w:r>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77777777" w:rsidR="00B4637E" w:rsidRPr="00FC7496" w:rsidRDefault="00B4637E" w:rsidP="00B4637E">
      <w:r w:rsidRPr="00FC7496">
        <w:t>For simplicity of scheduling, it is proposed to restrict DCI combination 1 for WB-EUTRA operation in test cases also applicable for BL/CE UE and executed against BL/CE UE.</w:t>
      </w:r>
    </w:p>
    <w:p w14:paraId="50E65249" w14:textId="77777777" w:rsidR="00B4637E" w:rsidRPr="00FC7496" w:rsidRDefault="00B4637E" w:rsidP="00B4637E">
      <w:r w:rsidRPr="00FC7496">
        <w:t>UE-specific 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49"/>
        <w:gridCol w:w="1875"/>
        <w:gridCol w:w="341"/>
        <w:gridCol w:w="425"/>
        <w:gridCol w:w="426"/>
        <w:gridCol w:w="425"/>
        <w:gridCol w:w="300"/>
        <w:gridCol w:w="401"/>
        <w:gridCol w:w="8"/>
        <w:gridCol w:w="394"/>
        <w:gridCol w:w="456"/>
        <w:gridCol w:w="394"/>
        <w:gridCol w:w="651"/>
        <w:gridCol w:w="308"/>
        <w:gridCol w:w="346"/>
        <w:gridCol w:w="377"/>
        <w:gridCol w:w="318"/>
        <w:gridCol w:w="56"/>
        <w:gridCol w:w="404"/>
        <w:gridCol w:w="35"/>
        <w:gridCol w:w="411"/>
        <w:gridCol w:w="25"/>
        <w:gridCol w:w="312"/>
        <w:gridCol w:w="13"/>
        <w:gridCol w:w="1012"/>
        <w:gridCol w:w="48"/>
      </w:tblGrid>
      <w:tr w:rsidR="007370BF" w:rsidRPr="00FC7496" w14:paraId="61DBC587"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7"/>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r w:rsidRPr="00FC7496">
              <w:rPr>
                <w:iCs/>
              </w:rPr>
              <w:t>SIx-BR</w:t>
            </w:r>
          </w:p>
        </w:tc>
        <w:tc>
          <w:tcPr>
            <w:tcW w:w="2326" w:type="dxa"/>
            <w:gridSpan w:val="7"/>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7777777" w:rsidR="007370BF" w:rsidRPr="00FC7496" w:rsidRDefault="007370BF" w:rsidP="007370BF">
            <w:pPr>
              <w:pStyle w:val="TAL"/>
              <w:rPr>
                <w:iCs/>
              </w:rPr>
            </w:pPr>
            <w:r w:rsidRPr="00FC7496">
              <w:t>UE-Specific</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7"/>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gridBefore w:val="1"/>
          <w:wBefore w:w="49" w:type="dxa"/>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5"/>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gridSpan w:val="2"/>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gridSpan w:val="2"/>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gridSpan w:val="2"/>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gridSpan w:val="2"/>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gridSpan w:val="2"/>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r w:rsidR="00B4637E" w:rsidRPr="00FC7496">
        <w:t>SIx-BR</w:t>
      </w:r>
      <w:r w:rsidR="002E5106" w:rsidRPr="00FC7496">
        <w:t>/</w:t>
      </w:r>
      <w:r w:rsidR="007370BF" w:rsidRPr="00FC7496">
        <w:t>SIx</w:t>
      </w:r>
      <w:r w:rsidR="00B4637E" w:rsidRPr="00FC7496">
        <w:t xml:space="preserve"> are not transmitted in same subframe.</w:t>
      </w:r>
    </w:p>
    <w:p w14:paraId="5EAF0E49" w14:textId="77777777" w:rsidR="00B4637E" w:rsidRPr="00FC7496" w:rsidRDefault="00B4637E" w:rsidP="00B4637E">
      <w:pPr>
        <w:rPr>
          <w:bCs/>
        </w:rPr>
      </w:pPr>
      <w:r w:rsidRPr="00FC7496">
        <w:rPr>
          <w:bCs/>
        </w:rPr>
        <w:t>It is unavoidable to use NB 3 for both SIB1-BR and UE-specific. This means that UE-specific transmission cannot be used in (frame number mod 2=0</w:t>
      </w:r>
      <w:r w:rsidR="007370BF" w:rsidRPr="00FC7496">
        <w:rPr>
          <w:bCs/>
        </w:rPr>
        <w:t xml:space="preserve"> in even physical layer cell Id and frame number mod 2 =1 in odd physical layer cell 1d</w:t>
      </w:r>
      <w:r w:rsidRPr="00FC7496">
        <w:rPr>
          <w:bCs/>
        </w:rPr>
        <w:t>, subframe =4). NB 1 and 2 need to be avoided so as to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r w:rsidRPr="00FC7496">
              <w:t>SIx-BR</w:t>
            </w:r>
          </w:p>
        </w:tc>
        <w:tc>
          <w:tcPr>
            <w:tcW w:w="1418" w:type="dxa"/>
            <w:tcBorders>
              <w:top w:val="single" w:sz="4" w:space="0" w:color="auto"/>
              <w:left w:val="single" w:sz="4" w:space="0" w:color="auto"/>
              <w:bottom w:val="single" w:sz="4" w:space="0" w:color="auto"/>
              <w:right w:val="single" w:sz="4" w:space="0" w:color="auto"/>
            </w:tcBorders>
          </w:tcPr>
          <w:p w14:paraId="0EA033D0" w14:textId="77777777" w:rsidR="007370BF" w:rsidRPr="00FC7496" w:rsidRDefault="007370BF" w:rsidP="007370BF">
            <w:pPr>
              <w:pStyle w:val="TAH"/>
            </w:pPr>
            <w:r w:rsidRPr="00FC7496">
              <w:t>UE</w:t>
            </w:r>
            <w:r w:rsidR="0080117E" w:rsidRPr="00FC7496">
              <w:t>-specific</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B7A9BBD" w14:textId="77777777" w:rsidR="0080117E" w:rsidRPr="00FC7496" w:rsidRDefault="0080117E" w:rsidP="003123FF">
            <w:pPr>
              <w:pStyle w:val="TAL"/>
            </w:pPr>
            <w:r w:rsidRPr="00FC7496">
              <w:t>SIx-BR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935EC1" w14:textId="77777777" w:rsidR="0080117E" w:rsidRPr="00FC7496" w:rsidRDefault="0080117E" w:rsidP="003123FF">
            <w:pPr>
              <w:pStyle w:val="TAL"/>
            </w:pPr>
            <w:r w:rsidRPr="00FC7496">
              <w:t>UE-Specific</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D5C1612" w14:textId="77777777" w:rsidR="0080117E" w:rsidRPr="00FC7496" w:rsidRDefault="0080117E" w:rsidP="003123FF">
            <w:pPr>
              <w:pStyle w:val="TAL"/>
            </w:pPr>
            <w:r w:rsidRPr="00FC7496">
              <w:t>SIx-BR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84551BE" w14:textId="77777777" w:rsidR="0080117E" w:rsidRPr="00FC7496" w:rsidRDefault="0080117E" w:rsidP="003123FF">
            <w:pPr>
              <w:pStyle w:val="TAL"/>
            </w:pPr>
            <w:r w:rsidRPr="00FC7496">
              <w:t>UE-Specific</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r w:rsidRPr="00FC7496">
              <w:t xml:space="preserve">SIx-BR </w:t>
            </w:r>
          </w:p>
        </w:tc>
        <w:tc>
          <w:tcPr>
            <w:tcW w:w="1417" w:type="dxa"/>
            <w:tcBorders>
              <w:top w:val="single" w:sz="4" w:space="0" w:color="auto"/>
              <w:left w:val="single" w:sz="4" w:space="0" w:color="auto"/>
              <w:bottom w:val="single" w:sz="4" w:space="0" w:color="auto"/>
              <w:right w:val="single" w:sz="4" w:space="0" w:color="auto"/>
            </w:tcBorders>
          </w:tcPr>
          <w:p w14:paraId="6C816AEF" w14:textId="77777777" w:rsidR="0080117E" w:rsidRPr="00FC7496" w:rsidRDefault="0080117E" w:rsidP="003123FF">
            <w:pPr>
              <w:pStyle w:val="TAH"/>
            </w:pPr>
            <w:r w:rsidRPr="00FC7496">
              <w:t xml:space="preserve">UE-specific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r w:rsidRPr="00FC7496">
        <w:t>SIx</w:t>
      </w:r>
      <w:r w:rsidR="0080117E" w:rsidRPr="00FC7496">
        <w:t>-</w:t>
      </w:r>
      <w:r w:rsidRPr="00FC7496">
        <w:t>BR</w:t>
      </w:r>
      <w:r w:rsidR="002E5106" w:rsidRPr="00FC7496">
        <w:t xml:space="preserve"> and SIB1-BR/SIx</w:t>
      </w:r>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783C0E57" w14:textId="77777777" w:rsidR="0080117E" w:rsidRPr="00FC7496" w:rsidRDefault="0080117E" w:rsidP="003123FF">
            <w:pPr>
              <w:pStyle w:val="TAL"/>
            </w:pPr>
            <w:r w:rsidRPr="00FC7496">
              <w:t>SIx-BR</w:t>
            </w:r>
          </w:p>
        </w:tc>
        <w:tc>
          <w:tcPr>
            <w:tcW w:w="236" w:type="dxa"/>
            <w:tcBorders>
              <w:top w:val="nil"/>
              <w:left w:val="nil"/>
              <w:bottom w:val="single" w:sz="4" w:space="0" w:color="auto"/>
              <w:right w:val="single" w:sz="4" w:space="0" w:color="auto"/>
            </w:tcBorders>
            <w:shd w:val="clear" w:color="auto" w:fill="auto"/>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0A04AF29" w14:textId="77777777" w:rsidR="0080117E" w:rsidRPr="00FC7496" w:rsidRDefault="0080117E" w:rsidP="003123FF">
            <w:pPr>
              <w:pStyle w:val="TAL"/>
            </w:pPr>
            <w:r w:rsidRPr="00FC7496">
              <w:t>UE-Specific</w:t>
            </w:r>
          </w:p>
        </w:tc>
        <w:tc>
          <w:tcPr>
            <w:tcW w:w="236" w:type="dxa"/>
            <w:tcBorders>
              <w:top w:val="nil"/>
              <w:left w:val="nil"/>
              <w:bottom w:val="single" w:sz="4" w:space="0" w:color="auto"/>
              <w:right w:val="single" w:sz="4" w:space="0" w:color="auto"/>
            </w:tcBorders>
            <w:shd w:val="clear" w:color="auto" w:fill="auto"/>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auto" w:fill="auto"/>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A41B22" w14:textId="77777777" w:rsidR="0080117E" w:rsidRPr="00FC7496" w:rsidRDefault="0080117E" w:rsidP="003123FF">
            <w:pPr>
              <w:pStyle w:val="TAL"/>
            </w:pPr>
            <w:r w:rsidRPr="00FC7496">
              <w:t>SIx-BR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4218EA" w14:textId="77777777" w:rsidR="0080117E" w:rsidRPr="00FC7496" w:rsidRDefault="0080117E" w:rsidP="003123FF">
            <w:pPr>
              <w:pStyle w:val="TAL"/>
            </w:pPr>
            <w:r w:rsidRPr="00FC7496">
              <w:t>UE-Specific</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r w:rsidRPr="00FC7496">
              <w:t>SIx-BR</w:t>
            </w:r>
          </w:p>
        </w:tc>
        <w:tc>
          <w:tcPr>
            <w:tcW w:w="1341" w:type="dxa"/>
          </w:tcPr>
          <w:p w14:paraId="7C6677ED" w14:textId="77777777" w:rsidR="0080117E" w:rsidRPr="00FC7496" w:rsidRDefault="0080117E" w:rsidP="003123FF">
            <w:pPr>
              <w:pStyle w:val="TAH"/>
            </w:pPr>
            <w:r w:rsidRPr="00FC7496">
              <w:t>UE-specific</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77777777" w:rsidR="0080117E" w:rsidRPr="00FC7496" w:rsidRDefault="0080117E" w:rsidP="003123FF">
            <w:pPr>
              <w:pStyle w:val="TAC"/>
            </w:pPr>
            <w:r w:rsidRPr="00FC7496">
              <w:t>NB 4,NB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Pr="00FC7496" w:rsidRDefault="002E5106" w:rsidP="002E5106">
      <w:pPr>
        <w:pStyle w:val="NO"/>
      </w:pPr>
      <w:r w:rsidRPr="00FC7496">
        <w:t>NOTE:</w:t>
      </w:r>
      <w:r w:rsidRPr="00FC7496">
        <w:tab/>
        <w:t>The allocation assumes that SIB1-BR/SIx and SIB1-BR/SIx-BR are not transmitted in same subframe.</w:t>
      </w:r>
    </w:p>
    <w:p w14:paraId="6E202608" w14:textId="77777777" w:rsidR="00F51464" w:rsidRPr="00FC7496" w:rsidRDefault="00F51464" w:rsidP="00DB1099">
      <w:pPr>
        <w:pStyle w:val="Heading2"/>
      </w:pPr>
      <w:r w:rsidRPr="00FC7496">
        <w:t>7.4</w:t>
      </w:r>
      <w:r w:rsidRPr="00FC7496">
        <w:tab/>
        <w:t>Cell Configurations</w:t>
      </w:r>
    </w:p>
    <w:p w14:paraId="625FF9EA" w14:textId="77777777" w:rsidR="00F51464" w:rsidRPr="00FC7496" w:rsidRDefault="00F51464" w:rsidP="00273022">
      <w:pPr>
        <w:pStyle w:val="Heading3"/>
      </w:pPr>
      <w:r w:rsidRPr="00FC7496">
        <w:t>7.4.1</w:t>
      </w:r>
      <w:r w:rsidRPr="00FC7496">
        <w:tab/>
        <w:t>Cell Configuration Types</w:t>
      </w:r>
    </w:p>
    <w:p w14:paraId="17036D56" w14:textId="77777777" w:rsidR="00F51464" w:rsidRPr="00FC7496" w:rsidRDefault="00F51464" w:rsidP="00F51464">
      <w:r w:rsidRPr="00FC7496">
        <w:t>Three cell configurations are defined in TS 36.508 [3] clause 6.3.3: Full Cell, Minimum Uplink Cell and Broadcast Only Cell; however the TTCN always considers all cells as Full Cells, and thus always provides the complete cell configuration parameters.</w:t>
      </w:r>
    </w:p>
    <w:p w14:paraId="79864239" w14:textId="77777777" w:rsidR="00F51464" w:rsidRPr="00FC7496" w:rsidRDefault="00F51464" w:rsidP="00F51464">
      <w:r w:rsidRPr="00FC7496">
        <w:t>The SS may:</w:t>
      </w:r>
    </w:p>
    <w:p w14:paraId="2EA77793" w14:textId="77777777" w:rsidR="00F51464" w:rsidRPr="00FC7496" w:rsidRDefault="006F7A66" w:rsidP="006F7A66">
      <w:pPr>
        <w:pStyle w:val="B1"/>
      </w:pPr>
      <w:r w:rsidRPr="00FC7496">
        <w:t>-</w:t>
      </w:r>
      <w:r w:rsidRPr="00FC7496">
        <w:tab/>
      </w:r>
      <w:r w:rsidR="008D2EE5" w:rsidRPr="00FC7496">
        <w:t>a</w:t>
      </w:r>
      <w:r w:rsidR="00F51464" w:rsidRPr="00FC7496">
        <w:t>lways configure a cell as a 'Full Cell' ba</w:t>
      </w:r>
      <w:r w:rsidR="008D2EE5" w:rsidRPr="00FC7496">
        <w:t>sed on the complete information;</w:t>
      </w:r>
      <w:r w:rsidR="00F51464" w:rsidRPr="00FC7496">
        <w:t xml:space="preserve"> or</w:t>
      </w:r>
    </w:p>
    <w:p w14:paraId="69A30769" w14:textId="77777777" w:rsidR="00F51464" w:rsidRPr="00FC7496" w:rsidRDefault="006F7A66" w:rsidP="006F7A66">
      <w:pPr>
        <w:pStyle w:val="B1"/>
      </w:pPr>
      <w:r w:rsidRPr="00FC7496">
        <w:t>-</w:t>
      </w:r>
      <w:r w:rsidRPr="00FC7496">
        <w:tab/>
      </w:r>
      <w:r w:rsidR="00F51464" w:rsidRPr="00FC7496">
        <w:t>configure the cell based on the 'CellConfig_Type' flag taking only the required configuration parameters and ignoring the others</w:t>
      </w:r>
      <w:r w:rsidR="008D2EE5" w:rsidRPr="00FC7496">
        <w:t>.</w:t>
      </w:r>
    </w:p>
    <w:p w14:paraId="2E602C26" w14:textId="77777777" w:rsidR="00F51464" w:rsidRPr="00FC7496" w:rsidRDefault="00F51464" w:rsidP="00F51464">
      <w:r w:rsidRPr="00FC7496">
        <w:t>For a given value of the 'CellConfig_Type' flag, the TTCN shall:</w:t>
      </w:r>
    </w:p>
    <w:p w14:paraId="3A8A81F3" w14:textId="77777777" w:rsidR="00F51464" w:rsidRPr="00FC7496" w:rsidRDefault="00BC1EC7" w:rsidP="00BC1EC7">
      <w:pPr>
        <w:pStyle w:val="B1"/>
      </w:pPr>
      <w:r w:rsidRPr="00FC7496">
        <w:t>-</w:t>
      </w:r>
      <w:r w:rsidRPr="00FC7496">
        <w:tab/>
      </w:r>
      <w:r w:rsidR="00F51464" w:rsidRPr="00FC7496">
        <w:t>For Full Cell Configuration:</w:t>
      </w:r>
    </w:p>
    <w:p w14:paraId="6EA82071" w14:textId="77777777" w:rsidR="00F51464" w:rsidRPr="00FC7496" w:rsidRDefault="00F51464" w:rsidP="00F51464">
      <w:pPr>
        <w:pStyle w:val="B2"/>
      </w:pPr>
      <w:r w:rsidRPr="00FC7496">
        <w:t>-</w:t>
      </w:r>
      <w:r w:rsidRPr="00FC7496">
        <w:tab/>
        <w:t>expect normal SS behaviour.</w:t>
      </w:r>
    </w:p>
    <w:p w14:paraId="42F16EBC" w14:textId="77777777" w:rsidR="00F51464" w:rsidRPr="00FC7496" w:rsidRDefault="00BC1EC7" w:rsidP="00BC1EC7">
      <w:pPr>
        <w:pStyle w:val="B1"/>
      </w:pPr>
      <w:r w:rsidRPr="00FC7496">
        <w:t>-</w:t>
      </w:r>
      <w:r w:rsidRPr="00FC7496">
        <w:tab/>
      </w:r>
      <w:r w:rsidR="00F51464" w:rsidRPr="00FC7496">
        <w:t>For Minimum Uplink Cell Configuration:</w:t>
      </w:r>
    </w:p>
    <w:p w14:paraId="4331FA7D" w14:textId="77777777" w:rsidR="00F51464" w:rsidRPr="00FC7496" w:rsidRDefault="00F51464" w:rsidP="00F51464">
      <w:pPr>
        <w:pStyle w:val="B2"/>
      </w:pPr>
      <w:r w:rsidRPr="00FC7496">
        <w:t>-</w:t>
      </w:r>
      <w:r w:rsidRPr="00FC7496">
        <w:tab/>
        <w:t>Configure the SS to report Preamble detection.</w:t>
      </w:r>
    </w:p>
    <w:p w14:paraId="6F635F3B" w14:textId="77777777" w:rsidR="00F51464" w:rsidRPr="00FC7496" w:rsidRDefault="00F51464" w:rsidP="00F51464">
      <w:pPr>
        <w:pStyle w:val="B2"/>
      </w:pPr>
      <w:r w:rsidRPr="00FC7496">
        <w:t>-</w:t>
      </w:r>
      <w:r w:rsidRPr="00FC7496">
        <w:tab/>
        <w:t>Assign verdicts based on the PRACH Preamble Indications.</w:t>
      </w:r>
    </w:p>
    <w:p w14:paraId="524941C2" w14:textId="77777777" w:rsidR="00F51464" w:rsidRPr="00FC7496" w:rsidRDefault="00F51464" w:rsidP="00F51464">
      <w:pPr>
        <w:pStyle w:val="B2"/>
      </w:pPr>
      <w:r w:rsidRPr="00FC7496">
        <w:t>-</w:t>
      </w:r>
      <w:r w:rsidRPr="00FC7496">
        <w:tab/>
        <w:t>Consume any uplink SRB0 messages (if the SS is configured as a Full Cell).</w:t>
      </w:r>
    </w:p>
    <w:p w14:paraId="5F6C9BE5" w14:textId="77777777" w:rsidR="00F51464" w:rsidRPr="00FC7496" w:rsidRDefault="00BC1EC7" w:rsidP="00BC1EC7">
      <w:pPr>
        <w:pStyle w:val="B1"/>
      </w:pPr>
      <w:r w:rsidRPr="00FC7496">
        <w:t>-</w:t>
      </w:r>
      <w:r w:rsidRPr="00FC7496">
        <w:tab/>
      </w:r>
      <w:r w:rsidR="00F51464" w:rsidRPr="00FC7496">
        <w:t>For Broadcast Only Cell Configuration:</w:t>
      </w:r>
    </w:p>
    <w:p w14:paraId="64A59A06" w14:textId="77777777" w:rsidR="00F51464" w:rsidRPr="00FC7496" w:rsidRDefault="00F51464" w:rsidP="00F51464">
      <w:pPr>
        <w:pStyle w:val="B2"/>
        <w:keepNext/>
        <w:keepLines/>
      </w:pPr>
      <w:r w:rsidRPr="00FC7496">
        <w:t>-</w:t>
      </w:r>
      <w:r w:rsidRPr="00FC7496">
        <w:tab/>
        <w:t>Not configure the SS to report Preamble detection.</w:t>
      </w:r>
    </w:p>
    <w:p w14:paraId="4012BF5B" w14:textId="77777777" w:rsidR="00F51464" w:rsidRPr="00FC7496" w:rsidRDefault="00F51464" w:rsidP="00F51464">
      <w:pPr>
        <w:pStyle w:val="B2"/>
      </w:pPr>
      <w:r w:rsidRPr="00FC7496">
        <w:t>-</w:t>
      </w:r>
      <w:r w:rsidRPr="00FC7496">
        <w:tab/>
        <w:t>Consume any uplink SRB0 messages (if the SS is configured as a Full Cell).</w:t>
      </w:r>
    </w:p>
    <w:p w14:paraId="2A43E478" w14:textId="77777777" w:rsidR="00F51464" w:rsidRPr="00FC7496" w:rsidRDefault="00F51464" w:rsidP="00273022">
      <w:pPr>
        <w:pStyle w:val="Heading3"/>
      </w:pPr>
      <w:r w:rsidRPr="00FC7496">
        <w:t>7.4.2</w:t>
      </w:r>
      <w:r w:rsidRPr="00FC7496">
        <w:tab/>
        <w:t>Cell Power Change</w:t>
      </w:r>
    </w:p>
    <w:p w14:paraId="09A0A457" w14:textId="77777777" w:rsidR="00F51464" w:rsidRPr="00FC7496" w:rsidRDefault="00F51464" w:rsidP="00273022">
      <w:pPr>
        <w:keepNext/>
        <w:keepLines/>
      </w:pPr>
      <w:r w:rsidRPr="00FC7496">
        <w:t>To set and adjust the cell power at the two test ports, Reference Power and Attenuation, are provided in the record Reference Power.</w:t>
      </w:r>
    </w:p>
    <w:p w14:paraId="72CD61CA" w14:textId="77777777" w:rsidR="00F51464" w:rsidRPr="00FC7496" w:rsidRDefault="00F51464" w:rsidP="00273022">
      <w:pPr>
        <w:keepNext/>
        <w:keepLines/>
      </w:pPr>
      <w:r w:rsidRPr="00FC7496">
        <w:t>The field Reference Power is only set when the cell is created and is not updated d</w:t>
      </w:r>
      <w:r w:rsidR="00273022" w:rsidRPr="00FC7496">
        <w:t xml:space="preserve">uring the test case execution. </w:t>
      </w:r>
      <w:r w:rsidRPr="00FC7496">
        <w:t>The SS applies the Reference Power when the cell is fully configured.</w:t>
      </w:r>
    </w:p>
    <w:p w14:paraId="4C2D6776" w14:textId="77777777" w:rsidR="00F75C27" w:rsidRPr="00FC7496" w:rsidRDefault="00F51464" w:rsidP="00F75C27">
      <w:r w:rsidRPr="00FC7496">
        <w:t xml:space="preserve">To adjust the power level in the test case, the field Attenuation is used. After initial configuration of a cell the attenuation corresponds to the value "off". </w:t>
      </w:r>
      <w:r w:rsidR="00F75C27" w:rsidRPr="00FC7496">
        <w:t xml:space="preserve">When the power is changed for more than one cell, the power changes </w:t>
      </w:r>
      <w:r w:rsidR="004901B2">
        <w:t>shall</w:t>
      </w:r>
      <w:r w:rsidR="004901B2" w:rsidRPr="00FC7496">
        <w:t xml:space="preserve"> </w:t>
      </w:r>
      <w:r w:rsidR="00F75C27" w:rsidRPr="00FC7496">
        <w:t>happen at the same time for all the cells</w:t>
      </w:r>
      <w:r w:rsidR="00381D78" w:rsidRPr="00FC7496">
        <w:t xml:space="preserve"> </w:t>
      </w:r>
      <w:r w:rsidRPr="00FC7496">
        <w:t>according to the time instances for powe</w:t>
      </w:r>
      <w:r w:rsidR="00630027" w:rsidRPr="00FC7496">
        <w:t>r level changes specified in TS </w:t>
      </w:r>
      <w:r w:rsidRPr="00FC7496">
        <w:t>36.523</w:t>
      </w:r>
      <w:r w:rsidR="00630027" w:rsidRPr="00FC7496">
        <w:noBreakHyphen/>
      </w:r>
      <w:r w:rsidRPr="00FC7496">
        <w:t>1 [</w:t>
      </w:r>
      <w:r w:rsidR="00690C04" w:rsidRPr="00FC7496">
        <w:t>1</w:t>
      </w:r>
      <w:r w:rsidRPr="00FC7496">
        <w:t xml:space="preserve">]. </w:t>
      </w:r>
      <w:r w:rsidR="00F75C27" w:rsidRPr="00FC7496">
        <w:t>The time it takes to complete the powe</w:t>
      </w:r>
      <w:r w:rsidR="00630027" w:rsidRPr="00FC7496">
        <w:t xml:space="preserve">r change for all the cells </w:t>
      </w:r>
      <w:r w:rsidRPr="00FC7496">
        <w:t>sha</w:t>
      </w:r>
      <w:r w:rsidR="008D2EE5" w:rsidRPr="00FC7496">
        <w:t>ll be done</w:t>
      </w:r>
      <w:r w:rsidR="00F75C27" w:rsidRPr="00FC7496">
        <w:t>:</w:t>
      </w:r>
    </w:p>
    <w:p w14:paraId="04E6F50F" w14:textId="77777777" w:rsidR="00F75C27" w:rsidRPr="00FC7496" w:rsidRDefault="00F75C27" w:rsidP="00F75C27">
      <w:pPr>
        <w:pStyle w:val="B1"/>
      </w:pPr>
      <w:r w:rsidRPr="00FC7496">
        <w:t>-</w:t>
      </w:r>
      <w:r w:rsidRPr="00FC7496">
        <w:tab/>
        <w:t xml:space="preserve">within a maximum of 700 ms when changing the power of a cell from </w:t>
      </w:r>
      <w:r w:rsidR="00630027" w:rsidRPr="00FC7496">
        <w:t>"</w:t>
      </w:r>
      <w:r w:rsidRPr="00FC7496">
        <w:t>off</w:t>
      </w:r>
      <w:r w:rsidR="00630027" w:rsidRPr="00FC7496">
        <w:t>"</w:t>
      </w:r>
      <w:r w:rsidRPr="00FC7496">
        <w:t xml:space="preserve"> to a certain value</w:t>
      </w:r>
      <w:r w:rsidR="00630027" w:rsidRPr="00FC7496">
        <w:t>;</w:t>
      </w:r>
      <w:r w:rsidRPr="00FC7496">
        <w:t xml:space="preserve"> or</w:t>
      </w:r>
    </w:p>
    <w:p w14:paraId="2B53F619" w14:textId="77777777" w:rsidR="00F51464" w:rsidRPr="00FC7496" w:rsidRDefault="00F75C27" w:rsidP="00F75C27">
      <w:pPr>
        <w:pStyle w:val="B1"/>
      </w:pPr>
      <w:r w:rsidRPr="00FC7496">
        <w:t>-</w:t>
      </w:r>
      <w:r w:rsidRPr="00FC7496">
        <w:tab/>
      </w:r>
      <w:r w:rsidR="008D2EE5" w:rsidRPr="00FC7496">
        <w:t xml:space="preserve">within a maximum of </w:t>
      </w:r>
      <w:r w:rsidR="00F51464" w:rsidRPr="00FC7496">
        <w:t>100</w:t>
      </w:r>
      <w:r w:rsidR="008D2EE5" w:rsidRPr="00FC7496">
        <w:t xml:space="preserve"> </w:t>
      </w:r>
      <w:r w:rsidR="00F51464" w:rsidRPr="00FC7496">
        <w:t>ms (10 frames)</w:t>
      </w:r>
      <w:r w:rsidRPr="00FC7496">
        <w:t xml:space="preserve"> otherwise</w:t>
      </w:r>
      <w:r w:rsidR="00F51464" w:rsidRPr="00FC7496">
        <w:t>.</w:t>
      </w:r>
    </w:p>
    <w:p w14:paraId="4F14F905" w14:textId="77777777" w:rsidR="00654E03" w:rsidRPr="00FC7496" w:rsidRDefault="00F51464" w:rsidP="00654E03">
      <w:r w:rsidRPr="00FC7496">
        <w:t>The SS shall ensure the power level at the test ports conform to the required downlink si</w:t>
      </w:r>
      <w:r w:rsidR="008D2EE5" w:rsidRPr="00FC7496">
        <w:t>gnal levels specified in clause </w:t>
      </w:r>
      <w:r w:rsidRPr="00FC7496">
        <w:t xml:space="preserve">6.2.2.1 of </w:t>
      </w:r>
      <w:r w:rsidR="008D2EE5" w:rsidRPr="00FC7496">
        <w:t xml:space="preserve">TS </w:t>
      </w:r>
      <w:r w:rsidRPr="00FC7496">
        <w:t>36.508 [</w:t>
      </w:r>
      <w:r w:rsidR="00BE2415">
        <w:fldChar w:fldCharType="begin"/>
      </w:r>
      <w:r w:rsidR="00BE2415">
        <w:instrText xml:space="preserve"> REF_TS36508 </w:instrText>
      </w:r>
      <w:r w:rsidR="00BE2415">
        <w:fldChar w:fldCharType="separate"/>
      </w:r>
      <w:r w:rsidR="00617908" w:rsidRPr="00FC7496">
        <w:t>3</w:t>
      </w:r>
      <w:r w:rsidR="00BE2415">
        <w:fldChar w:fldCharType="end"/>
      </w:r>
      <w:r w:rsidRPr="00FC7496">
        <w:t>].</w:t>
      </w:r>
    </w:p>
    <w:p w14:paraId="72A209C8" w14:textId="77777777" w:rsidR="00F51464" w:rsidRPr="00FC7496" w:rsidRDefault="00D409D1" w:rsidP="00273022">
      <w:pPr>
        <w:pStyle w:val="Heading3"/>
      </w:pPr>
      <w:r w:rsidRPr="00FC7496">
        <w:t>7.4.3</w:t>
      </w:r>
      <w:r w:rsidRPr="00FC7496">
        <w:tab/>
      </w:r>
      <w:r w:rsidR="00F51464" w:rsidRPr="00FC7496">
        <w:t>E-UTRAN cell identity</w:t>
      </w:r>
    </w:p>
    <w:p w14:paraId="4D5E3D1C" w14:textId="77777777" w:rsidR="00F51464" w:rsidRPr="00FC7496" w:rsidRDefault="00F51464" w:rsidP="00273022">
      <w:pPr>
        <w:pStyle w:val="Heading4"/>
      </w:pPr>
      <w:r w:rsidRPr="00FC7496">
        <w:t>7.4.3.1</w:t>
      </w:r>
      <w:r w:rsidRPr="00FC7496">
        <w:tab/>
        <w:t>Timing parameters of cells</w:t>
      </w:r>
    </w:p>
    <w:p w14:paraId="335B33F7" w14:textId="77777777" w:rsidR="00F51464" w:rsidRPr="00FC7496" w:rsidRDefault="00F51464" w:rsidP="00F51464">
      <w:r w:rsidRPr="00FC7496">
        <w:t xml:space="preserve">For RRC and Idle mode test, the timing </w:t>
      </w:r>
      <w:r w:rsidR="001B16A2" w:rsidRPr="00FC7496">
        <w:t>parameters in table 7.4.3.1-1 are</w:t>
      </w:r>
      <w:r w:rsidRPr="00FC7496">
        <w:t xml:space="preserve"> applied. The specification of Cell 1 - Cell </w:t>
      </w:r>
      <w:r w:rsidR="00303FD6" w:rsidRPr="00FC7496">
        <w:t>30</w:t>
      </w:r>
      <w:r w:rsidRPr="00FC7496">
        <w:t xml:space="preserve"> can be found in TS 36.508 [</w:t>
      </w:r>
      <w:r w:rsidR="00BE2415">
        <w:fldChar w:fldCharType="begin"/>
      </w:r>
      <w:r w:rsidR="00BE2415">
        <w:instrText xml:space="preserve"> REF_TS36508 </w:instrText>
      </w:r>
      <w:r w:rsidR="00BE2415">
        <w:fldChar w:fldCharType="separate"/>
      </w:r>
      <w:r w:rsidR="00617908" w:rsidRPr="00FC7496">
        <w:t>3</w:t>
      </w:r>
      <w:r w:rsidR="00BE2415">
        <w:fldChar w:fldCharType="end"/>
      </w:r>
      <w:r w:rsidRPr="00FC7496">
        <w:t>].</w:t>
      </w:r>
    </w:p>
    <w:p w14:paraId="4CE54792" w14:textId="77777777" w:rsidR="00634069" w:rsidRPr="00FC7496" w:rsidRDefault="00F51464" w:rsidP="008F3603">
      <w:pPr>
        <w:pStyle w:val="TH"/>
      </w:pPr>
      <w:r w:rsidRPr="00FC7496">
        <w:t>Table 7.4.3.1-1: Timing parameters of simulated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52"/>
        <w:gridCol w:w="1063"/>
        <w:gridCol w:w="1216"/>
        <w:gridCol w:w="1915"/>
        <w:gridCol w:w="2340"/>
      </w:tblGrid>
      <w:tr w:rsidR="00634069" w:rsidRPr="00FC7496" w14:paraId="7E3A235F" w14:textId="77777777">
        <w:trPr>
          <w:jc w:val="center"/>
        </w:trPr>
        <w:tc>
          <w:tcPr>
            <w:tcW w:w="852" w:type="dxa"/>
            <w:vMerge w:val="restart"/>
          </w:tcPr>
          <w:p w14:paraId="12F798C3" w14:textId="77777777" w:rsidR="00634069" w:rsidRPr="00FC7496" w:rsidRDefault="00634069" w:rsidP="003D4CBC">
            <w:pPr>
              <w:pStyle w:val="TAH"/>
            </w:pPr>
            <w:r w:rsidRPr="00FC7496">
              <w:t>cell ID</w:t>
            </w:r>
          </w:p>
        </w:tc>
        <w:tc>
          <w:tcPr>
            <w:tcW w:w="1063" w:type="dxa"/>
            <w:vMerge w:val="restart"/>
          </w:tcPr>
          <w:p w14:paraId="3FAC39D2" w14:textId="77777777" w:rsidR="00634069" w:rsidRPr="00FC7496" w:rsidRDefault="00634069" w:rsidP="003D4CBC">
            <w:pPr>
              <w:pStyle w:val="TAH"/>
            </w:pPr>
            <w:r w:rsidRPr="00FC7496">
              <w:t>SFN offset</w:t>
            </w:r>
          </w:p>
        </w:tc>
        <w:tc>
          <w:tcPr>
            <w:tcW w:w="1216" w:type="dxa"/>
            <w:vMerge w:val="restart"/>
          </w:tcPr>
          <w:p w14:paraId="4D3303FB" w14:textId="77777777" w:rsidR="00634069" w:rsidRPr="00FC7496" w:rsidRDefault="00634069" w:rsidP="003D4CBC">
            <w:pPr>
              <w:pStyle w:val="TAH"/>
            </w:pPr>
            <w:r w:rsidRPr="00FC7496">
              <w:t>FDD Tcell (</w:t>
            </w:r>
            <w:r w:rsidRPr="00FC7496">
              <w:rPr>
                <w:i/>
                <w:iCs/>
              </w:rPr>
              <w:t>Ts</w:t>
            </w:r>
            <w:r w:rsidRPr="00FC7496">
              <w:t>)</w:t>
            </w:r>
          </w:p>
        </w:tc>
        <w:tc>
          <w:tcPr>
            <w:tcW w:w="4255" w:type="dxa"/>
            <w:gridSpan w:val="2"/>
            <w:tcBorders>
              <w:bottom w:val="single" w:sz="4" w:space="0" w:color="auto"/>
            </w:tcBorders>
          </w:tcPr>
          <w:p w14:paraId="392C9418" w14:textId="77777777" w:rsidR="00634069" w:rsidRPr="00FC7496" w:rsidRDefault="00634069" w:rsidP="003D4CBC">
            <w:pPr>
              <w:pStyle w:val="TAH"/>
            </w:pPr>
            <w:r w:rsidRPr="00FC7496">
              <w:t>TDD Tcell (</w:t>
            </w:r>
            <w:r w:rsidRPr="00FC7496">
              <w:rPr>
                <w:i/>
                <w:iCs/>
              </w:rPr>
              <w:t>Ts</w:t>
            </w:r>
            <w:r w:rsidRPr="00FC7496">
              <w:t>)</w:t>
            </w:r>
          </w:p>
        </w:tc>
      </w:tr>
      <w:tr w:rsidR="00634069" w:rsidRPr="00FC7496" w14:paraId="10A31369" w14:textId="77777777">
        <w:trPr>
          <w:jc w:val="center"/>
        </w:trPr>
        <w:tc>
          <w:tcPr>
            <w:tcW w:w="852" w:type="dxa"/>
            <w:vMerge/>
            <w:tcBorders>
              <w:bottom w:val="single" w:sz="4" w:space="0" w:color="auto"/>
            </w:tcBorders>
          </w:tcPr>
          <w:p w14:paraId="176BFEBB" w14:textId="77777777" w:rsidR="00634069" w:rsidRPr="00FC7496" w:rsidRDefault="00634069" w:rsidP="003D4CBC">
            <w:pPr>
              <w:pStyle w:val="TAH"/>
            </w:pPr>
          </w:p>
        </w:tc>
        <w:tc>
          <w:tcPr>
            <w:tcW w:w="1063" w:type="dxa"/>
            <w:vMerge/>
            <w:tcBorders>
              <w:bottom w:val="single" w:sz="4" w:space="0" w:color="auto"/>
            </w:tcBorders>
          </w:tcPr>
          <w:p w14:paraId="2518124B" w14:textId="77777777" w:rsidR="00634069" w:rsidRPr="00FC7496" w:rsidRDefault="00634069" w:rsidP="003D4CBC">
            <w:pPr>
              <w:pStyle w:val="TAH"/>
            </w:pPr>
          </w:p>
        </w:tc>
        <w:tc>
          <w:tcPr>
            <w:tcW w:w="1216" w:type="dxa"/>
            <w:vMerge/>
            <w:tcBorders>
              <w:bottom w:val="single" w:sz="4" w:space="0" w:color="auto"/>
            </w:tcBorders>
          </w:tcPr>
          <w:p w14:paraId="2782903A" w14:textId="77777777" w:rsidR="00634069" w:rsidRPr="00FC7496" w:rsidRDefault="00634069" w:rsidP="003D4CBC">
            <w:pPr>
              <w:pStyle w:val="TAH"/>
            </w:pPr>
          </w:p>
        </w:tc>
        <w:tc>
          <w:tcPr>
            <w:tcW w:w="1915" w:type="dxa"/>
            <w:tcBorders>
              <w:bottom w:val="single" w:sz="4" w:space="0" w:color="auto"/>
            </w:tcBorders>
          </w:tcPr>
          <w:p w14:paraId="56E3D7C3" w14:textId="77777777" w:rsidR="00634069" w:rsidRPr="00FC7496" w:rsidRDefault="00634069" w:rsidP="003D4CBC">
            <w:pPr>
              <w:pStyle w:val="TAH"/>
            </w:pPr>
            <w:r w:rsidRPr="00FC7496">
              <w:t>Synchronous</w:t>
            </w:r>
          </w:p>
        </w:tc>
        <w:tc>
          <w:tcPr>
            <w:tcW w:w="2340" w:type="dxa"/>
            <w:tcBorders>
              <w:bottom w:val="single" w:sz="4" w:space="0" w:color="auto"/>
            </w:tcBorders>
          </w:tcPr>
          <w:p w14:paraId="7DD933BF" w14:textId="77777777" w:rsidR="00634069" w:rsidRPr="00FC7496" w:rsidRDefault="00634069" w:rsidP="003D4CBC">
            <w:pPr>
              <w:pStyle w:val="TAH"/>
            </w:pPr>
            <w:r w:rsidRPr="00FC7496">
              <w:t>Non synchronous</w:t>
            </w:r>
          </w:p>
        </w:tc>
      </w:tr>
      <w:tr w:rsidR="00634069" w:rsidRPr="00FC7496" w14:paraId="6F35985B" w14:textId="77777777">
        <w:trPr>
          <w:jc w:val="center"/>
        </w:trPr>
        <w:tc>
          <w:tcPr>
            <w:tcW w:w="852" w:type="dxa"/>
            <w:shd w:val="clear" w:color="auto" w:fill="FFFF99"/>
          </w:tcPr>
          <w:p w14:paraId="5B2C61B5" w14:textId="77777777" w:rsidR="00634069" w:rsidRPr="00FC7496" w:rsidRDefault="00634069" w:rsidP="003D4CBC">
            <w:pPr>
              <w:pStyle w:val="TAL"/>
            </w:pPr>
            <w:r w:rsidRPr="00FC7496">
              <w:t>Cell 1</w:t>
            </w:r>
          </w:p>
        </w:tc>
        <w:tc>
          <w:tcPr>
            <w:tcW w:w="1063" w:type="dxa"/>
            <w:shd w:val="clear" w:color="auto" w:fill="FFFF99"/>
          </w:tcPr>
          <w:p w14:paraId="50AD504B" w14:textId="77777777" w:rsidR="00634069" w:rsidRPr="00FC7496" w:rsidRDefault="00634069" w:rsidP="003D4CBC">
            <w:pPr>
              <w:pStyle w:val="TAC"/>
            </w:pPr>
            <w:r w:rsidRPr="00FC7496">
              <w:t>0</w:t>
            </w:r>
          </w:p>
        </w:tc>
        <w:tc>
          <w:tcPr>
            <w:tcW w:w="1216" w:type="dxa"/>
            <w:shd w:val="clear" w:color="auto" w:fill="FFFF99"/>
          </w:tcPr>
          <w:p w14:paraId="23EE2A89" w14:textId="77777777" w:rsidR="00634069" w:rsidRPr="00FC7496" w:rsidRDefault="00634069" w:rsidP="003D4CBC">
            <w:pPr>
              <w:pStyle w:val="TAC"/>
            </w:pPr>
            <w:r w:rsidRPr="00FC7496">
              <w:t>0</w:t>
            </w:r>
          </w:p>
        </w:tc>
        <w:tc>
          <w:tcPr>
            <w:tcW w:w="1915" w:type="dxa"/>
            <w:shd w:val="clear" w:color="auto" w:fill="FFFF99"/>
          </w:tcPr>
          <w:p w14:paraId="02E282B8" w14:textId="77777777" w:rsidR="00634069" w:rsidRPr="00FC7496" w:rsidRDefault="00634069" w:rsidP="003D4CBC">
            <w:pPr>
              <w:pStyle w:val="TAC"/>
            </w:pPr>
            <w:r w:rsidRPr="00FC7496">
              <w:t>0</w:t>
            </w:r>
          </w:p>
        </w:tc>
        <w:tc>
          <w:tcPr>
            <w:tcW w:w="2340" w:type="dxa"/>
            <w:shd w:val="clear" w:color="auto" w:fill="FFFF99"/>
          </w:tcPr>
          <w:p w14:paraId="46BD821E" w14:textId="77777777" w:rsidR="00634069" w:rsidRPr="00FC7496" w:rsidRDefault="00634069" w:rsidP="003D4CBC">
            <w:pPr>
              <w:pStyle w:val="TAC"/>
            </w:pPr>
            <w:r w:rsidRPr="00FC7496">
              <w:t>0</w:t>
            </w:r>
          </w:p>
        </w:tc>
      </w:tr>
      <w:tr w:rsidR="00634069" w:rsidRPr="00FC7496" w14:paraId="4C7BC4C4" w14:textId="77777777">
        <w:trPr>
          <w:jc w:val="center"/>
        </w:trPr>
        <w:tc>
          <w:tcPr>
            <w:tcW w:w="852" w:type="dxa"/>
            <w:tcBorders>
              <w:bottom w:val="single" w:sz="4" w:space="0" w:color="auto"/>
            </w:tcBorders>
            <w:shd w:val="clear" w:color="auto" w:fill="FFFF99"/>
          </w:tcPr>
          <w:p w14:paraId="7622DBA2" w14:textId="77777777" w:rsidR="00634069" w:rsidRPr="00FC7496" w:rsidRDefault="00634069" w:rsidP="003D4CBC">
            <w:pPr>
              <w:pStyle w:val="TAL"/>
            </w:pPr>
            <w:r w:rsidRPr="00FC7496">
              <w:t>Cell 2</w:t>
            </w:r>
          </w:p>
        </w:tc>
        <w:tc>
          <w:tcPr>
            <w:tcW w:w="1063" w:type="dxa"/>
            <w:tcBorders>
              <w:bottom w:val="single" w:sz="4" w:space="0" w:color="auto"/>
            </w:tcBorders>
            <w:shd w:val="clear" w:color="auto" w:fill="FFFF99"/>
          </w:tcPr>
          <w:p w14:paraId="3250CA5E" w14:textId="77777777" w:rsidR="00634069" w:rsidRPr="00FC7496" w:rsidRDefault="00634069" w:rsidP="003D4CBC">
            <w:pPr>
              <w:pStyle w:val="TAC"/>
            </w:pPr>
            <w:r w:rsidRPr="00FC7496">
              <w:t>124</w:t>
            </w:r>
          </w:p>
        </w:tc>
        <w:tc>
          <w:tcPr>
            <w:tcW w:w="1216" w:type="dxa"/>
            <w:tcBorders>
              <w:bottom w:val="single" w:sz="4" w:space="0" w:color="auto"/>
            </w:tcBorders>
            <w:shd w:val="clear" w:color="auto" w:fill="FFFF99"/>
          </w:tcPr>
          <w:p w14:paraId="60703D02" w14:textId="77777777" w:rsidR="00634069" w:rsidRPr="00FC7496" w:rsidRDefault="00634069" w:rsidP="003D4CBC">
            <w:pPr>
              <w:pStyle w:val="TAC"/>
            </w:pPr>
            <w:r w:rsidRPr="00FC7496">
              <w:t>30720</w:t>
            </w:r>
          </w:p>
        </w:tc>
        <w:tc>
          <w:tcPr>
            <w:tcW w:w="1915" w:type="dxa"/>
            <w:tcBorders>
              <w:bottom w:val="single" w:sz="4" w:space="0" w:color="auto"/>
            </w:tcBorders>
            <w:shd w:val="clear" w:color="auto" w:fill="FFFF99"/>
          </w:tcPr>
          <w:p w14:paraId="4CE14CCB"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BE421" w14:textId="77777777" w:rsidR="00634069" w:rsidRPr="00FC7496" w:rsidRDefault="00634069" w:rsidP="003D4CBC">
            <w:pPr>
              <w:pStyle w:val="TAC"/>
            </w:pPr>
            <w:r w:rsidRPr="00FC7496">
              <w:t>30720</w:t>
            </w:r>
          </w:p>
        </w:tc>
      </w:tr>
      <w:tr w:rsidR="00634069" w:rsidRPr="00FC7496" w14:paraId="15DBF019" w14:textId="77777777">
        <w:trPr>
          <w:jc w:val="center"/>
        </w:trPr>
        <w:tc>
          <w:tcPr>
            <w:tcW w:w="852" w:type="dxa"/>
            <w:tcBorders>
              <w:bottom w:val="single" w:sz="4" w:space="0" w:color="auto"/>
            </w:tcBorders>
            <w:shd w:val="clear" w:color="auto" w:fill="CCFFCC"/>
          </w:tcPr>
          <w:p w14:paraId="433879EE" w14:textId="77777777" w:rsidR="00634069" w:rsidRPr="00FC7496" w:rsidRDefault="00634069" w:rsidP="003D4CBC">
            <w:pPr>
              <w:pStyle w:val="TAL"/>
            </w:pPr>
            <w:r w:rsidRPr="00FC7496">
              <w:t>Cell 3</w:t>
            </w:r>
          </w:p>
        </w:tc>
        <w:tc>
          <w:tcPr>
            <w:tcW w:w="1063" w:type="dxa"/>
            <w:tcBorders>
              <w:bottom w:val="single" w:sz="4" w:space="0" w:color="auto"/>
            </w:tcBorders>
            <w:shd w:val="clear" w:color="auto" w:fill="CCFFCC"/>
          </w:tcPr>
          <w:p w14:paraId="68AA7A6C" w14:textId="77777777" w:rsidR="00634069" w:rsidRPr="00FC7496" w:rsidRDefault="00634069" w:rsidP="003D4CBC">
            <w:pPr>
              <w:pStyle w:val="TAC"/>
            </w:pPr>
            <w:r w:rsidRPr="00FC7496">
              <w:t>257</w:t>
            </w:r>
          </w:p>
        </w:tc>
        <w:tc>
          <w:tcPr>
            <w:tcW w:w="1216" w:type="dxa"/>
            <w:tcBorders>
              <w:bottom w:val="single" w:sz="4" w:space="0" w:color="auto"/>
            </w:tcBorders>
            <w:shd w:val="clear" w:color="auto" w:fill="CCFFCC"/>
          </w:tcPr>
          <w:p w14:paraId="6F276EB4" w14:textId="77777777" w:rsidR="00634069" w:rsidRPr="00FC7496" w:rsidRDefault="00634069" w:rsidP="003D4CBC">
            <w:pPr>
              <w:pStyle w:val="TAC"/>
            </w:pPr>
            <w:r w:rsidRPr="00FC7496">
              <w:t>150897</w:t>
            </w:r>
          </w:p>
        </w:tc>
        <w:tc>
          <w:tcPr>
            <w:tcW w:w="1915" w:type="dxa"/>
            <w:tcBorders>
              <w:bottom w:val="single" w:sz="4" w:space="0" w:color="auto"/>
            </w:tcBorders>
            <w:shd w:val="clear" w:color="auto" w:fill="CCFFCC"/>
          </w:tcPr>
          <w:p w14:paraId="56CED7B1"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CC"/>
          </w:tcPr>
          <w:p w14:paraId="58357525" w14:textId="77777777" w:rsidR="00634069" w:rsidRPr="00FC7496" w:rsidRDefault="00634069" w:rsidP="003D4CBC">
            <w:pPr>
              <w:pStyle w:val="TAC"/>
            </w:pPr>
            <w:r w:rsidRPr="00FC7496">
              <w:t>150897</w:t>
            </w:r>
          </w:p>
        </w:tc>
      </w:tr>
      <w:tr w:rsidR="00634069" w:rsidRPr="00FC7496" w14:paraId="66B6A345" w14:textId="77777777">
        <w:trPr>
          <w:jc w:val="center"/>
        </w:trPr>
        <w:tc>
          <w:tcPr>
            <w:tcW w:w="852" w:type="dxa"/>
            <w:tcBorders>
              <w:bottom w:val="single" w:sz="4" w:space="0" w:color="auto"/>
            </w:tcBorders>
            <w:shd w:val="clear" w:color="auto" w:fill="FFFF99"/>
          </w:tcPr>
          <w:p w14:paraId="3196B8E3" w14:textId="77777777" w:rsidR="00634069" w:rsidRPr="00FC7496" w:rsidRDefault="00634069" w:rsidP="003D4CBC">
            <w:pPr>
              <w:pStyle w:val="TAL"/>
            </w:pPr>
            <w:r w:rsidRPr="00FC7496">
              <w:t>Cell 4</w:t>
            </w:r>
          </w:p>
        </w:tc>
        <w:tc>
          <w:tcPr>
            <w:tcW w:w="1063" w:type="dxa"/>
            <w:tcBorders>
              <w:bottom w:val="single" w:sz="4" w:space="0" w:color="auto"/>
            </w:tcBorders>
            <w:shd w:val="clear" w:color="auto" w:fill="FFFF99"/>
          </w:tcPr>
          <w:p w14:paraId="7E3FB314" w14:textId="77777777" w:rsidR="00634069" w:rsidRPr="00FC7496" w:rsidRDefault="00634069" w:rsidP="003D4CBC">
            <w:pPr>
              <w:pStyle w:val="TAC"/>
            </w:pPr>
            <w:r w:rsidRPr="00FC7496">
              <w:t>1000</w:t>
            </w:r>
          </w:p>
        </w:tc>
        <w:tc>
          <w:tcPr>
            <w:tcW w:w="1216" w:type="dxa"/>
            <w:tcBorders>
              <w:bottom w:val="single" w:sz="4" w:space="0" w:color="auto"/>
            </w:tcBorders>
            <w:shd w:val="clear" w:color="auto" w:fill="FFFF99"/>
          </w:tcPr>
          <w:p w14:paraId="6CC60591" w14:textId="77777777" w:rsidR="00634069" w:rsidRPr="00FC7496" w:rsidRDefault="00634069" w:rsidP="003D4CBC">
            <w:pPr>
              <w:pStyle w:val="TAC"/>
            </w:pPr>
            <w:r w:rsidRPr="00FC7496">
              <w:t>61440</w:t>
            </w:r>
          </w:p>
        </w:tc>
        <w:tc>
          <w:tcPr>
            <w:tcW w:w="1915" w:type="dxa"/>
            <w:tcBorders>
              <w:bottom w:val="single" w:sz="4" w:space="0" w:color="auto"/>
            </w:tcBorders>
            <w:shd w:val="clear" w:color="auto" w:fill="FFFF99"/>
          </w:tcPr>
          <w:p w14:paraId="03D07CE5" w14:textId="77777777" w:rsidR="00634069" w:rsidRPr="00FC7496" w:rsidRDefault="00634069" w:rsidP="003D4CBC">
            <w:pPr>
              <w:pStyle w:val="TAC"/>
            </w:pPr>
            <w:r w:rsidRPr="00FC7496">
              <w:t>307</w:t>
            </w:r>
          </w:p>
        </w:tc>
        <w:tc>
          <w:tcPr>
            <w:tcW w:w="2340" w:type="dxa"/>
            <w:tcBorders>
              <w:bottom w:val="single" w:sz="4" w:space="0" w:color="auto"/>
            </w:tcBorders>
            <w:shd w:val="clear" w:color="auto" w:fill="FFFF99"/>
          </w:tcPr>
          <w:p w14:paraId="70542259" w14:textId="77777777" w:rsidR="00634069" w:rsidRPr="00FC7496" w:rsidRDefault="00634069" w:rsidP="003D4CBC">
            <w:pPr>
              <w:pStyle w:val="TAC"/>
            </w:pPr>
            <w:r w:rsidRPr="00FC7496">
              <w:t>61440</w:t>
            </w:r>
          </w:p>
        </w:tc>
      </w:tr>
      <w:tr w:rsidR="00634069" w:rsidRPr="00FC7496" w14:paraId="7FE16F51" w14:textId="77777777">
        <w:trPr>
          <w:jc w:val="center"/>
        </w:trPr>
        <w:tc>
          <w:tcPr>
            <w:tcW w:w="852" w:type="dxa"/>
            <w:tcBorders>
              <w:bottom w:val="single" w:sz="4" w:space="0" w:color="auto"/>
            </w:tcBorders>
            <w:shd w:val="clear" w:color="auto" w:fill="CCFFFF"/>
          </w:tcPr>
          <w:p w14:paraId="07A2807C" w14:textId="77777777" w:rsidR="00634069" w:rsidRPr="00FC7496" w:rsidRDefault="00634069" w:rsidP="003D4CBC">
            <w:pPr>
              <w:pStyle w:val="TAL"/>
            </w:pPr>
            <w:r w:rsidRPr="00FC7496">
              <w:t>Cell 6</w:t>
            </w:r>
          </w:p>
        </w:tc>
        <w:tc>
          <w:tcPr>
            <w:tcW w:w="1063" w:type="dxa"/>
            <w:tcBorders>
              <w:bottom w:val="single" w:sz="4" w:space="0" w:color="auto"/>
            </w:tcBorders>
            <w:shd w:val="clear" w:color="auto" w:fill="CCFFFF"/>
          </w:tcPr>
          <w:p w14:paraId="0027D68A" w14:textId="77777777" w:rsidR="00634069" w:rsidRPr="00FC7496" w:rsidRDefault="00634069" w:rsidP="003D4CBC">
            <w:pPr>
              <w:pStyle w:val="TAC"/>
            </w:pPr>
            <w:r w:rsidRPr="00FC7496">
              <w:t>657</w:t>
            </w:r>
          </w:p>
        </w:tc>
        <w:tc>
          <w:tcPr>
            <w:tcW w:w="1216" w:type="dxa"/>
            <w:tcBorders>
              <w:bottom w:val="single" w:sz="4" w:space="0" w:color="auto"/>
            </w:tcBorders>
            <w:shd w:val="clear" w:color="auto" w:fill="CCFFFF"/>
          </w:tcPr>
          <w:p w14:paraId="135E162C" w14:textId="77777777" w:rsidR="00634069" w:rsidRPr="00FC7496" w:rsidRDefault="00634069" w:rsidP="003D4CBC">
            <w:pPr>
              <w:pStyle w:val="TAC"/>
            </w:pPr>
            <w:r w:rsidRPr="00FC7496">
              <w:t>524</w:t>
            </w:r>
          </w:p>
        </w:tc>
        <w:tc>
          <w:tcPr>
            <w:tcW w:w="1915" w:type="dxa"/>
            <w:tcBorders>
              <w:bottom w:val="single" w:sz="4" w:space="0" w:color="auto"/>
            </w:tcBorders>
            <w:shd w:val="clear" w:color="auto" w:fill="CCFFFF"/>
          </w:tcPr>
          <w:p w14:paraId="1B8545A5"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FF"/>
          </w:tcPr>
          <w:p w14:paraId="62CD7A80" w14:textId="77777777" w:rsidR="00634069" w:rsidRPr="00FC7496" w:rsidRDefault="00634069" w:rsidP="003D4CBC">
            <w:pPr>
              <w:pStyle w:val="TAC"/>
            </w:pPr>
            <w:r w:rsidRPr="00FC7496">
              <w:t>524</w:t>
            </w:r>
          </w:p>
        </w:tc>
      </w:tr>
      <w:tr w:rsidR="00634069" w:rsidRPr="00FC7496" w14:paraId="316264BB" w14:textId="77777777">
        <w:trPr>
          <w:jc w:val="center"/>
        </w:trPr>
        <w:tc>
          <w:tcPr>
            <w:tcW w:w="852" w:type="dxa"/>
            <w:tcBorders>
              <w:bottom w:val="single" w:sz="4" w:space="0" w:color="auto"/>
            </w:tcBorders>
            <w:shd w:val="clear" w:color="auto" w:fill="FFCC99"/>
          </w:tcPr>
          <w:p w14:paraId="06786912" w14:textId="77777777" w:rsidR="00634069" w:rsidRPr="00FC7496" w:rsidRDefault="00634069" w:rsidP="003D4CBC">
            <w:pPr>
              <w:pStyle w:val="TAL"/>
            </w:pPr>
            <w:r w:rsidRPr="00FC7496">
              <w:t>Cell 10</w:t>
            </w:r>
          </w:p>
        </w:tc>
        <w:tc>
          <w:tcPr>
            <w:tcW w:w="1063" w:type="dxa"/>
            <w:tcBorders>
              <w:bottom w:val="single" w:sz="4" w:space="0" w:color="auto"/>
            </w:tcBorders>
            <w:shd w:val="clear" w:color="auto" w:fill="FFCC99"/>
          </w:tcPr>
          <w:p w14:paraId="546387B8" w14:textId="77777777" w:rsidR="00634069" w:rsidRPr="00FC7496" w:rsidRDefault="00634069" w:rsidP="003D4CBC">
            <w:pPr>
              <w:pStyle w:val="TAC"/>
            </w:pPr>
            <w:r w:rsidRPr="00FC7496">
              <w:t>129</w:t>
            </w:r>
          </w:p>
        </w:tc>
        <w:tc>
          <w:tcPr>
            <w:tcW w:w="1216" w:type="dxa"/>
            <w:tcBorders>
              <w:bottom w:val="single" w:sz="4" w:space="0" w:color="auto"/>
            </w:tcBorders>
            <w:shd w:val="clear" w:color="auto" w:fill="FFCC99"/>
          </w:tcPr>
          <w:p w14:paraId="095A6FD2" w14:textId="77777777" w:rsidR="00634069" w:rsidRPr="00FC7496" w:rsidRDefault="00634069" w:rsidP="003D4CBC">
            <w:pPr>
              <w:pStyle w:val="TAC"/>
            </w:pPr>
            <w:r w:rsidRPr="00FC7496">
              <w:t>43658</w:t>
            </w:r>
          </w:p>
        </w:tc>
        <w:tc>
          <w:tcPr>
            <w:tcW w:w="1915" w:type="dxa"/>
            <w:tcBorders>
              <w:bottom w:val="single" w:sz="4" w:space="0" w:color="auto"/>
            </w:tcBorders>
            <w:shd w:val="clear" w:color="auto" w:fill="FFCC99"/>
          </w:tcPr>
          <w:p w14:paraId="6D8073D3" w14:textId="77777777" w:rsidR="00634069" w:rsidRPr="00FC7496" w:rsidRDefault="00634069" w:rsidP="003D4CBC">
            <w:pPr>
              <w:pStyle w:val="TAC"/>
            </w:pPr>
            <w:r w:rsidRPr="00FC7496">
              <w:t>77</w:t>
            </w:r>
          </w:p>
        </w:tc>
        <w:tc>
          <w:tcPr>
            <w:tcW w:w="2340" w:type="dxa"/>
            <w:tcBorders>
              <w:bottom w:val="single" w:sz="4" w:space="0" w:color="auto"/>
            </w:tcBorders>
            <w:shd w:val="clear" w:color="auto" w:fill="FFCC99"/>
          </w:tcPr>
          <w:p w14:paraId="73E849C1" w14:textId="77777777" w:rsidR="00634069" w:rsidRPr="00FC7496" w:rsidRDefault="00634069" w:rsidP="003D4CBC">
            <w:pPr>
              <w:pStyle w:val="TAC"/>
            </w:pPr>
            <w:r w:rsidRPr="00FC7496">
              <w:t>43658</w:t>
            </w:r>
          </w:p>
        </w:tc>
      </w:tr>
      <w:tr w:rsidR="00634069" w:rsidRPr="00FC7496" w14:paraId="685F121C" w14:textId="77777777">
        <w:trPr>
          <w:jc w:val="center"/>
        </w:trPr>
        <w:tc>
          <w:tcPr>
            <w:tcW w:w="852" w:type="dxa"/>
            <w:tcBorders>
              <w:bottom w:val="single" w:sz="4" w:space="0" w:color="auto"/>
            </w:tcBorders>
            <w:shd w:val="clear" w:color="auto" w:fill="FFFF99"/>
          </w:tcPr>
          <w:p w14:paraId="26BF17E7" w14:textId="77777777" w:rsidR="00634069" w:rsidRPr="00FC7496" w:rsidRDefault="00634069" w:rsidP="003D4CBC">
            <w:pPr>
              <w:pStyle w:val="TAL"/>
            </w:pPr>
            <w:r w:rsidRPr="00FC7496">
              <w:t>Cell 11</w:t>
            </w:r>
          </w:p>
        </w:tc>
        <w:tc>
          <w:tcPr>
            <w:tcW w:w="1063" w:type="dxa"/>
            <w:tcBorders>
              <w:bottom w:val="single" w:sz="4" w:space="0" w:color="auto"/>
            </w:tcBorders>
            <w:shd w:val="clear" w:color="auto" w:fill="FFFF99"/>
          </w:tcPr>
          <w:p w14:paraId="0C04B4B7" w14:textId="77777777" w:rsidR="00634069" w:rsidRPr="00FC7496" w:rsidRDefault="00634069" w:rsidP="003D4CBC">
            <w:pPr>
              <w:pStyle w:val="TAC"/>
            </w:pPr>
            <w:r w:rsidRPr="00FC7496">
              <w:t>957</w:t>
            </w:r>
          </w:p>
        </w:tc>
        <w:tc>
          <w:tcPr>
            <w:tcW w:w="1216" w:type="dxa"/>
            <w:tcBorders>
              <w:bottom w:val="single" w:sz="4" w:space="0" w:color="auto"/>
            </w:tcBorders>
            <w:shd w:val="clear" w:color="auto" w:fill="FFFF99"/>
          </w:tcPr>
          <w:p w14:paraId="2B958202" w14:textId="77777777" w:rsidR="00634069" w:rsidRPr="00FC7496" w:rsidRDefault="00634069" w:rsidP="003D4CBC">
            <w:pPr>
              <w:pStyle w:val="TAC"/>
            </w:pPr>
            <w:r w:rsidRPr="00FC7496">
              <w:t>92160</w:t>
            </w:r>
          </w:p>
        </w:tc>
        <w:tc>
          <w:tcPr>
            <w:tcW w:w="1915" w:type="dxa"/>
            <w:tcBorders>
              <w:bottom w:val="single" w:sz="4" w:space="0" w:color="auto"/>
            </w:tcBorders>
            <w:shd w:val="clear" w:color="auto" w:fill="FFFF99"/>
          </w:tcPr>
          <w:p w14:paraId="21A9630A"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94814" w14:textId="77777777" w:rsidR="00634069" w:rsidRPr="00FC7496" w:rsidRDefault="00634069" w:rsidP="003D4CBC">
            <w:pPr>
              <w:pStyle w:val="TAC"/>
            </w:pPr>
            <w:r w:rsidRPr="00FC7496">
              <w:t>92160</w:t>
            </w:r>
          </w:p>
        </w:tc>
      </w:tr>
      <w:tr w:rsidR="00634069" w:rsidRPr="00FC7496" w14:paraId="5939FCC1" w14:textId="77777777">
        <w:trPr>
          <w:jc w:val="center"/>
        </w:trPr>
        <w:tc>
          <w:tcPr>
            <w:tcW w:w="852" w:type="dxa"/>
            <w:tcBorders>
              <w:bottom w:val="single" w:sz="4" w:space="0" w:color="auto"/>
            </w:tcBorders>
            <w:shd w:val="clear" w:color="auto" w:fill="CCFFCC"/>
          </w:tcPr>
          <w:p w14:paraId="2246BD47" w14:textId="77777777" w:rsidR="00634069" w:rsidRPr="00FC7496" w:rsidRDefault="00634069" w:rsidP="003D4CBC">
            <w:pPr>
              <w:pStyle w:val="TAL"/>
            </w:pPr>
            <w:r w:rsidRPr="00FC7496">
              <w:t>Cell 12</w:t>
            </w:r>
          </w:p>
        </w:tc>
        <w:tc>
          <w:tcPr>
            <w:tcW w:w="1063" w:type="dxa"/>
            <w:tcBorders>
              <w:bottom w:val="single" w:sz="4" w:space="0" w:color="auto"/>
            </w:tcBorders>
            <w:shd w:val="clear" w:color="auto" w:fill="CCFFCC"/>
          </w:tcPr>
          <w:p w14:paraId="0ED7FF00"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0F5E4AF1"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2F6DABE9"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1D68D181" w14:textId="77777777" w:rsidR="00634069" w:rsidRPr="00FC7496" w:rsidRDefault="00634069" w:rsidP="003D4CBC">
            <w:pPr>
              <w:pStyle w:val="TAC"/>
            </w:pPr>
            <w:r w:rsidRPr="00FC7496">
              <w:t>181617</w:t>
            </w:r>
          </w:p>
        </w:tc>
      </w:tr>
      <w:tr w:rsidR="00634069" w:rsidRPr="00FC7496" w14:paraId="5D11BCC6" w14:textId="77777777">
        <w:trPr>
          <w:jc w:val="center"/>
        </w:trPr>
        <w:tc>
          <w:tcPr>
            <w:tcW w:w="852" w:type="dxa"/>
            <w:shd w:val="clear" w:color="auto" w:fill="CCFFFF"/>
          </w:tcPr>
          <w:p w14:paraId="20A26F7A" w14:textId="77777777" w:rsidR="00634069" w:rsidRPr="00FC7496" w:rsidRDefault="00634069" w:rsidP="003D4CBC">
            <w:pPr>
              <w:pStyle w:val="TAL"/>
            </w:pPr>
            <w:r w:rsidRPr="00FC7496">
              <w:t>Cell 13</w:t>
            </w:r>
          </w:p>
        </w:tc>
        <w:tc>
          <w:tcPr>
            <w:tcW w:w="1063" w:type="dxa"/>
            <w:shd w:val="clear" w:color="auto" w:fill="CCFFFF"/>
          </w:tcPr>
          <w:p w14:paraId="129B5C5C" w14:textId="77777777" w:rsidR="00634069" w:rsidRPr="00FC7496" w:rsidRDefault="00634069" w:rsidP="003D4CBC">
            <w:pPr>
              <w:pStyle w:val="TAC"/>
            </w:pPr>
            <w:r w:rsidRPr="00FC7496">
              <w:t>890</w:t>
            </w:r>
          </w:p>
        </w:tc>
        <w:tc>
          <w:tcPr>
            <w:tcW w:w="1216" w:type="dxa"/>
            <w:shd w:val="clear" w:color="auto" w:fill="CCFFFF"/>
          </w:tcPr>
          <w:p w14:paraId="6D33025F" w14:textId="77777777" w:rsidR="00634069" w:rsidRPr="00FC7496" w:rsidRDefault="00634069" w:rsidP="003D4CBC">
            <w:pPr>
              <w:pStyle w:val="TAC"/>
            </w:pPr>
            <w:r w:rsidRPr="00FC7496">
              <w:t>31244</w:t>
            </w:r>
          </w:p>
        </w:tc>
        <w:tc>
          <w:tcPr>
            <w:tcW w:w="1915" w:type="dxa"/>
            <w:shd w:val="clear" w:color="auto" w:fill="CCFFFF"/>
          </w:tcPr>
          <w:p w14:paraId="58EEE541" w14:textId="77777777" w:rsidR="00634069" w:rsidRPr="00FC7496" w:rsidRDefault="00634069" w:rsidP="003D4CBC">
            <w:pPr>
              <w:pStyle w:val="TAC"/>
            </w:pPr>
            <w:r w:rsidRPr="00FC7496">
              <w:t>154</w:t>
            </w:r>
          </w:p>
        </w:tc>
        <w:tc>
          <w:tcPr>
            <w:tcW w:w="2340" w:type="dxa"/>
            <w:shd w:val="clear" w:color="auto" w:fill="CCFFFF"/>
          </w:tcPr>
          <w:p w14:paraId="5FDDDA6F" w14:textId="77777777" w:rsidR="00634069" w:rsidRPr="00FC7496" w:rsidRDefault="00634069" w:rsidP="003D4CBC">
            <w:pPr>
              <w:pStyle w:val="TAC"/>
            </w:pPr>
            <w:r w:rsidRPr="00FC7496">
              <w:t>31244</w:t>
            </w:r>
          </w:p>
        </w:tc>
      </w:tr>
      <w:tr w:rsidR="00634069" w:rsidRPr="00FC7496" w14:paraId="54B54835" w14:textId="77777777">
        <w:trPr>
          <w:jc w:val="center"/>
        </w:trPr>
        <w:tc>
          <w:tcPr>
            <w:tcW w:w="852" w:type="dxa"/>
            <w:tcBorders>
              <w:bottom w:val="single" w:sz="4" w:space="0" w:color="auto"/>
            </w:tcBorders>
          </w:tcPr>
          <w:p w14:paraId="0C83D9B7" w14:textId="77777777" w:rsidR="00634069" w:rsidRPr="00FC7496" w:rsidRDefault="00634069" w:rsidP="003D4CBC">
            <w:pPr>
              <w:pStyle w:val="TAL"/>
            </w:pPr>
            <w:r w:rsidRPr="00FC7496">
              <w:t>Cell 14</w:t>
            </w:r>
          </w:p>
        </w:tc>
        <w:tc>
          <w:tcPr>
            <w:tcW w:w="1063" w:type="dxa"/>
            <w:tcBorders>
              <w:bottom w:val="single" w:sz="4" w:space="0" w:color="auto"/>
            </w:tcBorders>
          </w:tcPr>
          <w:p w14:paraId="3943F688" w14:textId="77777777" w:rsidR="00634069" w:rsidRPr="00FC7496" w:rsidRDefault="00634069" w:rsidP="003D4CBC">
            <w:pPr>
              <w:pStyle w:val="TAC"/>
            </w:pPr>
            <w:r w:rsidRPr="00FC7496">
              <w:t>680</w:t>
            </w:r>
          </w:p>
        </w:tc>
        <w:tc>
          <w:tcPr>
            <w:tcW w:w="1216" w:type="dxa"/>
            <w:tcBorders>
              <w:bottom w:val="single" w:sz="4" w:space="0" w:color="auto"/>
            </w:tcBorders>
          </w:tcPr>
          <w:p w14:paraId="7F5589F5" w14:textId="77777777" w:rsidR="00634069" w:rsidRPr="00FC7496" w:rsidRDefault="00634069" w:rsidP="003D4CBC">
            <w:pPr>
              <w:pStyle w:val="TAC"/>
            </w:pPr>
            <w:r w:rsidRPr="00FC7496">
              <w:t>300501</w:t>
            </w:r>
          </w:p>
        </w:tc>
        <w:tc>
          <w:tcPr>
            <w:tcW w:w="1915" w:type="dxa"/>
            <w:tcBorders>
              <w:bottom w:val="single" w:sz="4" w:space="0" w:color="auto"/>
            </w:tcBorders>
          </w:tcPr>
          <w:p w14:paraId="0F9A71F2" w14:textId="77777777" w:rsidR="00634069" w:rsidRPr="00FC7496" w:rsidRDefault="00634069" w:rsidP="003D4CBC">
            <w:pPr>
              <w:pStyle w:val="TAC"/>
            </w:pPr>
            <w:r w:rsidRPr="00FC7496">
              <w:t>77</w:t>
            </w:r>
          </w:p>
        </w:tc>
        <w:tc>
          <w:tcPr>
            <w:tcW w:w="2340" w:type="dxa"/>
            <w:tcBorders>
              <w:bottom w:val="single" w:sz="4" w:space="0" w:color="auto"/>
            </w:tcBorders>
          </w:tcPr>
          <w:p w14:paraId="331200CB" w14:textId="77777777" w:rsidR="00634069" w:rsidRPr="00FC7496" w:rsidRDefault="00634069" w:rsidP="003D4CBC">
            <w:pPr>
              <w:pStyle w:val="TAC"/>
            </w:pPr>
            <w:r w:rsidRPr="00FC7496">
              <w:t>300501</w:t>
            </w:r>
          </w:p>
        </w:tc>
      </w:tr>
      <w:tr w:rsidR="00634069" w:rsidRPr="00FC7496" w14:paraId="3CDAB90B" w14:textId="77777777">
        <w:trPr>
          <w:jc w:val="center"/>
        </w:trPr>
        <w:tc>
          <w:tcPr>
            <w:tcW w:w="852" w:type="dxa"/>
            <w:shd w:val="clear" w:color="auto" w:fill="CCFFCC"/>
          </w:tcPr>
          <w:p w14:paraId="499FF8A3" w14:textId="77777777" w:rsidR="00634069" w:rsidRPr="00FC7496" w:rsidRDefault="00634069" w:rsidP="003D4CBC">
            <w:pPr>
              <w:pStyle w:val="TAL"/>
            </w:pPr>
            <w:r w:rsidRPr="00FC7496">
              <w:t>Cell 23</w:t>
            </w:r>
          </w:p>
        </w:tc>
        <w:tc>
          <w:tcPr>
            <w:tcW w:w="1063" w:type="dxa"/>
            <w:shd w:val="clear" w:color="auto" w:fill="CCFFCC"/>
          </w:tcPr>
          <w:p w14:paraId="191267D3" w14:textId="77777777" w:rsidR="00634069" w:rsidRPr="00FC7496" w:rsidRDefault="00634069" w:rsidP="003D4CBC">
            <w:pPr>
              <w:pStyle w:val="TAC"/>
            </w:pPr>
            <w:r w:rsidRPr="00FC7496">
              <w:t>383</w:t>
            </w:r>
          </w:p>
        </w:tc>
        <w:tc>
          <w:tcPr>
            <w:tcW w:w="1216" w:type="dxa"/>
            <w:shd w:val="clear" w:color="auto" w:fill="CCFFCC"/>
          </w:tcPr>
          <w:p w14:paraId="7225BEA0" w14:textId="77777777" w:rsidR="00634069" w:rsidRPr="00FC7496" w:rsidRDefault="00634069" w:rsidP="003D4CBC">
            <w:pPr>
              <w:pStyle w:val="TAC"/>
            </w:pPr>
            <w:r w:rsidRPr="00FC7496">
              <w:t>212337</w:t>
            </w:r>
          </w:p>
        </w:tc>
        <w:tc>
          <w:tcPr>
            <w:tcW w:w="1915" w:type="dxa"/>
            <w:shd w:val="clear" w:color="auto" w:fill="CCFFCC"/>
          </w:tcPr>
          <w:p w14:paraId="2D0EEA13" w14:textId="77777777" w:rsidR="00634069" w:rsidRPr="00FC7496" w:rsidRDefault="00634069" w:rsidP="003D4CBC">
            <w:pPr>
              <w:pStyle w:val="TAC"/>
            </w:pPr>
            <w:r w:rsidRPr="00FC7496">
              <w:t>154</w:t>
            </w:r>
          </w:p>
        </w:tc>
        <w:tc>
          <w:tcPr>
            <w:tcW w:w="2340" w:type="dxa"/>
            <w:shd w:val="clear" w:color="auto" w:fill="CCFFCC"/>
          </w:tcPr>
          <w:p w14:paraId="3036AEC0" w14:textId="77777777" w:rsidR="00634069" w:rsidRPr="00FC7496" w:rsidRDefault="00634069" w:rsidP="003D4CBC">
            <w:pPr>
              <w:pStyle w:val="TAC"/>
            </w:pPr>
            <w:r w:rsidRPr="00FC7496">
              <w:t>212337</w:t>
            </w:r>
          </w:p>
        </w:tc>
      </w:tr>
      <w:tr w:rsidR="00634069" w:rsidRPr="00FC7496" w14:paraId="084D9926" w14:textId="77777777">
        <w:trPr>
          <w:jc w:val="center"/>
        </w:trPr>
        <w:tc>
          <w:tcPr>
            <w:tcW w:w="852" w:type="dxa"/>
            <w:shd w:val="clear" w:color="auto" w:fill="CCFFCC"/>
          </w:tcPr>
          <w:p w14:paraId="2DF9A4CD" w14:textId="77777777" w:rsidR="00634069" w:rsidRPr="00FC7496" w:rsidRDefault="00634069" w:rsidP="003D4CBC">
            <w:pPr>
              <w:pStyle w:val="TAL"/>
            </w:pPr>
            <w:r w:rsidRPr="00FC7496">
              <w:t>Cell 28</w:t>
            </w:r>
          </w:p>
        </w:tc>
        <w:tc>
          <w:tcPr>
            <w:tcW w:w="1063" w:type="dxa"/>
            <w:shd w:val="clear" w:color="auto" w:fill="CCFFCC"/>
          </w:tcPr>
          <w:p w14:paraId="5D342317" w14:textId="77777777" w:rsidR="00634069" w:rsidRPr="00FC7496" w:rsidRDefault="00634069" w:rsidP="003D4CBC">
            <w:pPr>
              <w:pStyle w:val="TAC"/>
            </w:pPr>
            <w:r w:rsidRPr="00FC7496">
              <w:t>890</w:t>
            </w:r>
          </w:p>
        </w:tc>
        <w:tc>
          <w:tcPr>
            <w:tcW w:w="1216" w:type="dxa"/>
            <w:shd w:val="clear" w:color="auto" w:fill="CCFFCC"/>
          </w:tcPr>
          <w:p w14:paraId="3433024C" w14:textId="77777777" w:rsidR="00634069" w:rsidRPr="00FC7496" w:rsidRDefault="00634069" w:rsidP="003D4CBC">
            <w:pPr>
              <w:pStyle w:val="TAC"/>
            </w:pPr>
            <w:r w:rsidRPr="00FC7496">
              <w:t>31244</w:t>
            </w:r>
          </w:p>
        </w:tc>
        <w:tc>
          <w:tcPr>
            <w:tcW w:w="1915" w:type="dxa"/>
            <w:shd w:val="clear" w:color="auto" w:fill="CCFFCC"/>
          </w:tcPr>
          <w:p w14:paraId="23EBE864" w14:textId="77777777" w:rsidR="00634069" w:rsidRPr="00FC7496" w:rsidRDefault="00634069" w:rsidP="003D4CBC">
            <w:pPr>
              <w:pStyle w:val="TAC"/>
            </w:pPr>
            <w:r w:rsidRPr="00FC7496">
              <w:t>154</w:t>
            </w:r>
          </w:p>
        </w:tc>
        <w:tc>
          <w:tcPr>
            <w:tcW w:w="2340" w:type="dxa"/>
            <w:shd w:val="clear" w:color="auto" w:fill="CCFFCC"/>
          </w:tcPr>
          <w:p w14:paraId="2C3F0272" w14:textId="77777777" w:rsidR="00634069" w:rsidRPr="00FC7496" w:rsidRDefault="00634069" w:rsidP="003D4CBC">
            <w:pPr>
              <w:pStyle w:val="TAC"/>
            </w:pPr>
            <w:r w:rsidRPr="00FC7496">
              <w:t>31244</w:t>
            </w:r>
          </w:p>
        </w:tc>
      </w:tr>
      <w:tr w:rsidR="00634069" w:rsidRPr="00FC7496" w14:paraId="7144FE75" w14:textId="77777777">
        <w:trPr>
          <w:jc w:val="center"/>
        </w:trPr>
        <w:tc>
          <w:tcPr>
            <w:tcW w:w="852" w:type="dxa"/>
            <w:shd w:val="clear" w:color="auto" w:fill="CCFFCC"/>
          </w:tcPr>
          <w:p w14:paraId="23F8F018" w14:textId="77777777" w:rsidR="00634069" w:rsidRPr="00FC7496" w:rsidRDefault="00634069" w:rsidP="003D4CBC">
            <w:pPr>
              <w:pStyle w:val="TAL"/>
            </w:pPr>
            <w:r w:rsidRPr="00FC7496">
              <w:t>Cell 29</w:t>
            </w:r>
          </w:p>
        </w:tc>
        <w:tc>
          <w:tcPr>
            <w:tcW w:w="1063" w:type="dxa"/>
            <w:shd w:val="clear" w:color="auto" w:fill="CCFFCC"/>
          </w:tcPr>
          <w:p w14:paraId="201F7F6B" w14:textId="77777777" w:rsidR="00634069" w:rsidRPr="00FC7496" w:rsidRDefault="00634069" w:rsidP="003D4CBC">
            <w:pPr>
              <w:pStyle w:val="TAC"/>
            </w:pPr>
            <w:r w:rsidRPr="00FC7496">
              <w:t>680</w:t>
            </w:r>
          </w:p>
        </w:tc>
        <w:tc>
          <w:tcPr>
            <w:tcW w:w="1216" w:type="dxa"/>
            <w:shd w:val="clear" w:color="auto" w:fill="CCFFCC"/>
          </w:tcPr>
          <w:p w14:paraId="7367F646" w14:textId="77777777" w:rsidR="00634069" w:rsidRPr="00FC7496" w:rsidRDefault="00634069" w:rsidP="003D4CBC">
            <w:pPr>
              <w:pStyle w:val="TAC"/>
            </w:pPr>
            <w:r w:rsidRPr="00FC7496">
              <w:t>300501</w:t>
            </w:r>
          </w:p>
        </w:tc>
        <w:tc>
          <w:tcPr>
            <w:tcW w:w="1915" w:type="dxa"/>
            <w:shd w:val="clear" w:color="auto" w:fill="CCFFCC"/>
          </w:tcPr>
          <w:p w14:paraId="765FC36D" w14:textId="77777777" w:rsidR="00634069" w:rsidRPr="00FC7496" w:rsidRDefault="00634069" w:rsidP="003D4CBC">
            <w:pPr>
              <w:pStyle w:val="TAC"/>
            </w:pPr>
            <w:r w:rsidRPr="00FC7496">
              <w:t>77</w:t>
            </w:r>
          </w:p>
        </w:tc>
        <w:tc>
          <w:tcPr>
            <w:tcW w:w="2340" w:type="dxa"/>
            <w:shd w:val="clear" w:color="auto" w:fill="CCFFCC"/>
          </w:tcPr>
          <w:p w14:paraId="52D9314B" w14:textId="77777777" w:rsidR="00634069" w:rsidRPr="00FC7496" w:rsidRDefault="00634069" w:rsidP="003D4CBC">
            <w:pPr>
              <w:pStyle w:val="TAC"/>
            </w:pPr>
            <w:r w:rsidRPr="00FC7496">
              <w:t>300501</w:t>
            </w:r>
          </w:p>
        </w:tc>
      </w:tr>
      <w:tr w:rsidR="00634069" w:rsidRPr="00FC7496" w14:paraId="09692373" w14:textId="77777777">
        <w:trPr>
          <w:jc w:val="center"/>
        </w:trPr>
        <w:tc>
          <w:tcPr>
            <w:tcW w:w="852" w:type="dxa"/>
            <w:tcBorders>
              <w:bottom w:val="single" w:sz="4" w:space="0" w:color="auto"/>
            </w:tcBorders>
            <w:shd w:val="clear" w:color="auto" w:fill="CCFFCC"/>
          </w:tcPr>
          <w:p w14:paraId="7EE2C423" w14:textId="77777777" w:rsidR="00634069" w:rsidRPr="00FC7496" w:rsidRDefault="00634069" w:rsidP="003D4CBC">
            <w:pPr>
              <w:pStyle w:val="TAL"/>
            </w:pPr>
            <w:r w:rsidRPr="00FC7496">
              <w:t>Cell 30</w:t>
            </w:r>
          </w:p>
        </w:tc>
        <w:tc>
          <w:tcPr>
            <w:tcW w:w="1063" w:type="dxa"/>
            <w:tcBorders>
              <w:bottom w:val="single" w:sz="4" w:space="0" w:color="auto"/>
            </w:tcBorders>
            <w:shd w:val="clear" w:color="auto" w:fill="CCFFCC"/>
          </w:tcPr>
          <w:p w14:paraId="5C8B79CF"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6DCCE738"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68CF3432"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70124EE2" w14:textId="77777777" w:rsidR="00634069" w:rsidRPr="00FC7496" w:rsidRDefault="00634069" w:rsidP="003D4CBC">
            <w:pPr>
              <w:pStyle w:val="TAC"/>
            </w:pPr>
            <w:r w:rsidRPr="00FC7496">
              <w:t>181617</w:t>
            </w:r>
          </w:p>
        </w:tc>
      </w:tr>
      <w:tr w:rsidR="00634069" w:rsidRPr="00FC7496" w14:paraId="0560E276" w14:textId="77777777">
        <w:trPr>
          <w:jc w:val="center"/>
        </w:trPr>
        <w:tc>
          <w:tcPr>
            <w:tcW w:w="7386" w:type="dxa"/>
            <w:gridSpan w:val="5"/>
            <w:tcBorders>
              <w:bottom w:val="single" w:sz="4" w:space="0" w:color="auto"/>
            </w:tcBorders>
            <w:shd w:val="clear" w:color="auto" w:fill="auto"/>
          </w:tcPr>
          <w:p w14:paraId="2181A342" w14:textId="77777777" w:rsidR="00634069" w:rsidRPr="00FC7496" w:rsidRDefault="00634069" w:rsidP="003D4CBC">
            <w:pPr>
              <w:pStyle w:val="TAN"/>
            </w:pPr>
            <w:r w:rsidRPr="00FC7496">
              <w:t>NOTE:</w:t>
            </w:r>
            <w:r w:rsidRPr="00FC7496">
              <w:tab/>
              <w:t>For TDD, synchronous Tcell values are applied unless specified otherwise in the test cases.</w:t>
            </w:r>
          </w:p>
        </w:tc>
      </w:tr>
    </w:tbl>
    <w:p w14:paraId="70DC8748" w14:textId="77777777" w:rsidR="00634069" w:rsidRPr="00FC7496" w:rsidRDefault="00634069" w:rsidP="00634069"/>
    <w:p w14:paraId="573EBAC2" w14:textId="77777777" w:rsidR="00F51464" w:rsidRPr="00FC7496" w:rsidRDefault="00F51464" w:rsidP="00273022">
      <w:pPr>
        <w:keepNext/>
        <w:keepLines/>
      </w:pPr>
      <w:r w:rsidRPr="00FC7496">
        <w:t xml:space="preserve">Table 7.4.3.1-2 is applied to the NAS test when more than one PLMN exists in a test case.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6.3.2.2-3</w:t>
      </w:r>
      <w:r w:rsidRPr="00FC7496">
        <w:t>.</w:t>
      </w:r>
    </w:p>
    <w:p w14:paraId="1C8F8A02" w14:textId="77777777" w:rsidR="00D21A97" w:rsidRPr="00FC7496" w:rsidRDefault="00F51464" w:rsidP="007A53B6">
      <w:pPr>
        <w:pStyle w:val="TH"/>
        <w:rPr>
          <w:bCs/>
        </w:rPr>
      </w:pPr>
      <w:r w:rsidRPr="00FC7496">
        <w:t>Table 7.4.3.1-2: Timing parameters of simulated cells for NAS TCs</w:t>
      </w:r>
      <w:r w:rsidRPr="00FC7496">
        <w:rPr>
          <w:bCs/>
        </w:rPr>
        <w:t xml:space="preserve"> in different PLMNs</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05"/>
        <w:gridCol w:w="973"/>
        <w:gridCol w:w="1157"/>
        <w:gridCol w:w="1661"/>
        <w:gridCol w:w="2169"/>
      </w:tblGrid>
      <w:tr w:rsidR="008F3603" w:rsidRPr="00FC7496" w14:paraId="39562779" w14:textId="77777777">
        <w:trPr>
          <w:jc w:val="center"/>
        </w:trPr>
        <w:tc>
          <w:tcPr>
            <w:tcW w:w="1305" w:type="dxa"/>
            <w:vMerge w:val="restart"/>
          </w:tcPr>
          <w:p w14:paraId="49AE26EC" w14:textId="77777777" w:rsidR="008F3603" w:rsidRPr="00FC7496" w:rsidRDefault="008F3603" w:rsidP="003D4CBC">
            <w:pPr>
              <w:pStyle w:val="TAH"/>
            </w:pPr>
            <w:r w:rsidRPr="00FC7496">
              <w:t>cell ID</w:t>
            </w:r>
          </w:p>
        </w:tc>
        <w:tc>
          <w:tcPr>
            <w:tcW w:w="973" w:type="dxa"/>
            <w:vMerge w:val="restart"/>
          </w:tcPr>
          <w:p w14:paraId="39180E6A" w14:textId="77777777" w:rsidR="008F3603" w:rsidRPr="00FC7496" w:rsidRDefault="008F3603" w:rsidP="003D4CBC">
            <w:pPr>
              <w:pStyle w:val="TAH"/>
            </w:pPr>
            <w:r w:rsidRPr="00FC7496">
              <w:t>SFN offset</w:t>
            </w:r>
          </w:p>
        </w:tc>
        <w:tc>
          <w:tcPr>
            <w:tcW w:w="1157" w:type="dxa"/>
            <w:vMerge w:val="restart"/>
          </w:tcPr>
          <w:p w14:paraId="6AEDDAD0" w14:textId="77777777" w:rsidR="008F3603" w:rsidRPr="00FC7496" w:rsidRDefault="008F3603" w:rsidP="003D4CBC">
            <w:pPr>
              <w:pStyle w:val="TAH"/>
            </w:pPr>
            <w:r w:rsidRPr="00FC7496">
              <w:t>FDD Tcell (</w:t>
            </w:r>
            <w:r w:rsidRPr="00FC7496">
              <w:rPr>
                <w:i/>
                <w:iCs/>
              </w:rPr>
              <w:t>Ts</w:t>
            </w:r>
            <w:r w:rsidRPr="00FC7496">
              <w:t>)</w:t>
            </w:r>
          </w:p>
        </w:tc>
        <w:tc>
          <w:tcPr>
            <w:tcW w:w="3830" w:type="dxa"/>
            <w:gridSpan w:val="2"/>
            <w:tcBorders>
              <w:bottom w:val="single" w:sz="4" w:space="0" w:color="auto"/>
            </w:tcBorders>
          </w:tcPr>
          <w:p w14:paraId="41F04364" w14:textId="77777777" w:rsidR="008F3603" w:rsidRPr="00FC7496" w:rsidRDefault="008F3603" w:rsidP="003D4CBC">
            <w:pPr>
              <w:pStyle w:val="TAH"/>
            </w:pPr>
            <w:r w:rsidRPr="00FC7496">
              <w:t>TDD Tcell (</w:t>
            </w:r>
            <w:r w:rsidRPr="00FC7496">
              <w:rPr>
                <w:i/>
                <w:iCs/>
              </w:rPr>
              <w:t>Ts</w:t>
            </w:r>
            <w:r w:rsidRPr="00FC7496">
              <w:t>)</w:t>
            </w:r>
          </w:p>
        </w:tc>
      </w:tr>
      <w:tr w:rsidR="008F3603" w:rsidRPr="00FC7496" w14:paraId="7B1E55B4" w14:textId="77777777">
        <w:trPr>
          <w:jc w:val="center"/>
        </w:trPr>
        <w:tc>
          <w:tcPr>
            <w:tcW w:w="1305" w:type="dxa"/>
            <w:vMerge/>
            <w:tcBorders>
              <w:bottom w:val="single" w:sz="4" w:space="0" w:color="auto"/>
            </w:tcBorders>
          </w:tcPr>
          <w:p w14:paraId="3935261F" w14:textId="77777777" w:rsidR="008F3603" w:rsidRPr="00FC7496" w:rsidRDefault="008F3603" w:rsidP="003D4CBC">
            <w:pPr>
              <w:pStyle w:val="TAH"/>
            </w:pPr>
          </w:p>
        </w:tc>
        <w:tc>
          <w:tcPr>
            <w:tcW w:w="973" w:type="dxa"/>
            <w:vMerge/>
            <w:tcBorders>
              <w:bottom w:val="single" w:sz="4" w:space="0" w:color="auto"/>
            </w:tcBorders>
          </w:tcPr>
          <w:p w14:paraId="470452F2" w14:textId="77777777" w:rsidR="008F3603" w:rsidRPr="00FC7496" w:rsidRDefault="008F3603" w:rsidP="003D4CBC">
            <w:pPr>
              <w:pStyle w:val="TAH"/>
            </w:pPr>
          </w:p>
        </w:tc>
        <w:tc>
          <w:tcPr>
            <w:tcW w:w="1157" w:type="dxa"/>
            <w:vMerge/>
            <w:tcBorders>
              <w:bottom w:val="single" w:sz="4" w:space="0" w:color="auto"/>
            </w:tcBorders>
          </w:tcPr>
          <w:p w14:paraId="0BEEE609" w14:textId="77777777" w:rsidR="008F3603" w:rsidRPr="00FC7496" w:rsidRDefault="008F3603" w:rsidP="003D4CBC">
            <w:pPr>
              <w:pStyle w:val="TAH"/>
            </w:pPr>
          </w:p>
        </w:tc>
        <w:tc>
          <w:tcPr>
            <w:tcW w:w="1661" w:type="dxa"/>
            <w:tcBorders>
              <w:bottom w:val="single" w:sz="4" w:space="0" w:color="auto"/>
            </w:tcBorders>
          </w:tcPr>
          <w:p w14:paraId="66FB8BC2" w14:textId="77777777" w:rsidR="008F3603" w:rsidRPr="00FC7496" w:rsidRDefault="008F3603" w:rsidP="003D4CBC">
            <w:pPr>
              <w:pStyle w:val="TAH"/>
            </w:pPr>
            <w:r w:rsidRPr="00FC7496">
              <w:t>Synchronous</w:t>
            </w:r>
          </w:p>
        </w:tc>
        <w:tc>
          <w:tcPr>
            <w:tcW w:w="2169" w:type="dxa"/>
            <w:tcBorders>
              <w:bottom w:val="single" w:sz="4" w:space="0" w:color="auto"/>
            </w:tcBorders>
          </w:tcPr>
          <w:p w14:paraId="5B2D7CEC" w14:textId="77777777" w:rsidR="008F3603" w:rsidRPr="00FC7496" w:rsidRDefault="008F3603" w:rsidP="003D4CBC">
            <w:pPr>
              <w:pStyle w:val="TAH"/>
            </w:pPr>
            <w:r w:rsidRPr="00FC7496">
              <w:t>Non synchronous</w:t>
            </w:r>
          </w:p>
        </w:tc>
      </w:tr>
      <w:tr w:rsidR="008F3603" w:rsidRPr="00FC7496" w14:paraId="61ABB6FA" w14:textId="77777777">
        <w:trPr>
          <w:jc w:val="center"/>
        </w:trPr>
        <w:tc>
          <w:tcPr>
            <w:tcW w:w="1305" w:type="dxa"/>
            <w:shd w:val="clear" w:color="auto" w:fill="FFFF99"/>
          </w:tcPr>
          <w:p w14:paraId="55CAD0C7" w14:textId="77777777" w:rsidR="008F3603" w:rsidRPr="00FC7496" w:rsidRDefault="008F3603" w:rsidP="003D4CBC">
            <w:pPr>
              <w:pStyle w:val="TAL"/>
            </w:pPr>
            <w:r w:rsidRPr="00FC7496">
              <w:t>Cell A</w:t>
            </w:r>
          </w:p>
        </w:tc>
        <w:tc>
          <w:tcPr>
            <w:tcW w:w="973" w:type="dxa"/>
            <w:shd w:val="clear" w:color="auto" w:fill="FFFF99"/>
          </w:tcPr>
          <w:p w14:paraId="60B83BD5" w14:textId="77777777" w:rsidR="008F3603" w:rsidRPr="00FC7496" w:rsidRDefault="008F3603" w:rsidP="003D4CBC">
            <w:pPr>
              <w:pStyle w:val="TAC"/>
            </w:pPr>
            <w:r w:rsidRPr="00FC7496">
              <w:t>0</w:t>
            </w:r>
          </w:p>
        </w:tc>
        <w:tc>
          <w:tcPr>
            <w:tcW w:w="1157" w:type="dxa"/>
            <w:shd w:val="clear" w:color="auto" w:fill="FFFF99"/>
          </w:tcPr>
          <w:p w14:paraId="16DC368B" w14:textId="77777777" w:rsidR="008F3603" w:rsidRPr="00FC7496" w:rsidRDefault="008F3603" w:rsidP="003D4CBC">
            <w:pPr>
              <w:pStyle w:val="TAC"/>
            </w:pPr>
            <w:r w:rsidRPr="00FC7496">
              <w:t>0</w:t>
            </w:r>
          </w:p>
        </w:tc>
        <w:tc>
          <w:tcPr>
            <w:tcW w:w="1661" w:type="dxa"/>
            <w:shd w:val="clear" w:color="auto" w:fill="FFFF99"/>
          </w:tcPr>
          <w:p w14:paraId="19253602" w14:textId="77777777" w:rsidR="008F3603" w:rsidRPr="00FC7496" w:rsidRDefault="008F3603" w:rsidP="003D4CBC">
            <w:pPr>
              <w:pStyle w:val="TAC"/>
            </w:pPr>
            <w:r w:rsidRPr="00FC7496">
              <w:t>0</w:t>
            </w:r>
          </w:p>
        </w:tc>
        <w:tc>
          <w:tcPr>
            <w:tcW w:w="2169" w:type="dxa"/>
            <w:shd w:val="clear" w:color="auto" w:fill="FFFF99"/>
          </w:tcPr>
          <w:p w14:paraId="4395B774" w14:textId="77777777" w:rsidR="008F3603" w:rsidRPr="00FC7496" w:rsidRDefault="008F3603" w:rsidP="003D4CBC">
            <w:pPr>
              <w:pStyle w:val="TAC"/>
            </w:pPr>
            <w:r w:rsidRPr="00FC7496">
              <w:t>0</w:t>
            </w:r>
          </w:p>
        </w:tc>
      </w:tr>
      <w:tr w:rsidR="008F3603" w:rsidRPr="00FC7496" w14:paraId="4EADB6A1" w14:textId="77777777">
        <w:trPr>
          <w:jc w:val="center"/>
        </w:trPr>
        <w:tc>
          <w:tcPr>
            <w:tcW w:w="1305" w:type="dxa"/>
            <w:shd w:val="clear" w:color="auto" w:fill="FFFF99"/>
          </w:tcPr>
          <w:p w14:paraId="13978CDC" w14:textId="77777777" w:rsidR="008F3603" w:rsidRPr="00FC7496" w:rsidRDefault="008F3603" w:rsidP="003D4CBC">
            <w:pPr>
              <w:pStyle w:val="TAL"/>
            </w:pPr>
            <w:r w:rsidRPr="00FC7496">
              <w:t>Cell B</w:t>
            </w:r>
          </w:p>
        </w:tc>
        <w:tc>
          <w:tcPr>
            <w:tcW w:w="973" w:type="dxa"/>
            <w:shd w:val="clear" w:color="auto" w:fill="FFFF99"/>
          </w:tcPr>
          <w:p w14:paraId="380386F3" w14:textId="77777777" w:rsidR="008F3603" w:rsidRPr="00FC7496" w:rsidRDefault="008F3603" w:rsidP="003D4CBC">
            <w:pPr>
              <w:pStyle w:val="TAC"/>
            </w:pPr>
            <w:r w:rsidRPr="00FC7496">
              <w:t>124</w:t>
            </w:r>
          </w:p>
        </w:tc>
        <w:tc>
          <w:tcPr>
            <w:tcW w:w="1157" w:type="dxa"/>
            <w:shd w:val="clear" w:color="auto" w:fill="FFFF99"/>
          </w:tcPr>
          <w:p w14:paraId="7A5CE680" w14:textId="77777777" w:rsidR="008F3603" w:rsidRPr="00FC7496" w:rsidRDefault="008F3603" w:rsidP="003D4CBC">
            <w:pPr>
              <w:pStyle w:val="TAC"/>
            </w:pPr>
            <w:r w:rsidRPr="00FC7496">
              <w:t>30720</w:t>
            </w:r>
          </w:p>
        </w:tc>
        <w:tc>
          <w:tcPr>
            <w:tcW w:w="1661" w:type="dxa"/>
            <w:shd w:val="clear" w:color="auto" w:fill="FFFF99"/>
          </w:tcPr>
          <w:p w14:paraId="5903AE9D" w14:textId="77777777" w:rsidR="008F3603" w:rsidRPr="00FC7496" w:rsidRDefault="008F3603" w:rsidP="003D4CBC">
            <w:pPr>
              <w:pStyle w:val="TAC"/>
            </w:pPr>
            <w:r w:rsidRPr="00FC7496">
              <w:t>154</w:t>
            </w:r>
          </w:p>
        </w:tc>
        <w:tc>
          <w:tcPr>
            <w:tcW w:w="2169" w:type="dxa"/>
            <w:shd w:val="clear" w:color="auto" w:fill="FFFF99"/>
          </w:tcPr>
          <w:p w14:paraId="7D4EAF72" w14:textId="77777777" w:rsidR="008F3603" w:rsidRPr="00FC7496" w:rsidRDefault="008F3603" w:rsidP="003D4CBC">
            <w:pPr>
              <w:pStyle w:val="TAC"/>
            </w:pPr>
            <w:r w:rsidRPr="00FC7496">
              <w:t>30720</w:t>
            </w:r>
          </w:p>
        </w:tc>
      </w:tr>
      <w:tr w:rsidR="008F3603" w:rsidRPr="00FC7496" w14:paraId="756C62C6" w14:textId="77777777">
        <w:trPr>
          <w:jc w:val="center"/>
        </w:trPr>
        <w:tc>
          <w:tcPr>
            <w:tcW w:w="1305" w:type="dxa"/>
            <w:shd w:val="clear" w:color="auto" w:fill="FFFF99"/>
          </w:tcPr>
          <w:p w14:paraId="79440F08" w14:textId="77777777" w:rsidR="008F3603" w:rsidRPr="00FC7496" w:rsidRDefault="008F3603" w:rsidP="003D4CBC">
            <w:pPr>
              <w:pStyle w:val="TAL"/>
            </w:pPr>
            <w:r w:rsidRPr="00FC7496">
              <w:t>Cell C</w:t>
            </w:r>
          </w:p>
        </w:tc>
        <w:tc>
          <w:tcPr>
            <w:tcW w:w="973" w:type="dxa"/>
            <w:shd w:val="clear" w:color="auto" w:fill="FFFF99"/>
          </w:tcPr>
          <w:p w14:paraId="4301B039" w14:textId="77777777" w:rsidR="008F3603" w:rsidRPr="00FC7496" w:rsidRDefault="008F3603" w:rsidP="003D4CBC">
            <w:pPr>
              <w:pStyle w:val="TAC"/>
            </w:pPr>
            <w:r w:rsidRPr="00FC7496">
              <w:t>257</w:t>
            </w:r>
          </w:p>
        </w:tc>
        <w:tc>
          <w:tcPr>
            <w:tcW w:w="1157" w:type="dxa"/>
            <w:shd w:val="clear" w:color="auto" w:fill="FFFF99"/>
          </w:tcPr>
          <w:p w14:paraId="32D26089" w14:textId="77777777" w:rsidR="008F3603" w:rsidRPr="00FC7496" w:rsidRDefault="008F3603" w:rsidP="003D4CBC">
            <w:pPr>
              <w:pStyle w:val="TAC"/>
            </w:pPr>
            <w:r w:rsidRPr="00FC7496">
              <w:t>61440</w:t>
            </w:r>
          </w:p>
        </w:tc>
        <w:tc>
          <w:tcPr>
            <w:tcW w:w="1661" w:type="dxa"/>
            <w:shd w:val="clear" w:color="auto" w:fill="FFFF99"/>
          </w:tcPr>
          <w:p w14:paraId="4BCE3BD7" w14:textId="77777777" w:rsidR="008F3603" w:rsidRPr="00FC7496" w:rsidRDefault="008F3603" w:rsidP="003D4CBC">
            <w:pPr>
              <w:pStyle w:val="TAC"/>
            </w:pPr>
            <w:r w:rsidRPr="00FC7496">
              <w:t>307</w:t>
            </w:r>
          </w:p>
        </w:tc>
        <w:tc>
          <w:tcPr>
            <w:tcW w:w="2169" w:type="dxa"/>
            <w:shd w:val="clear" w:color="auto" w:fill="FFFF99"/>
          </w:tcPr>
          <w:p w14:paraId="41DA794D" w14:textId="77777777" w:rsidR="008F3603" w:rsidRPr="00FC7496" w:rsidRDefault="008F3603" w:rsidP="003D4CBC">
            <w:pPr>
              <w:pStyle w:val="TAC"/>
            </w:pPr>
            <w:r w:rsidRPr="00FC7496">
              <w:t>61440</w:t>
            </w:r>
          </w:p>
        </w:tc>
      </w:tr>
      <w:tr w:rsidR="008F3603" w:rsidRPr="00FC7496" w14:paraId="080C406B" w14:textId="77777777">
        <w:trPr>
          <w:jc w:val="center"/>
        </w:trPr>
        <w:tc>
          <w:tcPr>
            <w:tcW w:w="1305" w:type="dxa"/>
            <w:tcBorders>
              <w:bottom w:val="single" w:sz="4" w:space="0" w:color="auto"/>
            </w:tcBorders>
            <w:shd w:val="clear" w:color="auto" w:fill="FFFF99"/>
          </w:tcPr>
          <w:p w14:paraId="5A164408" w14:textId="77777777" w:rsidR="008F3603" w:rsidRPr="00FC7496" w:rsidRDefault="008F3603" w:rsidP="003D4CBC">
            <w:pPr>
              <w:pStyle w:val="TAL"/>
            </w:pPr>
            <w:r w:rsidRPr="00FC7496">
              <w:t>Cell D</w:t>
            </w:r>
          </w:p>
        </w:tc>
        <w:tc>
          <w:tcPr>
            <w:tcW w:w="973" w:type="dxa"/>
            <w:tcBorders>
              <w:bottom w:val="single" w:sz="4" w:space="0" w:color="auto"/>
            </w:tcBorders>
            <w:shd w:val="clear" w:color="auto" w:fill="FFFF99"/>
          </w:tcPr>
          <w:p w14:paraId="233CDBB9" w14:textId="77777777" w:rsidR="008F3603" w:rsidRPr="00FC7496" w:rsidRDefault="008F3603" w:rsidP="003D4CBC">
            <w:pPr>
              <w:pStyle w:val="TAC"/>
            </w:pPr>
            <w:r w:rsidRPr="00FC7496">
              <w:t>1000</w:t>
            </w:r>
          </w:p>
        </w:tc>
        <w:tc>
          <w:tcPr>
            <w:tcW w:w="1157" w:type="dxa"/>
            <w:tcBorders>
              <w:bottom w:val="single" w:sz="4" w:space="0" w:color="auto"/>
            </w:tcBorders>
            <w:shd w:val="clear" w:color="auto" w:fill="FFFF99"/>
          </w:tcPr>
          <w:p w14:paraId="70C60280" w14:textId="77777777" w:rsidR="008F3603" w:rsidRPr="00FC7496" w:rsidRDefault="008F3603" w:rsidP="003D4CBC">
            <w:pPr>
              <w:pStyle w:val="TAC"/>
            </w:pPr>
            <w:r w:rsidRPr="00FC7496">
              <w:t>92160</w:t>
            </w:r>
          </w:p>
        </w:tc>
        <w:tc>
          <w:tcPr>
            <w:tcW w:w="1661" w:type="dxa"/>
            <w:tcBorders>
              <w:bottom w:val="single" w:sz="4" w:space="0" w:color="auto"/>
            </w:tcBorders>
            <w:shd w:val="clear" w:color="auto" w:fill="FFFF99"/>
          </w:tcPr>
          <w:p w14:paraId="775ACE79" w14:textId="77777777" w:rsidR="008F3603" w:rsidRPr="00FC7496" w:rsidRDefault="008F3603" w:rsidP="003D4CBC">
            <w:pPr>
              <w:pStyle w:val="TAC"/>
            </w:pPr>
            <w:r w:rsidRPr="00FC7496">
              <w:t>154</w:t>
            </w:r>
          </w:p>
        </w:tc>
        <w:tc>
          <w:tcPr>
            <w:tcW w:w="2169" w:type="dxa"/>
            <w:tcBorders>
              <w:bottom w:val="single" w:sz="4" w:space="0" w:color="auto"/>
            </w:tcBorders>
            <w:shd w:val="clear" w:color="auto" w:fill="FFFF99"/>
          </w:tcPr>
          <w:p w14:paraId="71B00066" w14:textId="77777777" w:rsidR="008F3603" w:rsidRPr="00FC7496" w:rsidRDefault="008F3603" w:rsidP="003D4CBC">
            <w:pPr>
              <w:pStyle w:val="TAC"/>
            </w:pPr>
            <w:r w:rsidRPr="00FC7496">
              <w:t>92160</w:t>
            </w:r>
          </w:p>
        </w:tc>
      </w:tr>
      <w:tr w:rsidR="008F3603" w:rsidRPr="00FC7496" w14:paraId="24B1401D" w14:textId="77777777">
        <w:trPr>
          <w:jc w:val="center"/>
        </w:trPr>
        <w:tc>
          <w:tcPr>
            <w:tcW w:w="1305" w:type="dxa"/>
            <w:tcBorders>
              <w:bottom w:val="single" w:sz="4" w:space="0" w:color="auto"/>
            </w:tcBorders>
            <w:shd w:val="clear" w:color="auto" w:fill="CCFFCC"/>
          </w:tcPr>
          <w:p w14:paraId="591009FC" w14:textId="77777777" w:rsidR="008F3603" w:rsidRPr="00FC7496" w:rsidRDefault="008F3603" w:rsidP="003D4CBC">
            <w:pPr>
              <w:pStyle w:val="TAL"/>
            </w:pPr>
            <w:r w:rsidRPr="00FC7496">
              <w:t>Cell E</w:t>
            </w:r>
          </w:p>
        </w:tc>
        <w:tc>
          <w:tcPr>
            <w:tcW w:w="973" w:type="dxa"/>
            <w:tcBorders>
              <w:bottom w:val="single" w:sz="4" w:space="0" w:color="auto"/>
            </w:tcBorders>
            <w:shd w:val="clear" w:color="auto" w:fill="CCFFCC"/>
          </w:tcPr>
          <w:p w14:paraId="575BDC77" w14:textId="77777777" w:rsidR="008F3603" w:rsidRPr="00FC7496" w:rsidRDefault="008F3603" w:rsidP="003D4CBC">
            <w:pPr>
              <w:pStyle w:val="TAC"/>
            </w:pPr>
            <w:r w:rsidRPr="00FC7496">
              <w:t>752</w:t>
            </w:r>
          </w:p>
        </w:tc>
        <w:tc>
          <w:tcPr>
            <w:tcW w:w="1157" w:type="dxa"/>
            <w:tcBorders>
              <w:bottom w:val="single" w:sz="4" w:space="0" w:color="auto"/>
            </w:tcBorders>
            <w:shd w:val="clear" w:color="auto" w:fill="CCFFCC"/>
          </w:tcPr>
          <w:p w14:paraId="7A25ABDA" w14:textId="77777777" w:rsidR="008F3603" w:rsidRPr="00FC7496" w:rsidRDefault="008F3603" w:rsidP="003D4CBC">
            <w:pPr>
              <w:pStyle w:val="TAC"/>
            </w:pPr>
            <w:r w:rsidRPr="00FC7496">
              <w:t>32047</w:t>
            </w:r>
          </w:p>
        </w:tc>
        <w:tc>
          <w:tcPr>
            <w:tcW w:w="1661" w:type="dxa"/>
            <w:tcBorders>
              <w:bottom w:val="single" w:sz="4" w:space="0" w:color="auto"/>
            </w:tcBorders>
            <w:shd w:val="clear" w:color="auto" w:fill="CCFFCC"/>
          </w:tcPr>
          <w:p w14:paraId="123EB63F" w14:textId="77777777" w:rsidR="008F3603" w:rsidRPr="00FC7496" w:rsidRDefault="008F3603" w:rsidP="003D4CBC">
            <w:pPr>
              <w:pStyle w:val="TAC"/>
            </w:pPr>
            <w:r w:rsidRPr="00FC7496">
              <w:t>77</w:t>
            </w:r>
          </w:p>
        </w:tc>
        <w:tc>
          <w:tcPr>
            <w:tcW w:w="2169" w:type="dxa"/>
            <w:tcBorders>
              <w:bottom w:val="single" w:sz="4" w:space="0" w:color="auto"/>
            </w:tcBorders>
            <w:shd w:val="clear" w:color="auto" w:fill="CCFFCC"/>
          </w:tcPr>
          <w:p w14:paraId="0AE23FAB" w14:textId="77777777" w:rsidR="008F3603" w:rsidRPr="00FC7496" w:rsidRDefault="008F3603" w:rsidP="003D4CBC">
            <w:pPr>
              <w:pStyle w:val="TAC"/>
            </w:pPr>
            <w:r w:rsidRPr="00FC7496">
              <w:t>32047</w:t>
            </w:r>
          </w:p>
        </w:tc>
      </w:tr>
      <w:tr w:rsidR="008F3603" w:rsidRPr="00FC7496" w14:paraId="164600CE" w14:textId="77777777">
        <w:trPr>
          <w:jc w:val="center"/>
        </w:trPr>
        <w:tc>
          <w:tcPr>
            <w:tcW w:w="1305" w:type="dxa"/>
            <w:tcBorders>
              <w:bottom w:val="single" w:sz="4" w:space="0" w:color="auto"/>
            </w:tcBorders>
            <w:shd w:val="clear" w:color="auto" w:fill="FFFFFF"/>
          </w:tcPr>
          <w:p w14:paraId="3EF56CD4" w14:textId="77777777" w:rsidR="008F3603" w:rsidRPr="00FC7496" w:rsidRDefault="008F3603" w:rsidP="003D4CBC">
            <w:pPr>
              <w:pStyle w:val="TAL"/>
            </w:pPr>
            <w:r w:rsidRPr="00FC7496">
              <w:t>Cell F</w:t>
            </w:r>
          </w:p>
        </w:tc>
        <w:tc>
          <w:tcPr>
            <w:tcW w:w="973" w:type="dxa"/>
            <w:tcBorders>
              <w:bottom w:val="single" w:sz="4" w:space="0" w:color="auto"/>
            </w:tcBorders>
            <w:shd w:val="clear" w:color="auto" w:fill="FFFFFF"/>
          </w:tcPr>
          <w:p w14:paraId="685CE81D" w14:textId="77777777" w:rsidR="008F3603" w:rsidRPr="00FC7496" w:rsidRDefault="008F3603" w:rsidP="003D4CBC">
            <w:pPr>
              <w:pStyle w:val="TAC"/>
            </w:pPr>
            <w:r w:rsidRPr="00FC7496">
              <w:t>NA</w:t>
            </w:r>
          </w:p>
        </w:tc>
        <w:tc>
          <w:tcPr>
            <w:tcW w:w="1157" w:type="dxa"/>
            <w:tcBorders>
              <w:bottom w:val="single" w:sz="4" w:space="0" w:color="auto"/>
            </w:tcBorders>
            <w:shd w:val="clear" w:color="auto" w:fill="FFFFFF"/>
          </w:tcPr>
          <w:p w14:paraId="4F419E57" w14:textId="77777777" w:rsidR="008F3603" w:rsidRPr="00FC7496" w:rsidRDefault="008F3603" w:rsidP="003D4CBC">
            <w:pPr>
              <w:pStyle w:val="TAC"/>
            </w:pPr>
            <w:r w:rsidRPr="00FC7496">
              <w:t>NA</w:t>
            </w:r>
          </w:p>
        </w:tc>
        <w:tc>
          <w:tcPr>
            <w:tcW w:w="1661" w:type="dxa"/>
            <w:tcBorders>
              <w:bottom w:val="single" w:sz="4" w:space="0" w:color="auto"/>
            </w:tcBorders>
            <w:shd w:val="clear" w:color="auto" w:fill="FFFFFF"/>
          </w:tcPr>
          <w:p w14:paraId="23644879" w14:textId="77777777" w:rsidR="008F3603" w:rsidRPr="00FC7496" w:rsidRDefault="008F3603" w:rsidP="003D4CBC">
            <w:pPr>
              <w:pStyle w:val="TAC"/>
            </w:pPr>
            <w:r w:rsidRPr="00FC7496">
              <w:t>NA</w:t>
            </w:r>
          </w:p>
        </w:tc>
        <w:tc>
          <w:tcPr>
            <w:tcW w:w="2169" w:type="dxa"/>
            <w:tcBorders>
              <w:bottom w:val="single" w:sz="4" w:space="0" w:color="auto"/>
            </w:tcBorders>
            <w:shd w:val="clear" w:color="auto" w:fill="FFFFFF"/>
          </w:tcPr>
          <w:p w14:paraId="593D0DC4" w14:textId="77777777" w:rsidR="008F3603" w:rsidRPr="00FC7496" w:rsidRDefault="008F3603" w:rsidP="003D4CBC">
            <w:pPr>
              <w:pStyle w:val="TAC"/>
            </w:pPr>
            <w:r w:rsidRPr="00FC7496">
              <w:t>NA</w:t>
            </w:r>
          </w:p>
        </w:tc>
      </w:tr>
      <w:tr w:rsidR="008F3603" w:rsidRPr="00FC7496" w14:paraId="67FF79BF" w14:textId="77777777">
        <w:trPr>
          <w:jc w:val="center"/>
        </w:trPr>
        <w:tc>
          <w:tcPr>
            <w:tcW w:w="1305" w:type="dxa"/>
            <w:shd w:val="clear" w:color="auto" w:fill="CCFFCC"/>
          </w:tcPr>
          <w:p w14:paraId="1699A832" w14:textId="77777777" w:rsidR="008F3603" w:rsidRPr="00FC7496" w:rsidRDefault="008F3603" w:rsidP="003D4CBC">
            <w:pPr>
              <w:pStyle w:val="TAL"/>
            </w:pPr>
            <w:r w:rsidRPr="00FC7496">
              <w:t>Cell G</w:t>
            </w:r>
          </w:p>
        </w:tc>
        <w:tc>
          <w:tcPr>
            <w:tcW w:w="973" w:type="dxa"/>
            <w:shd w:val="clear" w:color="auto" w:fill="CCFFCC"/>
          </w:tcPr>
          <w:p w14:paraId="1FD632F9" w14:textId="77777777" w:rsidR="008F3603" w:rsidRPr="00FC7496" w:rsidRDefault="008F3603" w:rsidP="003D4CBC">
            <w:pPr>
              <w:pStyle w:val="TAC"/>
            </w:pPr>
            <w:r w:rsidRPr="00FC7496">
              <w:t>957</w:t>
            </w:r>
          </w:p>
        </w:tc>
        <w:tc>
          <w:tcPr>
            <w:tcW w:w="1157" w:type="dxa"/>
            <w:shd w:val="clear" w:color="auto" w:fill="CCFFCC"/>
          </w:tcPr>
          <w:p w14:paraId="776E45C2" w14:textId="77777777" w:rsidR="008F3603" w:rsidRPr="00FC7496" w:rsidRDefault="008F3603" w:rsidP="003D4CBC">
            <w:pPr>
              <w:pStyle w:val="TAC"/>
            </w:pPr>
            <w:r w:rsidRPr="00FC7496">
              <w:t>631</w:t>
            </w:r>
          </w:p>
        </w:tc>
        <w:tc>
          <w:tcPr>
            <w:tcW w:w="1661" w:type="dxa"/>
            <w:shd w:val="clear" w:color="auto" w:fill="CCFFCC"/>
          </w:tcPr>
          <w:p w14:paraId="5C77125E" w14:textId="77777777" w:rsidR="008F3603" w:rsidRPr="00FC7496" w:rsidRDefault="008F3603" w:rsidP="003D4CBC">
            <w:pPr>
              <w:pStyle w:val="TAC"/>
            </w:pPr>
            <w:r w:rsidRPr="00FC7496">
              <w:t>77</w:t>
            </w:r>
          </w:p>
        </w:tc>
        <w:tc>
          <w:tcPr>
            <w:tcW w:w="2169" w:type="dxa"/>
            <w:shd w:val="clear" w:color="auto" w:fill="CCFFCC"/>
          </w:tcPr>
          <w:p w14:paraId="5F0899C1" w14:textId="77777777" w:rsidR="008F3603" w:rsidRPr="00FC7496" w:rsidRDefault="008F3603" w:rsidP="003D4CBC">
            <w:pPr>
              <w:pStyle w:val="TAC"/>
            </w:pPr>
            <w:r w:rsidRPr="00FC7496">
              <w:t>631</w:t>
            </w:r>
          </w:p>
        </w:tc>
      </w:tr>
      <w:tr w:rsidR="008F3603" w:rsidRPr="00FC7496" w14:paraId="18BDA98F" w14:textId="77777777">
        <w:trPr>
          <w:jc w:val="center"/>
        </w:trPr>
        <w:tc>
          <w:tcPr>
            <w:tcW w:w="1305" w:type="dxa"/>
            <w:tcBorders>
              <w:bottom w:val="single" w:sz="4" w:space="0" w:color="auto"/>
            </w:tcBorders>
            <w:shd w:val="clear" w:color="auto" w:fill="CCFFCC"/>
          </w:tcPr>
          <w:p w14:paraId="4EEE7F29" w14:textId="77777777" w:rsidR="008F3603" w:rsidRPr="00FC7496" w:rsidRDefault="008F3603" w:rsidP="003D4CBC">
            <w:pPr>
              <w:pStyle w:val="TAL"/>
            </w:pPr>
            <w:r w:rsidRPr="00FC7496">
              <w:t>Cell H</w:t>
            </w:r>
          </w:p>
        </w:tc>
        <w:tc>
          <w:tcPr>
            <w:tcW w:w="973" w:type="dxa"/>
            <w:tcBorders>
              <w:bottom w:val="single" w:sz="4" w:space="0" w:color="auto"/>
            </w:tcBorders>
            <w:shd w:val="clear" w:color="auto" w:fill="CCFFCC"/>
          </w:tcPr>
          <w:p w14:paraId="2E911B84" w14:textId="77777777" w:rsidR="008F3603" w:rsidRPr="00FC7496" w:rsidRDefault="008F3603" w:rsidP="003D4CBC">
            <w:pPr>
              <w:pStyle w:val="TAC"/>
            </w:pPr>
            <w:r w:rsidRPr="00FC7496">
              <w:t>1015</w:t>
            </w:r>
          </w:p>
        </w:tc>
        <w:tc>
          <w:tcPr>
            <w:tcW w:w="1157" w:type="dxa"/>
            <w:tcBorders>
              <w:bottom w:val="single" w:sz="4" w:space="0" w:color="auto"/>
            </w:tcBorders>
            <w:shd w:val="clear" w:color="auto" w:fill="CCFFCC"/>
          </w:tcPr>
          <w:p w14:paraId="0FD965B5" w14:textId="77777777" w:rsidR="008F3603" w:rsidRPr="00FC7496" w:rsidRDefault="008F3603" w:rsidP="003D4CBC">
            <w:pPr>
              <w:pStyle w:val="TAC"/>
            </w:pPr>
            <w:r w:rsidRPr="00FC7496">
              <w:t>31351</w:t>
            </w:r>
          </w:p>
        </w:tc>
        <w:tc>
          <w:tcPr>
            <w:tcW w:w="1661" w:type="dxa"/>
            <w:tcBorders>
              <w:bottom w:val="single" w:sz="4" w:space="0" w:color="auto"/>
            </w:tcBorders>
            <w:shd w:val="clear" w:color="auto" w:fill="CCFFCC"/>
          </w:tcPr>
          <w:p w14:paraId="221F808F" w14:textId="77777777" w:rsidR="008F3603" w:rsidRPr="00FC7496" w:rsidRDefault="008F3603" w:rsidP="003D4CBC">
            <w:pPr>
              <w:pStyle w:val="TAC"/>
            </w:pPr>
            <w:r w:rsidRPr="00FC7496">
              <w:t>154</w:t>
            </w:r>
          </w:p>
        </w:tc>
        <w:tc>
          <w:tcPr>
            <w:tcW w:w="2169" w:type="dxa"/>
            <w:tcBorders>
              <w:bottom w:val="single" w:sz="4" w:space="0" w:color="auto"/>
            </w:tcBorders>
            <w:shd w:val="clear" w:color="auto" w:fill="CCFFCC"/>
          </w:tcPr>
          <w:p w14:paraId="2D93C372" w14:textId="77777777" w:rsidR="008F3603" w:rsidRPr="00FC7496" w:rsidRDefault="008F3603" w:rsidP="003D4CBC">
            <w:pPr>
              <w:pStyle w:val="TAC"/>
            </w:pPr>
            <w:r w:rsidRPr="00FC7496">
              <w:t>31351</w:t>
            </w:r>
          </w:p>
        </w:tc>
      </w:tr>
      <w:tr w:rsidR="008F3603" w:rsidRPr="00FC7496" w14:paraId="6F29B96F" w14:textId="77777777">
        <w:trPr>
          <w:jc w:val="center"/>
        </w:trPr>
        <w:tc>
          <w:tcPr>
            <w:tcW w:w="1305" w:type="dxa"/>
            <w:shd w:val="clear" w:color="auto" w:fill="CCFFFF"/>
          </w:tcPr>
          <w:p w14:paraId="3F1E8ED1" w14:textId="77777777" w:rsidR="008F3603" w:rsidRPr="00FC7496" w:rsidRDefault="008F3603" w:rsidP="003D4CBC">
            <w:pPr>
              <w:pStyle w:val="TAL"/>
            </w:pPr>
            <w:r w:rsidRPr="00FC7496">
              <w:t>Cell I</w:t>
            </w:r>
          </w:p>
        </w:tc>
        <w:tc>
          <w:tcPr>
            <w:tcW w:w="973" w:type="dxa"/>
            <w:shd w:val="clear" w:color="auto" w:fill="CCFFFF"/>
          </w:tcPr>
          <w:p w14:paraId="1259C6CA" w14:textId="77777777" w:rsidR="008F3603" w:rsidRPr="00FC7496" w:rsidRDefault="008F3603" w:rsidP="003D4CBC">
            <w:pPr>
              <w:pStyle w:val="TAC"/>
            </w:pPr>
            <w:r w:rsidRPr="00FC7496">
              <w:t>890</w:t>
            </w:r>
          </w:p>
        </w:tc>
        <w:tc>
          <w:tcPr>
            <w:tcW w:w="1157" w:type="dxa"/>
            <w:shd w:val="clear" w:color="auto" w:fill="CCFFFF"/>
          </w:tcPr>
          <w:p w14:paraId="192BE536" w14:textId="77777777" w:rsidR="008F3603" w:rsidRPr="00FC7496" w:rsidRDefault="008F3603" w:rsidP="003D4CBC">
            <w:pPr>
              <w:pStyle w:val="TAC"/>
            </w:pPr>
            <w:r w:rsidRPr="00FC7496">
              <w:t>127200</w:t>
            </w:r>
          </w:p>
        </w:tc>
        <w:tc>
          <w:tcPr>
            <w:tcW w:w="1661" w:type="dxa"/>
            <w:shd w:val="clear" w:color="auto" w:fill="CCFFFF"/>
          </w:tcPr>
          <w:p w14:paraId="44051A70" w14:textId="77777777" w:rsidR="008F3603" w:rsidRPr="00FC7496" w:rsidRDefault="008F3603" w:rsidP="003D4CBC">
            <w:pPr>
              <w:pStyle w:val="TAC"/>
            </w:pPr>
            <w:r w:rsidRPr="00FC7496">
              <w:t>77</w:t>
            </w:r>
          </w:p>
        </w:tc>
        <w:tc>
          <w:tcPr>
            <w:tcW w:w="2169" w:type="dxa"/>
            <w:shd w:val="clear" w:color="auto" w:fill="CCFFFF"/>
          </w:tcPr>
          <w:p w14:paraId="12D42204" w14:textId="77777777" w:rsidR="008F3603" w:rsidRPr="00FC7496" w:rsidRDefault="008F3603" w:rsidP="003D4CBC">
            <w:pPr>
              <w:pStyle w:val="TAC"/>
            </w:pPr>
            <w:r w:rsidRPr="00FC7496">
              <w:t>127200</w:t>
            </w:r>
          </w:p>
        </w:tc>
      </w:tr>
      <w:tr w:rsidR="008F3603" w:rsidRPr="00FC7496" w14:paraId="07D4D2E2" w14:textId="77777777">
        <w:trPr>
          <w:jc w:val="center"/>
        </w:trPr>
        <w:tc>
          <w:tcPr>
            <w:tcW w:w="1305" w:type="dxa"/>
            <w:tcBorders>
              <w:bottom w:val="single" w:sz="4" w:space="0" w:color="auto"/>
            </w:tcBorders>
          </w:tcPr>
          <w:p w14:paraId="2EBBCA31" w14:textId="77777777" w:rsidR="008F3603" w:rsidRPr="00FC7496" w:rsidRDefault="008F3603" w:rsidP="003D4CBC">
            <w:pPr>
              <w:pStyle w:val="TAL"/>
            </w:pPr>
            <w:r w:rsidRPr="00FC7496">
              <w:t>Cell J</w:t>
            </w:r>
          </w:p>
        </w:tc>
        <w:tc>
          <w:tcPr>
            <w:tcW w:w="973" w:type="dxa"/>
            <w:tcBorders>
              <w:bottom w:val="single" w:sz="4" w:space="0" w:color="auto"/>
            </w:tcBorders>
          </w:tcPr>
          <w:p w14:paraId="75487ECF" w14:textId="77777777" w:rsidR="008F3603" w:rsidRPr="00FC7496" w:rsidRDefault="008F3603" w:rsidP="003D4CBC">
            <w:pPr>
              <w:pStyle w:val="TAC"/>
            </w:pPr>
            <w:r w:rsidRPr="00FC7496">
              <w:t>680</w:t>
            </w:r>
          </w:p>
        </w:tc>
        <w:tc>
          <w:tcPr>
            <w:tcW w:w="1157" w:type="dxa"/>
            <w:tcBorders>
              <w:bottom w:val="single" w:sz="4" w:space="0" w:color="auto"/>
            </w:tcBorders>
          </w:tcPr>
          <w:p w14:paraId="7935B033" w14:textId="77777777" w:rsidR="008F3603" w:rsidRPr="00FC7496" w:rsidRDefault="008F3603" w:rsidP="003D4CBC">
            <w:pPr>
              <w:pStyle w:val="TAC"/>
            </w:pPr>
            <w:r w:rsidRPr="00FC7496">
              <w:t>1327</w:t>
            </w:r>
          </w:p>
        </w:tc>
        <w:tc>
          <w:tcPr>
            <w:tcW w:w="1661" w:type="dxa"/>
            <w:tcBorders>
              <w:bottom w:val="single" w:sz="4" w:space="0" w:color="auto"/>
            </w:tcBorders>
          </w:tcPr>
          <w:p w14:paraId="1BB58F0A" w14:textId="77777777" w:rsidR="008F3603" w:rsidRPr="00FC7496" w:rsidRDefault="008F3603" w:rsidP="003D4CBC">
            <w:pPr>
              <w:pStyle w:val="TAC"/>
            </w:pPr>
            <w:r w:rsidRPr="00FC7496">
              <w:t>77</w:t>
            </w:r>
          </w:p>
        </w:tc>
        <w:tc>
          <w:tcPr>
            <w:tcW w:w="2169" w:type="dxa"/>
            <w:tcBorders>
              <w:bottom w:val="single" w:sz="4" w:space="0" w:color="auto"/>
            </w:tcBorders>
          </w:tcPr>
          <w:p w14:paraId="1F3D2583" w14:textId="77777777" w:rsidR="008F3603" w:rsidRPr="00FC7496" w:rsidRDefault="008F3603" w:rsidP="003D4CBC">
            <w:pPr>
              <w:pStyle w:val="TAC"/>
            </w:pPr>
            <w:r w:rsidRPr="00FC7496">
              <w:t>1327</w:t>
            </w:r>
          </w:p>
        </w:tc>
      </w:tr>
      <w:tr w:rsidR="008F3603" w:rsidRPr="00FC7496" w14:paraId="7A3F4A22" w14:textId="77777777">
        <w:trPr>
          <w:jc w:val="center"/>
        </w:trPr>
        <w:tc>
          <w:tcPr>
            <w:tcW w:w="1305" w:type="dxa"/>
            <w:shd w:val="clear" w:color="auto" w:fill="CCFFFF"/>
          </w:tcPr>
          <w:p w14:paraId="0AAAD5BD" w14:textId="77777777" w:rsidR="008F3603" w:rsidRPr="00FC7496" w:rsidRDefault="008F3603" w:rsidP="003D4CBC">
            <w:pPr>
              <w:pStyle w:val="TAL"/>
            </w:pPr>
            <w:r w:rsidRPr="00FC7496">
              <w:t>Cell K</w:t>
            </w:r>
          </w:p>
        </w:tc>
        <w:tc>
          <w:tcPr>
            <w:tcW w:w="973" w:type="dxa"/>
            <w:shd w:val="clear" w:color="auto" w:fill="CCFFFF"/>
          </w:tcPr>
          <w:p w14:paraId="56D65886" w14:textId="77777777" w:rsidR="008F3603" w:rsidRPr="00FC7496" w:rsidRDefault="008F3603" w:rsidP="003D4CBC">
            <w:pPr>
              <w:pStyle w:val="TAC"/>
            </w:pPr>
            <w:r w:rsidRPr="00FC7496">
              <w:t>383</w:t>
            </w:r>
          </w:p>
        </w:tc>
        <w:tc>
          <w:tcPr>
            <w:tcW w:w="1157" w:type="dxa"/>
            <w:shd w:val="clear" w:color="auto" w:fill="CCFFFF"/>
          </w:tcPr>
          <w:p w14:paraId="780EF49A" w14:textId="77777777" w:rsidR="008F3603" w:rsidRPr="00FC7496" w:rsidRDefault="008F3603" w:rsidP="003D4CBC">
            <w:pPr>
              <w:pStyle w:val="TAC"/>
            </w:pPr>
            <w:r w:rsidRPr="00FC7496">
              <w:t>157920</w:t>
            </w:r>
          </w:p>
        </w:tc>
        <w:tc>
          <w:tcPr>
            <w:tcW w:w="1661" w:type="dxa"/>
            <w:shd w:val="clear" w:color="auto" w:fill="CCFFFF"/>
          </w:tcPr>
          <w:p w14:paraId="70CAB5AC" w14:textId="77777777" w:rsidR="008F3603" w:rsidRPr="00FC7496" w:rsidRDefault="008F3603" w:rsidP="003D4CBC">
            <w:pPr>
              <w:pStyle w:val="TAC"/>
            </w:pPr>
            <w:r w:rsidRPr="00FC7496">
              <w:t>154</w:t>
            </w:r>
          </w:p>
        </w:tc>
        <w:tc>
          <w:tcPr>
            <w:tcW w:w="2169" w:type="dxa"/>
            <w:shd w:val="clear" w:color="auto" w:fill="CCFFFF"/>
          </w:tcPr>
          <w:p w14:paraId="2BA87FE5" w14:textId="77777777" w:rsidR="008F3603" w:rsidRPr="00FC7496" w:rsidRDefault="008F3603" w:rsidP="003D4CBC">
            <w:pPr>
              <w:pStyle w:val="TAC"/>
            </w:pPr>
            <w:r w:rsidRPr="00FC7496">
              <w:t>157920</w:t>
            </w:r>
          </w:p>
        </w:tc>
      </w:tr>
      <w:tr w:rsidR="008F3603" w:rsidRPr="00FC7496" w14:paraId="029ACDBD" w14:textId="77777777">
        <w:trPr>
          <w:jc w:val="center"/>
        </w:trPr>
        <w:tc>
          <w:tcPr>
            <w:tcW w:w="1305" w:type="dxa"/>
            <w:tcBorders>
              <w:bottom w:val="single" w:sz="4" w:space="0" w:color="auto"/>
            </w:tcBorders>
            <w:shd w:val="clear" w:color="auto" w:fill="CCFFFF"/>
          </w:tcPr>
          <w:p w14:paraId="690BE14D" w14:textId="77777777" w:rsidR="008F3603" w:rsidRPr="00FC7496" w:rsidRDefault="008F3603" w:rsidP="003D4CBC">
            <w:pPr>
              <w:pStyle w:val="TAL"/>
            </w:pPr>
            <w:r w:rsidRPr="00FC7496">
              <w:t>Cell L</w:t>
            </w:r>
          </w:p>
        </w:tc>
        <w:tc>
          <w:tcPr>
            <w:tcW w:w="973" w:type="dxa"/>
            <w:tcBorders>
              <w:bottom w:val="single" w:sz="4" w:space="0" w:color="auto"/>
            </w:tcBorders>
            <w:shd w:val="clear" w:color="auto" w:fill="CCFFFF"/>
          </w:tcPr>
          <w:p w14:paraId="07CF36FF" w14:textId="77777777" w:rsidR="008F3603" w:rsidRPr="00FC7496" w:rsidRDefault="008F3603" w:rsidP="003D4CBC">
            <w:pPr>
              <w:pStyle w:val="TAC"/>
            </w:pPr>
            <w:r w:rsidRPr="00FC7496">
              <w:t>562</w:t>
            </w:r>
          </w:p>
        </w:tc>
        <w:tc>
          <w:tcPr>
            <w:tcW w:w="1157" w:type="dxa"/>
            <w:tcBorders>
              <w:bottom w:val="single" w:sz="4" w:space="0" w:color="auto"/>
            </w:tcBorders>
            <w:shd w:val="clear" w:color="auto" w:fill="CCFFFF"/>
          </w:tcPr>
          <w:p w14:paraId="337D76F4" w14:textId="77777777" w:rsidR="008F3603" w:rsidRPr="00FC7496" w:rsidRDefault="008F3603" w:rsidP="003D4CBC">
            <w:pPr>
              <w:pStyle w:val="TAC"/>
            </w:pPr>
            <w:r w:rsidRPr="00FC7496">
              <w:t>188640</w:t>
            </w:r>
          </w:p>
        </w:tc>
        <w:tc>
          <w:tcPr>
            <w:tcW w:w="1661" w:type="dxa"/>
            <w:tcBorders>
              <w:bottom w:val="single" w:sz="4" w:space="0" w:color="auto"/>
            </w:tcBorders>
            <w:shd w:val="clear" w:color="auto" w:fill="CCFFFF"/>
          </w:tcPr>
          <w:p w14:paraId="6F494FD2" w14:textId="77777777" w:rsidR="008F3603" w:rsidRPr="00FC7496" w:rsidRDefault="008F3603" w:rsidP="003D4CBC">
            <w:pPr>
              <w:pStyle w:val="TAC"/>
            </w:pPr>
            <w:r w:rsidRPr="00FC7496">
              <w:t>307</w:t>
            </w:r>
          </w:p>
        </w:tc>
        <w:tc>
          <w:tcPr>
            <w:tcW w:w="2169" w:type="dxa"/>
            <w:tcBorders>
              <w:bottom w:val="single" w:sz="4" w:space="0" w:color="auto"/>
            </w:tcBorders>
            <w:shd w:val="clear" w:color="auto" w:fill="CCFFFF"/>
          </w:tcPr>
          <w:p w14:paraId="6A881BAE" w14:textId="77777777" w:rsidR="008F3603" w:rsidRPr="00FC7496" w:rsidRDefault="008F3603" w:rsidP="003D4CBC">
            <w:pPr>
              <w:pStyle w:val="TAC"/>
            </w:pPr>
            <w:r w:rsidRPr="00FC7496">
              <w:t>188640</w:t>
            </w:r>
          </w:p>
        </w:tc>
      </w:tr>
      <w:tr w:rsidR="008F3603" w:rsidRPr="00FC7496" w14:paraId="2662163A" w14:textId="77777777">
        <w:trPr>
          <w:jc w:val="center"/>
        </w:trPr>
        <w:tc>
          <w:tcPr>
            <w:tcW w:w="1305" w:type="dxa"/>
            <w:tcBorders>
              <w:bottom w:val="single" w:sz="4" w:space="0" w:color="auto"/>
            </w:tcBorders>
            <w:shd w:val="clear" w:color="auto" w:fill="FFFF99"/>
          </w:tcPr>
          <w:p w14:paraId="07D371E1" w14:textId="77777777" w:rsidR="008F3603" w:rsidRPr="00FC7496" w:rsidRDefault="008F3603" w:rsidP="003D4CBC">
            <w:pPr>
              <w:pStyle w:val="TAL"/>
            </w:pPr>
            <w:r w:rsidRPr="00FC7496">
              <w:t>Cell M</w:t>
            </w:r>
          </w:p>
        </w:tc>
        <w:tc>
          <w:tcPr>
            <w:tcW w:w="973" w:type="dxa"/>
            <w:tcBorders>
              <w:bottom w:val="single" w:sz="4" w:space="0" w:color="auto"/>
            </w:tcBorders>
            <w:shd w:val="clear" w:color="auto" w:fill="FFFF99"/>
          </w:tcPr>
          <w:p w14:paraId="55C46A47" w14:textId="77777777" w:rsidR="008F3603" w:rsidRPr="00FC7496" w:rsidRDefault="008F3603" w:rsidP="003D4CBC">
            <w:pPr>
              <w:pStyle w:val="TAC"/>
            </w:pPr>
            <w:r w:rsidRPr="00FC7496">
              <w:t>471</w:t>
            </w:r>
          </w:p>
        </w:tc>
        <w:tc>
          <w:tcPr>
            <w:tcW w:w="1157" w:type="dxa"/>
            <w:tcBorders>
              <w:bottom w:val="single" w:sz="4" w:space="0" w:color="auto"/>
            </w:tcBorders>
            <w:shd w:val="clear" w:color="auto" w:fill="FFFF99"/>
          </w:tcPr>
          <w:p w14:paraId="6B2E16B3" w14:textId="77777777" w:rsidR="008F3603" w:rsidRPr="00FC7496" w:rsidRDefault="008F3603" w:rsidP="003D4CBC">
            <w:pPr>
              <w:pStyle w:val="TAC"/>
            </w:pPr>
            <w:r w:rsidRPr="00FC7496">
              <w:t>122880</w:t>
            </w:r>
          </w:p>
        </w:tc>
        <w:tc>
          <w:tcPr>
            <w:tcW w:w="1661" w:type="dxa"/>
            <w:tcBorders>
              <w:bottom w:val="single" w:sz="4" w:space="0" w:color="auto"/>
            </w:tcBorders>
            <w:shd w:val="clear" w:color="auto" w:fill="FFFF99"/>
          </w:tcPr>
          <w:p w14:paraId="6229B7AD" w14:textId="77777777" w:rsidR="008F3603" w:rsidRPr="00FC7496" w:rsidRDefault="008F3603" w:rsidP="003D4CBC">
            <w:pPr>
              <w:pStyle w:val="TAC"/>
            </w:pPr>
            <w:r w:rsidRPr="00FC7496">
              <w:t>307</w:t>
            </w:r>
          </w:p>
        </w:tc>
        <w:tc>
          <w:tcPr>
            <w:tcW w:w="2169" w:type="dxa"/>
            <w:tcBorders>
              <w:bottom w:val="single" w:sz="4" w:space="0" w:color="auto"/>
            </w:tcBorders>
            <w:shd w:val="clear" w:color="auto" w:fill="FFFF99"/>
          </w:tcPr>
          <w:p w14:paraId="7578625A" w14:textId="77777777" w:rsidR="008F3603" w:rsidRPr="00FC7496" w:rsidRDefault="008F3603" w:rsidP="003D4CBC">
            <w:pPr>
              <w:pStyle w:val="TAC"/>
            </w:pPr>
            <w:r w:rsidRPr="00FC7496">
              <w:t>122880</w:t>
            </w:r>
          </w:p>
        </w:tc>
      </w:tr>
      <w:tr w:rsidR="008F3603" w:rsidRPr="00FC7496" w14:paraId="16E65C30" w14:textId="77777777">
        <w:trPr>
          <w:jc w:val="center"/>
        </w:trPr>
        <w:tc>
          <w:tcPr>
            <w:tcW w:w="7265" w:type="dxa"/>
            <w:gridSpan w:val="5"/>
            <w:tcBorders>
              <w:bottom w:val="single" w:sz="4" w:space="0" w:color="auto"/>
            </w:tcBorders>
            <w:shd w:val="clear" w:color="auto" w:fill="auto"/>
          </w:tcPr>
          <w:p w14:paraId="1BFB688B" w14:textId="77777777" w:rsidR="008F3603" w:rsidRPr="00FC7496" w:rsidRDefault="008F3603" w:rsidP="008F3603">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1E6B600D" w14:textId="77777777" w:rsidR="008F3603" w:rsidRPr="00FC7496" w:rsidRDefault="008F3603" w:rsidP="008F3603"/>
    <w:p w14:paraId="1850988F" w14:textId="77777777" w:rsidR="00F51464" w:rsidRPr="00FC7496" w:rsidRDefault="00F51464" w:rsidP="00F51464">
      <w:r w:rsidRPr="00FC7496">
        <w:t>Figure 7.4.3.1-</w:t>
      </w:r>
      <w:r w:rsidR="0084161A" w:rsidRPr="00FC7496">
        <w:t>3</w:t>
      </w:r>
      <w:r w:rsidRPr="00FC7496">
        <w:t xml:space="preserve"> illustrates shifting DL transmission timing offset by Tcell = 1 subframe, between multiple NAS FDD cells on the same frequenc</w:t>
      </w:r>
      <w:r w:rsidR="008D2EE5" w:rsidRPr="00FC7496">
        <w:t>y (t</w:t>
      </w:r>
      <w:r w:rsidRPr="00FC7496">
        <w:t>able 7.4.</w:t>
      </w:r>
      <w:r w:rsidR="00D21A97" w:rsidRPr="00FC7496">
        <w:t>3.1</w:t>
      </w:r>
      <w:r w:rsidRPr="00FC7496">
        <w:t>-</w:t>
      </w:r>
      <w:r w:rsidR="0084161A" w:rsidRPr="00FC7496">
        <w:t>4</w:t>
      </w:r>
      <w:r w:rsidRPr="00FC7496">
        <w:t>) in the same PLMN.</w:t>
      </w:r>
    </w:p>
    <w:p w14:paraId="66F96483" w14:textId="77777777" w:rsidR="00F51464" w:rsidRPr="00FC7496" w:rsidRDefault="00BE2415" w:rsidP="008D2EE5">
      <w:pPr>
        <w:pStyle w:val="TH"/>
      </w:pPr>
      <w:r>
        <w:pict w14:anchorId="34E2D50B">
          <v:shape id="_x0000_i1029" type="#_x0000_t75" style="width:262.5pt;height:99.75pt">
            <v:imagedata r:id="rId15" o:title=""/>
          </v:shape>
        </w:pict>
      </w:r>
    </w:p>
    <w:p w14:paraId="0891E922" w14:textId="77777777" w:rsidR="00D21A97" w:rsidRPr="00FC7496" w:rsidRDefault="00F51464" w:rsidP="00BA4F56">
      <w:pPr>
        <w:pStyle w:val="TF"/>
      </w:pPr>
      <w:r w:rsidRPr="00FC7496">
        <w:t>Figure 7.4.3.1-</w:t>
      </w:r>
      <w:r w:rsidR="0084161A" w:rsidRPr="00FC7496">
        <w:t>3</w:t>
      </w:r>
      <w:r w:rsidRPr="00FC7496">
        <w:t>: Timing offset between FDD cells on the same frequency</w:t>
      </w:r>
    </w:p>
    <w:p w14:paraId="60A97446" w14:textId="77777777" w:rsidR="00F51464" w:rsidRPr="00FC7496" w:rsidRDefault="00F51464" w:rsidP="00273022">
      <w:pPr>
        <w:keepNext/>
        <w:keepLines/>
      </w:pPr>
      <w:r w:rsidRPr="00FC7496">
        <w:t>Table 7.4.3.1-</w:t>
      </w:r>
      <w:r w:rsidR="00A81A7D" w:rsidRPr="00FC7496">
        <w:t>4</w:t>
      </w:r>
      <w:r w:rsidR="00BA2C19" w:rsidRPr="00FC7496">
        <w:t xml:space="preserve"> </w:t>
      </w:r>
      <w:r w:rsidRPr="00FC7496">
        <w:t xml:space="preserve">is applied to the NAS test when all NAS cells in a test case belong to the same PLMN.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6.3.2.2-2</w:t>
      </w:r>
      <w:r w:rsidRPr="00FC7496">
        <w:t>.</w:t>
      </w:r>
    </w:p>
    <w:p w14:paraId="5FDE80BD" w14:textId="77777777" w:rsidR="00D21A97" w:rsidRPr="00FC7496" w:rsidRDefault="00F51464" w:rsidP="007A53B6">
      <w:pPr>
        <w:pStyle w:val="TH"/>
        <w:rPr>
          <w:bCs/>
        </w:rPr>
      </w:pPr>
      <w:r w:rsidRPr="00FC7496">
        <w:t>Table 7.4.3.1-</w:t>
      </w:r>
      <w:r w:rsidR="00A81A7D" w:rsidRPr="00FC7496">
        <w:t>4</w:t>
      </w:r>
      <w:r w:rsidRPr="00FC7496">
        <w:t>: Timing parameters of simulated cells for NAS TCs</w:t>
      </w:r>
      <w:r w:rsidRPr="00FC7496">
        <w:rPr>
          <w:bCs/>
        </w:rPr>
        <w:t xml:space="preserv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677"/>
        <w:gridCol w:w="1429"/>
        <w:gridCol w:w="1559"/>
        <w:gridCol w:w="1559"/>
        <w:gridCol w:w="1559"/>
      </w:tblGrid>
      <w:tr w:rsidR="00BA2C19" w:rsidRPr="00FC7496" w14:paraId="5076A7D6" w14:textId="77777777">
        <w:trPr>
          <w:jc w:val="center"/>
        </w:trPr>
        <w:tc>
          <w:tcPr>
            <w:tcW w:w="1677" w:type="dxa"/>
            <w:vMerge w:val="restart"/>
          </w:tcPr>
          <w:p w14:paraId="75FDAE4B" w14:textId="77777777" w:rsidR="00BA2C19" w:rsidRPr="00FC7496" w:rsidRDefault="00BA2C19" w:rsidP="003D4CBC">
            <w:pPr>
              <w:pStyle w:val="TAH"/>
            </w:pPr>
            <w:r w:rsidRPr="00FC7496">
              <w:t>cell ID</w:t>
            </w:r>
          </w:p>
        </w:tc>
        <w:tc>
          <w:tcPr>
            <w:tcW w:w="1429" w:type="dxa"/>
            <w:vMerge w:val="restart"/>
          </w:tcPr>
          <w:p w14:paraId="20147912" w14:textId="77777777" w:rsidR="00BA2C19" w:rsidRPr="00FC7496" w:rsidRDefault="00BA2C19" w:rsidP="003D4CBC">
            <w:pPr>
              <w:pStyle w:val="TAH"/>
            </w:pPr>
            <w:r w:rsidRPr="00FC7496">
              <w:t>SFN offset</w:t>
            </w:r>
          </w:p>
        </w:tc>
        <w:tc>
          <w:tcPr>
            <w:tcW w:w="1559" w:type="dxa"/>
            <w:vMerge w:val="restart"/>
          </w:tcPr>
          <w:p w14:paraId="4C756AE6" w14:textId="77777777" w:rsidR="00BA2C19" w:rsidRPr="00FC7496" w:rsidRDefault="00BA2C19" w:rsidP="003D4CBC">
            <w:pPr>
              <w:pStyle w:val="TAH"/>
            </w:pPr>
            <w:r w:rsidRPr="00FC7496">
              <w:t>FDD Tcell (</w:t>
            </w:r>
            <w:r w:rsidRPr="00FC7496">
              <w:rPr>
                <w:i/>
                <w:iCs/>
              </w:rPr>
              <w:t>Ts</w:t>
            </w:r>
            <w:r w:rsidRPr="00FC7496">
              <w:t>)</w:t>
            </w:r>
          </w:p>
        </w:tc>
        <w:tc>
          <w:tcPr>
            <w:tcW w:w="3118" w:type="dxa"/>
            <w:gridSpan w:val="2"/>
            <w:tcBorders>
              <w:bottom w:val="single" w:sz="4" w:space="0" w:color="auto"/>
            </w:tcBorders>
          </w:tcPr>
          <w:p w14:paraId="4F92DEB5" w14:textId="77777777" w:rsidR="00BA2C19" w:rsidRPr="00FC7496" w:rsidRDefault="00BA2C19" w:rsidP="003D4CBC">
            <w:pPr>
              <w:pStyle w:val="TAH"/>
            </w:pPr>
            <w:r w:rsidRPr="00FC7496">
              <w:t>TDD Tcell (</w:t>
            </w:r>
            <w:r w:rsidRPr="00FC7496">
              <w:rPr>
                <w:i/>
                <w:iCs/>
              </w:rPr>
              <w:t>Ts</w:t>
            </w:r>
            <w:r w:rsidRPr="00FC7496">
              <w:t>)</w:t>
            </w:r>
          </w:p>
        </w:tc>
      </w:tr>
      <w:tr w:rsidR="00BA2C19" w:rsidRPr="00FC7496" w14:paraId="5942FF48" w14:textId="77777777">
        <w:trPr>
          <w:jc w:val="center"/>
        </w:trPr>
        <w:tc>
          <w:tcPr>
            <w:tcW w:w="1677" w:type="dxa"/>
            <w:vMerge/>
            <w:shd w:val="clear" w:color="auto" w:fill="auto"/>
          </w:tcPr>
          <w:p w14:paraId="73118DA9" w14:textId="77777777" w:rsidR="00BA2C19" w:rsidRPr="00FC7496" w:rsidRDefault="00BA2C19" w:rsidP="003D4CBC">
            <w:pPr>
              <w:pStyle w:val="TAL"/>
            </w:pPr>
          </w:p>
        </w:tc>
        <w:tc>
          <w:tcPr>
            <w:tcW w:w="1429" w:type="dxa"/>
            <w:vMerge/>
            <w:shd w:val="clear" w:color="auto" w:fill="auto"/>
          </w:tcPr>
          <w:p w14:paraId="03749332" w14:textId="77777777" w:rsidR="00BA2C19" w:rsidRPr="00FC7496" w:rsidRDefault="00BA2C19" w:rsidP="003D4CBC">
            <w:pPr>
              <w:pStyle w:val="TAC"/>
            </w:pPr>
          </w:p>
        </w:tc>
        <w:tc>
          <w:tcPr>
            <w:tcW w:w="1559" w:type="dxa"/>
            <w:vMerge/>
            <w:shd w:val="clear" w:color="auto" w:fill="auto"/>
          </w:tcPr>
          <w:p w14:paraId="2A3F8FF3" w14:textId="77777777" w:rsidR="00BA2C19" w:rsidRPr="00FC7496" w:rsidRDefault="00BA2C19" w:rsidP="003D4CBC">
            <w:pPr>
              <w:pStyle w:val="TAC"/>
            </w:pPr>
          </w:p>
        </w:tc>
        <w:tc>
          <w:tcPr>
            <w:tcW w:w="1559" w:type="dxa"/>
            <w:shd w:val="clear" w:color="auto" w:fill="auto"/>
          </w:tcPr>
          <w:p w14:paraId="63822C40" w14:textId="77777777" w:rsidR="00BA2C19" w:rsidRPr="00FC7496" w:rsidRDefault="00BA2C19" w:rsidP="003D4CBC">
            <w:pPr>
              <w:pStyle w:val="TAC"/>
            </w:pPr>
            <w:r w:rsidRPr="00FC7496">
              <w:t>Synchronous</w:t>
            </w:r>
          </w:p>
        </w:tc>
        <w:tc>
          <w:tcPr>
            <w:tcW w:w="1559" w:type="dxa"/>
            <w:shd w:val="clear" w:color="auto" w:fill="auto"/>
          </w:tcPr>
          <w:p w14:paraId="13E87E53" w14:textId="77777777" w:rsidR="00BA2C19" w:rsidRPr="00FC7496" w:rsidRDefault="00BA2C19" w:rsidP="003D4CBC">
            <w:pPr>
              <w:pStyle w:val="TAC"/>
            </w:pPr>
            <w:r w:rsidRPr="00FC7496">
              <w:t>Non synchronous</w:t>
            </w:r>
          </w:p>
        </w:tc>
      </w:tr>
      <w:tr w:rsidR="00BA2C19" w:rsidRPr="00FC7496" w14:paraId="66D93603" w14:textId="77777777">
        <w:trPr>
          <w:jc w:val="center"/>
        </w:trPr>
        <w:tc>
          <w:tcPr>
            <w:tcW w:w="1677" w:type="dxa"/>
            <w:shd w:val="clear" w:color="auto" w:fill="FFFF99"/>
          </w:tcPr>
          <w:p w14:paraId="7A4851C8" w14:textId="77777777" w:rsidR="00BA2C19" w:rsidRPr="00FC7496" w:rsidRDefault="00BA2C19" w:rsidP="003D4CBC">
            <w:pPr>
              <w:pStyle w:val="TAL"/>
            </w:pPr>
            <w:r w:rsidRPr="00FC7496">
              <w:t>Cell A</w:t>
            </w:r>
          </w:p>
        </w:tc>
        <w:tc>
          <w:tcPr>
            <w:tcW w:w="1429" w:type="dxa"/>
            <w:shd w:val="clear" w:color="auto" w:fill="FFFF99"/>
          </w:tcPr>
          <w:p w14:paraId="437663B0" w14:textId="77777777" w:rsidR="00BA2C19" w:rsidRPr="00FC7496" w:rsidRDefault="00BA2C19" w:rsidP="003D4CBC">
            <w:pPr>
              <w:pStyle w:val="TAC"/>
            </w:pPr>
            <w:r w:rsidRPr="00FC7496">
              <w:t>0</w:t>
            </w:r>
          </w:p>
        </w:tc>
        <w:tc>
          <w:tcPr>
            <w:tcW w:w="1559" w:type="dxa"/>
            <w:shd w:val="clear" w:color="auto" w:fill="FFFF99"/>
          </w:tcPr>
          <w:p w14:paraId="2FDB1E7F" w14:textId="77777777" w:rsidR="00BA2C19" w:rsidRPr="00FC7496" w:rsidRDefault="00BA2C19" w:rsidP="003D4CBC">
            <w:pPr>
              <w:pStyle w:val="TAC"/>
            </w:pPr>
            <w:r w:rsidRPr="00FC7496">
              <w:t>0</w:t>
            </w:r>
          </w:p>
        </w:tc>
        <w:tc>
          <w:tcPr>
            <w:tcW w:w="1559" w:type="dxa"/>
            <w:shd w:val="clear" w:color="auto" w:fill="FFFF99"/>
          </w:tcPr>
          <w:p w14:paraId="042DB386" w14:textId="77777777" w:rsidR="00BA2C19" w:rsidRPr="00FC7496" w:rsidRDefault="00BA2C19" w:rsidP="003D4CBC">
            <w:pPr>
              <w:pStyle w:val="TAC"/>
            </w:pPr>
            <w:r w:rsidRPr="00FC7496">
              <w:t>0</w:t>
            </w:r>
          </w:p>
        </w:tc>
        <w:tc>
          <w:tcPr>
            <w:tcW w:w="1559" w:type="dxa"/>
            <w:shd w:val="clear" w:color="auto" w:fill="FFFF99"/>
          </w:tcPr>
          <w:p w14:paraId="684CD6CC" w14:textId="77777777" w:rsidR="00BA2C19" w:rsidRPr="00FC7496" w:rsidRDefault="00BA2C19" w:rsidP="003D4CBC">
            <w:pPr>
              <w:pStyle w:val="TAC"/>
            </w:pPr>
            <w:r w:rsidRPr="00FC7496">
              <w:t>0</w:t>
            </w:r>
          </w:p>
        </w:tc>
      </w:tr>
      <w:tr w:rsidR="00BA2C19" w:rsidRPr="00FC7496" w14:paraId="006969D9" w14:textId="77777777">
        <w:trPr>
          <w:jc w:val="center"/>
        </w:trPr>
        <w:tc>
          <w:tcPr>
            <w:tcW w:w="1677" w:type="dxa"/>
            <w:tcBorders>
              <w:bottom w:val="single" w:sz="4" w:space="0" w:color="auto"/>
            </w:tcBorders>
            <w:shd w:val="clear" w:color="auto" w:fill="FFFF99"/>
          </w:tcPr>
          <w:p w14:paraId="35F9EC21" w14:textId="77777777" w:rsidR="00BA2C19" w:rsidRPr="00FC7496" w:rsidRDefault="00BA2C19" w:rsidP="003D4CBC">
            <w:pPr>
              <w:pStyle w:val="TAL"/>
            </w:pPr>
            <w:r w:rsidRPr="00FC7496">
              <w:t>Cell B</w:t>
            </w:r>
          </w:p>
        </w:tc>
        <w:tc>
          <w:tcPr>
            <w:tcW w:w="1429" w:type="dxa"/>
            <w:tcBorders>
              <w:bottom w:val="single" w:sz="4" w:space="0" w:color="auto"/>
            </w:tcBorders>
            <w:shd w:val="clear" w:color="auto" w:fill="FFFF99"/>
          </w:tcPr>
          <w:p w14:paraId="4FE47C10" w14:textId="77777777" w:rsidR="00BA2C19" w:rsidRPr="00FC7496" w:rsidRDefault="00BA2C19" w:rsidP="003D4CBC">
            <w:pPr>
              <w:pStyle w:val="TAC"/>
            </w:pPr>
            <w:r w:rsidRPr="00FC7496">
              <w:t>124</w:t>
            </w:r>
          </w:p>
        </w:tc>
        <w:tc>
          <w:tcPr>
            <w:tcW w:w="1559" w:type="dxa"/>
            <w:tcBorders>
              <w:bottom w:val="single" w:sz="4" w:space="0" w:color="auto"/>
            </w:tcBorders>
            <w:shd w:val="clear" w:color="auto" w:fill="FFFF99"/>
          </w:tcPr>
          <w:p w14:paraId="0B7855FF" w14:textId="77777777" w:rsidR="00BA2C19" w:rsidRPr="00FC7496" w:rsidRDefault="00BA2C19" w:rsidP="003D4CBC">
            <w:pPr>
              <w:pStyle w:val="TAC"/>
            </w:pPr>
            <w:r w:rsidRPr="00FC7496">
              <w:t>30720</w:t>
            </w:r>
          </w:p>
        </w:tc>
        <w:tc>
          <w:tcPr>
            <w:tcW w:w="1559" w:type="dxa"/>
            <w:tcBorders>
              <w:bottom w:val="single" w:sz="4" w:space="0" w:color="auto"/>
            </w:tcBorders>
            <w:shd w:val="clear" w:color="auto" w:fill="FFFF99"/>
          </w:tcPr>
          <w:p w14:paraId="2287C57F" w14:textId="77777777" w:rsidR="00BA2C19" w:rsidRPr="00FC7496" w:rsidRDefault="00BA2C19" w:rsidP="003D4CBC">
            <w:pPr>
              <w:pStyle w:val="TAC"/>
            </w:pPr>
            <w:r w:rsidRPr="00FC7496">
              <w:t>154</w:t>
            </w:r>
          </w:p>
        </w:tc>
        <w:tc>
          <w:tcPr>
            <w:tcW w:w="1559" w:type="dxa"/>
            <w:tcBorders>
              <w:bottom w:val="single" w:sz="4" w:space="0" w:color="auto"/>
            </w:tcBorders>
            <w:shd w:val="clear" w:color="auto" w:fill="FFFF99"/>
          </w:tcPr>
          <w:p w14:paraId="4DB052E8" w14:textId="77777777" w:rsidR="00BA2C19" w:rsidRPr="00FC7496" w:rsidDel="00D82DB7" w:rsidRDefault="00BA2C19" w:rsidP="003D4CBC">
            <w:pPr>
              <w:pStyle w:val="TAC"/>
            </w:pPr>
            <w:r w:rsidRPr="00FC7496">
              <w:t>30720</w:t>
            </w:r>
          </w:p>
        </w:tc>
      </w:tr>
      <w:tr w:rsidR="00BA2C19" w:rsidRPr="00FC7496" w14:paraId="2EEBCDD5" w14:textId="77777777">
        <w:trPr>
          <w:jc w:val="center"/>
        </w:trPr>
        <w:tc>
          <w:tcPr>
            <w:tcW w:w="1677" w:type="dxa"/>
            <w:tcBorders>
              <w:bottom w:val="single" w:sz="4" w:space="0" w:color="auto"/>
            </w:tcBorders>
            <w:shd w:val="clear" w:color="auto" w:fill="CCFFCC"/>
          </w:tcPr>
          <w:p w14:paraId="670E5BF5" w14:textId="77777777" w:rsidR="00BA2C19" w:rsidRPr="00FC7496" w:rsidRDefault="00BA2C19" w:rsidP="003D4CBC">
            <w:pPr>
              <w:pStyle w:val="TAL"/>
            </w:pPr>
            <w:r w:rsidRPr="00FC7496">
              <w:t>Cell C</w:t>
            </w:r>
          </w:p>
        </w:tc>
        <w:tc>
          <w:tcPr>
            <w:tcW w:w="1429" w:type="dxa"/>
            <w:tcBorders>
              <w:bottom w:val="single" w:sz="4" w:space="0" w:color="auto"/>
            </w:tcBorders>
            <w:shd w:val="clear" w:color="auto" w:fill="CCFFCC"/>
          </w:tcPr>
          <w:p w14:paraId="2CEAB3B4" w14:textId="77777777" w:rsidR="00BA2C19" w:rsidRPr="00FC7496" w:rsidRDefault="00BA2C19" w:rsidP="003D4CBC">
            <w:pPr>
              <w:pStyle w:val="TAC"/>
            </w:pPr>
            <w:r w:rsidRPr="00FC7496">
              <w:t>257</w:t>
            </w:r>
          </w:p>
        </w:tc>
        <w:tc>
          <w:tcPr>
            <w:tcW w:w="1559" w:type="dxa"/>
            <w:tcBorders>
              <w:bottom w:val="single" w:sz="4" w:space="0" w:color="auto"/>
            </w:tcBorders>
            <w:shd w:val="clear" w:color="auto" w:fill="CCFFCC"/>
          </w:tcPr>
          <w:p w14:paraId="42FCBF41" w14:textId="77777777" w:rsidR="00BA2C19" w:rsidRPr="00FC7496" w:rsidRDefault="00BA2C19" w:rsidP="003D4CBC">
            <w:pPr>
              <w:pStyle w:val="TAC"/>
            </w:pPr>
            <w:r w:rsidRPr="00FC7496">
              <w:t>150897</w:t>
            </w:r>
          </w:p>
        </w:tc>
        <w:tc>
          <w:tcPr>
            <w:tcW w:w="1559" w:type="dxa"/>
            <w:tcBorders>
              <w:bottom w:val="single" w:sz="4" w:space="0" w:color="auto"/>
            </w:tcBorders>
            <w:shd w:val="clear" w:color="auto" w:fill="CCFFCC"/>
          </w:tcPr>
          <w:p w14:paraId="754209A9" w14:textId="77777777" w:rsidR="00BA2C19" w:rsidRPr="00FC7496" w:rsidRDefault="00BA2C19" w:rsidP="003D4CBC">
            <w:pPr>
              <w:pStyle w:val="TAC"/>
            </w:pPr>
            <w:r w:rsidRPr="00FC7496">
              <w:t>77</w:t>
            </w:r>
          </w:p>
        </w:tc>
        <w:tc>
          <w:tcPr>
            <w:tcW w:w="1559" w:type="dxa"/>
            <w:tcBorders>
              <w:bottom w:val="single" w:sz="4" w:space="0" w:color="auto"/>
            </w:tcBorders>
            <w:shd w:val="clear" w:color="auto" w:fill="CCFFCC"/>
          </w:tcPr>
          <w:p w14:paraId="01798B90" w14:textId="77777777" w:rsidR="00BA2C19" w:rsidRPr="00FC7496" w:rsidRDefault="00BA2C19" w:rsidP="003D4CBC">
            <w:pPr>
              <w:pStyle w:val="TAC"/>
            </w:pPr>
            <w:r w:rsidRPr="00FC7496">
              <w:t>150897</w:t>
            </w:r>
          </w:p>
        </w:tc>
      </w:tr>
      <w:tr w:rsidR="00BA2C19" w:rsidRPr="00FC7496" w14:paraId="73855872" w14:textId="77777777">
        <w:trPr>
          <w:jc w:val="center"/>
        </w:trPr>
        <w:tc>
          <w:tcPr>
            <w:tcW w:w="1677" w:type="dxa"/>
            <w:tcBorders>
              <w:bottom w:val="single" w:sz="4" w:space="0" w:color="auto"/>
            </w:tcBorders>
            <w:shd w:val="clear" w:color="auto" w:fill="FFFF99"/>
          </w:tcPr>
          <w:p w14:paraId="274438E7" w14:textId="77777777" w:rsidR="00BA2C19" w:rsidRPr="00FC7496" w:rsidRDefault="00BA2C19" w:rsidP="003D4CBC">
            <w:pPr>
              <w:pStyle w:val="TAL"/>
            </w:pPr>
            <w:r w:rsidRPr="00FC7496">
              <w:t>Cell D</w:t>
            </w:r>
          </w:p>
        </w:tc>
        <w:tc>
          <w:tcPr>
            <w:tcW w:w="1429" w:type="dxa"/>
            <w:tcBorders>
              <w:bottom w:val="single" w:sz="4" w:space="0" w:color="auto"/>
            </w:tcBorders>
            <w:shd w:val="clear" w:color="auto" w:fill="FFFF99"/>
          </w:tcPr>
          <w:p w14:paraId="7F47B0B2" w14:textId="77777777" w:rsidR="00BA2C19" w:rsidRPr="00FC7496" w:rsidRDefault="00BA2C19" w:rsidP="003D4CBC">
            <w:pPr>
              <w:pStyle w:val="TAC"/>
            </w:pPr>
            <w:r w:rsidRPr="00FC7496">
              <w:t>1000</w:t>
            </w:r>
          </w:p>
        </w:tc>
        <w:tc>
          <w:tcPr>
            <w:tcW w:w="1559" w:type="dxa"/>
            <w:tcBorders>
              <w:bottom w:val="single" w:sz="4" w:space="0" w:color="auto"/>
            </w:tcBorders>
            <w:shd w:val="clear" w:color="auto" w:fill="FFFF99"/>
          </w:tcPr>
          <w:p w14:paraId="7C529CC0" w14:textId="77777777" w:rsidR="00BA2C19" w:rsidRPr="00FC7496" w:rsidRDefault="00BA2C19" w:rsidP="003D4CBC">
            <w:pPr>
              <w:pStyle w:val="TAC"/>
            </w:pPr>
            <w:r w:rsidRPr="00FC7496">
              <w:t>61440</w:t>
            </w:r>
          </w:p>
        </w:tc>
        <w:tc>
          <w:tcPr>
            <w:tcW w:w="1559" w:type="dxa"/>
            <w:tcBorders>
              <w:bottom w:val="single" w:sz="4" w:space="0" w:color="auto"/>
            </w:tcBorders>
            <w:shd w:val="clear" w:color="auto" w:fill="FFFF99"/>
          </w:tcPr>
          <w:p w14:paraId="0854728E" w14:textId="77777777" w:rsidR="00BA2C19" w:rsidRPr="00FC7496" w:rsidRDefault="00BA2C19" w:rsidP="003D4CBC">
            <w:pPr>
              <w:pStyle w:val="TAC"/>
            </w:pPr>
            <w:r w:rsidRPr="00FC7496">
              <w:t>307</w:t>
            </w:r>
          </w:p>
        </w:tc>
        <w:tc>
          <w:tcPr>
            <w:tcW w:w="1559" w:type="dxa"/>
            <w:tcBorders>
              <w:bottom w:val="single" w:sz="4" w:space="0" w:color="auto"/>
            </w:tcBorders>
            <w:shd w:val="clear" w:color="auto" w:fill="FFFF99"/>
          </w:tcPr>
          <w:p w14:paraId="2ABB6E5B" w14:textId="77777777" w:rsidR="00BA2C19" w:rsidRPr="00FC7496" w:rsidDel="00D82DB7" w:rsidRDefault="00BA2C19" w:rsidP="003D4CBC">
            <w:pPr>
              <w:pStyle w:val="TAC"/>
            </w:pPr>
            <w:r w:rsidRPr="00FC7496">
              <w:t>61440</w:t>
            </w:r>
          </w:p>
        </w:tc>
      </w:tr>
      <w:tr w:rsidR="00BA2C19" w:rsidRPr="00FC7496" w14:paraId="29B8018E" w14:textId="77777777">
        <w:trPr>
          <w:jc w:val="center"/>
        </w:trPr>
        <w:tc>
          <w:tcPr>
            <w:tcW w:w="1677" w:type="dxa"/>
            <w:tcBorders>
              <w:bottom w:val="single" w:sz="4" w:space="0" w:color="auto"/>
            </w:tcBorders>
            <w:shd w:val="clear" w:color="auto" w:fill="FFFFFF"/>
          </w:tcPr>
          <w:p w14:paraId="5D9F00E1" w14:textId="77777777" w:rsidR="00BA2C19" w:rsidRPr="00FC7496" w:rsidRDefault="00BA2C19" w:rsidP="003D4CBC">
            <w:pPr>
              <w:pStyle w:val="TAL"/>
            </w:pPr>
            <w:r w:rsidRPr="00FC7496">
              <w:t>Cell E</w:t>
            </w:r>
          </w:p>
        </w:tc>
        <w:tc>
          <w:tcPr>
            <w:tcW w:w="1429" w:type="dxa"/>
            <w:tcBorders>
              <w:bottom w:val="single" w:sz="4" w:space="0" w:color="auto"/>
            </w:tcBorders>
            <w:shd w:val="clear" w:color="auto" w:fill="FFFFFF"/>
          </w:tcPr>
          <w:p w14:paraId="37F18E22"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8E67263"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BBF171B"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7CE64A29" w14:textId="77777777" w:rsidR="00BA2C19" w:rsidRPr="00FC7496" w:rsidRDefault="00BA2C19" w:rsidP="003D4CBC">
            <w:pPr>
              <w:pStyle w:val="TAC"/>
            </w:pPr>
            <w:r w:rsidRPr="00FC7496">
              <w:t>NA</w:t>
            </w:r>
          </w:p>
        </w:tc>
      </w:tr>
      <w:tr w:rsidR="00BA2C19" w:rsidRPr="00FC7496" w14:paraId="14F980E8" w14:textId="77777777">
        <w:trPr>
          <w:jc w:val="center"/>
        </w:trPr>
        <w:tc>
          <w:tcPr>
            <w:tcW w:w="1677" w:type="dxa"/>
            <w:shd w:val="clear" w:color="auto" w:fill="FFFFFF"/>
          </w:tcPr>
          <w:p w14:paraId="13206567" w14:textId="77777777" w:rsidR="00BA2C19" w:rsidRPr="00FC7496" w:rsidRDefault="00BA2C19" w:rsidP="003D4CBC">
            <w:pPr>
              <w:pStyle w:val="TAL"/>
            </w:pPr>
            <w:r w:rsidRPr="00FC7496">
              <w:t>Cell F</w:t>
            </w:r>
          </w:p>
        </w:tc>
        <w:tc>
          <w:tcPr>
            <w:tcW w:w="1429" w:type="dxa"/>
            <w:shd w:val="clear" w:color="auto" w:fill="FFFFFF"/>
          </w:tcPr>
          <w:p w14:paraId="5CDED877" w14:textId="77777777" w:rsidR="00BA2C19" w:rsidRPr="00FC7496" w:rsidRDefault="00BA2C19" w:rsidP="003D4CBC">
            <w:pPr>
              <w:pStyle w:val="TAC"/>
            </w:pPr>
            <w:r w:rsidRPr="00FC7496">
              <w:t>NA</w:t>
            </w:r>
          </w:p>
        </w:tc>
        <w:tc>
          <w:tcPr>
            <w:tcW w:w="1559" w:type="dxa"/>
            <w:shd w:val="clear" w:color="auto" w:fill="FFFFFF"/>
          </w:tcPr>
          <w:p w14:paraId="6C2321F9" w14:textId="77777777" w:rsidR="00BA2C19" w:rsidRPr="00FC7496" w:rsidRDefault="00BA2C19" w:rsidP="003D4CBC">
            <w:pPr>
              <w:pStyle w:val="TAC"/>
            </w:pPr>
            <w:r w:rsidRPr="00FC7496">
              <w:t>NA</w:t>
            </w:r>
          </w:p>
        </w:tc>
        <w:tc>
          <w:tcPr>
            <w:tcW w:w="1559" w:type="dxa"/>
            <w:shd w:val="clear" w:color="auto" w:fill="FFFFFF"/>
          </w:tcPr>
          <w:p w14:paraId="1ADB3802" w14:textId="77777777" w:rsidR="00BA2C19" w:rsidRPr="00FC7496" w:rsidRDefault="00BA2C19" w:rsidP="003D4CBC">
            <w:pPr>
              <w:pStyle w:val="TAC"/>
            </w:pPr>
            <w:r w:rsidRPr="00FC7496">
              <w:t>NA</w:t>
            </w:r>
          </w:p>
        </w:tc>
        <w:tc>
          <w:tcPr>
            <w:tcW w:w="1559" w:type="dxa"/>
            <w:shd w:val="clear" w:color="auto" w:fill="FFFFFF"/>
          </w:tcPr>
          <w:p w14:paraId="67006397" w14:textId="77777777" w:rsidR="00BA2C19" w:rsidRPr="00FC7496" w:rsidRDefault="00BA2C19" w:rsidP="003D4CBC">
            <w:pPr>
              <w:pStyle w:val="TAC"/>
            </w:pPr>
            <w:r w:rsidRPr="00FC7496">
              <w:t>NA</w:t>
            </w:r>
          </w:p>
        </w:tc>
      </w:tr>
      <w:tr w:rsidR="00BA2C19" w:rsidRPr="00FC7496" w14:paraId="677E21FB" w14:textId="77777777">
        <w:trPr>
          <w:jc w:val="center"/>
        </w:trPr>
        <w:tc>
          <w:tcPr>
            <w:tcW w:w="1677" w:type="dxa"/>
          </w:tcPr>
          <w:p w14:paraId="42D31115" w14:textId="77777777" w:rsidR="00BA2C19" w:rsidRPr="00FC7496" w:rsidRDefault="00BA2C19" w:rsidP="003D4CBC">
            <w:pPr>
              <w:pStyle w:val="TAL"/>
            </w:pPr>
            <w:r w:rsidRPr="00FC7496">
              <w:t>Cell G</w:t>
            </w:r>
          </w:p>
        </w:tc>
        <w:tc>
          <w:tcPr>
            <w:tcW w:w="1429" w:type="dxa"/>
          </w:tcPr>
          <w:p w14:paraId="36433370" w14:textId="77777777" w:rsidR="00BA2C19" w:rsidRPr="00FC7496" w:rsidRDefault="00BA2C19" w:rsidP="003D4CBC">
            <w:pPr>
              <w:pStyle w:val="TAC"/>
            </w:pPr>
            <w:r w:rsidRPr="00FC7496">
              <w:t>NA</w:t>
            </w:r>
          </w:p>
        </w:tc>
        <w:tc>
          <w:tcPr>
            <w:tcW w:w="1559" w:type="dxa"/>
          </w:tcPr>
          <w:p w14:paraId="4B191D3D" w14:textId="77777777" w:rsidR="00BA2C19" w:rsidRPr="00FC7496" w:rsidRDefault="00BA2C19" w:rsidP="003D4CBC">
            <w:pPr>
              <w:pStyle w:val="TAC"/>
            </w:pPr>
            <w:r w:rsidRPr="00FC7496">
              <w:t>NA</w:t>
            </w:r>
          </w:p>
        </w:tc>
        <w:tc>
          <w:tcPr>
            <w:tcW w:w="1559" w:type="dxa"/>
          </w:tcPr>
          <w:p w14:paraId="1D8386ED" w14:textId="77777777" w:rsidR="00BA2C19" w:rsidRPr="00FC7496" w:rsidRDefault="00BA2C19" w:rsidP="003D4CBC">
            <w:pPr>
              <w:pStyle w:val="TAC"/>
            </w:pPr>
            <w:r w:rsidRPr="00FC7496">
              <w:t>NA</w:t>
            </w:r>
          </w:p>
        </w:tc>
        <w:tc>
          <w:tcPr>
            <w:tcW w:w="1559" w:type="dxa"/>
          </w:tcPr>
          <w:p w14:paraId="59DBFCCD" w14:textId="77777777" w:rsidR="00BA2C19" w:rsidRPr="00FC7496" w:rsidRDefault="00BA2C19" w:rsidP="003D4CBC">
            <w:pPr>
              <w:pStyle w:val="TAC"/>
            </w:pPr>
            <w:r w:rsidRPr="00FC7496">
              <w:t>NA</w:t>
            </w:r>
          </w:p>
        </w:tc>
      </w:tr>
      <w:tr w:rsidR="00BA2C19" w:rsidRPr="00FC7496" w14:paraId="432CCFEC" w14:textId="77777777">
        <w:trPr>
          <w:jc w:val="center"/>
        </w:trPr>
        <w:tc>
          <w:tcPr>
            <w:tcW w:w="1677" w:type="dxa"/>
          </w:tcPr>
          <w:p w14:paraId="6CEA8E65" w14:textId="77777777" w:rsidR="00BA2C19" w:rsidRPr="00FC7496" w:rsidRDefault="00BA2C19" w:rsidP="003D4CBC">
            <w:pPr>
              <w:pStyle w:val="TAL"/>
            </w:pPr>
            <w:r w:rsidRPr="00FC7496">
              <w:t>Cell H</w:t>
            </w:r>
          </w:p>
        </w:tc>
        <w:tc>
          <w:tcPr>
            <w:tcW w:w="1429" w:type="dxa"/>
          </w:tcPr>
          <w:p w14:paraId="7D65AE53" w14:textId="77777777" w:rsidR="00BA2C19" w:rsidRPr="00FC7496" w:rsidRDefault="00BA2C19" w:rsidP="003D4CBC">
            <w:pPr>
              <w:pStyle w:val="TAC"/>
            </w:pPr>
            <w:r w:rsidRPr="00FC7496">
              <w:t>NA</w:t>
            </w:r>
          </w:p>
        </w:tc>
        <w:tc>
          <w:tcPr>
            <w:tcW w:w="1559" w:type="dxa"/>
          </w:tcPr>
          <w:p w14:paraId="40DDAD40" w14:textId="77777777" w:rsidR="00BA2C19" w:rsidRPr="00FC7496" w:rsidRDefault="00BA2C19" w:rsidP="003D4CBC">
            <w:pPr>
              <w:pStyle w:val="TAC"/>
            </w:pPr>
            <w:r w:rsidRPr="00FC7496">
              <w:t>NA</w:t>
            </w:r>
          </w:p>
        </w:tc>
        <w:tc>
          <w:tcPr>
            <w:tcW w:w="1559" w:type="dxa"/>
          </w:tcPr>
          <w:p w14:paraId="134C36E9" w14:textId="77777777" w:rsidR="00BA2C19" w:rsidRPr="00FC7496" w:rsidRDefault="00BA2C19" w:rsidP="003D4CBC">
            <w:pPr>
              <w:pStyle w:val="TAC"/>
            </w:pPr>
            <w:r w:rsidRPr="00FC7496">
              <w:t>NA</w:t>
            </w:r>
          </w:p>
        </w:tc>
        <w:tc>
          <w:tcPr>
            <w:tcW w:w="1559" w:type="dxa"/>
          </w:tcPr>
          <w:p w14:paraId="6DE34722" w14:textId="77777777" w:rsidR="00BA2C19" w:rsidRPr="00FC7496" w:rsidRDefault="00BA2C19" w:rsidP="003D4CBC">
            <w:pPr>
              <w:pStyle w:val="TAC"/>
            </w:pPr>
            <w:r w:rsidRPr="00FC7496">
              <w:t>NA</w:t>
            </w:r>
          </w:p>
        </w:tc>
      </w:tr>
      <w:tr w:rsidR="00BA2C19" w:rsidRPr="00FC7496" w14:paraId="660DFB4A" w14:textId="77777777">
        <w:trPr>
          <w:jc w:val="center"/>
        </w:trPr>
        <w:tc>
          <w:tcPr>
            <w:tcW w:w="1677" w:type="dxa"/>
          </w:tcPr>
          <w:p w14:paraId="29317238" w14:textId="77777777" w:rsidR="00BA2C19" w:rsidRPr="00FC7496" w:rsidRDefault="00BA2C19" w:rsidP="003D4CBC">
            <w:pPr>
              <w:pStyle w:val="TAL"/>
            </w:pPr>
            <w:r w:rsidRPr="00FC7496">
              <w:t>Cell I</w:t>
            </w:r>
          </w:p>
        </w:tc>
        <w:tc>
          <w:tcPr>
            <w:tcW w:w="1429" w:type="dxa"/>
          </w:tcPr>
          <w:p w14:paraId="68F78DE1" w14:textId="77777777" w:rsidR="00BA2C19" w:rsidRPr="00FC7496" w:rsidRDefault="00BA2C19" w:rsidP="003D4CBC">
            <w:pPr>
              <w:pStyle w:val="TAC"/>
            </w:pPr>
            <w:r w:rsidRPr="00FC7496">
              <w:t>NA</w:t>
            </w:r>
          </w:p>
        </w:tc>
        <w:tc>
          <w:tcPr>
            <w:tcW w:w="1559" w:type="dxa"/>
          </w:tcPr>
          <w:p w14:paraId="7C0AF223" w14:textId="77777777" w:rsidR="00BA2C19" w:rsidRPr="00FC7496" w:rsidRDefault="00BA2C19" w:rsidP="003D4CBC">
            <w:pPr>
              <w:pStyle w:val="TAC"/>
            </w:pPr>
            <w:r w:rsidRPr="00FC7496">
              <w:t>NA</w:t>
            </w:r>
          </w:p>
        </w:tc>
        <w:tc>
          <w:tcPr>
            <w:tcW w:w="1559" w:type="dxa"/>
          </w:tcPr>
          <w:p w14:paraId="4AF81D27" w14:textId="77777777" w:rsidR="00BA2C19" w:rsidRPr="00FC7496" w:rsidRDefault="00BA2C19" w:rsidP="003D4CBC">
            <w:pPr>
              <w:pStyle w:val="TAC"/>
            </w:pPr>
            <w:r w:rsidRPr="00FC7496">
              <w:t>NA</w:t>
            </w:r>
          </w:p>
        </w:tc>
        <w:tc>
          <w:tcPr>
            <w:tcW w:w="1559" w:type="dxa"/>
          </w:tcPr>
          <w:p w14:paraId="2B834580" w14:textId="77777777" w:rsidR="00BA2C19" w:rsidRPr="00FC7496" w:rsidRDefault="00BA2C19" w:rsidP="003D4CBC">
            <w:pPr>
              <w:pStyle w:val="TAC"/>
            </w:pPr>
            <w:r w:rsidRPr="00FC7496">
              <w:t>NA</w:t>
            </w:r>
          </w:p>
        </w:tc>
      </w:tr>
      <w:tr w:rsidR="00BA2C19" w:rsidRPr="00FC7496" w14:paraId="4A7C33CE" w14:textId="77777777">
        <w:trPr>
          <w:jc w:val="center"/>
        </w:trPr>
        <w:tc>
          <w:tcPr>
            <w:tcW w:w="1677" w:type="dxa"/>
          </w:tcPr>
          <w:p w14:paraId="416E4423" w14:textId="77777777" w:rsidR="00BA2C19" w:rsidRPr="00FC7496" w:rsidRDefault="00BA2C19" w:rsidP="003D4CBC">
            <w:pPr>
              <w:pStyle w:val="TAL"/>
            </w:pPr>
            <w:r w:rsidRPr="00FC7496">
              <w:t>Cell J</w:t>
            </w:r>
          </w:p>
        </w:tc>
        <w:tc>
          <w:tcPr>
            <w:tcW w:w="1429" w:type="dxa"/>
          </w:tcPr>
          <w:p w14:paraId="3E38CF07" w14:textId="77777777" w:rsidR="00BA2C19" w:rsidRPr="00FC7496" w:rsidRDefault="00BA2C19" w:rsidP="003D4CBC">
            <w:pPr>
              <w:pStyle w:val="TAC"/>
            </w:pPr>
            <w:r w:rsidRPr="00FC7496">
              <w:t>NA</w:t>
            </w:r>
          </w:p>
        </w:tc>
        <w:tc>
          <w:tcPr>
            <w:tcW w:w="1559" w:type="dxa"/>
          </w:tcPr>
          <w:p w14:paraId="246B10FE" w14:textId="77777777" w:rsidR="00BA2C19" w:rsidRPr="00FC7496" w:rsidRDefault="00BA2C19" w:rsidP="003D4CBC">
            <w:pPr>
              <w:pStyle w:val="TAC"/>
            </w:pPr>
            <w:r w:rsidRPr="00FC7496">
              <w:t>NA</w:t>
            </w:r>
          </w:p>
        </w:tc>
        <w:tc>
          <w:tcPr>
            <w:tcW w:w="1559" w:type="dxa"/>
          </w:tcPr>
          <w:p w14:paraId="3A77A4C2" w14:textId="77777777" w:rsidR="00BA2C19" w:rsidRPr="00FC7496" w:rsidRDefault="00BA2C19" w:rsidP="003D4CBC">
            <w:pPr>
              <w:pStyle w:val="TAC"/>
            </w:pPr>
            <w:r w:rsidRPr="00FC7496">
              <w:t>NA</w:t>
            </w:r>
          </w:p>
        </w:tc>
        <w:tc>
          <w:tcPr>
            <w:tcW w:w="1559" w:type="dxa"/>
          </w:tcPr>
          <w:p w14:paraId="1AF88111" w14:textId="77777777" w:rsidR="00BA2C19" w:rsidRPr="00FC7496" w:rsidRDefault="00BA2C19" w:rsidP="003D4CBC">
            <w:pPr>
              <w:pStyle w:val="TAC"/>
            </w:pPr>
            <w:r w:rsidRPr="00FC7496">
              <w:t>NA</w:t>
            </w:r>
          </w:p>
        </w:tc>
      </w:tr>
      <w:tr w:rsidR="00BA2C19" w:rsidRPr="00FC7496" w14:paraId="5008745B" w14:textId="77777777">
        <w:trPr>
          <w:jc w:val="center"/>
        </w:trPr>
        <w:tc>
          <w:tcPr>
            <w:tcW w:w="1677" w:type="dxa"/>
          </w:tcPr>
          <w:p w14:paraId="19DC3C61" w14:textId="77777777" w:rsidR="00BA2C19" w:rsidRPr="00FC7496" w:rsidRDefault="00BA2C19" w:rsidP="003D4CBC">
            <w:pPr>
              <w:pStyle w:val="TAL"/>
            </w:pPr>
            <w:r w:rsidRPr="00FC7496">
              <w:t>Cell K</w:t>
            </w:r>
          </w:p>
        </w:tc>
        <w:tc>
          <w:tcPr>
            <w:tcW w:w="1429" w:type="dxa"/>
          </w:tcPr>
          <w:p w14:paraId="31052736" w14:textId="77777777" w:rsidR="00BA2C19" w:rsidRPr="00FC7496" w:rsidRDefault="00BA2C19" w:rsidP="003D4CBC">
            <w:pPr>
              <w:pStyle w:val="TAC"/>
            </w:pPr>
            <w:r w:rsidRPr="00FC7496">
              <w:t>NA</w:t>
            </w:r>
          </w:p>
        </w:tc>
        <w:tc>
          <w:tcPr>
            <w:tcW w:w="1559" w:type="dxa"/>
          </w:tcPr>
          <w:p w14:paraId="2DBE1185" w14:textId="77777777" w:rsidR="00BA2C19" w:rsidRPr="00FC7496" w:rsidRDefault="00BA2C19" w:rsidP="003D4CBC">
            <w:pPr>
              <w:pStyle w:val="TAC"/>
            </w:pPr>
            <w:r w:rsidRPr="00FC7496">
              <w:t>NA</w:t>
            </w:r>
          </w:p>
        </w:tc>
        <w:tc>
          <w:tcPr>
            <w:tcW w:w="1559" w:type="dxa"/>
          </w:tcPr>
          <w:p w14:paraId="6FB2D90E" w14:textId="77777777" w:rsidR="00BA2C19" w:rsidRPr="00FC7496" w:rsidRDefault="00BA2C19" w:rsidP="003D4CBC">
            <w:pPr>
              <w:pStyle w:val="TAC"/>
            </w:pPr>
            <w:r w:rsidRPr="00FC7496">
              <w:t>NA</w:t>
            </w:r>
          </w:p>
        </w:tc>
        <w:tc>
          <w:tcPr>
            <w:tcW w:w="1559" w:type="dxa"/>
          </w:tcPr>
          <w:p w14:paraId="3B3DE1B3" w14:textId="77777777" w:rsidR="00BA2C19" w:rsidRPr="00FC7496" w:rsidRDefault="00BA2C19" w:rsidP="003D4CBC">
            <w:pPr>
              <w:pStyle w:val="TAC"/>
            </w:pPr>
            <w:r w:rsidRPr="00FC7496">
              <w:t>NA</w:t>
            </w:r>
          </w:p>
        </w:tc>
      </w:tr>
      <w:tr w:rsidR="00BA2C19" w:rsidRPr="00FC7496" w14:paraId="0DA524D5" w14:textId="77777777">
        <w:trPr>
          <w:jc w:val="center"/>
        </w:trPr>
        <w:tc>
          <w:tcPr>
            <w:tcW w:w="1677" w:type="dxa"/>
            <w:tcBorders>
              <w:bottom w:val="single" w:sz="4" w:space="0" w:color="auto"/>
            </w:tcBorders>
          </w:tcPr>
          <w:p w14:paraId="6F64A936" w14:textId="77777777" w:rsidR="00BA2C19" w:rsidRPr="00FC7496" w:rsidRDefault="00BA2C19" w:rsidP="003D4CBC">
            <w:pPr>
              <w:pStyle w:val="TAL"/>
            </w:pPr>
            <w:r w:rsidRPr="00FC7496">
              <w:t>Cell L</w:t>
            </w:r>
          </w:p>
        </w:tc>
        <w:tc>
          <w:tcPr>
            <w:tcW w:w="1429" w:type="dxa"/>
            <w:tcBorders>
              <w:bottom w:val="single" w:sz="4" w:space="0" w:color="auto"/>
            </w:tcBorders>
          </w:tcPr>
          <w:p w14:paraId="03BC7AE0" w14:textId="77777777" w:rsidR="00BA2C19" w:rsidRPr="00FC7496" w:rsidRDefault="00BA2C19" w:rsidP="003D4CBC">
            <w:pPr>
              <w:pStyle w:val="TAC"/>
            </w:pPr>
            <w:r w:rsidRPr="00FC7496">
              <w:t>NA</w:t>
            </w:r>
          </w:p>
        </w:tc>
        <w:tc>
          <w:tcPr>
            <w:tcW w:w="1559" w:type="dxa"/>
            <w:tcBorders>
              <w:bottom w:val="single" w:sz="4" w:space="0" w:color="auto"/>
            </w:tcBorders>
          </w:tcPr>
          <w:p w14:paraId="70C29965" w14:textId="77777777" w:rsidR="00BA2C19" w:rsidRPr="00FC7496" w:rsidRDefault="00BA2C19" w:rsidP="003D4CBC">
            <w:pPr>
              <w:pStyle w:val="TAC"/>
            </w:pPr>
            <w:r w:rsidRPr="00FC7496">
              <w:t>NA</w:t>
            </w:r>
          </w:p>
        </w:tc>
        <w:tc>
          <w:tcPr>
            <w:tcW w:w="1559" w:type="dxa"/>
            <w:tcBorders>
              <w:bottom w:val="single" w:sz="4" w:space="0" w:color="auto"/>
            </w:tcBorders>
          </w:tcPr>
          <w:p w14:paraId="7483B678" w14:textId="77777777" w:rsidR="00BA2C19" w:rsidRPr="00FC7496" w:rsidRDefault="00BA2C19" w:rsidP="003D4CBC">
            <w:pPr>
              <w:pStyle w:val="TAC"/>
            </w:pPr>
            <w:r w:rsidRPr="00FC7496">
              <w:t>NA</w:t>
            </w:r>
          </w:p>
        </w:tc>
        <w:tc>
          <w:tcPr>
            <w:tcW w:w="1559" w:type="dxa"/>
            <w:tcBorders>
              <w:bottom w:val="single" w:sz="4" w:space="0" w:color="auto"/>
            </w:tcBorders>
          </w:tcPr>
          <w:p w14:paraId="7BFC0051" w14:textId="77777777" w:rsidR="00BA2C19" w:rsidRPr="00FC7496" w:rsidRDefault="00BA2C19" w:rsidP="003D4CBC">
            <w:pPr>
              <w:pStyle w:val="TAC"/>
            </w:pPr>
            <w:r w:rsidRPr="00FC7496">
              <w:t>NA</w:t>
            </w:r>
          </w:p>
        </w:tc>
      </w:tr>
      <w:tr w:rsidR="00BA2C19" w:rsidRPr="00FC7496" w14:paraId="763D986B" w14:textId="77777777">
        <w:trPr>
          <w:jc w:val="center"/>
        </w:trPr>
        <w:tc>
          <w:tcPr>
            <w:tcW w:w="1677" w:type="dxa"/>
            <w:tcBorders>
              <w:bottom w:val="single" w:sz="4" w:space="0" w:color="auto"/>
            </w:tcBorders>
            <w:shd w:val="clear" w:color="auto" w:fill="CCFFCC"/>
          </w:tcPr>
          <w:p w14:paraId="1382A72B" w14:textId="77777777" w:rsidR="00BA2C19" w:rsidRPr="00FC7496" w:rsidRDefault="00BA2C19" w:rsidP="003D4CBC">
            <w:pPr>
              <w:pStyle w:val="TAL"/>
            </w:pPr>
            <w:r w:rsidRPr="00FC7496">
              <w:t>Cell M</w:t>
            </w:r>
          </w:p>
        </w:tc>
        <w:tc>
          <w:tcPr>
            <w:tcW w:w="1429" w:type="dxa"/>
            <w:tcBorders>
              <w:bottom w:val="single" w:sz="4" w:space="0" w:color="auto"/>
            </w:tcBorders>
            <w:shd w:val="clear" w:color="auto" w:fill="CCFFCC"/>
          </w:tcPr>
          <w:p w14:paraId="1653E168" w14:textId="77777777" w:rsidR="00BA2C19" w:rsidRPr="00FC7496" w:rsidRDefault="00BA2C19" w:rsidP="003D4CBC">
            <w:pPr>
              <w:pStyle w:val="TAC"/>
            </w:pPr>
            <w:r w:rsidRPr="00FC7496">
              <w:t>471</w:t>
            </w:r>
          </w:p>
        </w:tc>
        <w:tc>
          <w:tcPr>
            <w:tcW w:w="1559" w:type="dxa"/>
            <w:tcBorders>
              <w:bottom w:val="single" w:sz="4" w:space="0" w:color="auto"/>
            </w:tcBorders>
            <w:shd w:val="clear" w:color="auto" w:fill="CCFFCC"/>
          </w:tcPr>
          <w:p w14:paraId="2AFB22E2" w14:textId="77777777" w:rsidR="00BA2C19" w:rsidRPr="00FC7496" w:rsidRDefault="00BA2C19" w:rsidP="003D4CBC">
            <w:pPr>
              <w:pStyle w:val="TAC"/>
            </w:pPr>
            <w:r w:rsidRPr="00FC7496">
              <w:t>31244</w:t>
            </w:r>
          </w:p>
        </w:tc>
        <w:tc>
          <w:tcPr>
            <w:tcW w:w="1559" w:type="dxa"/>
            <w:tcBorders>
              <w:bottom w:val="single" w:sz="4" w:space="0" w:color="auto"/>
            </w:tcBorders>
            <w:shd w:val="clear" w:color="auto" w:fill="CCFFCC"/>
          </w:tcPr>
          <w:p w14:paraId="7F75F23E" w14:textId="77777777" w:rsidR="00BA2C19" w:rsidRPr="00FC7496" w:rsidRDefault="00BA2C19" w:rsidP="003D4CBC">
            <w:pPr>
              <w:pStyle w:val="TAC"/>
            </w:pPr>
            <w:r w:rsidRPr="00FC7496">
              <w:t>154</w:t>
            </w:r>
          </w:p>
        </w:tc>
        <w:tc>
          <w:tcPr>
            <w:tcW w:w="1559" w:type="dxa"/>
            <w:tcBorders>
              <w:bottom w:val="single" w:sz="4" w:space="0" w:color="auto"/>
            </w:tcBorders>
            <w:shd w:val="clear" w:color="auto" w:fill="CCFFCC"/>
          </w:tcPr>
          <w:p w14:paraId="6ADB32ED" w14:textId="77777777" w:rsidR="00BA2C19" w:rsidRPr="00FC7496" w:rsidDel="00D82DB7" w:rsidRDefault="00BA2C19" w:rsidP="003D4CBC">
            <w:pPr>
              <w:pStyle w:val="TAC"/>
            </w:pPr>
            <w:r w:rsidRPr="00FC7496">
              <w:t>31244</w:t>
            </w:r>
          </w:p>
        </w:tc>
      </w:tr>
      <w:tr w:rsidR="00BA2C19" w:rsidRPr="00FC7496" w14:paraId="7A165833" w14:textId="77777777">
        <w:trPr>
          <w:jc w:val="center"/>
        </w:trPr>
        <w:tc>
          <w:tcPr>
            <w:tcW w:w="7783" w:type="dxa"/>
            <w:gridSpan w:val="5"/>
            <w:shd w:val="clear" w:color="auto" w:fill="auto"/>
          </w:tcPr>
          <w:p w14:paraId="340D377C" w14:textId="77777777" w:rsidR="00BA2C19" w:rsidRPr="00FC7496" w:rsidRDefault="00BA2C19" w:rsidP="003D4CBC">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464299A8" w14:textId="77777777" w:rsidR="00BA2C19" w:rsidRPr="00FC7496" w:rsidRDefault="00BA2C19" w:rsidP="00BA2C19"/>
    <w:p w14:paraId="040DA910" w14:textId="77777777" w:rsidR="00F51464" w:rsidRPr="00FC7496" w:rsidRDefault="00F51464" w:rsidP="00F51464">
      <w:r w:rsidRPr="00FC7496">
        <w:t>Shifting radio frame tra</w:t>
      </w:r>
      <w:r w:rsidR="00D21A97" w:rsidRPr="00FC7496">
        <w:t>n</w:t>
      </w:r>
      <w:r w:rsidRPr="00FC7496">
        <w:t>smission timing can eliminate the following interference between intra frequency cells:</w:t>
      </w:r>
    </w:p>
    <w:p w14:paraId="1B1B74ED" w14:textId="77777777" w:rsidR="00F51464" w:rsidRPr="00FC7496" w:rsidRDefault="00223C33" w:rsidP="006F7A66">
      <w:pPr>
        <w:pStyle w:val="B1"/>
      </w:pPr>
      <w:r w:rsidRPr="00FC7496">
        <w:t>-</w:t>
      </w:r>
      <w:r w:rsidRPr="00FC7496">
        <w:tab/>
      </w:r>
      <w:r w:rsidR="00F51464" w:rsidRPr="00FC7496">
        <w:t>P-SS/S-SS to P-SS/S-SS, RS, PBCH, PCFICH, PDCCH and PHICH</w:t>
      </w:r>
      <w:r w:rsidR="008D2EE5" w:rsidRPr="00FC7496">
        <w:t>.</w:t>
      </w:r>
    </w:p>
    <w:p w14:paraId="07615EB9" w14:textId="77777777" w:rsidR="00F51464" w:rsidRPr="00FC7496" w:rsidRDefault="00223C33" w:rsidP="006F7A66">
      <w:pPr>
        <w:pStyle w:val="B1"/>
      </w:pPr>
      <w:r w:rsidRPr="00FC7496">
        <w:t>-</w:t>
      </w:r>
      <w:r w:rsidRPr="00FC7496">
        <w:tab/>
      </w:r>
      <w:r w:rsidR="00F51464" w:rsidRPr="00FC7496">
        <w:t>PBCH to PBCH</w:t>
      </w:r>
      <w:r w:rsidR="008D2EE5" w:rsidRPr="00FC7496">
        <w:t>.</w:t>
      </w:r>
    </w:p>
    <w:p w14:paraId="3D7BA2A5" w14:textId="77777777" w:rsidR="00F51464" w:rsidRPr="00FC7496" w:rsidRDefault="00223C33" w:rsidP="006F7A66">
      <w:pPr>
        <w:pStyle w:val="B1"/>
      </w:pPr>
      <w:r w:rsidRPr="00FC7496">
        <w:t>-</w:t>
      </w:r>
      <w:r w:rsidRPr="00FC7496">
        <w:tab/>
      </w:r>
      <w:r w:rsidR="00F51464" w:rsidRPr="00FC7496">
        <w:t>PBCH to PCFICH, PDCCH and PHICH</w:t>
      </w:r>
      <w:r w:rsidR="008D2EE5" w:rsidRPr="00FC7496">
        <w:t>.</w:t>
      </w:r>
    </w:p>
    <w:p w14:paraId="4B1B59B3" w14:textId="77777777" w:rsidR="005B6D0E" w:rsidRPr="00FC7496" w:rsidRDefault="00223C33" w:rsidP="005B6D0E">
      <w:pPr>
        <w:pStyle w:val="B1"/>
      </w:pPr>
      <w:r w:rsidRPr="00FC7496">
        <w:t>-</w:t>
      </w:r>
      <w:r w:rsidRPr="00FC7496">
        <w:tab/>
      </w:r>
      <w:r w:rsidR="00F51464" w:rsidRPr="00FC7496">
        <w:t>PDSCH to PCFICH, PDCCH, PHICH</w:t>
      </w:r>
      <w:r w:rsidR="008D2EE5" w:rsidRPr="00FC7496">
        <w:t>.</w:t>
      </w:r>
    </w:p>
    <w:p w14:paraId="734D05FC" w14:textId="77777777" w:rsidR="005B6D0E" w:rsidRPr="00FC7496" w:rsidRDefault="005B6D0E" w:rsidP="005B6D0E">
      <w:r w:rsidRPr="00FC7496">
        <w:t xml:space="preserve">As TDD UL and DL are on same frequency, to avoid interference between DL and UL, the </w:t>
      </w:r>
      <w:r w:rsidRPr="00FC7496">
        <w:rPr>
          <w:lang w:eastAsia="ko-KR"/>
        </w:rPr>
        <w:t>Random Access Response</w:t>
      </w:r>
      <w:r w:rsidRPr="00FC7496">
        <w:t xml:space="preserve"> Timing Advance (RAR TA) is related to the Tcell:</w:t>
      </w:r>
    </w:p>
    <w:p w14:paraId="6CEB8C34" w14:textId="77777777" w:rsidR="00797BE8" w:rsidRPr="00FC7496" w:rsidRDefault="00797BE8" w:rsidP="00797BE8">
      <w:r w:rsidRPr="00FC7496">
        <w:t>For TDD cells</w:t>
      </w:r>
      <w:r w:rsidR="00D27451" w:rsidRPr="00FC7496">
        <w:t>:</w:t>
      </w:r>
    </w:p>
    <w:p w14:paraId="236EAA3E" w14:textId="77777777" w:rsidR="005B6D0E" w:rsidRPr="00FC7496" w:rsidRDefault="005B6D0E" w:rsidP="005B6D0E">
      <w:pPr>
        <w:pStyle w:val="PL"/>
        <w:rPr>
          <w:noProof w:val="0"/>
          <w:szCs w:val="24"/>
        </w:rPr>
      </w:pPr>
      <w:r w:rsidRPr="00FC7496">
        <w:rPr>
          <w:noProof w:val="0"/>
        </w:rPr>
        <w:t xml:space="preserve">RAR TA = </w:t>
      </w:r>
      <w:r w:rsidR="00D27451" w:rsidRPr="00FC7496">
        <w:rPr>
          <w:noProof w:val="0"/>
        </w:rPr>
        <w:t>[</w:t>
      </w:r>
      <w:r w:rsidR="00797BE8" w:rsidRPr="00FC7496">
        <w:rPr>
          <w:noProof w:val="0"/>
        </w:rPr>
        <w:t>FLOOR ((</w:t>
      </w:r>
      <w:r w:rsidRPr="00FC7496">
        <w:rPr>
          <w:noProof w:val="0"/>
        </w:rPr>
        <w:t>Tcell</w:t>
      </w:r>
      <w:r w:rsidR="00797BE8" w:rsidRPr="00FC7496">
        <w:rPr>
          <w:noProof w:val="0"/>
        </w:rPr>
        <w:t>) mod 30720</w:t>
      </w:r>
      <w:r w:rsidRPr="00FC7496">
        <w:rPr>
          <w:noProof w:val="0"/>
        </w:rPr>
        <w:t xml:space="preserve"> / 16</w:t>
      </w:r>
      <w:r w:rsidR="00797BE8" w:rsidRPr="00FC7496">
        <w:rPr>
          <w:noProof w:val="0"/>
        </w:rPr>
        <w:t>)</w:t>
      </w:r>
      <w:r w:rsidR="00D27451" w:rsidRPr="00FC7496">
        <w:rPr>
          <w:noProof w:val="0"/>
        </w:rPr>
        <w:t xml:space="preserve"> ] mod 1282</w:t>
      </w:r>
    </w:p>
    <w:p w14:paraId="6785D008" w14:textId="77777777" w:rsidR="005B6D0E" w:rsidRPr="00FC7496" w:rsidRDefault="005B6D0E" w:rsidP="00804F38"/>
    <w:p w14:paraId="138AB600" w14:textId="77777777" w:rsidR="00F51464" w:rsidRPr="00FC7496" w:rsidRDefault="005B6D0E" w:rsidP="005B6D0E">
      <w:r w:rsidRPr="00FC7496">
        <w:t>For FDD, the R</w:t>
      </w:r>
      <w:r w:rsidRPr="00FC7496">
        <w:rPr>
          <w:lang w:eastAsia="ko-KR"/>
        </w:rPr>
        <w:t>andom Access Response</w:t>
      </w:r>
      <w:r w:rsidRPr="00FC7496">
        <w:t xml:space="preserve"> Timing Advance is set to 0.</w:t>
      </w:r>
    </w:p>
    <w:p w14:paraId="4B74D17A" w14:textId="77777777" w:rsidR="00A81A7D" w:rsidRPr="00FC7496" w:rsidRDefault="00A81A7D" w:rsidP="00A81A7D">
      <w:r w:rsidRPr="00FC7496">
        <w:t xml:space="preserve">In MBMS test cases, cells belonging to the same </w:t>
      </w:r>
      <w:r w:rsidRPr="00FC7496">
        <w:rPr>
          <w:iCs/>
        </w:rPr>
        <w:t xml:space="preserve">MBSFN Area </w:t>
      </w:r>
      <w:r w:rsidRPr="00FC7496">
        <w:t>have a synchronized radio frame timing: the SFN offset and Tcell values are set to the values of the cell having the lower cellId value.</w:t>
      </w:r>
    </w:p>
    <w:p w14:paraId="5B9506FE" w14:textId="77777777" w:rsidR="00804F38" w:rsidRPr="00FC7496" w:rsidRDefault="00804F38" w:rsidP="00804F38">
      <w:r w:rsidRPr="00FC7496">
        <w:t>In Carrier Aggregation signalling test cases, the SFN offset and Tcell of configured cells has to be same.</w:t>
      </w:r>
    </w:p>
    <w:p w14:paraId="7F3A17A9" w14:textId="77777777" w:rsidR="007211AF" w:rsidRPr="00FC7496" w:rsidRDefault="007211AF" w:rsidP="007211AF">
      <w:r w:rsidRPr="00FC7496">
        <w:t>The H</w:t>
      </w:r>
      <w:r w:rsidR="00FF3BF7" w:rsidRPr="00FC7496">
        <w:t>-</w:t>
      </w:r>
      <w:r w:rsidRPr="00FC7496">
        <w:t>S</w:t>
      </w:r>
      <w:r w:rsidR="00FF3BF7" w:rsidRPr="00FC7496">
        <w:t>F</w:t>
      </w:r>
      <w:r w:rsidRPr="00FC7496">
        <w:t>N Offset shall be set to 0 for all cells.</w:t>
      </w:r>
    </w:p>
    <w:p w14:paraId="72AAA2FB" w14:textId="77777777" w:rsidR="00F51464" w:rsidRPr="00FC7496" w:rsidRDefault="00D409D1" w:rsidP="00273022">
      <w:pPr>
        <w:pStyle w:val="Heading3"/>
      </w:pPr>
      <w:r w:rsidRPr="00FC7496">
        <w:t>7.4.4</w:t>
      </w:r>
      <w:r w:rsidRPr="00FC7496">
        <w:tab/>
      </w:r>
      <w:r w:rsidR="00F51464" w:rsidRPr="00FC7496">
        <w:t>Cell configurations for NAS test cases</w:t>
      </w:r>
    </w:p>
    <w:p w14:paraId="173B694D" w14:textId="77777777" w:rsidR="00D21A97" w:rsidRPr="00FC7496" w:rsidRDefault="00D21A97" w:rsidP="00D21A97">
      <w:r w:rsidRPr="00FC7496">
        <w:t>The default cell identifiers for NAS cells are defined in 36.50</w:t>
      </w:r>
      <w:r w:rsidR="008C0BA3" w:rsidRPr="00FC7496">
        <w:t>8 [</w:t>
      </w:r>
      <w:r w:rsidRPr="00FC7496">
        <w:t>3] clause 6.3.2.2.</w:t>
      </w:r>
    </w:p>
    <w:p w14:paraId="5D437B06" w14:textId="77777777" w:rsidR="00F51464" w:rsidRPr="00FC7496" w:rsidRDefault="00F51464" w:rsidP="00F51464">
      <w:r w:rsidRPr="00FC7496">
        <w:t>The allocation of Physical layer cell identifiers to the individual cells is according to (</w:t>
      </w:r>
      <w:r w:rsidRPr="00FC7496">
        <w:rPr>
          <w:i/>
          <w:iCs/>
        </w:rPr>
        <w:t>PCI mode 6</w:t>
      </w:r>
      <w:r w:rsidRPr="00FC7496">
        <w:t>) being differential for the cells working on the same radio frequency. The way of PCI allocation can reduce the inte</w:t>
      </w:r>
      <w:r w:rsidR="00223C33" w:rsidRPr="00FC7496">
        <w:t>r</w:t>
      </w:r>
      <w:r w:rsidRPr="00FC7496">
        <w:t>ference between the intra-frequency cells for reference signal to reference signal, PCFICH to PCFICH and PHICH to PHICH. The definition of Cell A - Cell M can be found in TS 36.508 [</w:t>
      </w:r>
      <w:r w:rsidR="00630027" w:rsidRPr="00FC7496">
        <w:t>3</w:t>
      </w:r>
      <w:r w:rsidRPr="00FC7496">
        <w:t>].</w:t>
      </w:r>
    </w:p>
    <w:p w14:paraId="00D37D09" w14:textId="77777777" w:rsidR="00F51464" w:rsidRPr="00FC7496" w:rsidRDefault="00F51464" w:rsidP="00273022">
      <w:pPr>
        <w:pStyle w:val="Heading3"/>
      </w:pPr>
      <w:r w:rsidRPr="00FC7496">
        <w:t>7.4.5</w:t>
      </w:r>
      <w:r w:rsidRPr="00FC7496">
        <w:tab/>
        <w:t>Configuration of Multi-Cell Environment</w:t>
      </w:r>
    </w:p>
    <w:p w14:paraId="4C706C4E" w14:textId="77777777" w:rsidR="00F51464" w:rsidRPr="00FC7496" w:rsidRDefault="00F51464" w:rsidP="00F51464">
      <w:r w:rsidRPr="00FC7496">
        <w:t>When there is more than one EUTRA cell in a test case the following rules are applied in TTCN:</w:t>
      </w:r>
    </w:p>
    <w:p w14:paraId="0FF7C25C" w14:textId="77777777" w:rsidR="00F51464" w:rsidRPr="00FC7496" w:rsidRDefault="007A44F6" w:rsidP="007A44F6">
      <w:pPr>
        <w:pStyle w:val="B1"/>
      </w:pPr>
      <w:r w:rsidRPr="00FC7496">
        <w:t>-</w:t>
      </w:r>
      <w:r w:rsidRPr="00FC7496">
        <w:tab/>
      </w:r>
      <w:r w:rsidR="00F51464" w:rsidRPr="00FC7496">
        <w:t>At the beginning of the preamble, before initial attachment of the UE, all EUTRA cells are configured but switched off</w:t>
      </w:r>
      <w:r w:rsidR="008C5AA1" w:rsidRPr="00FC7496">
        <w:t>.</w:t>
      </w:r>
    </w:p>
    <w:p w14:paraId="2EE7F015" w14:textId="77777777" w:rsidR="00F51464" w:rsidRPr="00FC7496" w:rsidRDefault="007A44F6" w:rsidP="007A44F6">
      <w:pPr>
        <w:pStyle w:val="B1"/>
      </w:pPr>
      <w:r w:rsidRPr="00FC7496">
        <w:t>-</w:t>
      </w:r>
      <w:r w:rsidRPr="00FC7496">
        <w:tab/>
      </w:r>
      <w:r w:rsidR="00F51464" w:rsidRPr="00FC7496">
        <w:t>In the preamble only the serving cell is switched on; all other cells remain sw</w:t>
      </w:r>
      <w:r w:rsidR="008C5AA1" w:rsidRPr="00FC7496">
        <w:t>itched off.</w:t>
      </w:r>
    </w:p>
    <w:p w14:paraId="12F21300" w14:textId="77777777" w:rsidR="00F51464" w:rsidRPr="00FC7496" w:rsidRDefault="007A44F6" w:rsidP="007A44F6">
      <w:pPr>
        <w:pStyle w:val="B1"/>
      </w:pPr>
      <w:r w:rsidRPr="00FC7496">
        <w:t>-</w:t>
      </w:r>
      <w:r w:rsidRPr="00FC7496">
        <w:tab/>
      </w:r>
      <w:r w:rsidR="00F51464" w:rsidRPr="00FC7496">
        <w:t>At the end of the preamble the cells are configured according to the initial power level settings (T0) of the test case</w:t>
      </w:r>
      <w:r w:rsidR="008C5AA1" w:rsidRPr="00FC7496">
        <w:t>.</w:t>
      </w:r>
    </w:p>
    <w:p w14:paraId="6BCF9168" w14:textId="77777777" w:rsidR="00F51464" w:rsidRPr="00FC7496" w:rsidRDefault="00F51464" w:rsidP="00273022">
      <w:pPr>
        <w:keepNext/>
        <w:keepLines/>
      </w:pPr>
      <w:r w:rsidRPr="00FC7496">
        <w:t>The mapping of cells to physical resources and management of the physical resources are out of TTCN scope. The following principles can be applied to the system simulator:</w:t>
      </w:r>
    </w:p>
    <w:p w14:paraId="150A3BA5" w14:textId="77777777" w:rsidR="00F51464" w:rsidRPr="00FC7496" w:rsidRDefault="007A44F6" w:rsidP="007A44F6">
      <w:pPr>
        <w:pStyle w:val="B1"/>
      </w:pPr>
      <w:r w:rsidRPr="00FC7496">
        <w:t>-</w:t>
      </w:r>
      <w:r w:rsidRPr="00FC7496">
        <w:tab/>
      </w:r>
      <w:r w:rsidR="00F51464" w:rsidRPr="00FC7496">
        <w:t>Cells being switched off need not to be mapped to physical resources</w:t>
      </w:r>
      <w:r w:rsidR="008C5AA1" w:rsidRPr="00FC7496">
        <w:t>.</w:t>
      </w:r>
    </w:p>
    <w:p w14:paraId="449EDBF8" w14:textId="77777777" w:rsidR="00F51464" w:rsidRPr="00FC7496" w:rsidRDefault="007A44F6" w:rsidP="007A44F6">
      <w:pPr>
        <w:pStyle w:val="B1"/>
      </w:pPr>
      <w:r w:rsidRPr="00FC7496">
        <w:t>-</w:t>
      </w:r>
      <w:r w:rsidRPr="00FC7496">
        <w:tab/>
      </w:r>
      <w:r w:rsidR="00F51464" w:rsidRPr="00FC7496">
        <w:t>When a cell is switched off mapping to a physical resource may be kept and reused when the cell is switched on again</w:t>
      </w:r>
      <w:r w:rsidR="008C5AA1" w:rsidRPr="00FC7496">
        <w:t>.</w:t>
      </w:r>
    </w:p>
    <w:p w14:paraId="1D698752" w14:textId="77777777" w:rsidR="00F51464" w:rsidRPr="00FC7496" w:rsidRDefault="007A44F6" w:rsidP="007A44F6">
      <w:pPr>
        <w:pStyle w:val="B1"/>
      </w:pPr>
      <w:r w:rsidRPr="00FC7496">
        <w:t>-</w:t>
      </w:r>
      <w:r w:rsidRPr="00FC7496">
        <w:tab/>
      </w:r>
      <w:r w:rsidR="00F51464" w:rsidRPr="00FC7496">
        <w:t>When a cell is switched on it can either already been mapped to a physical resource or it needs to be mapped to a free resource.</w:t>
      </w:r>
    </w:p>
    <w:p w14:paraId="7479208A" w14:textId="77777777" w:rsidR="00F51464" w:rsidRPr="00FC7496" w:rsidRDefault="007A44F6" w:rsidP="007A44F6">
      <w:pPr>
        <w:pStyle w:val="B1"/>
      </w:pPr>
      <w:r w:rsidRPr="00FC7496">
        <w:t>-</w:t>
      </w:r>
      <w:r w:rsidRPr="00FC7496">
        <w:tab/>
      </w:r>
      <w:r w:rsidR="00F51464" w:rsidRPr="00FC7496">
        <w:t>When there are less physical resources than cells it is up to SS implementation to find strategies to dynamically map the cells to the resources.</w:t>
      </w:r>
    </w:p>
    <w:p w14:paraId="65E24079" w14:textId="77777777" w:rsidR="00F51464" w:rsidRPr="00FC7496" w:rsidRDefault="00F51464" w:rsidP="00F51464">
      <w:r w:rsidRPr="00FC7496">
        <w:t>Independent from the strategies being used the system simulator shall obey timing restrictions for changing power-levels of one or several cells as stated in clause 7.4.2.</w:t>
      </w:r>
    </w:p>
    <w:p w14:paraId="33D042FE" w14:textId="77777777" w:rsidR="00F51464" w:rsidRPr="00FC7496" w:rsidRDefault="00F51464" w:rsidP="00DB1099">
      <w:pPr>
        <w:pStyle w:val="Heading2"/>
      </w:pPr>
      <w:r w:rsidRPr="00FC7496">
        <w:t>7.5</w:t>
      </w:r>
      <w:r w:rsidRPr="00FC7496">
        <w:tab/>
        <w:t>TDD Considerations</w:t>
      </w:r>
    </w:p>
    <w:p w14:paraId="57A6C65D" w14:textId="77777777" w:rsidR="00F51464" w:rsidRPr="00FC7496" w:rsidRDefault="00F51464" w:rsidP="00F51464">
      <w:r w:rsidRPr="00FC7496">
        <w:t xml:space="preserve">LTE options of FDD and TDD will be contained in the same common FDD and TDD test cases, similar to the prose in </w:t>
      </w:r>
      <w:r w:rsidR="008C5AA1" w:rsidRPr="00FC7496">
        <w:t>TS </w:t>
      </w:r>
      <w:r w:rsidRPr="00FC7496">
        <w:t>36.523-1 [</w:t>
      </w:r>
      <w:r w:rsidR="00630027" w:rsidRPr="00FC7496">
        <w:t>1</w:t>
      </w:r>
      <w:r w:rsidRPr="00FC7496">
        <w:t>].</w:t>
      </w:r>
    </w:p>
    <w:p w14:paraId="3414D18D" w14:textId="77777777" w:rsidR="005B6D0E" w:rsidRPr="00FC7496" w:rsidRDefault="005B6D0E" w:rsidP="00F51464">
      <w:r w:rsidRPr="00FC7496">
        <w:t xml:space="preserve">The TDD Uplink-downlink configuration 1 in 3GPP TS 36.211 [35], </w:t>
      </w:r>
      <w:r w:rsidR="00630027" w:rsidRPr="00FC7496">
        <w:t>t</w:t>
      </w:r>
      <w:r w:rsidRPr="00FC7496">
        <w:t>able 4.2-2 is applied.</w:t>
      </w:r>
    </w:p>
    <w:p w14:paraId="1DB7DA0D" w14:textId="77777777" w:rsidR="00F51464" w:rsidRPr="00FC7496" w:rsidRDefault="00F51464" w:rsidP="00273022">
      <w:pPr>
        <w:pStyle w:val="Heading3"/>
      </w:pPr>
      <w:r w:rsidRPr="00FC7496">
        <w:t>7.5.1</w:t>
      </w:r>
      <w:r w:rsidRPr="00FC7496">
        <w:tab/>
        <w:t>FDD vs. TDD implementation</w:t>
      </w:r>
    </w:p>
    <w:p w14:paraId="3134F7AB" w14:textId="77777777" w:rsidR="00F51464" w:rsidRPr="00FC7496" w:rsidRDefault="00F51464" w:rsidP="00F51464">
      <w:r w:rsidRPr="00FC7496">
        <w:t>FDD/TDD differences are introduced in the common FDD and TDD test cases using branches at</w:t>
      </w:r>
      <w:r w:rsidR="008C5AA1" w:rsidRPr="00FC7496">
        <w:t xml:space="preserve"> a low level in the test case. </w:t>
      </w:r>
      <w:r w:rsidRPr="00FC7496">
        <w:t>The branches are used either:</w:t>
      </w:r>
    </w:p>
    <w:p w14:paraId="580E37E2" w14:textId="77777777" w:rsidR="00F51464" w:rsidRPr="00FC7496" w:rsidRDefault="00B42754" w:rsidP="00B42754">
      <w:pPr>
        <w:pStyle w:val="B1"/>
      </w:pPr>
      <w:r w:rsidRPr="00FC7496">
        <w:t>-</w:t>
      </w:r>
      <w:r w:rsidRPr="00FC7496">
        <w:tab/>
      </w:r>
      <w:r w:rsidR="00F51464" w:rsidRPr="00FC7496">
        <w:t>to</w:t>
      </w:r>
      <w:r w:rsidR="008C5AA1" w:rsidRPr="00FC7496">
        <w:t xml:space="preserve"> assign a variable;</w:t>
      </w:r>
    </w:p>
    <w:p w14:paraId="3482ADFF" w14:textId="77777777" w:rsidR="00F51464" w:rsidRPr="00FC7496" w:rsidRDefault="00B42754" w:rsidP="00B42754">
      <w:pPr>
        <w:pStyle w:val="B1"/>
      </w:pPr>
      <w:r w:rsidRPr="00FC7496">
        <w:t>-</w:t>
      </w:r>
      <w:r w:rsidRPr="00FC7496">
        <w:tab/>
      </w:r>
      <w:r w:rsidR="00F51464" w:rsidRPr="00FC7496">
        <w:t xml:space="preserve">to </w:t>
      </w:r>
      <w:r w:rsidR="008C5AA1" w:rsidRPr="00FC7496">
        <w:t>implement a different behaviour;</w:t>
      </w:r>
    </w:p>
    <w:p w14:paraId="1459E1C3" w14:textId="77777777" w:rsidR="00F51464" w:rsidRPr="00FC7496" w:rsidRDefault="00B42754" w:rsidP="00B42754">
      <w:pPr>
        <w:pStyle w:val="B1"/>
      </w:pPr>
      <w:r w:rsidRPr="00FC7496">
        <w:t>-</w:t>
      </w:r>
      <w:r w:rsidRPr="00FC7496">
        <w:tab/>
      </w:r>
      <w:r w:rsidR="00F51464" w:rsidRPr="00FC7496">
        <w:t xml:space="preserve">to change an FDD or TDD parameter in </w:t>
      </w:r>
      <w:r w:rsidR="008C5AA1" w:rsidRPr="00FC7496">
        <w:t>a template sent to the UE or SS.</w:t>
      </w:r>
    </w:p>
    <w:p w14:paraId="5736AC50" w14:textId="77777777" w:rsidR="00F51464" w:rsidRPr="00FC7496" w:rsidRDefault="00F51464" w:rsidP="00F51464">
      <w:r w:rsidRPr="00FC7496">
        <w:t>The mode under test (FDD or TDD) is based on the value of the bands under test.</w:t>
      </w:r>
    </w:p>
    <w:p w14:paraId="677D54EC" w14:textId="77777777" w:rsidR="002C2721" w:rsidRPr="00FC7496" w:rsidRDefault="002C2721" w:rsidP="00273022">
      <w:pPr>
        <w:pStyle w:val="Heading3"/>
      </w:pPr>
      <w:r w:rsidRPr="00FC7496">
        <w:t>7.5.2</w:t>
      </w:r>
      <w:r w:rsidRPr="00FC7496">
        <w:tab/>
        <w:t>Guideline for FDD vs. TDD verification</w:t>
      </w:r>
    </w:p>
    <w:p w14:paraId="4E2FD619" w14:textId="77777777" w:rsidR="002C2721" w:rsidRPr="00FC7496" w:rsidRDefault="002C2721" w:rsidP="002C2721">
      <w:r w:rsidRPr="00FC7496">
        <w:t xml:space="preserve">With respect to EUTRA FDD vs. TDD technologies, it is recommended that separate verifications for FDD and TDD are required for the TCs in </w:t>
      </w:r>
      <w:r w:rsidR="00630027" w:rsidRPr="00FC7496">
        <w:t xml:space="preserve">TS </w:t>
      </w:r>
      <w:r w:rsidRPr="00FC7496">
        <w:t>36.523-1 [1]</w:t>
      </w:r>
      <w:r w:rsidR="00630027" w:rsidRPr="00FC7496">
        <w:t>:</w:t>
      </w:r>
    </w:p>
    <w:p w14:paraId="1C355A4C" w14:textId="77777777" w:rsidR="002C2721" w:rsidRPr="00FC7496" w:rsidRDefault="00BC1EC7" w:rsidP="00BC1EC7">
      <w:pPr>
        <w:pStyle w:val="B1"/>
      </w:pPr>
      <w:r w:rsidRPr="00FC7496">
        <w:t>-</w:t>
      </w:r>
      <w:r w:rsidRPr="00FC7496">
        <w:tab/>
      </w:r>
      <w:r w:rsidR="00630027" w:rsidRPr="00FC7496">
        <w:t>clause 6, 7, 8, 12, 13;</w:t>
      </w:r>
    </w:p>
    <w:p w14:paraId="45D5C796" w14:textId="77777777" w:rsidR="002C2721" w:rsidRPr="00FC7496" w:rsidRDefault="00BC1EC7" w:rsidP="00BC1EC7">
      <w:pPr>
        <w:pStyle w:val="B1"/>
      </w:pPr>
      <w:r w:rsidRPr="00FC7496">
        <w:t>-</w:t>
      </w:r>
      <w:r w:rsidRPr="00FC7496">
        <w:tab/>
      </w:r>
      <w:r w:rsidR="002C2721" w:rsidRPr="00FC7496">
        <w:t>with MultiRAT involved.</w:t>
      </w:r>
    </w:p>
    <w:p w14:paraId="3556A540" w14:textId="77777777" w:rsidR="00255786" w:rsidRPr="00FC7496" w:rsidRDefault="00255786" w:rsidP="00DB1099">
      <w:pPr>
        <w:pStyle w:val="Heading2"/>
      </w:pPr>
      <w:r w:rsidRPr="00FC7496" w:rsidDel="00D371C0">
        <w:t>7.6</w:t>
      </w:r>
      <w:r w:rsidRPr="00FC7496" w:rsidDel="00D371C0">
        <w:tab/>
      </w:r>
      <w:r w:rsidRPr="00FC7496">
        <w:t>Special</w:t>
      </w:r>
      <w:r w:rsidRPr="00FC7496" w:rsidDel="00D371C0">
        <w:t xml:space="preserve"> </w:t>
      </w:r>
      <w:r w:rsidRPr="00FC7496">
        <w:t>RLC Modes</w:t>
      </w:r>
    </w:p>
    <w:p w14:paraId="580E6755" w14:textId="77777777" w:rsidR="00F51464" w:rsidRPr="00FC7496" w:rsidRDefault="00F51464" w:rsidP="00273022">
      <w:pPr>
        <w:pStyle w:val="Heading3"/>
      </w:pPr>
      <w:r w:rsidRPr="00FC7496">
        <w:t>7.6</w:t>
      </w:r>
      <w:r w:rsidR="00255786" w:rsidRPr="00FC7496">
        <w:t>.1</w:t>
      </w:r>
      <w:r w:rsidRPr="00FC7496">
        <w:tab/>
        <w:t>Suppression of RLC Acknowledgements</w:t>
      </w:r>
    </w:p>
    <w:p w14:paraId="3B9F14FA" w14:textId="77777777" w:rsidR="00F51464" w:rsidRPr="00FC7496" w:rsidRDefault="00F51464" w:rsidP="00F51464">
      <w:r w:rsidRPr="00FC7496">
        <w:t>Two different modes, both applicable per radio bearer, are defined as:</w:t>
      </w:r>
    </w:p>
    <w:p w14:paraId="60F48047" w14:textId="77777777" w:rsidR="00F51464" w:rsidRPr="00FC7496" w:rsidRDefault="00BC1EC7" w:rsidP="00BC1EC7">
      <w:pPr>
        <w:pStyle w:val="B1"/>
      </w:pPr>
      <w:r w:rsidRPr="00FC7496">
        <w:t>-</w:t>
      </w:r>
      <w:r w:rsidRPr="00FC7496">
        <w:tab/>
      </w:r>
      <w:r w:rsidR="008C5AA1" w:rsidRPr="00FC7496">
        <w:t>G</w:t>
      </w:r>
      <w:r w:rsidR="00F51464" w:rsidRPr="00FC7496">
        <w:t>eneral suppression:</w:t>
      </w:r>
    </w:p>
    <w:p w14:paraId="1EEA0C3F" w14:textId="77777777" w:rsidR="00F51464" w:rsidRPr="00FC7496" w:rsidRDefault="008C5AA1" w:rsidP="008C5AA1">
      <w:pPr>
        <w:pStyle w:val="B2"/>
      </w:pPr>
      <w:r w:rsidRPr="00FC7496">
        <w:t>-</w:t>
      </w:r>
      <w:r w:rsidRPr="00FC7496">
        <w:tab/>
      </w:r>
      <w:r w:rsidR="00F51464" w:rsidRPr="00FC7496">
        <w:t>If this mode is activated, no RLC acknowledgements will be generated by the SS. This mode can be switched on and will persist until</w:t>
      </w:r>
      <w:r w:rsidR="003B5120" w:rsidRPr="00FC7496">
        <w:t xml:space="preserve"> it is switched off. </w:t>
      </w:r>
      <w:r w:rsidR="00F51464" w:rsidRPr="00FC7496">
        <w:t>Afterwards the SS will continue handling the RLC acknowledgements as normal.</w:t>
      </w:r>
    </w:p>
    <w:p w14:paraId="13E4884F" w14:textId="77777777" w:rsidR="00F51464" w:rsidRPr="00FC7496" w:rsidRDefault="00BC1EC7" w:rsidP="00BC1EC7">
      <w:pPr>
        <w:pStyle w:val="B1"/>
      </w:pPr>
      <w:r w:rsidRPr="00FC7496">
        <w:t>-</w:t>
      </w:r>
      <w:r w:rsidRPr="00FC7496">
        <w:tab/>
      </w:r>
      <w:r w:rsidR="008C5AA1" w:rsidRPr="00FC7496">
        <w:t>O</w:t>
      </w:r>
      <w:r w:rsidR="00F51464" w:rsidRPr="00FC7496">
        <w:t>ne time suppression</w:t>
      </w:r>
      <w:r w:rsidR="00630027" w:rsidRPr="00FC7496">
        <w:t>:</w:t>
      </w:r>
    </w:p>
    <w:p w14:paraId="414DF3C0" w14:textId="77777777" w:rsidR="00F51464" w:rsidRPr="00FC7496" w:rsidRDefault="008C5AA1" w:rsidP="008C5AA1">
      <w:pPr>
        <w:pStyle w:val="B2"/>
      </w:pPr>
      <w:r w:rsidRPr="00FC7496">
        <w:t>-</w:t>
      </w:r>
      <w:r w:rsidRPr="00FC7496">
        <w:tab/>
      </w:r>
      <w:r w:rsidR="00F51464" w:rsidRPr="00FC7496">
        <w:t>If this mode is activated, no RLC acknowledgement will be generated by SS for the next RLC message data PDU received. Once this has been done, the SS continues handling RLC acknowledgements as normal.</w:t>
      </w:r>
    </w:p>
    <w:p w14:paraId="10A0DD39" w14:textId="77777777" w:rsidR="0096146D" w:rsidRDefault="0096146D" w:rsidP="0096146D">
      <w:r>
        <w:t>While any of these test modes is active, the SS shall continue updating all state variables of the bearer’s RLC, and in particular the receive state variable (VR(R) for E-UTRA, RX_Next for NR).</w:t>
      </w:r>
    </w:p>
    <w:p w14:paraId="06539520" w14:textId="77777777" w:rsidR="0096146D" w:rsidRDefault="0096146D" w:rsidP="0096146D">
      <w:r>
        <w:t>If a split radio bearer is configured in one of these RLC test modes then each of the involved RLC entities can be configured individually for the chosen RLC test mode.</w:t>
      </w:r>
    </w:p>
    <w:p w14:paraId="668CD74D" w14:textId="77777777" w:rsidR="00255786" w:rsidRPr="00FC7496" w:rsidRDefault="00255786" w:rsidP="00255786">
      <w:r w:rsidRPr="00FC7496">
        <w:t>In case of a handover the modes continue to be active.</w:t>
      </w:r>
    </w:p>
    <w:p w14:paraId="442C9AE9" w14:textId="77777777" w:rsidR="00255786" w:rsidRPr="00FC7496" w:rsidRDefault="00255786" w:rsidP="00273022">
      <w:pPr>
        <w:pStyle w:val="Heading3"/>
      </w:pPr>
      <w:r w:rsidRPr="00FC7496">
        <w:t>7.6.2</w:t>
      </w:r>
      <w:r w:rsidRPr="00FC7496">
        <w:tab/>
        <w:t>Modification of VT(S)</w:t>
      </w:r>
    </w:p>
    <w:p w14:paraId="7E3FB2BC" w14:textId="77777777" w:rsidR="00255786" w:rsidRPr="00FC7496" w:rsidRDefault="00255786" w:rsidP="00255786">
      <w:r w:rsidRPr="00FC7496">
        <w:t xml:space="preserve">This mode allows </w:t>
      </w:r>
      <w:r w:rsidRPr="00FC7496" w:rsidDel="00615B11">
        <w:t xml:space="preserve">to </w:t>
      </w:r>
      <w:r w:rsidRPr="00FC7496">
        <w:t>manipulat</w:t>
      </w:r>
      <w:r w:rsidRPr="00FC7496" w:rsidDel="00615B11">
        <w:t>e</w:t>
      </w:r>
      <w:r w:rsidRPr="00FC7496">
        <w:t xml:space="preserve"> the RLC state variable VT(S) so that the SS can generate an RLC sequence number as needed during a test. The input to the special test mode is an integer (0..1023) as value of ModifyVTS, The SS shall set variable VT(S) as follows:</w:t>
      </w:r>
    </w:p>
    <w:p w14:paraId="6CB8CB2F" w14:textId="77777777" w:rsidR="00255786" w:rsidRPr="00FC7496" w:rsidRDefault="00630027" w:rsidP="00630027">
      <w:pPr>
        <w:pStyle w:val="EQ"/>
        <w:rPr>
          <w:noProof w:val="0"/>
        </w:rPr>
      </w:pPr>
      <w:r w:rsidRPr="00FC7496">
        <w:rPr>
          <w:noProof w:val="0"/>
        </w:rPr>
        <w:tab/>
      </w:r>
      <w:r w:rsidR="00255786" w:rsidRPr="00FC7496">
        <w:rPr>
          <w:noProof w:val="0"/>
        </w:rPr>
        <w:t>VT(S</w:t>
      </w:r>
      <w:r w:rsidR="001B16A2" w:rsidRPr="00FC7496">
        <w:rPr>
          <w:noProof w:val="0"/>
        </w:rPr>
        <w:t>):</w:t>
      </w:r>
      <w:r w:rsidR="00255786" w:rsidRPr="00FC7496">
        <w:rPr>
          <w:noProof w:val="0"/>
        </w:rPr>
        <w:t>= ModifyVTS.</w:t>
      </w:r>
    </w:p>
    <w:p w14:paraId="0857B1B4" w14:textId="77777777" w:rsidR="00255786" w:rsidRPr="00FC7496" w:rsidRDefault="00255786" w:rsidP="00255786">
      <w:r w:rsidRPr="00FC7496">
        <w:t xml:space="preserve">The purpose of this special test mode is to force an incorrect RLC sequence number to be used by the SS. Once VT(S) has been modified in the RLC entity at the SS side, this RLC entity will be inconsistent. One possibility to bring the RLC entity back to normal is to re-establish the RLC peer connection. This is done in the only use case of this special RLC test mode by performing an RRC Connection reconfiguration immediately after </w:t>
      </w:r>
      <w:r w:rsidR="00630027" w:rsidRPr="00FC7496">
        <w:t>the test mode has been applied.</w:t>
      </w:r>
    </w:p>
    <w:p w14:paraId="274901F6" w14:textId="77777777" w:rsidR="00255786" w:rsidRPr="00FC7496" w:rsidRDefault="00255786" w:rsidP="00255786">
      <w:r w:rsidRPr="00FC7496">
        <w:t>Users of this test mode should ensure that the RLC AM PDU carrying the incorrect sequence number will reach the peer RLC entity. It is therefore recommended to activate the RRC Connection reconfiguration only after some delay. This delay shall be short enough to ensure that the UE will not yet request the retransmission of the RLC PDU corresponding to the skipped sequence numbers.</w:t>
      </w:r>
    </w:p>
    <w:p w14:paraId="36DCFD5B" w14:textId="77777777" w:rsidR="00F51464" w:rsidRPr="00FC7496" w:rsidRDefault="00F51464" w:rsidP="00DB1099">
      <w:pPr>
        <w:pStyle w:val="Heading2"/>
      </w:pPr>
      <w:r w:rsidRPr="00FC7496">
        <w:t>7.7</w:t>
      </w:r>
      <w:r w:rsidRPr="00FC7496">
        <w:tab/>
        <w:t>System information</w:t>
      </w:r>
    </w:p>
    <w:p w14:paraId="56F04E5E" w14:textId="77777777" w:rsidR="00F51464" w:rsidRPr="00FC7496" w:rsidRDefault="00F51464" w:rsidP="00273022">
      <w:pPr>
        <w:pStyle w:val="Heading3"/>
      </w:pPr>
      <w:r w:rsidRPr="00FC7496">
        <w:t>7.7.1</w:t>
      </w:r>
      <w:r w:rsidRPr="00FC7496">
        <w:tab/>
        <w:t>System information broadcasting</w:t>
      </w:r>
    </w:p>
    <w:p w14:paraId="5BFB62D5" w14:textId="77777777" w:rsidR="00F51464" w:rsidRPr="00FC7496" w:rsidRDefault="00F51464" w:rsidP="00F51464">
      <w:r w:rsidRPr="00FC7496">
        <w:t>The rules for the transmission of BCCH messages are specified in TS 36.331 [19], clause 5.2. The current clause provides the implementation guidelines.</w:t>
      </w:r>
    </w:p>
    <w:p w14:paraId="560B7ACA" w14:textId="77777777" w:rsidR="00F51464" w:rsidRPr="00FC7496" w:rsidRDefault="00F51464" w:rsidP="00F51464">
      <w:r w:rsidRPr="00FC7496">
        <w:t>The ASPs SYSTEM_CTRL_REQ and SYSTEM_CTRL_CNF are used as interface to SS; the following rules apply:</w:t>
      </w:r>
    </w:p>
    <w:p w14:paraId="1172896D" w14:textId="77777777" w:rsidR="00F51464" w:rsidRPr="00FC7496" w:rsidRDefault="007A44F6" w:rsidP="007A44F6">
      <w:pPr>
        <w:pStyle w:val="B1"/>
      </w:pPr>
      <w:r w:rsidRPr="00FC7496">
        <w:t>-</w:t>
      </w:r>
      <w:r w:rsidRPr="00FC7496">
        <w:tab/>
      </w:r>
      <w:r w:rsidR="00F51464" w:rsidRPr="00FC7496">
        <w:t xml:space="preserve">The complete system information </w:t>
      </w:r>
      <w:r w:rsidR="001B16A2" w:rsidRPr="00FC7496">
        <w:t>is</w:t>
      </w:r>
      <w:r w:rsidR="00F51464" w:rsidRPr="00FC7496">
        <w:t xml:space="preserve"> provi</w:t>
      </w:r>
      <w:r w:rsidR="008C5AA1" w:rsidRPr="00FC7496">
        <w:t>ded to SS by using a single ASP.</w:t>
      </w:r>
    </w:p>
    <w:p w14:paraId="720EDF9B" w14:textId="77777777" w:rsidR="00F51464" w:rsidRPr="00FC7496" w:rsidRDefault="007A44F6" w:rsidP="007A44F6">
      <w:pPr>
        <w:pStyle w:val="B1"/>
      </w:pPr>
      <w:r w:rsidRPr="00FC7496">
        <w:t>-</w:t>
      </w:r>
      <w:r w:rsidRPr="00FC7496">
        <w:tab/>
      </w:r>
      <w:r w:rsidR="00F51464" w:rsidRPr="00FC7496">
        <w:t>SS starts scheduling all syste</w:t>
      </w:r>
      <w:r w:rsidR="008C5AA1" w:rsidRPr="00FC7496">
        <w:t>m information from the same SFN.</w:t>
      </w:r>
    </w:p>
    <w:p w14:paraId="3FA52250" w14:textId="77777777" w:rsidR="00F51464" w:rsidRPr="00FC7496" w:rsidRDefault="007A44F6" w:rsidP="007A44F6">
      <w:pPr>
        <w:pStyle w:val="B1"/>
      </w:pPr>
      <w:r w:rsidRPr="00FC7496">
        <w:t>-</w:t>
      </w:r>
      <w:r w:rsidRPr="00FC7496">
        <w:tab/>
      </w:r>
      <w:r w:rsidR="00F51464" w:rsidRPr="00FC7496">
        <w:t>The scheduling information sent to SS is the same as the scheduling information sent to the UE. For each SI message, the subframeOffset in SYSTEM_CTRL_REQ indicates the exact point in time in the SI window at which SS shall start the</w:t>
      </w:r>
      <w:r w:rsidR="008C5AA1" w:rsidRPr="00FC7496">
        <w:t xml:space="preserve"> transmission of the related SI.</w:t>
      </w:r>
    </w:p>
    <w:p w14:paraId="3D222B35" w14:textId="77777777" w:rsidR="007211AF" w:rsidRPr="00FC7496" w:rsidRDefault="007A44F6" w:rsidP="007211AF">
      <w:pPr>
        <w:pStyle w:val="B1"/>
      </w:pPr>
      <w:r w:rsidRPr="00FC7496">
        <w:t>-</w:t>
      </w:r>
      <w:r w:rsidRPr="00FC7496">
        <w:tab/>
      </w:r>
      <w:r w:rsidR="00F51464" w:rsidRPr="00FC7496">
        <w:t xml:space="preserve">SS shall set the systemFrameNumber in the MIB to the 8 most significant bits of the SFN. A </w:t>
      </w:r>
      <w:r w:rsidR="008C5AA1" w:rsidRPr="00FC7496">
        <w:t>dummy value is provided by TTCN.</w:t>
      </w:r>
    </w:p>
    <w:p w14:paraId="62E0696B" w14:textId="77777777" w:rsidR="007211AF"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 xml:space="preserve">N value is included in SIB1 sent from the TTCN, the SS shall set the </w:t>
      </w:r>
      <w:r w:rsidRPr="00FC7496">
        <w:rPr>
          <w:i/>
        </w:rPr>
        <w:t>hyperSFN</w:t>
      </w:r>
      <w:r w:rsidRPr="00FC7496">
        <w:t xml:space="preserve"> in this message to the current H</w:t>
      </w:r>
      <w:r w:rsidR="00FF3BF7" w:rsidRPr="00FC7496">
        <w:t>-</w:t>
      </w:r>
      <w:r w:rsidRPr="00FC7496">
        <w:t>SFN. In this case, a dummy value is provided by TTCN.</w:t>
      </w:r>
    </w:p>
    <w:p w14:paraId="56390D8E" w14:textId="77777777" w:rsidR="00F51464"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N is not included in the SIB1 sent from the TTCN, it shall not be added by the SS.</w:t>
      </w:r>
    </w:p>
    <w:p w14:paraId="65C9D8B3" w14:textId="77777777" w:rsidR="00446337" w:rsidRPr="00FC7496" w:rsidRDefault="007A44F6" w:rsidP="00446337">
      <w:pPr>
        <w:pStyle w:val="B1"/>
      </w:pPr>
      <w:r w:rsidRPr="00FC7496">
        <w:t>-</w:t>
      </w:r>
      <w:r w:rsidRPr="00FC7496">
        <w:tab/>
      </w:r>
      <w:r w:rsidR="00F51464" w:rsidRPr="00FC7496">
        <w:t>The system information is sent to SS using the asn.1 types, SS shall encode in unaligned PER and add the necessary padding bits as specified in TS 36.331 [</w:t>
      </w:r>
      <w:r w:rsidR="00630027" w:rsidRPr="00FC7496">
        <w:t>19</w:t>
      </w:r>
      <w:r w:rsidR="00F51464" w:rsidRPr="00FC7496">
        <w:t>]</w:t>
      </w:r>
      <w:r w:rsidR="00630027" w:rsidRPr="00FC7496">
        <w:t>,</w:t>
      </w:r>
      <w:r w:rsidR="00F51464" w:rsidRPr="00FC7496">
        <w:t xml:space="preserve"> clause 9.1.1.1.</w:t>
      </w:r>
    </w:p>
    <w:p w14:paraId="0B8B3C3F" w14:textId="77777777" w:rsidR="00AE2FF7" w:rsidRPr="00FC7496" w:rsidRDefault="00446337" w:rsidP="00AE2FF7">
      <w:pPr>
        <w:pStyle w:val="B1"/>
        <w:rPr>
          <w:color w:val="000000"/>
        </w:rPr>
      </w:pPr>
      <w:r w:rsidRPr="00FC7496">
        <w:t>-</w:t>
      </w:r>
      <w:r w:rsidRPr="00FC7496">
        <w:tab/>
        <w:t xml:space="preserve">In the E-UTRAN-CDMA2000 Inter RAT configuration, SS shall set the CDMA2000 </w:t>
      </w:r>
      <w:r w:rsidRPr="00FC7496">
        <w:rPr>
          <w:lang w:eastAsia="ja-JP"/>
        </w:rPr>
        <w:t>s</w:t>
      </w:r>
      <w:r w:rsidRPr="00FC7496">
        <w:t>ynchronousSystemTime in SystemInformationBlockType8 to the SFN boundary at or after the ending boundary of the SI-window in which SystemInformationBlockType8 is transmitted (see TS 36.331</w:t>
      </w:r>
      <w:r w:rsidR="00630027" w:rsidRPr="00FC7496">
        <w:t xml:space="preserve"> </w:t>
      </w:r>
      <w:r w:rsidRPr="00FC7496">
        <w:t>[</w:t>
      </w:r>
      <w:r w:rsidR="00630027" w:rsidRPr="00FC7496">
        <w:t>19</w:t>
      </w:r>
      <w:r w:rsidRPr="00FC7496">
        <w:t>]</w:t>
      </w:r>
      <w:r w:rsidR="00630027" w:rsidRPr="00FC7496">
        <w:t>,</w:t>
      </w:r>
      <w:r w:rsidRPr="00FC7496">
        <w:t xml:space="preserve"> clause 6.3.4). The changes of </w:t>
      </w:r>
      <w:r w:rsidRPr="00FC7496">
        <w:rPr>
          <w:lang w:eastAsia="ja-JP"/>
        </w:rPr>
        <w:t>s</w:t>
      </w:r>
      <w:r w:rsidRPr="00FC7496">
        <w:t xml:space="preserve">ynchronousSystemTime will not result in system </w:t>
      </w:r>
      <w:smartTag w:uri="urn:schemas-microsoft-com:office:smarttags" w:element="PersonName">
        <w:r w:rsidRPr="00FC7496">
          <w:t>info</w:t>
        </w:r>
      </w:smartTag>
      <w:r w:rsidRPr="00FC7496">
        <w:t>rmation change notification, nor in a modification of systemInfoValueTag in SIB1</w:t>
      </w:r>
      <w:r w:rsidRPr="00FC7496">
        <w:rPr>
          <w:color w:val="000000"/>
        </w:rPr>
        <w:t xml:space="preserve"> in TTCN as specified in TS 36.331</w:t>
      </w:r>
      <w:r w:rsidR="00630027" w:rsidRPr="00FC7496">
        <w:rPr>
          <w:color w:val="000000"/>
        </w:rPr>
        <w:t xml:space="preserve"> </w:t>
      </w:r>
      <w:r w:rsidRPr="00FC7496">
        <w:rPr>
          <w:color w:val="000000"/>
        </w:rPr>
        <w:t>[</w:t>
      </w:r>
      <w:r w:rsidR="00630027" w:rsidRPr="00FC7496">
        <w:t>19</w:t>
      </w:r>
      <w:r w:rsidRPr="00FC7496">
        <w:rPr>
          <w:color w:val="000000"/>
        </w:rPr>
        <w:t>]</w:t>
      </w:r>
      <w:r w:rsidR="00630027" w:rsidRPr="00FC7496">
        <w:rPr>
          <w:color w:val="000000"/>
        </w:rPr>
        <w:t>,</w:t>
      </w:r>
      <w:r w:rsidRPr="00FC7496">
        <w:rPr>
          <w:color w:val="000000"/>
        </w:rPr>
        <w:t xml:space="preserve"> clause 6.3.1.</w:t>
      </w:r>
      <w:r w:rsidR="00AE2FF7" w:rsidRPr="00FC7496">
        <w:rPr>
          <w:color w:val="000000"/>
        </w:rPr>
        <w:t xml:space="preserve"> If 1xRTT is being tested, then SS shall overwrite the </w:t>
      </w:r>
      <w:r w:rsidR="00AE2FF7" w:rsidRPr="00FC7496">
        <w:t>longCodeState1X</w:t>
      </w:r>
      <w:smartTag w:uri="urn:schemas-microsoft-com:office:smarttags" w:element="PersonName">
        <w:r w:rsidR="00AE2FF7" w:rsidRPr="00FC7496">
          <w:t>RT</w:t>
        </w:r>
      </w:smartTag>
      <w:r w:rsidR="00AE2FF7" w:rsidRPr="00FC7496">
        <w:t xml:space="preserve">T in SystemInformationBlockType8 to the </w:t>
      </w:r>
      <w:r w:rsidR="00AE2FF7" w:rsidRPr="00FC7496">
        <w:rPr>
          <w:rFonts w:eastAsia="SimSun"/>
          <w:kern w:val="2"/>
        </w:rPr>
        <w:t>state of long code generation registers in CDMA2000 1</w:t>
      </w:r>
      <w:r w:rsidR="00AE2FF7" w:rsidRPr="00FC7496">
        <w:rPr>
          <w:color w:val="000000"/>
        </w:rPr>
        <w:t>x</w:t>
      </w:r>
      <w:r w:rsidR="00AE2FF7" w:rsidRPr="00FC7496">
        <w:rPr>
          <w:rFonts w:eastAsia="SimSun"/>
          <w:kern w:val="2"/>
        </w:rPr>
        <w:t xml:space="preserve">RTT system as defined in C.S0002-A [12, Section 1.3] at </w:t>
      </w:r>
      <w:r w:rsidR="00AE2FF7" w:rsidRPr="00FC7496">
        <w:rPr>
          <w:rFonts w:eastAsia="SimSun"/>
          <w:kern w:val="2"/>
          <w:position w:val="-12"/>
        </w:rPr>
        <w:object w:dxaOrig="1719" w:dyaOrig="360" w14:anchorId="7D13D1B2">
          <v:shape id="_x0000_i1030" type="#_x0000_t75" style="width:86.25pt;height:18pt" o:ole="">
            <v:imagedata r:id="rId16" o:title=""/>
          </v:shape>
          <o:OLEObject Type="Embed" ProgID="Equation.3" ShapeID="_x0000_i1030" DrawAspect="Content" ObjectID="_1701175143" r:id="rId17"/>
        </w:object>
      </w:r>
      <w:r w:rsidR="00AE2FF7" w:rsidRPr="00FC7496">
        <w:rPr>
          <w:rFonts w:eastAsia="SimSun"/>
          <w:kern w:val="2"/>
        </w:rPr>
        <w:t xml:space="preserve">ms, where </w:t>
      </w:r>
      <w:r w:rsidR="00AE2FF7" w:rsidRPr="00FC7496">
        <w:rPr>
          <w:rFonts w:eastAsia="SimSun"/>
          <w:i/>
          <w:kern w:val="2"/>
        </w:rPr>
        <w:t>t</w:t>
      </w:r>
      <w:r w:rsidR="00AE2FF7" w:rsidRPr="00FC7496">
        <w:rPr>
          <w:rFonts w:eastAsia="SimSun"/>
          <w:kern w:val="2"/>
        </w:rPr>
        <w:t xml:space="preserve"> equals to the </w:t>
      </w:r>
      <w:r w:rsidR="00AE2FF7" w:rsidRPr="00FC7496">
        <w:rPr>
          <w:rFonts w:eastAsia="SimSun"/>
          <w:i/>
          <w:kern w:val="2"/>
        </w:rPr>
        <w:t xml:space="preserve">cdma-SystemTime. </w:t>
      </w:r>
      <w:r w:rsidR="00AE2FF7" w:rsidRPr="00FC7496">
        <w:t>The changes of longCodeState1X</w:t>
      </w:r>
      <w:smartTag w:uri="urn:schemas-microsoft-com:office:smarttags" w:element="PersonName">
        <w:r w:rsidR="00AE2FF7" w:rsidRPr="00FC7496">
          <w:t>RT</w:t>
        </w:r>
      </w:smartTag>
      <w:r w:rsidR="00AE2FF7" w:rsidRPr="00FC7496">
        <w:t xml:space="preserve">T will not result in system </w:t>
      </w:r>
      <w:smartTag w:uri="urn:schemas-microsoft-com:office:smarttags" w:element="PersonName">
        <w:r w:rsidR="00AE2FF7" w:rsidRPr="00FC7496">
          <w:t>info</w:t>
        </w:r>
      </w:smartTag>
      <w:r w:rsidR="00AE2FF7" w:rsidRPr="00FC7496">
        <w:t>rmation change notification, nor in a modification of systemInfoValueTag in SIB1</w:t>
      </w:r>
      <w:r w:rsidR="00AE2FF7" w:rsidRPr="00FC7496">
        <w:rPr>
          <w:color w:val="000000"/>
        </w:rPr>
        <w:t xml:space="preserve"> in TTCN as specified in TS 36.331 [</w:t>
      </w:r>
      <w:r w:rsidR="00AE2FF7" w:rsidRPr="00FC7496">
        <w:t>19</w:t>
      </w:r>
      <w:r w:rsidR="00AE2FF7" w:rsidRPr="00FC7496">
        <w:rPr>
          <w:color w:val="000000"/>
        </w:rPr>
        <w:t>], clause 6.3.1.</w:t>
      </w:r>
    </w:p>
    <w:p w14:paraId="779301F8" w14:textId="77777777" w:rsidR="00F51464" w:rsidRPr="00FC7496" w:rsidRDefault="00F51464" w:rsidP="00273022">
      <w:pPr>
        <w:pStyle w:val="Heading3"/>
      </w:pPr>
      <w:r w:rsidRPr="00FC7496">
        <w:t>7.7.2</w:t>
      </w:r>
      <w:r w:rsidRPr="00FC7496">
        <w:tab/>
        <w:t>Scheduling information</w:t>
      </w:r>
    </w:p>
    <w:p w14:paraId="5DBF7310" w14:textId="77777777" w:rsidR="00F51464" w:rsidRPr="00FC7496" w:rsidRDefault="00F51464" w:rsidP="008C5AA1">
      <w:pPr>
        <w:keepNext/>
        <w:keepLines/>
      </w:pPr>
      <w:r w:rsidRPr="00FC7496">
        <w:t>The maximum number of</w:t>
      </w:r>
      <w:r w:rsidR="008C5AA1" w:rsidRPr="00FC7496">
        <w:t xml:space="preserve"> resource blocks as defined in t</w:t>
      </w:r>
      <w:r w:rsidRPr="00FC7496">
        <w:t>able 7.7.2-1 are used to broadcast the system information.</w:t>
      </w:r>
    </w:p>
    <w:p w14:paraId="14AE2347" w14:textId="77777777" w:rsidR="00F51464" w:rsidRPr="00FC7496" w:rsidRDefault="00F51464" w:rsidP="007A53B6">
      <w:pPr>
        <w:pStyle w:val="TH"/>
      </w:pPr>
      <w:r w:rsidRPr="00FC7496">
        <w:t>Table 7.7.2-1: Maximum number of resource blocks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F51464" w:rsidRPr="00FC7496" w14:paraId="6E4A8264" w14:textId="77777777">
        <w:trPr>
          <w:jc w:val="center"/>
        </w:trPr>
        <w:tc>
          <w:tcPr>
            <w:tcW w:w="1971" w:type="dxa"/>
          </w:tcPr>
          <w:p w14:paraId="778C14EF" w14:textId="77777777" w:rsidR="00F51464" w:rsidRPr="00FC7496" w:rsidRDefault="00F51464" w:rsidP="00145A47">
            <w:pPr>
              <w:pStyle w:val="TAH"/>
            </w:pPr>
          </w:p>
        </w:tc>
        <w:tc>
          <w:tcPr>
            <w:tcW w:w="4261" w:type="dxa"/>
          </w:tcPr>
          <w:p w14:paraId="540C133A" w14:textId="77777777" w:rsidR="00F51464" w:rsidRPr="00FC7496" w:rsidRDefault="00F51464" w:rsidP="00145A47">
            <w:pPr>
              <w:pStyle w:val="TAH"/>
            </w:pPr>
            <w:r w:rsidRPr="00FC7496">
              <w:t>Maximum number of resource blocks assigned</w:t>
            </w:r>
          </w:p>
        </w:tc>
      </w:tr>
      <w:tr w:rsidR="00F51464" w:rsidRPr="00FC7496" w14:paraId="4B452980" w14:textId="77777777">
        <w:trPr>
          <w:jc w:val="center"/>
        </w:trPr>
        <w:tc>
          <w:tcPr>
            <w:tcW w:w="1971" w:type="dxa"/>
          </w:tcPr>
          <w:p w14:paraId="3B792CDE" w14:textId="77777777" w:rsidR="00F51464" w:rsidRPr="00FC7496" w:rsidRDefault="00F51464" w:rsidP="00145A47">
            <w:pPr>
              <w:pStyle w:val="TAL"/>
            </w:pPr>
            <w:r w:rsidRPr="00FC7496">
              <w:t>SIB1</w:t>
            </w:r>
          </w:p>
        </w:tc>
        <w:tc>
          <w:tcPr>
            <w:tcW w:w="4261" w:type="dxa"/>
          </w:tcPr>
          <w:p w14:paraId="32BB01EA" w14:textId="77777777" w:rsidR="00F51464" w:rsidRPr="00FC7496" w:rsidRDefault="00F51464" w:rsidP="00145A47">
            <w:pPr>
              <w:pStyle w:val="TAC"/>
            </w:pPr>
            <w:r w:rsidRPr="00FC7496">
              <w:t>4</w:t>
            </w:r>
          </w:p>
        </w:tc>
      </w:tr>
      <w:tr w:rsidR="00F51464" w:rsidRPr="00FC7496" w14:paraId="1AC948B8" w14:textId="77777777">
        <w:trPr>
          <w:jc w:val="center"/>
        </w:trPr>
        <w:tc>
          <w:tcPr>
            <w:tcW w:w="1971" w:type="dxa"/>
          </w:tcPr>
          <w:p w14:paraId="3755F5E2" w14:textId="77777777" w:rsidR="00F51464" w:rsidRPr="00FC7496" w:rsidRDefault="00F51464" w:rsidP="00145A47">
            <w:pPr>
              <w:pStyle w:val="TAL"/>
            </w:pPr>
            <w:r w:rsidRPr="00FC7496">
              <w:t>for all SIs</w:t>
            </w:r>
          </w:p>
        </w:tc>
        <w:tc>
          <w:tcPr>
            <w:tcW w:w="4261" w:type="dxa"/>
          </w:tcPr>
          <w:p w14:paraId="77C6A588" w14:textId="77777777" w:rsidR="00F51464" w:rsidRPr="00FC7496" w:rsidRDefault="00F51464" w:rsidP="00145A47">
            <w:pPr>
              <w:pStyle w:val="TAC"/>
            </w:pPr>
            <w:r w:rsidRPr="00FC7496">
              <w:t>4</w:t>
            </w:r>
          </w:p>
        </w:tc>
      </w:tr>
    </w:tbl>
    <w:p w14:paraId="36F78D7E" w14:textId="77777777" w:rsidR="00F51464" w:rsidRPr="00FC7496" w:rsidRDefault="00F51464" w:rsidP="00F51464"/>
    <w:p w14:paraId="51FBDBA9" w14:textId="77777777" w:rsidR="00F51464" w:rsidRPr="00FC7496" w:rsidRDefault="00F51464" w:rsidP="00F51464">
      <w:r w:rsidRPr="00FC7496">
        <w:t>The subframe offset values used fo</w:t>
      </w:r>
      <w:r w:rsidR="00CF7212" w:rsidRPr="00FC7496">
        <w:t>r SI messages are according to t</w:t>
      </w:r>
      <w:r w:rsidRPr="00FC7496">
        <w:t>able 7.7.2-2.</w:t>
      </w:r>
    </w:p>
    <w:p w14:paraId="4626C7C6" w14:textId="77777777" w:rsidR="00F51464" w:rsidRPr="00FC7496" w:rsidRDefault="00F51464" w:rsidP="007A53B6">
      <w:pPr>
        <w:pStyle w:val="TH"/>
      </w:pPr>
      <w:r w:rsidRPr="00FC7496">
        <w:t>Table 7.7.2-2: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5A233C" w:rsidRPr="00FC7496" w14:paraId="7BC647E2" w14:textId="77777777">
        <w:trPr>
          <w:jc w:val="center"/>
        </w:trPr>
        <w:tc>
          <w:tcPr>
            <w:tcW w:w="3346" w:type="dxa"/>
          </w:tcPr>
          <w:p w14:paraId="58CAC78D" w14:textId="77777777" w:rsidR="005A233C" w:rsidRPr="00FC7496" w:rsidRDefault="005A233C" w:rsidP="00145A47">
            <w:pPr>
              <w:pStyle w:val="TAH"/>
              <w:rPr>
                <w:lang w:eastAsia="ja-JP"/>
              </w:rPr>
            </w:pPr>
            <w:r w:rsidRPr="00FC7496">
              <w:rPr>
                <w:lang w:eastAsia="ja-JP"/>
              </w:rPr>
              <w:t>Scheduling Information No.</w:t>
            </w:r>
          </w:p>
          <w:p w14:paraId="76565724" w14:textId="77777777" w:rsidR="005A233C" w:rsidRPr="00FC7496" w:rsidRDefault="005A233C" w:rsidP="00630027">
            <w:pPr>
              <w:pStyle w:val="TAH"/>
            </w:pPr>
            <w:r w:rsidRPr="00FC7496">
              <w:rPr>
                <w:lang w:eastAsia="ja-JP"/>
              </w:rPr>
              <w:t>Acc to TS 36.508 [</w:t>
            </w:r>
            <w:r w:rsidR="00630027" w:rsidRPr="00FC7496">
              <w:rPr>
                <w:lang w:eastAsia="ja-JP"/>
              </w:rPr>
              <w:t>3</w:t>
            </w:r>
            <w:r w:rsidRPr="00FC7496">
              <w:rPr>
                <w:lang w:eastAsia="ja-JP"/>
              </w:rPr>
              <w:t>], clause 4.4.3.1.2</w:t>
            </w:r>
          </w:p>
        </w:tc>
        <w:tc>
          <w:tcPr>
            <w:tcW w:w="2552" w:type="dxa"/>
          </w:tcPr>
          <w:p w14:paraId="695A07FF" w14:textId="77777777" w:rsidR="005A233C" w:rsidRPr="00FC7496" w:rsidRDefault="005A233C" w:rsidP="00145A47">
            <w:pPr>
              <w:pStyle w:val="TAH"/>
            </w:pPr>
            <w:r w:rsidRPr="00FC7496">
              <w:t>subframeOffset (FDD)</w:t>
            </w:r>
          </w:p>
        </w:tc>
        <w:tc>
          <w:tcPr>
            <w:tcW w:w="2552" w:type="dxa"/>
          </w:tcPr>
          <w:p w14:paraId="3DF1AEA8" w14:textId="77777777" w:rsidR="005A233C" w:rsidRPr="00FC7496" w:rsidRDefault="005A233C" w:rsidP="00145A47">
            <w:pPr>
              <w:pStyle w:val="TAH"/>
            </w:pPr>
            <w:r w:rsidRPr="00FC7496">
              <w:t>subframeOffset (TDD)</w:t>
            </w:r>
          </w:p>
        </w:tc>
      </w:tr>
      <w:tr w:rsidR="005A233C" w:rsidRPr="00FC7496" w14:paraId="1FABDA6E" w14:textId="77777777">
        <w:trPr>
          <w:jc w:val="center"/>
        </w:trPr>
        <w:tc>
          <w:tcPr>
            <w:tcW w:w="3346" w:type="dxa"/>
          </w:tcPr>
          <w:p w14:paraId="00C095AD" w14:textId="77777777" w:rsidR="005A233C" w:rsidRPr="00FC7496" w:rsidRDefault="005A233C" w:rsidP="00145A47">
            <w:pPr>
              <w:pStyle w:val="TAC"/>
            </w:pPr>
            <w:r w:rsidRPr="00FC7496">
              <w:t>SI1</w:t>
            </w:r>
          </w:p>
        </w:tc>
        <w:tc>
          <w:tcPr>
            <w:tcW w:w="2552" w:type="dxa"/>
          </w:tcPr>
          <w:p w14:paraId="773AC8F7" w14:textId="77777777" w:rsidR="005A233C" w:rsidRPr="00FC7496" w:rsidRDefault="005A233C" w:rsidP="00145A47">
            <w:pPr>
              <w:pStyle w:val="TAC"/>
            </w:pPr>
            <w:r w:rsidRPr="00FC7496">
              <w:t>1</w:t>
            </w:r>
          </w:p>
        </w:tc>
        <w:tc>
          <w:tcPr>
            <w:tcW w:w="2552" w:type="dxa"/>
          </w:tcPr>
          <w:p w14:paraId="253C91A3" w14:textId="77777777" w:rsidR="005A233C" w:rsidRPr="00FC7496" w:rsidRDefault="00CC7B4C" w:rsidP="00145A47">
            <w:pPr>
              <w:pStyle w:val="TAC"/>
            </w:pPr>
            <w:r w:rsidRPr="00FC7496">
              <w:t>0</w:t>
            </w:r>
          </w:p>
        </w:tc>
      </w:tr>
      <w:tr w:rsidR="005A233C" w:rsidRPr="00FC7496" w14:paraId="28C877EF" w14:textId="77777777">
        <w:trPr>
          <w:jc w:val="center"/>
        </w:trPr>
        <w:tc>
          <w:tcPr>
            <w:tcW w:w="3346" w:type="dxa"/>
          </w:tcPr>
          <w:p w14:paraId="1EE77AFD" w14:textId="77777777" w:rsidR="005A233C" w:rsidRPr="00FC7496" w:rsidRDefault="005A233C" w:rsidP="00145A47">
            <w:pPr>
              <w:pStyle w:val="TAC"/>
            </w:pPr>
            <w:r w:rsidRPr="00FC7496">
              <w:t>SI2</w:t>
            </w:r>
          </w:p>
        </w:tc>
        <w:tc>
          <w:tcPr>
            <w:tcW w:w="2552" w:type="dxa"/>
          </w:tcPr>
          <w:p w14:paraId="31660B43" w14:textId="77777777" w:rsidR="005A233C" w:rsidRPr="00FC7496" w:rsidRDefault="005A233C" w:rsidP="00145A47">
            <w:pPr>
              <w:pStyle w:val="TAC"/>
            </w:pPr>
            <w:r w:rsidRPr="00FC7496">
              <w:t>1</w:t>
            </w:r>
          </w:p>
        </w:tc>
        <w:tc>
          <w:tcPr>
            <w:tcW w:w="2552" w:type="dxa"/>
          </w:tcPr>
          <w:p w14:paraId="32CACA87" w14:textId="77777777" w:rsidR="005A233C" w:rsidRPr="00FC7496" w:rsidRDefault="00CC7B4C" w:rsidP="00145A47">
            <w:pPr>
              <w:pStyle w:val="TAC"/>
            </w:pPr>
            <w:r w:rsidRPr="00FC7496">
              <w:t>0</w:t>
            </w:r>
          </w:p>
        </w:tc>
      </w:tr>
      <w:tr w:rsidR="005A233C" w:rsidRPr="00FC7496" w14:paraId="6DDE1285" w14:textId="77777777">
        <w:trPr>
          <w:jc w:val="center"/>
        </w:trPr>
        <w:tc>
          <w:tcPr>
            <w:tcW w:w="3346" w:type="dxa"/>
          </w:tcPr>
          <w:p w14:paraId="2DADCBF7" w14:textId="77777777" w:rsidR="005A233C" w:rsidRPr="00FC7496" w:rsidRDefault="005A233C" w:rsidP="00145A47">
            <w:pPr>
              <w:pStyle w:val="TAC"/>
            </w:pPr>
            <w:r w:rsidRPr="00FC7496">
              <w:t>SI3</w:t>
            </w:r>
          </w:p>
        </w:tc>
        <w:tc>
          <w:tcPr>
            <w:tcW w:w="2552" w:type="dxa"/>
          </w:tcPr>
          <w:p w14:paraId="7F7688C9" w14:textId="77777777" w:rsidR="005A233C" w:rsidRPr="00FC7496" w:rsidRDefault="005A233C" w:rsidP="00145A47">
            <w:pPr>
              <w:pStyle w:val="TAC"/>
            </w:pPr>
            <w:r w:rsidRPr="00FC7496">
              <w:t>3</w:t>
            </w:r>
          </w:p>
        </w:tc>
        <w:tc>
          <w:tcPr>
            <w:tcW w:w="2552" w:type="dxa"/>
          </w:tcPr>
          <w:p w14:paraId="016A80DB" w14:textId="77777777" w:rsidR="005A233C" w:rsidRPr="00FC7496" w:rsidRDefault="00CC7B4C" w:rsidP="00145A47">
            <w:pPr>
              <w:pStyle w:val="TAC"/>
            </w:pPr>
            <w:r w:rsidRPr="00FC7496">
              <w:t>15</w:t>
            </w:r>
          </w:p>
        </w:tc>
      </w:tr>
      <w:tr w:rsidR="005A233C" w:rsidRPr="00FC7496" w14:paraId="23B30B93" w14:textId="77777777">
        <w:trPr>
          <w:jc w:val="center"/>
        </w:trPr>
        <w:tc>
          <w:tcPr>
            <w:tcW w:w="3346" w:type="dxa"/>
          </w:tcPr>
          <w:p w14:paraId="7B7964A9" w14:textId="77777777" w:rsidR="005A233C" w:rsidRPr="00FC7496" w:rsidRDefault="005A233C" w:rsidP="00145A47">
            <w:pPr>
              <w:pStyle w:val="TAC"/>
            </w:pPr>
            <w:r w:rsidRPr="00FC7496">
              <w:t>SI4</w:t>
            </w:r>
          </w:p>
        </w:tc>
        <w:tc>
          <w:tcPr>
            <w:tcW w:w="2552" w:type="dxa"/>
          </w:tcPr>
          <w:p w14:paraId="7B17A5CC" w14:textId="77777777" w:rsidR="005A233C" w:rsidRPr="00FC7496" w:rsidRDefault="005A233C" w:rsidP="00145A47">
            <w:pPr>
              <w:pStyle w:val="TAC"/>
            </w:pPr>
            <w:r w:rsidRPr="00FC7496">
              <w:t>7</w:t>
            </w:r>
          </w:p>
        </w:tc>
        <w:tc>
          <w:tcPr>
            <w:tcW w:w="2552" w:type="dxa"/>
          </w:tcPr>
          <w:p w14:paraId="55406D6F" w14:textId="77777777" w:rsidR="005A233C" w:rsidRPr="00FC7496" w:rsidRDefault="00CC7B4C" w:rsidP="00145A47">
            <w:pPr>
              <w:pStyle w:val="TAC"/>
            </w:pPr>
            <w:r w:rsidRPr="00FC7496">
              <w:t>15</w:t>
            </w:r>
          </w:p>
        </w:tc>
      </w:tr>
      <w:tr w:rsidR="0015419A" w:rsidRPr="00FC7496" w14:paraId="2CE0CCC2" w14:textId="77777777">
        <w:trPr>
          <w:jc w:val="center"/>
        </w:trPr>
        <w:tc>
          <w:tcPr>
            <w:tcW w:w="3346" w:type="dxa"/>
          </w:tcPr>
          <w:p w14:paraId="26CFCE7C" w14:textId="77777777" w:rsidR="0015419A" w:rsidRPr="00FC7496" w:rsidRDefault="0015419A" w:rsidP="00F01EDA">
            <w:pPr>
              <w:pStyle w:val="TAC"/>
            </w:pPr>
            <w:r w:rsidRPr="00FC7496">
              <w:t>SI5</w:t>
            </w:r>
          </w:p>
        </w:tc>
        <w:tc>
          <w:tcPr>
            <w:tcW w:w="2552" w:type="dxa"/>
          </w:tcPr>
          <w:p w14:paraId="0D313AD9" w14:textId="77777777" w:rsidR="0015419A" w:rsidRPr="00FC7496" w:rsidRDefault="0015419A" w:rsidP="00F01EDA">
            <w:pPr>
              <w:pStyle w:val="TAC"/>
            </w:pPr>
            <w:r w:rsidRPr="00FC7496">
              <w:t>7</w:t>
            </w:r>
          </w:p>
        </w:tc>
        <w:tc>
          <w:tcPr>
            <w:tcW w:w="2552" w:type="dxa"/>
          </w:tcPr>
          <w:p w14:paraId="34AB5B78" w14:textId="77777777" w:rsidR="0015419A" w:rsidRPr="00FC7496" w:rsidRDefault="00CC7B4C" w:rsidP="00F01EDA">
            <w:pPr>
              <w:pStyle w:val="TAC"/>
            </w:pPr>
            <w:r w:rsidRPr="00FC7496">
              <w:t>15</w:t>
            </w:r>
          </w:p>
        </w:tc>
      </w:tr>
    </w:tbl>
    <w:p w14:paraId="471BF0DD" w14:textId="77777777" w:rsidR="00F51464" w:rsidRPr="00FC7496" w:rsidRDefault="00F51464" w:rsidP="00F51464"/>
    <w:p w14:paraId="15F42594" w14:textId="77777777" w:rsidR="00562B66" w:rsidRPr="00FC7496" w:rsidRDefault="00F51464" w:rsidP="00562B66">
      <w:r w:rsidRPr="00FC7496">
        <w:t>All System</w:t>
      </w:r>
      <w:r w:rsidR="00562B66" w:rsidRPr="00FC7496">
        <w:t xml:space="preserve"> </w:t>
      </w:r>
      <w:r w:rsidRPr="00FC7496">
        <w:t>Information</w:t>
      </w:r>
      <w:r w:rsidR="00562B66" w:rsidRPr="00FC7496">
        <w:t xml:space="preserve"> message</w:t>
      </w:r>
      <w:r w:rsidRPr="00FC7496">
        <w:t>s are sent only once within the SI-window.</w:t>
      </w:r>
    </w:p>
    <w:p w14:paraId="525269B1" w14:textId="77777777" w:rsidR="00562B66" w:rsidRPr="00FC7496" w:rsidRDefault="00562B66" w:rsidP="00562B66">
      <w:r w:rsidRPr="00FC7496">
        <w:t>Table 7.7.2-3 (FDD) and 7.7.2-4(TDD) give the SFN</w:t>
      </w:r>
      <w:r w:rsidR="00D726C0" w:rsidRPr="00FC7496">
        <w:t>'</w:t>
      </w:r>
      <w:r w:rsidRPr="00FC7496">
        <w:t>s and subframe numbers in which the MIB, SI1, SI2, SI3</w:t>
      </w:r>
      <w:r w:rsidR="0015419A" w:rsidRPr="00FC7496">
        <w:t>,</w:t>
      </w:r>
      <w:r w:rsidRPr="00FC7496">
        <w:t xml:space="preserve"> SI4</w:t>
      </w:r>
      <w:r w:rsidR="0015419A" w:rsidRPr="00FC7496">
        <w:t xml:space="preserve"> &amp; SI5</w:t>
      </w:r>
      <w:r w:rsidRPr="00FC7496">
        <w:t xml:space="preserve"> are actually scheduled as per default parameters for si-WindowLength(20sf), periodicity for SI1(16), SI2(32), SI3(64)</w:t>
      </w:r>
      <w:r w:rsidR="0015419A" w:rsidRPr="00FC7496">
        <w:t xml:space="preserve"> ,</w:t>
      </w:r>
      <w:r w:rsidRPr="00FC7496">
        <w:t xml:space="preserve"> SI4(64)</w:t>
      </w:r>
      <w:r w:rsidR="0015419A" w:rsidRPr="00FC7496">
        <w:t xml:space="preserve"> and SI5(64)</w:t>
      </w:r>
      <w:r w:rsidRPr="00FC7496">
        <w:t xml:space="preserve"> for bandwidths 5/10/15/20 MHz defined in </w:t>
      </w:r>
      <w:r w:rsidR="00630027" w:rsidRPr="00FC7496">
        <w:t xml:space="preserve">TS </w:t>
      </w:r>
      <w:r w:rsidRPr="00FC7496">
        <w:t>36.508 [3]:</w:t>
      </w:r>
    </w:p>
    <w:p w14:paraId="3EAD9DB7" w14:textId="77777777" w:rsidR="00562B66" w:rsidRPr="00FC7496" w:rsidRDefault="00562B66" w:rsidP="007A53B6">
      <w:pPr>
        <w:pStyle w:val="TH"/>
      </w:pPr>
      <w:r w:rsidRPr="00FC7496">
        <w:t>Table 7.7.2-3: System Information Scheduling (FDD)</w:t>
      </w:r>
    </w:p>
    <w:tbl>
      <w:tblPr>
        <w:tblW w:w="9715" w:type="dxa"/>
        <w:jc w:val="center"/>
        <w:tblCellMar>
          <w:left w:w="28" w:type="dxa"/>
        </w:tblCellMar>
        <w:tblLook w:val="0000" w:firstRow="0" w:lastRow="0" w:firstColumn="0" w:lastColumn="0" w:noHBand="0" w:noVBand="0"/>
      </w:tblPr>
      <w:tblGrid>
        <w:gridCol w:w="1478"/>
        <w:gridCol w:w="900"/>
        <w:gridCol w:w="900"/>
        <w:gridCol w:w="805"/>
        <w:gridCol w:w="595"/>
        <w:gridCol w:w="850"/>
        <w:gridCol w:w="851"/>
        <w:gridCol w:w="709"/>
        <w:gridCol w:w="850"/>
        <w:gridCol w:w="851"/>
        <w:gridCol w:w="926"/>
      </w:tblGrid>
      <w:tr w:rsidR="00562B66" w:rsidRPr="00FC7496" w14:paraId="2DF96688" w14:textId="77777777">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85D55"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7B715646"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607B7D0" w14:textId="77777777" w:rsidR="00562B66" w:rsidRPr="00FC7496" w:rsidRDefault="00562B66" w:rsidP="000667DC">
            <w:pPr>
              <w:pStyle w:val="TAH"/>
              <w:keepNext w:val="0"/>
              <w:keepLines w:val="0"/>
            </w:pPr>
            <w:r w:rsidRPr="00FC7496">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31236E1F" w14:textId="77777777" w:rsidR="00562B66" w:rsidRPr="00FC7496" w:rsidRDefault="00562B66" w:rsidP="000667DC">
            <w:pPr>
              <w:pStyle w:val="TAH"/>
              <w:keepNext w:val="0"/>
              <w:keepLines w:val="0"/>
            </w:pPr>
            <w:r w:rsidRPr="00FC7496">
              <w:t>2</w:t>
            </w:r>
          </w:p>
        </w:tc>
        <w:tc>
          <w:tcPr>
            <w:tcW w:w="595" w:type="dxa"/>
            <w:tcBorders>
              <w:top w:val="single" w:sz="4" w:space="0" w:color="auto"/>
              <w:left w:val="nil"/>
              <w:bottom w:val="single" w:sz="4" w:space="0" w:color="auto"/>
              <w:right w:val="single" w:sz="4" w:space="0" w:color="auto"/>
            </w:tcBorders>
            <w:shd w:val="clear" w:color="auto" w:fill="auto"/>
            <w:noWrap/>
            <w:vAlign w:val="bottom"/>
          </w:tcPr>
          <w:p w14:paraId="374460A5"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3C7B6C"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C57C424"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E0C4DC1"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0FB330"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5A1C9E" w14:textId="77777777" w:rsidR="00562B66" w:rsidRPr="00FC7496" w:rsidRDefault="00562B66" w:rsidP="000667DC">
            <w:pPr>
              <w:pStyle w:val="TAH"/>
              <w:keepNext w:val="0"/>
              <w:keepLines w:val="0"/>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7E08AD9D" w14:textId="77777777" w:rsidR="00562B66" w:rsidRPr="00FC7496" w:rsidRDefault="00562B66" w:rsidP="000667DC">
            <w:pPr>
              <w:pStyle w:val="TAH"/>
              <w:keepNext w:val="0"/>
              <w:keepLines w:val="0"/>
            </w:pPr>
            <w:r w:rsidRPr="00FC7496">
              <w:t>9</w:t>
            </w:r>
          </w:p>
        </w:tc>
      </w:tr>
      <w:tr w:rsidR="00562B66" w:rsidRPr="00FC7496" w14:paraId="793585C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DF4B0B" w14:textId="77777777" w:rsidR="00562B66" w:rsidRPr="00FC7496" w:rsidRDefault="00562B66" w:rsidP="000667DC">
            <w:pPr>
              <w:pStyle w:val="TAC"/>
              <w:keepNext w:val="0"/>
              <w:keepLines w:val="0"/>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384EC4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D37FB7"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CD766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E8BA4FD"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0E454E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D1631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3D6B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E1883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E32ABD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8F77AF9" w14:textId="77777777" w:rsidR="00562B66" w:rsidRPr="00FC7496" w:rsidRDefault="00562B66" w:rsidP="000667DC">
            <w:pPr>
              <w:pStyle w:val="TAC"/>
              <w:keepNext w:val="0"/>
              <w:keepLines w:val="0"/>
            </w:pPr>
          </w:p>
        </w:tc>
      </w:tr>
      <w:tr w:rsidR="00562B66" w:rsidRPr="00FC7496" w14:paraId="1476D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B50DC" w14:textId="77777777" w:rsidR="00562B66" w:rsidRPr="00FC7496" w:rsidRDefault="00562B66" w:rsidP="000667DC">
            <w:pPr>
              <w:pStyle w:val="TAC"/>
              <w:keepNext w:val="0"/>
              <w:keepLines w:val="0"/>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6B39C8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D6B2B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1929E8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D758B0"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307216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DBDFC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24D0B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67431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485779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49921B" w14:textId="77777777" w:rsidR="00562B66" w:rsidRPr="00FC7496" w:rsidRDefault="00562B66" w:rsidP="000667DC">
            <w:pPr>
              <w:pStyle w:val="TAC"/>
              <w:keepNext w:val="0"/>
              <w:keepLines w:val="0"/>
            </w:pPr>
          </w:p>
        </w:tc>
      </w:tr>
      <w:tr w:rsidR="00562B66" w:rsidRPr="00FC7496" w14:paraId="552FA20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002591" w14:textId="77777777" w:rsidR="00562B66" w:rsidRPr="00FC7496" w:rsidRDefault="00562B66" w:rsidP="000667DC">
            <w:pPr>
              <w:pStyle w:val="TAC"/>
              <w:keepNext w:val="0"/>
              <w:keepLines w:val="0"/>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33AE0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6CA6BF"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0145BE3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9FDD4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EF828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37E30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0CE2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659DDA"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26583B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B7A12CA" w14:textId="77777777" w:rsidR="00562B66" w:rsidRPr="00FC7496" w:rsidRDefault="00562B66" w:rsidP="000667DC">
            <w:pPr>
              <w:pStyle w:val="TAC"/>
              <w:keepNext w:val="0"/>
              <w:keepLines w:val="0"/>
            </w:pPr>
          </w:p>
        </w:tc>
      </w:tr>
      <w:tr w:rsidR="00562B66" w:rsidRPr="00FC7496" w14:paraId="75F4E3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67CDCC" w14:textId="77777777" w:rsidR="00562B66" w:rsidRPr="00FC7496" w:rsidRDefault="00562B66" w:rsidP="000667DC">
            <w:pPr>
              <w:pStyle w:val="TAC"/>
              <w:keepNext w:val="0"/>
              <w:keepLines w:val="0"/>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6C4ECA1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ACFE4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8A2A1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22663C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5CDD0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B68D3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D53F0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CC04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A91C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BB1FAF1" w14:textId="77777777" w:rsidR="00562B66" w:rsidRPr="00FC7496" w:rsidRDefault="00562B66" w:rsidP="000667DC">
            <w:pPr>
              <w:pStyle w:val="TAC"/>
              <w:keepNext w:val="0"/>
              <w:keepLines w:val="0"/>
            </w:pPr>
          </w:p>
        </w:tc>
      </w:tr>
      <w:tr w:rsidR="00562B66" w:rsidRPr="00FC7496" w14:paraId="153D190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CCE5CF" w14:textId="77777777" w:rsidR="00562B66" w:rsidRPr="00FC7496" w:rsidRDefault="00562B66" w:rsidP="000667DC">
            <w:pPr>
              <w:pStyle w:val="TAC"/>
              <w:keepNext w:val="0"/>
              <w:keepLines w:val="0"/>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2599261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563B4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2D229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94777C"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7AB8A3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5A66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20B6E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15E2D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3ACE0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A1CFDB1" w14:textId="77777777" w:rsidR="00562B66" w:rsidRPr="00FC7496" w:rsidRDefault="00562B66" w:rsidP="000667DC">
            <w:pPr>
              <w:pStyle w:val="TAC"/>
              <w:keepNext w:val="0"/>
              <w:keepLines w:val="0"/>
            </w:pPr>
          </w:p>
        </w:tc>
      </w:tr>
      <w:tr w:rsidR="00562B66" w:rsidRPr="00FC7496" w14:paraId="1A24E43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3F64EC6" w14:textId="77777777" w:rsidR="00562B66" w:rsidRPr="00FC7496" w:rsidRDefault="00562B66" w:rsidP="000667DC">
            <w:pPr>
              <w:pStyle w:val="TAC"/>
              <w:keepNext w:val="0"/>
              <w:keepLines w:val="0"/>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7B39005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CEA72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EE665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2D9112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735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D2412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19889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9A27D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FF7C0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B2BDB7" w14:textId="77777777" w:rsidR="00562B66" w:rsidRPr="00FC7496" w:rsidRDefault="00562B66" w:rsidP="000667DC">
            <w:pPr>
              <w:pStyle w:val="TAC"/>
              <w:keepNext w:val="0"/>
              <w:keepLines w:val="0"/>
            </w:pPr>
          </w:p>
        </w:tc>
      </w:tr>
      <w:tr w:rsidR="00562B66" w:rsidRPr="00FC7496" w14:paraId="358517E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454819B" w14:textId="77777777" w:rsidR="00562B66" w:rsidRPr="00FC7496" w:rsidRDefault="00562B66" w:rsidP="000667DC">
            <w:pPr>
              <w:pStyle w:val="TAC"/>
              <w:keepNext w:val="0"/>
              <w:keepLines w:val="0"/>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08FCC67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559A3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3092C0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EB0DC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7BF0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C2248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FF9C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33A95B"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31F4D49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88B5D40" w14:textId="77777777" w:rsidR="00562B66" w:rsidRPr="00FC7496" w:rsidRDefault="00562B66" w:rsidP="000667DC">
            <w:pPr>
              <w:pStyle w:val="TAC"/>
              <w:keepNext w:val="0"/>
              <w:keepLines w:val="0"/>
            </w:pPr>
          </w:p>
        </w:tc>
      </w:tr>
      <w:tr w:rsidR="00562B66" w:rsidRPr="00FC7496" w14:paraId="7C6FCFE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F39100" w14:textId="77777777" w:rsidR="00562B66" w:rsidRPr="00FC7496" w:rsidRDefault="00562B66" w:rsidP="000667DC">
            <w:pPr>
              <w:pStyle w:val="TAC"/>
              <w:keepNext w:val="0"/>
              <w:keepLines w:val="0"/>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140E8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C2F799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4585C3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CD672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51E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5F055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55D61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A62211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9D68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EBDA4FF" w14:textId="77777777" w:rsidR="00562B66" w:rsidRPr="00FC7496" w:rsidRDefault="00562B66" w:rsidP="000667DC">
            <w:pPr>
              <w:pStyle w:val="TAC"/>
              <w:keepNext w:val="0"/>
              <w:keepLines w:val="0"/>
            </w:pPr>
          </w:p>
        </w:tc>
      </w:tr>
      <w:tr w:rsidR="00562B66" w:rsidRPr="00FC7496" w14:paraId="5796F2A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8E30E" w14:textId="77777777" w:rsidR="00562B66" w:rsidRPr="00FC7496" w:rsidRDefault="00562B66" w:rsidP="000667DC">
            <w:pPr>
              <w:pStyle w:val="TAC"/>
              <w:keepNext w:val="0"/>
              <w:keepLines w:val="0"/>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667B8B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97C1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4E1586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098F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C9AC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D91BE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0F34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6FEAB4" w14:textId="77777777" w:rsidR="00562B66" w:rsidRPr="00FC7496" w:rsidRDefault="0015419A" w:rsidP="000667DC">
            <w:pPr>
              <w:pStyle w:val="TAC"/>
              <w:keepNext w:val="0"/>
              <w:keepLines w:val="0"/>
            </w:pPr>
            <w:r w:rsidRPr="00FC7496">
              <w:t>SI5</w:t>
            </w:r>
          </w:p>
        </w:tc>
        <w:tc>
          <w:tcPr>
            <w:tcW w:w="851" w:type="dxa"/>
            <w:tcBorders>
              <w:top w:val="nil"/>
              <w:left w:val="nil"/>
              <w:bottom w:val="single" w:sz="4" w:space="0" w:color="auto"/>
              <w:right w:val="single" w:sz="4" w:space="0" w:color="auto"/>
            </w:tcBorders>
            <w:shd w:val="clear" w:color="auto" w:fill="auto"/>
            <w:noWrap/>
            <w:vAlign w:val="bottom"/>
          </w:tcPr>
          <w:p w14:paraId="4A8BE8B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46B688E" w14:textId="77777777" w:rsidR="00562B66" w:rsidRPr="00FC7496" w:rsidRDefault="00562B66" w:rsidP="000667DC">
            <w:pPr>
              <w:pStyle w:val="TAC"/>
              <w:keepNext w:val="0"/>
              <w:keepLines w:val="0"/>
            </w:pPr>
          </w:p>
        </w:tc>
      </w:tr>
      <w:tr w:rsidR="00562B66" w:rsidRPr="00FC7496" w14:paraId="0F4440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E75C83" w14:textId="77777777" w:rsidR="00562B66" w:rsidRPr="00FC7496" w:rsidRDefault="00562B66" w:rsidP="000667DC">
            <w:pPr>
              <w:pStyle w:val="TAC"/>
              <w:keepNext w:val="0"/>
              <w:keepLines w:val="0"/>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4AD4ECC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8B4F7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C73D67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2F7EF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9E3CB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8B8C5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D940C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B7E4C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CF7CB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2F0E9C0" w14:textId="77777777" w:rsidR="00562B66" w:rsidRPr="00FC7496" w:rsidRDefault="00562B66" w:rsidP="000667DC">
            <w:pPr>
              <w:pStyle w:val="TAC"/>
              <w:keepNext w:val="0"/>
              <w:keepLines w:val="0"/>
            </w:pPr>
          </w:p>
        </w:tc>
      </w:tr>
      <w:tr w:rsidR="00562B66" w:rsidRPr="00FC7496" w14:paraId="47ADA52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5BAE49" w14:textId="77777777" w:rsidR="00562B66" w:rsidRPr="00FC7496" w:rsidRDefault="00562B66" w:rsidP="000667DC">
            <w:pPr>
              <w:pStyle w:val="TAC"/>
              <w:keepNext w:val="0"/>
              <w:keepLines w:val="0"/>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003A10F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AABE6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5694D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98B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F648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574A6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6CE9A7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0814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10137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7C690CB" w14:textId="77777777" w:rsidR="00562B66" w:rsidRPr="00FC7496" w:rsidRDefault="00562B66" w:rsidP="000667DC">
            <w:pPr>
              <w:pStyle w:val="TAC"/>
              <w:keepNext w:val="0"/>
              <w:keepLines w:val="0"/>
            </w:pPr>
          </w:p>
        </w:tc>
      </w:tr>
      <w:tr w:rsidR="00562B66" w:rsidRPr="00FC7496" w14:paraId="4B515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A65243" w14:textId="77777777" w:rsidR="00562B66" w:rsidRPr="00FC7496" w:rsidRDefault="00562B66" w:rsidP="000667DC">
            <w:pPr>
              <w:pStyle w:val="TAC"/>
              <w:keepNext w:val="0"/>
              <w:keepLines w:val="0"/>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6AEC6E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A1181C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CACA4C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63A5F4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66F4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B6F3F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5B9CAA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A061E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8B0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6000F23" w14:textId="77777777" w:rsidR="00562B66" w:rsidRPr="00FC7496" w:rsidRDefault="00562B66" w:rsidP="000667DC">
            <w:pPr>
              <w:pStyle w:val="TAC"/>
              <w:keepNext w:val="0"/>
              <w:keepLines w:val="0"/>
            </w:pPr>
          </w:p>
        </w:tc>
      </w:tr>
      <w:tr w:rsidR="00562B66" w:rsidRPr="00FC7496" w14:paraId="1F20714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6D6871" w14:textId="77777777" w:rsidR="00562B66" w:rsidRPr="00FC7496" w:rsidRDefault="00562B66" w:rsidP="000667DC">
            <w:pPr>
              <w:pStyle w:val="TAC"/>
              <w:keepNext w:val="0"/>
              <w:keepLines w:val="0"/>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7F4C812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3A7A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843C6D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30657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B1A95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CBAA5B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74CE1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12925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84A2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94D220E" w14:textId="77777777" w:rsidR="00562B66" w:rsidRPr="00FC7496" w:rsidRDefault="00562B66" w:rsidP="000667DC">
            <w:pPr>
              <w:pStyle w:val="TAC"/>
              <w:keepNext w:val="0"/>
              <w:keepLines w:val="0"/>
            </w:pPr>
          </w:p>
        </w:tc>
      </w:tr>
      <w:tr w:rsidR="00562B66" w:rsidRPr="00FC7496" w14:paraId="7267F3F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A6130C" w14:textId="77777777" w:rsidR="00562B66" w:rsidRPr="00FC7496" w:rsidRDefault="00562B66" w:rsidP="000667DC">
            <w:pPr>
              <w:pStyle w:val="TAC"/>
              <w:keepNext w:val="0"/>
              <w:keepLines w:val="0"/>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103588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0D2D69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E7D2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93FA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EC26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63B8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A7797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ECDE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0B8C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2DC193" w14:textId="77777777" w:rsidR="00562B66" w:rsidRPr="00FC7496" w:rsidRDefault="00562B66" w:rsidP="000667DC">
            <w:pPr>
              <w:pStyle w:val="TAC"/>
              <w:keepNext w:val="0"/>
              <w:keepLines w:val="0"/>
            </w:pPr>
          </w:p>
        </w:tc>
      </w:tr>
      <w:tr w:rsidR="00562B66" w:rsidRPr="00FC7496" w14:paraId="050078F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90793EA" w14:textId="77777777" w:rsidR="00562B66" w:rsidRPr="00FC7496" w:rsidRDefault="00562B66" w:rsidP="000667DC">
            <w:pPr>
              <w:pStyle w:val="TAC"/>
              <w:keepNext w:val="0"/>
              <w:keepLines w:val="0"/>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52C2469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1B96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778F9A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70E5E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4955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1653B2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9C05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D50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6793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3913739" w14:textId="77777777" w:rsidR="00562B66" w:rsidRPr="00FC7496" w:rsidRDefault="00562B66" w:rsidP="000667DC">
            <w:pPr>
              <w:pStyle w:val="TAC"/>
              <w:keepNext w:val="0"/>
              <w:keepLines w:val="0"/>
            </w:pPr>
          </w:p>
        </w:tc>
      </w:tr>
      <w:tr w:rsidR="00562B66" w:rsidRPr="00FC7496" w14:paraId="7FA100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E2CC3B0" w14:textId="77777777" w:rsidR="00562B66" w:rsidRPr="00FC7496" w:rsidRDefault="00562B66" w:rsidP="000667DC">
            <w:pPr>
              <w:pStyle w:val="TAC"/>
              <w:keepNext w:val="0"/>
              <w:keepLines w:val="0"/>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165C26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46AE1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A90D61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171D2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B4915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3914B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DBB2D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68317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3EF3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11361F0" w14:textId="77777777" w:rsidR="00562B66" w:rsidRPr="00FC7496" w:rsidRDefault="00562B66" w:rsidP="000667DC">
            <w:pPr>
              <w:pStyle w:val="TAC"/>
              <w:keepNext w:val="0"/>
              <w:keepLines w:val="0"/>
            </w:pPr>
          </w:p>
        </w:tc>
      </w:tr>
      <w:tr w:rsidR="00562B66" w:rsidRPr="00FC7496" w14:paraId="2E8DE0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A1825E" w14:textId="77777777" w:rsidR="00562B66" w:rsidRPr="00FC7496" w:rsidRDefault="00562B66" w:rsidP="000667DC">
            <w:pPr>
              <w:pStyle w:val="TAC"/>
              <w:keepNext w:val="0"/>
              <w:keepLines w:val="0"/>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513296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B27A19D"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3A6FFE8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584F3B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8759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92936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2E6F6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747B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BBD9C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9E7225" w14:textId="77777777" w:rsidR="00562B66" w:rsidRPr="00FC7496" w:rsidRDefault="00562B66" w:rsidP="000667DC">
            <w:pPr>
              <w:pStyle w:val="TAC"/>
              <w:keepNext w:val="0"/>
              <w:keepLines w:val="0"/>
            </w:pPr>
          </w:p>
        </w:tc>
      </w:tr>
      <w:tr w:rsidR="00562B66" w:rsidRPr="00FC7496" w14:paraId="1DFAF64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FC304F" w14:textId="77777777" w:rsidR="00562B66" w:rsidRPr="00FC7496" w:rsidRDefault="00562B66" w:rsidP="000667DC">
            <w:pPr>
              <w:pStyle w:val="TAC"/>
              <w:keepNext w:val="0"/>
              <w:keepLines w:val="0"/>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CD612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9477D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9C70B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41368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79FEAB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FCD02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9CAB8F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27CB0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A4B4D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FB997A2" w14:textId="77777777" w:rsidR="00562B66" w:rsidRPr="00FC7496" w:rsidRDefault="00562B66" w:rsidP="000667DC">
            <w:pPr>
              <w:pStyle w:val="TAC"/>
              <w:keepNext w:val="0"/>
              <w:keepLines w:val="0"/>
            </w:pPr>
          </w:p>
        </w:tc>
      </w:tr>
      <w:tr w:rsidR="00562B66" w:rsidRPr="00FC7496" w14:paraId="69270F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C79049" w14:textId="77777777" w:rsidR="00562B66" w:rsidRPr="00FC7496" w:rsidRDefault="00562B66" w:rsidP="000667DC">
            <w:pPr>
              <w:pStyle w:val="TAC"/>
              <w:keepNext w:val="0"/>
              <w:keepLines w:val="0"/>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5F70FB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22DF7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E36EA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18229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F461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49CF7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2A8C5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A5CFD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2480F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756817" w14:textId="77777777" w:rsidR="00562B66" w:rsidRPr="00FC7496" w:rsidRDefault="00562B66" w:rsidP="000667DC">
            <w:pPr>
              <w:pStyle w:val="TAC"/>
              <w:keepNext w:val="0"/>
              <w:keepLines w:val="0"/>
            </w:pPr>
          </w:p>
        </w:tc>
      </w:tr>
      <w:tr w:rsidR="00562B66" w:rsidRPr="00FC7496" w14:paraId="722C0D8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921B99" w14:textId="77777777" w:rsidR="00562B66" w:rsidRPr="00FC7496" w:rsidRDefault="00562B66" w:rsidP="000667DC">
            <w:pPr>
              <w:pStyle w:val="TAC"/>
              <w:keepNext w:val="0"/>
              <w:keepLines w:val="0"/>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723980B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0AE4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3E96F6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62B0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29980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B97B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D19F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EB94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BEDB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FCB6D" w14:textId="77777777" w:rsidR="00562B66" w:rsidRPr="00FC7496" w:rsidRDefault="00562B66" w:rsidP="000667DC">
            <w:pPr>
              <w:pStyle w:val="TAC"/>
              <w:keepNext w:val="0"/>
              <w:keepLines w:val="0"/>
            </w:pPr>
          </w:p>
        </w:tc>
      </w:tr>
      <w:tr w:rsidR="00562B66" w:rsidRPr="00FC7496" w14:paraId="2DD12A8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0FFAD7" w14:textId="77777777" w:rsidR="00562B66" w:rsidRPr="00FC7496" w:rsidRDefault="00562B66" w:rsidP="000667DC">
            <w:pPr>
              <w:pStyle w:val="TAC"/>
              <w:keepNext w:val="0"/>
              <w:keepLines w:val="0"/>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4316DB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E61B9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CBD34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1966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192E7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1862E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96D8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0E332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CE2F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0AAB1" w14:textId="77777777" w:rsidR="00562B66" w:rsidRPr="00FC7496" w:rsidRDefault="00562B66" w:rsidP="000667DC">
            <w:pPr>
              <w:pStyle w:val="TAC"/>
              <w:keepNext w:val="0"/>
              <w:keepLines w:val="0"/>
            </w:pPr>
          </w:p>
        </w:tc>
      </w:tr>
      <w:tr w:rsidR="00562B66" w:rsidRPr="00FC7496" w14:paraId="6F8A441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598257" w14:textId="77777777" w:rsidR="00562B66" w:rsidRPr="00FC7496" w:rsidRDefault="00562B66" w:rsidP="000667DC">
            <w:pPr>
              <w:pStyle w:val="TAC"/>
              <w:keepNext w:val="0"/>
              <w:keepLines w:val="0"/>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20EA22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4486E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CF8339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8E11D3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2AF1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917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197D35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93BB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534C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F461B17" w14:textId="77777777" w:rsidR="00562B66" w:rsidRPr="00FC7496" w:rsidRDefault="00562B66" w:rsidP="000667DC">
            <w:pPr>
              <w:pStyle w:val="TAC"/>
              <w:keepNext w:val="0"/>
              <w:keepLines w:val="0"/>
            </w:pPr>
          </w:p>
        </w:tc>
      </w:tr>
      <w:tr w:rsidR="00562B66" w:rsidRPr="00FC7496" w14:paraId="4FB81BA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63984D" w14:textId="77777777" w:rsidR="00562B66" w:rsidRPr="00FC7496" w:rsidRDefault="00562B66" w:rsidP="000667DC">
            <w:pPr>
              <w:pStyle w:val="TAC"/>
              <w:keepNext w:val="0"/>
              <w:keepLines w:val="0"/>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55D6896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612C0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4E3B21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33B4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0AB3E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92A9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980998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8FFA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856FF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D256C49" w14:textId="77777777" w:rsidR="00562B66" w:rsidRPr="00FC7496" w:rsidRDefault="00562B66" w:rsidP="000667DC">
            <w:pPr>
              <w:pStyle w:val="TAC"/>
              <w:keepNext w:val="0"/>
              <w:keepLines w:val="0"/>
            </w:pPr>
          </w:p>
        </w:tc>
      </w:tr>
      <w:tr w:rsidR="00562B66" w:rsidRPr="00FC7496" w14:paraId="4F0979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092470" w14:textId="77777777" w:rsidR="00562B66" w:rsidRPr="00FC7496" w:rsidRDefault="00562B66" w:rsidP="000667DC">
            <w:pPr>
              <w:pStyle w:val="TAC"/>
              <w:keepNext w:val="0"/>
              <w:keepLines w:val="0"/>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AC7CF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809ED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5BC0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60078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2DD6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7A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3EFF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EAAC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E02EA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16BC8F6" w14:textId="77777777" w:rsidR="00562B66" w:rsidRPr="00FC7496" w:rsidRDefault="00562B66" w:rsidP="000667DC">
            <w:pPr>
              <w:pStyle w:val="TAC"/>
              <w:keepNext w:val="0"/>
              <w:keepLines w:val="0"/>
            </w:pPr>
          </w:p>
        </w:tc>
      </w:tr>
      <w:tr w:rsidR="00562B66" w:rsidRPr="00FC7496" w14:paraId="0990FBE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9877C2" w14:textId="77777777" w:rsidR="00562B66" w:rsidRPr="00FC7496" w:rsidRDefault="00562B66" w:rsidP="000667DC">
            <w:pPr>
              <w:pStyle w:val="TAC"/>
              <w:keepNext w:val="0"/>
              <w:keepLines w:val="0"/>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293719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1D858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3B5B2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C9552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15B9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27D4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93DD2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C46F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EDC5C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C8DB46" w14:textId="77777777" w:rsidR="00562B66" w:rsidRPr="00FC7496" w:rsidRDefault="00562B66" w:rsidP="000667DC">
            <w:pPr>
              <w:pStyle w:val="TAC"/>
              <w:keepNext w:val="0"/>
              <w:keepLines w:val="0"/>
            </w:pPr>
          </w:p>
        </w:tc>
      </w:tr>
      <w:tr w:rsidR="00562B66" w:rsidRPr="00FC7496" w14:paraId="2232B00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1D715E" w14:textId="77777777" w:rsidR="00562B66" w:rsidRPr="00FC7496" w:rsidRDefault="00562B66" w:rsidP="000667DC">
            <w:pPr>
              <w:pStyle w:val="TAC"/>
              <w:keepNext w:val="0"/>
              <w:keepLines w:val="0"/>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7692D4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ED2D8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AF931BF"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F636C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A0CB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7A74CF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83F60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7AC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0FB9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A5E6417" w14:textId="77777777" w:rsidR="00562B66" w:rsidRPr="00FC7496" w:rsidRDefault="00562B66" w:rsidP="000667DC">
            <w:pPr>
              <w:pStyle w:val="TAC"/>
              <w:keepNext w:val="0"/>
              <w:keepLines w:val="0"/>
            </w:pPr>
          </w:p>
        </w:tc>
      </w:tr>
      <w:tr w:rsidR="00562B66" w:rsidRPr="00FC7496" w14:paraId="63F2082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6F48D" w14:textId="77777777" w:rsidR="00562B66" w:rsidRPr="00FC7496" w:rsidRDefault="00562B66" w:rsidP="000667DC">
            <w:pPr>
              <w:pStyle w:val="TAC"/>
              <w:keepNext w:val="0"/>
              <w:keepLines w:val="0"/>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33085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6D875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FEEB87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42700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48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BE96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A2D2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7072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9E20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3BFE647" w14:textId="77777777" w:rsidR="00562B66" w:rsidRPr="00FC7496" w:rsidRDefault="00562B66" w:rsidP="000667DC">
            <w:pPr>
              <w:pStyle w:val="TAC"/>
              <w:keepNext w:val="0"/>
              <w:keepLines w:val="0"/>
            </w:pPr>
          </w:p>
        </w:tc>
      </w:tr>
      <w:tr w:rsidR="00562B66" w:rsidRPr="00FC7496" w14:paraId="5F91EF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30DD79" w14:textId="77777777" w:rsidR="00562B66" w:rsidRPr="00FC7496" w:rsidRDefault="00562B66" w:rsidP="000667DC">
            <w:pPr>
              <w:pStyle w:val="TAC"/>
              <w:keepNext w:val="0"/>
              <w:keepLines w:val="0"/>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8AD42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CD9C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FF748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CB7AC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5C23D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D7771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F01CA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E4C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56DA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0EDF1C" w14:textId="77777777" w:rsidR="00562B66" w:rsidRPr="00FC7496" w:rsidRDefault="00562B66" w:rsidP="000667DC">
            <w:pPr>
              <w:pStyle w:val="TAC"/>
              <w:keepNext w:val="0"/>
              <w:keepLines w:val="0"/>
            </w:pPr>
          </w:p>
        </w:tc>
      </w:tr>
      <w:tr w:rsidR="00562B66" w:rsidRPr="00FC7496" w14:paraId="346A2E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A24DF2" w14:textId="77777777" w:rsidR="00562B66" w:rsidRPr="00FC7496" w:rsidRDefault="00562B66" w:rsidP="000667DC">
            <w:pPr>
              <w:pStyle w:val="TAC"/>
              <w:keepNext w:val="0"/>
              <w:keepLines w:val="0"/>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79953D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5399D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B42055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ED44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C358F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9B7D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54F0D2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8345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BB9BC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D551743" w14:textId="77777777" w:rsidR="00562B66" w:rsidRPr="00FC7496" w:rsidRDefault="00562B66" w:rsidP="000667DC">
            <w:pPr>
              <w:pStyle w:val="TAC"/>
              <w:keepNext w:val="0"/>
              <w:keepLines w:val="0"/>
            </w:pPr>
          </w:p>
        </w:tc>
      </w:tr>
      <w:tr w:rsidR="00562B66" w:rsidRPr="00FC7496" w14:paraId="75698FC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E35D5" w14:textId="77777777" w:rsidR="00562B66" w:rsidRPr="00FC7496" w:rsidRDefault="00562B66" w:rsidP="000667DC">
            <w:pPr>
              <w:pStyle w:val="TAC"/>
              <w:keepNext w:val="0"/>
              <w:keepLines w:val="0"/>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2B41E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2F17AE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04501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80BB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9971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3ADF3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53D4D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18C58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5F615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5269D33" w14:textId="77777777" w:rsidR="00562B66" w:rsidRPr="00FC7496" w:rsidRDefault="00562B66" w:rsidP="000667DC">
            <w:pPr>
              <w:pStyle w:val="TAC"/>
              <w:keepNext w:val="0"/>
              <w:keepLines w:val="0"/>
            </w:pPr>
          </w:p>
        </w:tc>
      </w:tr>
      <w:tr w:rsidR="00562B66" w:rsidRPr="00FC7496" w14:paraId="2DD2A03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BCE455" w14:textId="77777777" w:rsidR="00562B66" w:rsidRPr="00FC7496" w:rsidRDefault="00562B66" w:rsidP="000667DC">
            <w:pPr>
              <w:pStyle w:val="TAC"/>
              <w:keepNext w:val="0"/>
              <w:keepLines w:val="0"/>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02908F9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E126F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A0916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F7B5E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0B08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5EB50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5301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FEA7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2F2C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DA8BFCA" w14:textId="77777777" w:rsidR="00562B66" w:rsidRPr="00FC7496" w:rsidRDefault="00562B66" w:rsidP="000667DC">
            <w:pPr>
              <w:pStyle w:val="TAC"/>
              <w:keepNext w:val="0"/>
              <w:keepLines w:val="0"/>
            </w:pPr>
          </w:p>
        </w:tc>
      </w:tr>
      <w:tr w:rsidR="00562B66" w:rsidRPr="00FC7496" w14:paraId="661F69B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5862A7" w14:textId="77777777" w:rsidR="00562B66" w:rsidRPr="00FC7496" w:rsidRDefault="00562B66" w:rsidP="000667DC">
            <w:pPr>
              <w:pStyle w:val="TAC"/>
              <w:keepNext w:val="0"/>
              <w:keepLines w:val="0"/>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4DCD54E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3E9FD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28611D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66EA5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394D9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62A4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B49B1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22A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F631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E43703" w14:textId="77777777" w:rsidR="00562B66" w:rsidRPr="00FC7496" w:rsidRDefault="00562B66" w:rsidP="000667DC">
            <w:pPr>
              <w:pStyle w:val="TAC"/>
              <w:keepNext w:val="0"/>
              <w:keepLines w:val="0"/>
            </w:pPr>
          </w:p>
        </w:tc>
      </w:tr>
      <w:tr w:rsidR="00562B66" w:rsidRPr="00FC7496" w14:paraId="29417C8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27ACF5" w14:textId="77777777" w:rsidR="00562B66" w:rsidRPr="00FC7496" w:rsidRDefault="00562B66" w:rsidP="000667DC">
            <w:pPr>
              <w:pStyle w:val="TAC"/>
              <w:keepNext w:val="0"/>
              <w:keepLines w:val="0"/>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323092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23B27A"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E82D5D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C51E1E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379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7AAA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1EE01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2C9A9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D8286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5E070D" w14:textId="77777777" w:rsidR="00562B66" w:rsidRPr="00FC7496" w:rsidRDefault="00562B66" w:rsidP="000667DC">
            <w:pPr>
              <w:pStyle w:val="TAC"/>
              <w:keepNext w:val="0"/>
              <w:keepLines w:val="0"/>
            </w:pPr>
          </w:p>
        </w:tc>
      </w:tr>
      <w:tr w:rsidR="00562B66" w:rsidRPr="00FC7496" w14:paraId="2F00B58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52213A" w14:textId="77777777" w:rsidR="00562B66" w:rsidRPr="00FC7496" w:rsidRDefault="00562B66" w:rsidP="000667DC">
            <w:pPr>
              <w:pStyle w:val="TAC"/>
              <w:keepNext w:val="0"/>
              <w:keepLines w:val="0"/>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9D189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82E5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A67C4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F97E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68EB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148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7E807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8656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B1B9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C34C1EF" w14:textId="77777777" w:rsidR="00562B66" w:rsidRPr="00FC7496" w:rsidRDefault="00562B66" w:rsidP="000667DC">
            <w:pPr>
              <w:pStyle w:val="TAC"/>
              <w:keepNext w:val="0"/>
              <w:keepLines w:val="0"/>
            </w:pPr>
          </w:p>
        </w:tc>
      </w:tr>
      <w:tr w:rsidR="00562B66" w:rsidRPr="00FC7496" w14:paraId="4755A2D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40F5BA" w14:textId="77777777" w:rsidR="00562B66" w:rsidRPr="00FC7496" w:rsidRDefault="00562B66" w:rsidP="000667DC">
            <w:pPr>
              <w:pStyle w:val="TAC"/>
              <w:keepNext w:val="0"/>
              <w:keepLines w:val="0"/>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5C1FB9C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820DA"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6811F3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9666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ED502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CC8CF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488B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1377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5E16A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3AF4E25" w14:textId="77777777" w:rsidR="00562B66" w:rsidRPr="00FC7496" w:rsidRDefault="00562B66" w:rsidP="000667DC">
            <w:pPr>
              <w:pStyle w:val="TAC"/>
              <w:keepNext w:val="0"/>
              <w:keepLines w:val="0"/>
            </w:pPr>
          </w:p>
        </w:tc>
      </w:tr>
      <w:tr w:rsidR="00562B66" w:rsidRPr="00FC7496" w14:paraId="06C7FC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5574FD" w14:textId="77777777" w:rsidR="00562B66" w:rsidRPr="00FC7496" w:rsidRDefault="00562B66" w:rsidP="000667DC">
            <w:pPr>
              <w:pStyle w:val="TAC"/>
              <w:keepNext w:val="0"/>
              <w:keepLines w:val="0"/>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5875E8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5401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D9EA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DFA032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581FE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CD8D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EB5AA9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5F23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EF1B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F9AF53" w14:textId="77777777" w:rsidR="00562B66" w:rsidRPr="00FC7496" w:rsidRDefault="00562B66" w:rsidP="000667DC">
            <w:pPr>
              <w:pStyle w:val="TAC"/>
              <w:keepNext w:val="0"/>
              <w:keepLines w:val="0"/>
            </w:pPr>
          </w:p>
        </w:tc>
      </w:tr>
      <w:tr w:rsidR="00562B66" w:rsidRPr="00FC7496" w14:paraId="7C505A1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32D772" w14:textId="77777777" w:rsidR="00562B66" w:rsidRPr="00FC7496" w:rsidRDefault="00562B66" w:rsidP="000667DC">
            <w:pPr>
              <w:pStyle w:val="TAC"/>
              <w:keepNext w:val="0"/>
              <w:keepLines w:val="0"/>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568004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279C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29941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8536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7701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65DE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FCD58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98BD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9FB5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A08BD3B" w14:textId="77777777" w:rsidR="00562B66" w:rsidRPr="00FC7496" w:rsidRDefault="00562B66" w:rsidP="000667DC">
            <w:pPr>
              <w:pStyle w:val="TAC"/>
              <w:keepNext w:val="0"/>
              <w:keepLines w:val="0"/>
            </w:pPr>
          </w:p>
        </w:tc>
      </w:tr>
      <w:tr w:rsidR="00562B66" w:rsidRPr="00FC7496" w14:paraId="3DD247E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9E415D" w14:textId="77777777" w:rsidR="00562B66" w:rsidRPr="00FC7496" w:rsidRDefault="00562B66" w:rsidP="000667DC">
            <w:pPr>
              <w:pStyle w:val="TAC"/>
              <w:keepNext w:val="0"/>
              <w:keepLines w:val="0"/>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1F3E480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F0E9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BE7D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D26A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3938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43D5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5AC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E5FE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72118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7178EE8" w14:textId="77777777" w:rsidR="00562B66" w:rsidRPr="00FC7496" w:rsidRDefault="00562B66" w:rsidP="000667DC">
            <w:pPr>
              <w:pStyle w:val="TAC"/>
              <w:keepNext w:val="0"/>
              <w:keepLines w:val="0"/>
            </w:pPr>
          </w:p>
        </w:tc>
      </w:tr>
      <w:tr w:rsidR="00562B66" w:rsidRPr="00FC7496" w14:paraId="54D5036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71D38CB" w14:textId="77777777" w:rsidR="00562B66" w:rsidRPr="00FC7496" w:rsidRDefault="00562B66" w:rsidP="000667DC">
            <w:pPr>
              <w:pStyle w:val="TAC"/>
              <w:keepNext w:val="0"/>
              <w:keepLines w:val="0"/>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7188F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402DB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276E6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CC3F9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347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F4187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5B623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D317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3DE11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8F1F1C5" w14:textId="77777777" w:rsidR="00562B66" w:rsidRPr="00FC7496" w:rsidRDefault="00562B66" w:rsidP="000667DC">
            <w:pPr>
              <w:pStyle w:val="TAC"/>
              <w:keepNext w:val="0"/>
              <w:keepLines w:val="0"/>
            </w:pPr>
          </w:p>
        </w:tc>
      </w:tr>
      <w:tr w:rsidR="00562B66" w:rsidRPr="00FC7496" w14:paraId="015A2C8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AF09BC1" w14:textId="77777777" w:rsidR="00562B66" w:rsidRPr="00FC7496" w:rsidRDefault="00562B66" w:rsidP="000667DC">
            <w:pPr>
              <w:pStyle w:val="TAC"/>
              <w:keepNext w:val="0"/>
              <w:keepLines w:val="0"/>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4B93EEF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54347E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1296DE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D696D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9D0DD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2814D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0B401F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BBA7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18028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A25A5E6" w14:textId="77777777" w:rsidR="00562B66" w:rsidRPr="00FC7496" w:rsidRDefault="00562B66" w:rsidP="000667DC">
            <w:pPr>
              <w:pStyle w:val="TAC"/>
              <w:keepNext w:val="0"/>
              <w:keepLines w:val="0"/>
            </w:pPr>
          </w:p>
        </w:tc>
      </w:tr>
      <w:tr w:rsidR="00562B66" w:rsidRPr="00FC7496" w14:paraId="1466569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B6A9420" w14:textId="77777777" w:rsidR="00562B66" w:rsidRPr="00FC7496" w:rsidRDefault="00562B66" w:rsidP="000667DC">
            <w:pPr>
              <w:pStyle w:val="TAC"/>
              <w:keepNext w:val="0"/>
              <w:keepLines w:val="0"/>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42C177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02FFF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5230A5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5164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97F6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5D8D33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A2B8D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DB25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3369E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4733FE0" w14:textId="77777777" w:rsidR="00562B66" w:rsidRPr="00FC7496" w:rsidRDefault="00562B66" w:rsidP="000667DC">
            <w:pPr>
              <w:pStyle w:val="TAC"/>
              <w:keepNext w:val="0"/>
              <w:keepLines w:val="0"/>
            </w:pPr>
          </w:p>
        </w:tc>
      </w:tr>
      <w:tr w:rsidR="00562B66" w:rsidRPr="00FC7496" w14:paraId="7BEF2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15572B" w14:textId="77777777" w:rsidR="00562B66" w:rsidRPr="00FC7496" w:rsidRDefault="00562B66" w:rsidP="000667DC">
            <w:pPr>
              <w:pStyle w:val="TAC"/>
              <w:keepNext w:val="0"/>
              <w:keepLines w:val="0"/>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0EBDE4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FFD16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21083E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A2077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046C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9D338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723E66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49A2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F6851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5C59D6" w14:textId="77777777" w:rsidR="00562B66" w:rsidRPr="00FC7496" w:rsidRDefault="00562B66" w:rsidP="000667DC">
            <w:pPr>
              <w:pStyle w:val="TAC"/>
              <w:keepNext w:val="0"/>
              <w:keepLines w:val="0"/>
            </w:pPr>
          </w:p>
        </w:tc>
      </w:tr>
      <w:tr w:rsidR="00562B66" w:rsidRPr="00FC7496" w14:paraId="63D9517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1A2076D" w14:textId="77777777" w:rsidR="00562B66" w:rsidRPr="00FC7496" w:rsidRDefault="00562B66" w:rsidP="000667DC">
            <w:pPr>
              <w:pStyle w:val="TAC"/>
              <w:keepNext w:val="0"/>
              <w:keepLines w:val="0"/>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6003B77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9A1318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F613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4AD7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40E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DF5A6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9D37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E5412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5841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7EA555B" w14:textId="77777777" w:rsidR="00562B66" w:rsidRPr="00FC7496" w:rsidRDefault="00562B66" w:rsidP="000667DC">
            <w:pPr>
              <w:pStyle w:val="TAC"/>
              <w:keepNext w:val="0"/>
              <w:keepLines w:val="0"/>
            </w:pPr>
          </w:p>
        </w:tc>
      </w:tr>
      <w:tr w:rsidR="00562B66" w:rsidRPr="00FC7496" w14:paraId="76AE4F2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316E7B2" w14:textId="77777777" w:rsidR="00562B66" w:rsidRPr="00FC7496" w:rsidRDefault="00562B66" w:rsidP="000667DC">
            <w:pPr>
              <w:pStyle w:val="TAC"/>
              <w:keepNext w:val="0"/>
              <w:keepLines w:val="0"/>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0C36A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DDBF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D05DA3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49168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17A1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B94BA0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B1DF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9DD2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0692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EDCED" w14:textId="77777777" w:rsidR="00562B66" w:rsidRPr="00FC7496" w:rsidRDefault="00562B66" w:rsidP="000667DC">
            <w:pPr>
              <w:pStyle w:val="TAC"/>
              <w:keepNext w:val="0"/>
              <w:keepLines w:val="0"/>
            </w:pPr>
          </w:p>
        </w:tc>
      </w:tr>
      <w:tr w:rsidR="00562B66" w:rsidRPr="00FC7496" w14:paraId="39FBA62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82084CF" w14:textId="77777777" w:rsidR="00562B66" w:rsidRPr="00FC7496" w:rsidRDefault="00562B66" w:rsidP="000667DC">
            <w:pPr>
              <w:pStyle w:val="TAC"/>
              <w:keepNext w:val="0"/>
              <w:keepLines w:val="0"/>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293BEA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9061B7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591F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818F3A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47CB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696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E09A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88D82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8D8C4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EFF0F53" w14:textId="77777777" w:rsidR="00562B66" w:rsidRPr="00FC7496" w:rsidRDefault="00562B66" w:rsidP="000667DC">
            <w:pPr>
              <w:pStyle w:val="TAC"/>
              <w:keepNext w:val="0"/>
              <w:keepLines w:val="0"/>
            </w:pPr>
          </w:p>
        </w:tc>
      </w:tr>
      <w:tr w:rsidR="00562B66" w:rsidRPr="00FC7496" w14:paraId="7C9CB4B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17565" w14:textId="77777777" w:rsidR="00562B66" w:rsidRPr="00FC7496" w:rsidRDefault="00562B66" w:rsidP="000667DC">
            <w:pPr>
              <w:pStyle w:val="TAC"/>
              <w:keepNext w:val="0"/>
              <w:keepLines w:val="0"/>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CA14DA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2CCEB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90334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B02BD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33EDF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3C0AB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7327D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CBCFB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DEBDE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CB5FC4B" w14:textId="77777777" w:rsidR="00562B66" w:rsidRPr="00FC7496" w:rsidRDefault="00562B66" w:rsidP="000667DC">
            <w:pPr>
              <w:pStyle w:val="TAC"/>
              <w:keepNext w:val="0"/>
              <w:keepLines w:val="0"/>
            </w:pPr>
          </w:p>
        </w:tc>
      </w:tr>
      <w:tr w:rsidR="00562B66" w:rsidRPr="00FC7496" w14:paraId="17113036"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CCD646" w14:textId="77777777" w:rsidR="00562B66" w:rsidRPr="00FC7496" w:rsidRDefault="00562B66" w:rsidP="000667DC">
            <w:pPr>
              <w:pStyle w:val="TAC"/>
              <w:keepNext w:val="0"/>
              <w:keepLines w:val="0"/>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27450B8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ED81A8E"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F6B4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42D39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BC11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E7580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B2997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B56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3FAB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93D9A3" w14:textId="77777777" w:rsidR="00562B66" w:rsidRPr="00FC7496" w:rsidRDefault="00562B66" w:rsidP="000667DC">
            <w:pPr>
              <w:pStyle w:val="TAC"/>
              <w:keepNext w:val="0"/>
              <w:keepLines w:val="0"/>
            </w:pPr>
          </w:p>
        </w:tc>
      </w:tr>
      <w:tr w:rsidR="00562B66" w:rsidRPr="00FC7496" w14:paraId="4BEF21E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7353F9" w14:textId="77777777" w:rsidR="00562B66" w:rsidRPr="00FC7496" w:rsidRDefault="00562B66" w:rsidP="000667DC">
            <w:pPr>
              <w:pStyle w:val="TAC"/>
              <w:keepNext w:val="0"/>
              <w:keepLines w:val="0"/>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28692E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27FE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758266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BC583C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5E0F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78810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BFA70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1BE072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263D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01A4C55" w14:textId="77777777" w:rsidR="00562B66" w:rsidRPr="00FC7496" w:rsidRDefault="00562B66" w:rsidP="000667DC">
            <w:pPr>
              <w:pStyle w:val="TAC"/>
              <w:keepNext w:val="0"/>
              <w:keepLines w:val="0"/>
            </w:pPr>
          </w:p>
        </w:tc>
      </w:tr>
      <w:tr w:rsidR="00562B66" w:rsidRPr="00FC7496" w14:paraId="71ED3C60"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F5AB7C" w14:textId="77777777" w:rsidR="00562B66" w:rsidRPr="00FC7496" w:rsidRDefault="00562B66" w:rsidP="000667DC">
            <w:pPr>
              <w:pStyle w:val="TAC"/>
              <w:keepNext w:val="0"/>
              <w:keepLines w:val="0"/>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EC08FD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C5ACBC6"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484C4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A27E4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D459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B7EE6B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664F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0D6A7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BA0D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B986F29" w14:textId="77777777" w:rsidR="00562B66" w:rsidRPr="00FC7496" w:rsidRDefault="00562B66" w:rsidP="000667DC">
            <w:pPr>
              <w:pStyle w:val="TAC"/>
              <w:keepNext w:val="0"/>
              <w:keepLines w:val="0"/>
            </w:pPr>
          </w:p>
        </w:tc>
      </w:tr>
      <w:tr w:rsidR="00562B66" w:rsidRPr="00FC7496" w14:paraId="0D1B905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322FD4" w14:textId="77777777" w:rsidR="00562B66" w:rsidRPr="00FC7496" w:rsidRDefault="00562B66" w:rsidP="000667DC">
            <w:pPr>
              <w:pStyle w:val="TAC"/>
              <w:keepNext w:val="0"/>
              <w:keepLines w:val="0"/>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6161A2B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AC4A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1AD52E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5283F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9E8E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DA0F8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307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98BE4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C856E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7BA9CBB" w14:textId="77777777" w:rsidR="00562B66" w:rsidRPr="00FC7496" w:rsidRDefault="00562B66" w:rsidP="000667DC">
            <w:pPr>
              <w:pStyle w:val="TAC"/>
              <w:keepNext w:val="0"/>
              <w:keepLines w:val="0"/>
            </w:pPr>
          </w:p>
        </w:tc>
      </w:tr>
      <w:tr w:rsidR="00562B66" w:rsidRPr="00FC7496" w14:paraId="0209DB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7D54B6" w14:textId="77777777" w:rsidR="00562B66" w:rsidRPr="00FC7496" w:rsidRDefault="00562B66" w:rsidP="000667DC">
            <w:pPr>
              <w:pStyle w:val="TAC"/>
              <w:keepNext w:val="0"/>
              <w:keepLines w:val="0"/>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6427B4A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4AC2F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927269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E0088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7CF8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52A1B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1203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1A5D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8DE00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D798B2" w14:textId="77777777" w:rsidR="00562B66" w:rsidRPr="00FC7496" w:rsidRDefault="00562B66" w:rsidP="000667DC">
            <w:pPr>
              <w:pStyle w:val="TAC"/>
              <w:keepNext w:val="0"/>
              <w:keepLines w:val="0"/>
            </w:pPr>
          </w:p>
        </w:tc>
      </w:tr>
      <w:tr w:rsidR="00562B66" w:rsidRPr="00FC7496" w14:paraId="42435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F255B43" w14:textId="77777777" w:rsidR="00562B66" w:rsidRPr="00FC7496" w:rsidRDefault="00562B66" w:rsidP="000667DC">
            <w:pPr>
              <w:pStyle w:val="TAC"/>
              <w:keepNext w:val="0"/>
              <w:keepLines w:val="0"/>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672AF58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1930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F61BC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3989E4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FD7B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3A8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0F1F9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A89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ACFA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0E78F7" w14:textId="77777777" w:rsidR="00562B66" w:rsidRPr="00FC7496" w:rsidRDefault="00562B66" w:rsidP="000667DC">
            <w:pPr>
              <w:pStyle w:val="TAC"/>
              <w:keepNext w:val="0"/>
              <w:keepLines w:val="0"/>
            </w:pPr>
          </w:p>
        </w:tc>
      </w:tr>
      <w:tr w:rsidR="00562B66" w:rsidRPr="00FC7496" w14:paraId="61F11A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4ABE85" w14:textId="77777777" w:rsidR="00562B66" w:rsidRPr="00FC7496" w:rsidRDefault="00562B66" w:rsidP="000667DC">
            <w:pPr>
              <w:pStyle w:val="TAC"/>
              <w:keepNext w:val="0"/>
              <w:keepLines w:val="0"/>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277BBC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02E45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6FE91C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2A83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F5B07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7F2AB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96300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BE5BC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D4DC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F0AF1F4" w14:textId="77777777" w:rsidR="00562B66" w:rsidRPr="00FC7496" w:rsidRDefault="00562B66" w:rsidP="000667DC">
            <w:pPr>
              <w:pStyle w:val="TAC"/>
              <w:keepNext w:val="0"/>
              <w:keepLines w:val="0"/>
            </w:pPr>
          </w:p>
        </w:tc>
      </w:tr>
      <w:tr w:rsidR="00562B66" w:rsidRPr="00FC7496" w14:paraId="396DC45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A29E2E" w14:textId="77777777" w:rsidR="00562B66" w:rsidRPr="00FC7496" w:rsidRDefault="00562B66" w:rsidP="000667DC">
            <w:pPr>
              <w:pStyle w:val="TAC"/>
              <w:keepNext w:val="0"/>
              <w:keepLines w:val="0"/>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E9B51B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9B590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B484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14AB8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8C36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1DAEC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C7F8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8C24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F7D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69190D3" w14:textId="77777777" w:rsidR="00562B66" w:rsidRPr="00FC7496" w:rsidRDefault="00562B66" w:rsidP="000667DC">
            <w:pPr>
              <w:pStyle w:val="TAC"/>
              <w:keepNext w:val="0"/>
              <w:keepLines w:val="0"/>
            </w:pPr>
          </w:p>
        </w:tc>
      </w:tr>
      <w:tr w:rsidR="00562B66" w:rsidRPr="00FC7496" w14:paraId="3FB4975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13428F" w14:textId="77777777" w:rsidR="00562B66" w:rsidRPr="00FC7496" w:rsidRDefault="00562B66" w:rsidP="000667DC">
            <w:pPr>
              <w:pStyle w:val="TAC"/>
              <w:keepNext w:val="0"/>
              <w:keepLines w:val="0"/>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54ED3D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695AE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D16A4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E6B9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2B4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725AF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718CC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751C0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C201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DB40F1D" w14:textId="77777777" w:rsidR="00562B66" w:rsidRPr="00FC7496" w:rsidRDefault="00562B66" w:rsidP="000667DC">
            <w:pPr>
              <w:pStyle w:val="TAC"/>
              <w:keepNext w:val="0"/>
              <w:keepLines w:val="0"/>
            </w:pPr>
          </w:p>
        </w:tc>
      </w:tr>
      <w:tr w:rsidR="00562B66" w:rsidRPr="00FC7496" w14:paraId="58F82B1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1F9DBC" w14:textId="77777777" w:rsidR="00562B66" w:rsidRPr="00FC7496" w:rsidRDefault="00562B66" w:rsidP="000667DC">
            <w:pPr>
              <w:pStyle w:val="TAC"/>
              <w:keepNext w:val="0"/>
              <w:keepLines w:val="0"/>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DF2EB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48E08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5DBA02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59B8F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D33BA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A35D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54C0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7BF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47FB3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47D60D3" w14:textId="77777777" w:rsidR="00562B66" w:rsidRPr="00FC7496" w:rsidRDefault="00562B66" w:rsidP="000667DC">
            <w:pPr>
              <w:pStyle w:val="TAC"/>
              <w:keepNext w:val="0"/>
              <w:keepLines w:val="0"/>
            </w:pPr>
          </w:p>
        </w:tc>
      </w:tr>
      <w:tr w:rsidR="00562B66" w:rsidRPr="00FC7496" w14:paraId="299EFE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99B9D1" w14:textId="77777777" w:rsidR="00562B66" w:rsidRPr="00FC7496" w:rsidRDefault="00562B66" w:rsidP="000667DC">
            <w:pPr>
              <w:pStyle w:val="TAC"/>
              <w:keepNext w:val="0"/>
              <w:keepLines w:val="0"/>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7B7A64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15D8B3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CB16E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D9C8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6DE02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1B9AC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40C70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4D7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DEBFF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1A67338" w14:textId="77777777" w:rsidR="00562B66" w:rsidRPr="00FC7496" w:rsidRDefault="00562B66" w:rsidP="000667DC">
            <w:pPr>
              <w:pStyle w:val="TAC"/>
              <w:keepNext w:val="0"/>
              <w:keepLines w:val="0"/>
            </w:pPr>
          </w:p>
        </w:tc>
      </w:tr>
      <w:tr w:rsidR="00562B66" w:rsidRPr="00FC7496" w14:paraId="5EFB904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A8187B" w14:textId="77777777" w:rsidR="00562B66" w:rsidRPr="00FC7496" w:rsidRDefault="00562B66" w:rsidP="000667DC">
            <w:pPr>
              <w:pStyle w:val="TAC"/>
              <w:keepNext w:val="0"/>
              <w:keepLines w:val="0"/>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72BFFCD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540CB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5779F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92F74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87D6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4C5AD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6460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3FBC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31EECC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6DAFBB" w14:textId="77777777" w:rsidR="00562B66" w:rsidRPr="00FC7496" w:rsidRDefault="00562B66" w:rsidP="000667DC">
            <w:pPr>
              <w:pStyle w:val="TAC"/>
              <w:keepNext w:val="0"/>
              <w:keepLines w:val="0"/>
            </w:pPr>
          </w:p>
        </w:tc>
      </w:tr>
      <w:tr w:rsidR="00562B66" w:rsidRPr="00FC7496" w14:paraId="7C7BF05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DB74A5" w14:textId="77777777" w:rsidR="00562B66" w:rsidRPr="00FC7496" w:rsidRDefault="00562B66" w:rsidP="000667DC">
            <w:pPr>
              <w:pStyle w:val="TAC"/>
              <w:keepNext w:val="0"/>
              <w:keepLines w:val="0"/>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4516D14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76699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61903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8AC015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BC2AA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BCAC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AF2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A62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5DF97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3828A3" w14:textId="77777777" w:rsidR="00562B66" w:rsidRPr="00FC7496" w:rsidRDefault="00562B66" w:rsidP="000667DC">
            <w:pPr>
              <w:pStyle w:val="TAC"/>
              <w:keepNext w:val="0"/>
              <w:keepLines w:val="0"/>
            </w:pPr>
          </w:p>
        </w:tc>
      </w:tr>
      <w:tr w:rsidR="00562B66" w:rsidRPr="00FC7496" w14:paraId="4630DFF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BF6456" w14:textId="77777777" w:rsidR="00562B66" w:rsidRPr="00FC7496" w:rsidRDefault="00562B66" w:rsidP="000667DC">
            <w:pPr>
              <w:pStyle w:val="TAC"/>
              <w:keepNext w:val="0"/>
              <w:keepLines w:val="0"/>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7E791C7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74610A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5F956E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87579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767B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928BA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10389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BF414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372C3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A7E609" w14:textId="77777777" w:rsidR="00562B66" w:rsidRPr="00FC7496" w:rsidRDefault="00562B66" w:rsidP="000667DC">
            <w:pPr>
              <w:pStyle w:val="TAC"/>
              <w:keepNext w:val="0"/>
              <w:keepLines w:val="0"/>
            </w:pPr>
          </w:p>
        </w:tc>
      </w:tr>
      <w:tr w:rsidR="00562B66" w:rsidRPr="00FC7496" w14:paraId="209293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0D6B8F" w14:textId="77777777" w:rsidR="00562B66" w:rsidRPr="00FC7496" w:rsidRDefault="00562B66" w:rsidP="000667DC">
            <w:pPr>
              <w:pStyle w:val="TAC"/>
              <w:keepNext w:val="0"/>
              <w:keepLines w:val="0"/>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09E442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E3F4B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82ED69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7EAF9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6DE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C1F50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1E1ABB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8653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13631CC"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72138F4" w14:textId="77777777" w:rsidR="00562B66" w:rsidRPr="00FC7496" w:rsidRDefault="00562B66" w:rsidP="000667DC">
            <w:pPr>
              <w:pStyle w:val="TAC"/>
              <w:keepNext w:val="0"/>
              <w:keepLines w:val="0"/>
            </w:pPr>
          </w:p>
        </w:tc>
      </w:tr>
      <w:tr w:rsidR="00562B66" w:rsidRPr="00FC7496" w14:paraId="4CC980C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242AAAB" w14:textId="77777777" w:rsidR="00562B66" w:rsidRPr="00FC7496" w:rsidRDefault="00562B66" w:rsidP="000667DC">
            <w:pPr>
              <w:pStyle w:val="TAC"/>
              <w:keepNext w:val="0"/>
              <w:keepLines w:val="0"/>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429A30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03D921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1A21F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9607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CD65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779D4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6D86B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A4F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E8E77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04DE1A" w14:textId="77777777" w:rsidR="00562B66" w:rsidRPr="00FC7496" w:rsidRDefault="00562B66" w:rsidP="000667DC">
            <w:pPr>
              <w:pStyle w:val="TAC"/>
              <w:keepNext w:val="0"/>
              <w:keepLines w:val="0"/>
            </w:pPr>
          </w:p>
        </w:tc>
      </w:tr>
      <w:tr w:rsidR="00562B66" w:rsidRPr="00FC7496" w14:paraId="35878BD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95E63BA" w14:textId="77777777" w:rsidR="00562B66" w:rsidRPr="00FC7496" w:rsidRDefault="00562B66" w:rsidP="000667DC">
            <w:pPr>
              <w:pStyle w:val="TAC"/>
              <w:keepNext w:val="0"/>
              <w:keepLines w:val="0"/>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524C61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CF387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EB51EB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56840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B75B52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B2CA0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EFDE9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194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F7916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191E83E" w14:textId="77777777" w:rsidR="00562B66" w:rsidRPr="00FC7496" w:rsidRDefault="00562B66" w:rsidP="000667DC">
            <w:pPr>
              <w:pStyle w:val="TAC"/>
              <w:keepNext w:val="0"/>
              <w:keepLines w:val="0"/>
            </w:pPr>
          </w:p>
        </w:tc>
      </w:tr>
      <w:tr w:rsidR="00562B66" w:rsidRPr="00FC7496" w14:paraId="2F24BDB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0C4724" w14:textId="77777777" w:rsidR="00562B66" w:rsidRPr="00FC7496" w:rsidRDefault="00562B66" w:rsidP="000667DC">
            <w:pPr>
              <w:pStyle w:val="TAC"/>
              <w:keepNext w:val="0"/>
              <w:keepLines w:val="0"/>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6E1204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455969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27E889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4B5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746E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B477D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6545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3657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CD5AC4"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B1FD46B" w14:textId="77777777" w:rsidR="00562B66" w:rsidRPr="00FC7496" w:rsidRDefault="00562B66" w:rsidP="000667DC">
            <w:pPr>
              <w:pStyle w:val="TAC"/>
              <w:keepNext w:val="0"/>
              <w:keepLines w:val="0"/>
            </w:pPr>
          </w:p>
        </w:tc>
      </w:tr>
      <w:tr w:rsidR="00562B66" w:rsidRPr="00FC7496" w14:paraId="3B9A682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8F6389" w14:textId="77777777" w:rsidR="00562B66" w:rsidRPr="00FC7496" w:rsidRDefault="00562B66" w:rsidP="000667DC">
            <w:pPr>
              <w:pStyle w:val="TAC"/>
              <w:keepNext w:val="0"/>
              <w:keepLines w:val="0"/>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AEA45E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8878AAC"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DFE2B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0884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DF7A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D3B7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3B91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448B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9E26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35040" w14:textId="77777777" w:rsidR="00562B66" w:rsidRPr="00FC7496" w:rsidRDefault="00562B66" w:rsidP="000667DC">
            <w:pPr>
              <w:pStyle w:val="TAC"/>
              <w:keepNext w:val="0"/>
              <w:keepLines w:val="0"/>
            </w:pPr>
          </w:p>
        </w:tc>
      </w:tr>
      <w:tr w:rsidR="00562B66" w:rsidRPr="00FC7496" w14:paraId="36D0592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99EC18" w14:textId="77777777" w:rsidR="00562B66" w:rsidRPr="00FC7496" w:rsidRDefault="00562B66" w:rsidP="000667DC">
            <w:pPr>
              <w:pStyle w:val="TAC"/>
              <w:keepNext w:val="0"/>
              <w:keepLines w:val="0"/>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0503255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BC658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8FCD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CF53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C160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8EE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4971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890A9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68623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8D3253" w14:textId="77777777" w:rsidR="00562B66" w:rsidRPr="00FC7496" w:rsidRDefault="00562B66" w:rsidP="000667DC">
            <w:pPr>
              <w:pStyle w:val="TAC"/>
              <w:keepNext w:val="0"/>
              <w:keepLines w:val="0"/>
            </w:pPr>
          </w:p>
        </w:tc>
      </w:tr>
      <w:tr w:rsidR="00562B66" w:rsidRPr="00FC7496" w14:paraId="0784383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1F9973E" w14:textId="77777777" w:rsidR="00562B66" w:rsidRPr="00FC7496" w:rsidRDefault="00562B66" w:rsidP="000667DC">
            <w:pPr>
              <w:pStyle w:val="TAC"/>
              <w:keepNext w:val="0"/>
              <w:keepLines w:val="0"/>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0F2C10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87FC70C"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903E4D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56EB8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AA54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8A18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CCEE8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E775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9496A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638F7A" w14:textId="77777777" w:rsidR="00562B66" w:rsidRPr="00FC7496" w:rsidRDefault="00562B66" w:rsidP="000667DC">
            <w:pPr>
              <w:pStyle w:val="TAC"/>
              <w:keepNext w:val="0"/>
              <w:keepLines w:val="0"/>
            </w:pPr>
          </w:p>
        </w:tc>
      </w:tr>
      <w:tr w:rsidR="00562B66" w:rsidRPr="00FC7496" w14:paraId="74287CB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6DDB1D" w14:textId="77777777" w:rsidR="00562B66" w:rsidRPr="00FC7496" w:rsidRDefault="00562B66" w:rsidP="000667DC">
            <w:pPr>
              <w:pStyle w:val="TAC"/>
              <w:keepNext w:val="0"/>
              <w:keepLines w:val="0"/>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6F7BE3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DDB655"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AA8DCE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B2E834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6EDE9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5ED9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D51E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0F509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92C3E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1729771" w14:textId="77777777" w:rsidR="00562B66" w:rsidRPr="00FC7496" w:rsidRDefault="00562B66" w:rsidP="000667DC">
            <w:pPr>
              <w:pStyle w:val="TAC"/>
              <w:keepNext w:val="0"/>
              <w:keepLines w:val="0"/>
            </w:pPr>
          </w:p>
        </w:tc>
      </w:tr>
      <w:tr w:rsidR="00562B66" w:rsidRPr="00FC7496" w14:paraId="318750A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44D723" w14:textId="77777777" w:rsidR="00562B66" w:rsidRPr="00FC7496" w:rsidRDefault="00562B66" w:rsidP="000667DC">
            <w:pPr>
              <w:pStyle w:val="TAC"/>
              <w:keepNext w:val="0"/>
              <w:keepLines w:val="0"/>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BFE3A2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0994E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1A143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2B67EF6"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4E3163E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1A3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6C69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1A3F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FE616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8EC6FBC" w14:textId="77777777" w:rsidR="00562B66" w:rsidRPr="00FC7496" w:rsidRDefault="00562B66" w:rsidP="000667DC">
            <w:pPr>
              <w:pStyle w:val="TAC"/>
              <w:keepNext w:val="0"/>
              <w:keepLines w:val="0"/>
            </w:pPr>
          </w:p>
        </w:tc>
      </w:tr>
      <w:tr w:rsidR="00562B66" w:rsidRPr="00FC7496" w14:paraId="69D8B66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2E9400" w14:textId="77777777" w:rsidR="00562B66" w:rsidRPr="00FC7496" w:rsidRDefault="00562B66" w:rsidP="000667DC">
            <w:pPr>
              <w:pStyle w:val="TAC"/>
              <w:keepNext w:val="0"/>
              <w:keepLines w:val="0"/>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28F0A2B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9EEA5F"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592189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C5A5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97D5B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20F5F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88EC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DD61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E0C97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9EF98F" w14:textId="77777777" w:rsidR="00562B66" w:rsidRPr="00FC7496" w:rsidRDefault="00562B66" w:rsidP="000667DC">
            <w:pPr>
              <w:pStyle w:val="TAC"/>
              <w:keepNext w:val="0"/>
              <w:keepLines w:val="0"/>
            </w:pPr>
          </w:p>
        </w:tc>
      </w:tr>
      <w:tr w:rsidR="00562B66" w:rsidRPr="00FC7496" w14:paraId="7CD3DA4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DB0E0C" w14:textId="77777777" w:rsidR="00562B66" w:rsidRPr="00FC7496" w:rsidRDefault="00562B66" w:rsidP="000667DC">
            <w:pPr>
              <w:pStyle w:val="TAC"/>
              <w:keepNext w:val="0"/>
              <w:keepLines w:val="0"/>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23B6C0C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E1A5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7914333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FEDC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FCA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C8756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4C0C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89DF1A"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0240C18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94D7D7D" w14:textId="77777777" w:rsidR="00562B66" w:rsidRPr="00FC7496" w:rsidRDefault="00562B66" w:rsidP="000667DC">
            <w:pPr>
              <w:pStyle w:val="TAC"/>
              <w:keepNext w:val="0"/>
              <w:keepLines w:val="0"/>
            </w:pPr>
          </w:p>
        </w:tc>
      </w:tr>
      <w:tr w:rsidR="00562B66" w:rsidRPr="00FC7496" w14:paraId="199630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66A03FD" w14:textId="77777777" w:rsidR="00562B66" w:rsidRPr="00FC7496" w:rsidRDefault="00562B66" w:rsidP="000667DC">
            <w:pPr>
              <w:pStyle w:val="TAC"/>
              <w:keepNext w:val="0"/>
              <w:keepLines w:val="0"/>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0C27FD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46CCA3"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3825763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35C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2F6C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BB8AD"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87D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21904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1A7E8F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1A09C3A" w14:textId="77777777" w:rsidR="00562B66" w:rsidRPr="00FC7496" w:rsidRDefault="00562B66" w:rsidP="000667DC">
            <w:pPr>
              <w:pStyle w:val="TAC"/>
              <w:keepNext w:val="0"/>
              <w:keepLines w:val="0"/>
            </w:pPr>
          </w:p>
        </w:tc>
      </w:tr>
      <w:tr w:rsidR="00562B66" w:rsidRPr="00FC7496" w14:paraId="55A3B0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DF64AA" w14:textId="77777777" w:rsidR="00562B66" w:rsidRPr="00FC7496" w:rsidRDefault="00562B66" w:rsidP="000667DC">
            <w:pPr>
              <w:pStyle w:val="TAC"/>
              <w:keepNext w:val="0"/>
              <w:keepLines w:val="0"/>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6225978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3445EE"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B6B946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928FE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ACA8A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CE8B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D11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24966A" w14:textId="77777777" w:rsidR="00562B66" w:rsidRPr="00FC7496" w:rsidRDefault="00562B66" w:rsidP="000667DC">
            <w:pPr>
              <w:pStyle w:val="TAC"/>
              <w:keepNext w:val="0"/>
              <w:keepLines w:val="0"/>
            </w:pPr>
            <w:r w:rsidRPr="00FC7496">
              <w:t> </w:t>
            </w:r>
            <w:r w:rsidR="0015419A" w:rsidRPr="00FC7496">
              <w:t>SI</w:t>
            </w:r>
            <w:r w:rsidR="004B4043" w:rsidRPr="00FC7496">
              <w:t>5</w:t>
            </w:r>
          </w:p>
        </w:tc>
        <w:tc>
          <w:tcPr>
            <w:tcW w:w="851" w:type="dxa"/>
            <w:tcBorders>
              <w:top w:val="nil"/>
              <w:left w:val="nil"/>
              <w:bottom w:val="single" w:sz="4" w:space="0" w:color="auto"/>
              <w:right w:val="single" w:sz="4" w:space="0" w:color="auto"/>
            </w:tcBorders>
            <w:shd w:val="clear" w:color="auto" w:fill="auto"/>
            <w:noWrap/>
            <w:vAlign w:val="bottom"/>
          </w:tcPr>
          <w:p w14:paraId="5AAB2B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39FD462" w14:textId="77777777" w:rsidR="00562B66" w:rsidRPr="00FC7496" w:rsidRDefault="00562B66" w:rsidP="000667DC">
            <w:pPr>
              <w:pStyle w:val="TAC"/>
              <w:keepNext w:val="0"/>
              <w:keepLines w:val="0"/>
            </w:pPr>
          </w:p>
        </w:tc>
      </w:tr>
    </w:tbl>
    <w:p w14:paraId="03A5FE0E" w14:textId="77777777" w:rsidR="00562B66" w:rsidRPr="00FC7496" w:rsidRDefault="00562B66" w:rsidP="00562B66"/>
    <w:p w14:paraId="121000F5" w14:textId="77777777" w:rsidR="00562B66" w:rsidRPr="00FC7496" w:rsidRDefault="00562B66" w:rsidP="007A53B6">
      <w:pPr>
        <w:pStyle w:val="TH"/>
      </w:pPr>
      <w:r w:rsidRPr="00FC7496">
        <w:t>Table 7.7.2-4: System Information Scheduling (TDD)</w:t>
      </w:r>
    </w:p>
    <w:tbl>
      <w:tblPr>
        <w:tblW w:w="9781" w:type="dxa"/>
        <w:jc w:val="center"/>
        <w:tblCellMar>
          <w:left w:w="28" w:type="dxa"/>
        </w:tblCellMar>
        <w:tblLook w:val="0000" w:firstRow="0" w:lastRow="0" w:firstColumn="0" w:lastColumn="0" w:noHBand="0" w:noVBand="0"/>
      </w:tblPr>
      <w:tblGrid>
        <w:gridCol w:w="1517"/>
        <w:gridCol w:w="875"/>
        <w:gridCol w:w="900"/>
        <w:gridCol w:w="819"/>
        <w:gridCol w:w="567"/>
        <w:gridCol w:w="850"/>
        <w:gridCol w:w="851"/>
        <w:gridCol w:w="709"/>
        <w:gridCol w:w="850"/>
        <w:gridCol w:w="851"/>
        <w:gridCol w:w="992"/>
      </w:tblGrid>
      <w:tr w:rsidR="00562B66" w:rsidRPr="00FC7496" w14:paraId="03762CA2" w14:textId="77777777">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16E61"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50F43BA1"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4A078C3" w14:textId="77777777" w:rsidR="00562B66" w:rsidRPr="00FC7496" w:rsidRDefault="00562B66" w:rsidP="000667DC">
            <w:pPr>
              <w:pStyle w:val="TAH"/>
              <w:keepNext w:val="0"/>
              <w:keepLines w:val="0"/>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5B45B28C" w14:textId="77777777" w:rsidR="00562B66" w:rsidRPr="00FC7496" w:rsidRDefault="00562B66" w:rsidP="000667DC">
            <w:pPr>
              <w:pStyle w:val="TAH"/>
              <w:keepNext w:val="0"/>
              <w:keepLines w:val="0"/>
            </w:pPr>
            <w:r w:rsidRPr="00FC7496">
              <w:t>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BDF794E"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73D7402"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B98664A"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6098FE7F"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8683144"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036E376" w14:textId="77777777" w:rsidR="00562B66" w:rsidRPr="00FC7496" w:rsidRDefault="00562B66" w:rsidP="000667DC">
            <w:pPr>
              <w:pStyle w:val="TAH"/>
              <w:keepNext w:val="0"/>
              <w:keepLines w:val="0"/>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4C0CC9B" w14:textId="77777777" w:rsidR="00562B66" w:rsidRPr="00FC7496" w:rsidRDefault="00562B66" w:rsidP="000667DC">
            <w:pPr>
              <w:pStyle w:val="TAH"/>
              <w:keepNext w:val="0"/>
              <w:keepLines w:val="0"/>
            </w:pPr>
            <w:r w:rsidRPr="00FC7496">
              <w:t>9</w:t>
            </w:r>
          </w:p>
        </w:tc>
      </w:tr>
      <w:tr w:rsidR="00562B66" w:rsidRPr="00FC7496" w14:paraId="61115C4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79AE7F0" w14:textId="77777777" w:rsidR="00562B66" w:rsidRPr="00FC7496" w:rsidRDefault="00562B66" w:rsidP="000667DC">
            <w:pPr>
              <w:pStyle w:val="TAC"/>
              <w:keepNext w:val="0"/>
              <w:keepLines w:val="0"/>
            </w:pPr>
            <w:r w:rsidRPr="00FC7496">
              <w:t>0</w:t>
            </w:r>
          </w:p>
        </w:tc>
        <w:tc>
          <w:tcPr>
            <w:tcW w:w="875" w:type="dxa"/>
            <w:tcBorders>
              <w:top w:val="nil"/>
              <w:left w:val="nil"/>
              <w:bottom w:val="single" w:sz="4" w:space="0" w:color="auto"/>
              <w:right w:val="single" w:sz="4" w:space="0" w:color="auto"/>
            </w:tcBorders>
            <w:shd w:val="clear" w:color="auto" w:fill="auto"/>
            <w:noWrap/>
            <w:vAlign w:val="bottom"/>
          </w:tcPr>
          <w:p w14:paraId="3CC0DF0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E388D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AA5844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D1AE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1D82B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2D38F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DEE5C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6B09D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165C0E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7A5DCB8" w14:textId="77777777" w:rsidR="00562B66" w:rsidRPr="00FC7496" w:rsidRDefault="00562B66" w:rsidP="000667DC">
            <w:pPr>
              <w:pStyle w:val="TAC"/>
              <w:keepNext w:val="0"/>
              <w:keepLines w:val="0"/>
            </w:pPr>
          </w:p>
        </w:tc>
      </w:tr>
      <w:tr w:rsidR="00562B66" w:rsidRPr="00FC7496" w14:paraId="36F90F9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0DFD09" w14:textId="77777777" w:rsidR="00562B66" w:rsidRPr="00FC7496" w:rsidRDefault="00562B66" w:rsidP="000667DC">
            <w:pPr>
              <w:pStyle w:val="TAC"/>
              <w:keepNext w:val="0"/>
              <w:keepLines w:val="0"/>
            </w:pPr>
            <w:r w:rsidRPr="00FC7496">
              <w:t>1</w:t>
            </w:r>
          </w:p>
        </w:tc>
        <w:tc>
          <w:tcPr>
            <w:tcW w:w="875" w:type="dxa"/>
            <w:tcBorders>
              <w:top w:val="nil"/>
              <w:left w:val="nil"/>
              <w:bottom w:val="single" w:sz="4" w:space="0" w:color="auto"/>
              <w:right w:val="single" w:sz="4" w:space="0" w:color="auto"/>
            </w:tcBorders>
            <w:shd w:val="clear" w:color="auto" w:fill="auto"/>
            <w:noWrap/>
            <w:vAlign w:val="bottom"/>
          </w:tcPr>
          <w:p w14:paraId="1DB13C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8B8D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DB7602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EF088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AE390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CE985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AB5F5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19AF1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27FC3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031993" w14:textId="77777777" w:rsidR="00562B66" w:rsidRPr="00FC7496" w:rsidRDefault="00562B66" w:rsidP="000667DC">
            <w:pPr>
              <w:pStyle w:val="TAC"/>
              <w:keepNext w:val="0"/>
              <w:keepLines w:val="0"/>
            </w:pPr>
          </w:p>
        </w:tc>
      </w:tr>
      <w:tr w:rsidR="00562B66" w:rsidRPr="00FC7496" w14:paraId="48EB3FF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D70E7D" w14:textId="77777777" w:rsidR="00562B66" w:rsidRPr="00FC7496" w:rsidRDefault="00562B66" w:rsidP="000667DC">
            <w:pPr>
              <w:pStyle w:val="TAC"/>
              <w:keepNext w:val="0"/>
              <w:keepLines w:val="0"/>
            </w:pPr>
            <w:r w:rsidRPr="00FC7496">
              <w:t>2</w:t>
            </w:r>
          </w:p>
        </w:tc>
        <w:tc>
          <w:tcPr>
            <w:tcW w:w="875" w:type="dxa"/>
            <w:tcBorders>
              <w:top w:val="nil"/>
              <w:left w:val="nil"/>
              <w:bottom w:val="single" w:sz="4" w:space="0" w:color="auto"/>
              <w:right w:val="single" w:sz="4" w:space="0" w:color="auto"/>
            </w:tcBorders>
            <w:shd w:val="clear" w:color="auto" w:fill="auto"/>
            <w:noWrap/>
            <w:vAlign w:val="bottom"/>
          </w:tcPr>
          <w:p w14:paraId="54537899"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21465F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3C4A40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9D5CA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D128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0BD28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8975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4159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18A85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3FF018C" w14:textId="77777777" w:rsidR="00562B66" w:rsidRPr="00FC7496" w:rsidRDefault="00562B66" w:rsidP="000667DC">
            <w:pPr>
              <w:pStyle w:val="TAC"/>
              <w:keepNext w:val="0"/>
              <w:keepLines w:val="0"/>
            </w:pPr>
          </w:p>
        </w:tc>
      </w:tr>
      <w:tr w:rsidR="00562B66" w:rsidRPr="00FC7496" w14:paraId="3666D19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0B022" w14:textId="77777777" w:rsidR="00562B66" w:rsidRPr="00FC7496" w:rsidRDefault="00562B66" w:rsidP="000667DC">
            <w:pPr>
              <w:pStyle w:val="TAC"/>
              <w:keepNext w:val="0"/>
              <w:keepLines w:val="0"/>
            </w:pPr>
            <w:r w:rsidRPr="00FC7496">
              <w:t>3</w:t>
            </w:r>
          </w:p>
        </w:tc>
        <w:tc>
          <w:tcPr>
            <w:tcW w:w="875" w:type="dxa"/>
            <w:tcBorders>
              <w:top w:val="nil"/>
              <w:left w:val="nil"/>
              <w:bottom w:val="single" w:sz="4" w:space="0" w:color="auto"/>
              <w:right w:val="single" w:sz="4" w:space="0" w:color="auto"/>
            </w:tcBorders>
            <w:shd w:val="clear" w:color="auto" w:fill="auto"/>
            <w:noWrap/>
            <w:vAlign w:val="bottom"/>
          </w:tcPr>
          <w:p w14:paraId="2971C8F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D368F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11AED3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10A5A3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342C5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D96506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A9720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B8993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DB67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2176411" w14:textId="77777777" w:rsidR="00562B66" w:rsidRPr="00FC7496" w:rsidRDefault="00562B66" w:rsidP="000667DC">
            <w:pPr>
              <w:pStyle w:val="TAC"/>
              <w:keepNext w:val="0"/>
              <w:keepLines w:val="0"/>
            </w:pPr>
          </w:p>
        </w:tc>
      </w:tr>
      <w:tr w:rsidR="00562B66" w:rsidRPr="00FC7496" w14:paraId="340B336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847464" w14:textId="77777777" w:rsidR="00562B66" w:rsidRPr="00FC7496" w:rsidRDefault="00562B66" w:rsidP="000667DC">
            <w:pPr>
              <w:pStyle w:val="TAC"/>
              <w:keepNext w:val="0"/>
              <w:keepLines w:val="0"/>
            </w:pPr>
            <w:r w:rsidRPr="00FC7496">
              <w:t>4</w:t>
            </w:r>
          </w:p>
        </w:tc>
        <w:tc>
          <w:tcPr>
            <w:tcW w:w="875" w:type="dxa"/>
            <w:tcBorders>
              <w:top w:val="nil"/>
              <w:left w:val="nil"/>
              <w:bottom w:val="single" w:sz="4" w:space="0" w:color="auto"/>
              <w:right w:val="single" w:sz="4" w:space="0" w:color="auto"/>
            </w:tcBorders>
            <w:shd w:val="clear" w:color="auto" w:fill="auto"/>
            <w:noWrap/>
            <w:vAlign w:val="bottom"/>
          </w:tcPr>
          <w:p w14:paraId="7171D9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B4AD8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72C9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3A04E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E14D2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95AC2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ECBA9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C0654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FAA7B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00FD89" w14:textId="77777777" w:rsidR="00562B66" w:rsidRPr="00FC7496" w:rsidRDefault="00562B66" w:rsidP="000667DC">
            <w:pPr>
              <w:pStyle w:val="TAC"/>
              <w:keepNext w:val="0"/>
              <w:keepLines w:val="0"/>
            </w:pPr>
          </w:p>
        </w:tc>
      </w:tr>
      <w:tr w:rsidR="00562B66" w:rsidRPr="00FC7496" w14:paraId="22C1CB8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BEFC70" w14:textId="77777777" w:rsidR="00562B66" w:rsidRPr="00FC7496" w:rsidRDefault="00562B66" w:rsidP="000667DC">
            <w:pPr>
              <w:pStyle w:val="TAC"/>
              <w:keepNext w:val="0"/>
              <w:keepLines w:val="0"/>
            </w:pPr>
            <w:r w:rsidRPr="00FC7496">
              <w:t>5</w:t>
            </w:r>
          </w:p>
        </w:tc>
        <w:tc>
          <w:tcPr>
            <w:tcW w:w="875" w:type="dxa"/>
            <w:tcBorders>
              <w:top w:val="nil"/>
              <w:left w:val="nil"/>
              <w:bottom w:val="single" w:sz="4" w:space="0" w:color="auto"/>
              <w:right w:val="single" w:sz="4" w:space="0" w:color="auto"/>
            </w:tcBorders>
            <w:shd w:val="clear" w:color="auto" w:fill="auto"/>
            <w:noWrap/>
            <w:vAlign w:val="bottom"/>
          </w:tcPr>
          <w:p w14:paraId="35E713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DA71C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34C2F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CCD928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7A417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E2E73EE"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07225B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C1C7EC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38BD9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7CDF1CB" w14:textId="77777777" w:rsidR="00562B66" w:rsidRPr="00FC7496" w:rsidRDefault="00562B66" w:rsidP="000667DC">
            <w:pPr>
              <w:pStyle w:val="TAC"/>
              <w:keepNext w:val="0"/>
              <w:keepLines w:val="0"/>
            </w:pPr>
          </w:p>
        </w:tc>
      </w:tr>
      <w:tr w:rsidR="00562B66" w:rsidRPr="00FC7496" w14:paraId="0CD1FD9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AA6251" w14:textId="77777777" w:rsidR="00562B66" w:rsidRPr="00FC7496" w:rsidRDefault="00562B66" w:rsidP="000667DC">
            <w:pPr>
              <w:pStyle w:val="TAC"/>
              <w:keepNext w:val="0"/>
              <w:keepLines w:val="0"/>
            </w:pPr>
            <w:r w:rsidRPr="00FC7496">
              <w:t>6</w:t>
            </w:r>
          </w:p>
        </w:tc>
        <w:tc>
          <w:tcPr>
            <w:tcW w:w="875" w:type="dxa"/>
            <w:tcBorders>
              <w:top w:val="nil"/>
              <w:left w:val="nil"/>
              <w:bottom w:val="single" w:sz="4" w:space="0" w:color="auto"/>
              <w:right w:val="single" w:sz="4" w:space="0" w:color="auto"/>
            </w:tcBorders>
            <w:shd w:val="clear" w:color="auto" w:fill="auto"/>
            <w:noWrap/>
            <w:vAlign w:val="bottom"/>
          </w:tcPr>
          <w:p w14:paraId="468AC0E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18158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AFF605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21FEA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D763A9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BB2164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0EA6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F1CE3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4C0AB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438F00" w14:textId="77777777" w:rsidR="00562B66" w:rsidRPr="00FC7496" w:rsidRDefault="00562B66" w:rsidP="000667DC">
            <w:pPr>
              <w:pStyle w:val="TAC"/>
              <w:keepNext w:val="0"/>
              <w:keepLines w:val="0"/>
            </w:pPr>
          </w:p>
        </w:tc>
      </w:tr>
      <w:tr w:rsidR="00562B66" w:rsidRPr="00FC7496" w14:paraId="5D93B67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FB71BC" w14:textId="77777777" w:rsidR="00562B66" w:rsidRPr="00FC7496" w:rsidRDefault="00562B66" w:rsidP="000667DC">
            <w:pPr>
              <w:pStyle w:val="TAC"/>
              <w:keepNext w:val="0"/>
              <w:keepLines w:val="0"/>
            </w:pPr>
            <w:r w:rsidRPr="00FC7496">
              <w:t>7</w:t>
            </w:r>
          </w:p>
        </w:tc>
        <w:tc>
          <w:tcPr>
            <w:tcW w:w="875" w:type="dxa"/>
            <w:tcBorders>
              <w:top w:val="nil"/>
              <w:left w:val="nil"/>
              <w:bottom w:val="single" w:sz="4" w:space="0" w:color="auto"/>
              <w:right w:val="single" w:sz="4" w:space="0" w:color="auto"/>
            </w:tcBorders>
            <w:shd w:val="clear" w:color="auto" w:fill="auto"/>
            <w:noWrap/>
            <w:vAlign w:val="bottom"/>
          </w:tcPr>
          <w:p w14:paraId="3F47233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1FFB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109189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0122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79B8403"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4244007" w14:textId="77777777" w:rsidR="00562B66" w:rsidRPr="00FC7496" w:rsidRDefault="00CC7B4C" w:rsidP="000667DC">
            <w:pPr>
              <w:pStyle w:val="TAC"/>
              <w:keepNext w:val="0"/>
              <w:keepLines w:val="0"/>
            </w:pPr>
            <w:r w:rsidRPr="00FC7496">
              <w:t>SI4</w:t>
            </w:r>
            <w:r w:rsidR="00562B66"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DB93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8047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32AD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D42FA94" w14:textId="77777777" w:rsidR="00562B66" w:rsidRPr="00FC7496" w:rsidRDefault="00562B66" w:rsidP="000667DC">
            <w:pPr>
              <w:pStyle w:val="TAC"/>
              <w:keepNext w:val="0"/>
              <w:keepLines w:val="0"/>
            </w:pPr>
          </w:p>
        </w:tc>
      </w:tr>
      <w:tr w:rsidR="00562B66" w:rsidRPr="00FC7496" w14:paraId="668FBD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CBBDA3" w14:textId="77777777" w:rsidR="00562B66" w:rsidRPr="00FC7496" w:rsidRDefault="00562B66" w:rsidP="000667DC">
            <w:pPr>
              <w:pStyle w:val="TAC"/>
              <w:keepNext w:val="0"/>
              <w:keepLines w:val="0"/>
            </w:pPr>
            <w:r w:rsidRPr="00FC7496">
              <w:t>8</w:t>
            </w:r>
          </w:p>
        </w:tc>
        <w:tc>
          <w:tcPr>
            <w:tcW w:w="875" w:type="dxa"/>
            <w:tcBorders>
              <w:top w:val="nil"/>
              <w:left w:val="nil"/>
              <w:bottom w:val="single" w:sz="4" w:space="0" w:color="auto"/>
              <w:right w:val="single" w:sz="4" w:space="0" w:color="auto"/>
            </w:tcBorders>
            <w:shd w:val="clear" w:color="auto" w:fill="auto"/>
            <w:noWrap/>
            <w:vAlign w:val="bottom"/>
          </w:tcPr>
          <w:p w14:paraId="5136D7D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03A48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6CBC32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BAA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942FF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4000F2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5367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BF02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5CB9C8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40DDF5" w14:textId="77777777" w:rsidR="00562B66" w:rsidRPr="00FC7496" w:rsidRDefault="00562B66" w:rsidP="000667DC">
            <w:pPr>
              <w:pStyle w:val="TAC"/>
              <w:keepNext w:val="0"/>
              <w:keepLines w:val="0"/>
            </w:pPr>
          </w:p>
        </w:tc>
      </w:tr>
      <w:tr w:rsidR="00562B66" w:rsidRPr="00FC7496" w14:paraId="0B1E2A6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36955E6" w14:textId="77777777" w:rsidR="00562B66" w:rsidRPr="00FC7496" w:rsidRDefault="00562B66" w:rsidP="000667DC">
            <w:pPr>
              <w:pStyle w:val="TAC"/>
              <w:keepNext w:val="0"/>
              <w:keepLines w:val="0"/>
            </w:pPr>
            <w:r w:rsidRPr="00FC7496">
              <w:t>9</w:t>
            </w:r>
          </w:p>
        </w:tc>
        <w:tc>
          <w:tcPr>
            <w:tcW w:w="875" w:type="dxa"/>
            <w:tcBorders>
              <w:top w:val="nil"/>
              <w:left w:val="nil"/>
              <w:bottom w:val="single" w:sz="4" w:space="0" w:color="auto"/>
              <w:right w:val="single" w:sz="4" w:space="0" w:color="auto"/>
            </w:tcBorders>
            <w:shd w:val="clear" w:color="auto" w:fill="auto"/>
            <w:noWrap/>
            <w:vAlign w:val="bottom"/>
          </w:tcPr>
          <w:p w14:paraId="6B111EA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AD3206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8DE60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EBD9A1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CE3E0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52D5C52" w14:textId="77777777" w:rsidR="00562B66" w:rsidRPr="00FC7496" w:rsidRDefault="00562B66" w:rsidP="000667DC">
            <w:pPr>
              <w:pStyle w:val="TAC"/>
              <w:keepNext w:val="0"/>
              <w:keepLines w:val="0"/>
            </w:pPr>
            <w:r w:rsidRPr="00FC7496">
              <w:t> </w:t>
            </w:r>
            <w:r w:rsidR="00CC7B4C" w:rsidRPr="00FC7496">
              <w:t>SI5</w:t>
            </w:r>
          </w:p>
        </w:tc>
        <w:tc>
          <w:tcPr>
            <w:tcW w:w="709" w:type="dxa"/>
            <w:tcBorders>
              <w:top w:val="nil"/>
              <w:left w:val="nil"/>
              <w:bottom w:val="single" w:sz="4" w:space="0" w:color="auto"/>
              <w:right w:val="single" w:sz="4" w:space="0" w:color="auto"/>
            </w:tcBorders>
            <w:shd w:val="clear" w:color="auto" w:fill="auto"/>
            <w:noWrap/>
            <w:vAlign w:val="bottom"/>
          </w:tcPr>
          <w:p w14:paraId="583B72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216D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22594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2C783F6" w14:textId="77777777" w:rsidR="00562B66" w:rsidRPr="00FC7496" w:rsidRDefault="00562B66" w:rsidP="000667DC">
            <w:pPr>
              <w:pStyle w:val="TAC"/>
              <w:keepNext w:val="0"/>
              <w:keepLines w:val="0"/>
            </w:pPr>
          </w:p>
        </w:tc>
      </w:tr>
      <w:tr w:rsidR="00562B66" w:rsidRPr="00FC7496" w14:paraId="2915D5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4D16BF" w14:textId="77777777" w:rsidR="00562B66" w:rsidRPr="00FC7496" w:rsidRDefault="00562B66" w:rsidP="000667DC">
            <w:pPr>
              <w:pStyle w:val="TAC"/>
              <w:keepNext w:val="0"/>
              <w:keepLines w:val="0"/>
            </w:pPr>
            <w:r w:rsidRPr="00FC7496">
              <w:t>10</w:t>
            </w:r>
          </w:p>
        </w:tc>
        <w:tc>
          <w:tcPr>
            <w:tcW w:w="875" w:type="dxa"/>
            <w:tcBorders>
              <w:top w:val="nil"/>
              <w:left w:val="nil"/>
              <w:bottom w:val="single" w:sz="4" w:space="0" w:color="auto"/>
              <w:right w:val="single" w:sz="4" w:space="0" w:color="auto"/>
            </w:tcBorders>
            <w:shd w:val="clear" w:color="auto" w:fill="auto"/>
            <w:noWrap/>
            <w:vAlign w:val="bottom"/>
          </w:tcPr>
          <w:p w14:paraId="6B6E5DB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40F69B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5758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7F41A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AAC55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462B1E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5047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C5B72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0EFCF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50AC434" w14:textId="77777777" w:rsidR="00562B66" w:rsidRPr="00FC7496" w:rsidRDefault="00562B66" w:rsidP="000667DC">
            <w:pPr>
              <w:pStyle w:val="TAC"/>
              <w:keepNext w:val="0"/>
              <w:keepLines w:val="0"/>
            </w:pPr>
          </w:p>
        </w:tc>
      </w:tr>
      <w:tr w:rsidR="00562B66" w:rsidRPr="00FC7496" w14:paraId="4C63E5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9E55D0" w14:textId="77777777" w:rsidR="00562B66" w:rsidRPr="00FC7496" w:rsidRDefault="00562B66" w:rsidP="000667DC">
            <w:pPr>
              <w:pStyle w:val="TAC"/>
              <w:keepNext w:val="0"/>
              <w:keepLines w:val="0"/>
            </w:pPr>
            <w:r w:rsidRPr="00FC7496">
              <w:t>11</w:t>
            </w:r>
          </w:p>
        </w:tc>
        <w:tc>
          <w:tcPr>
            <w:tcW w:w="875" w:type="dxa"/>
            <w:tcBorders>
              <w:top w:val="nil"/>
              <w:left w:val="nil"/>
              <w:bottom w:val="single" w:sz="4" w:space="0" w:color="auto"/>
              <w:right w:val="single" w:sz="4" w:space="0" w:color="auto"/>
            </w:tcBorders>
            <w:shd w:val="clear" w:color="auto" w:fill="auto"/>
            <w:noWrap/>
            <w:vAlign w:val="bottom"/>
          </w:tcPr>
          <w:p w14:paraId="664EEBF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BE858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4151AA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AC62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52FAF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72A75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8A140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32E90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C66AD0A"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092881" w14:textId="77777777" w:rsidR="00562B66" w:rsidRPr="00FC7496" w:rsidRDefault="00562B66" w:rsidP="000667DC">
            <w:pPr>
              <w:pStyle w:val="TAC"/>
              <w:keepNext w:val="0"/>
              <w:keepLines w:val="0"/>
            </w:pPr>
          </w:p>
        </w:tc>
      </w:tr>
      <w:tr w:rsidR="00562B66" w:rsidRPr="00FC7496" w14:paraId="0A272AE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74F7B8" w14:textId="77777777" w:rsidR="00562B66" w:rsidRPr="00FC7496" w:rsidRDefault="00562B66" w:rsidP="000667DC">
            <w:pPr>
              <w:pStyle w:val="TAC"/>
              <w:keepNext w:val="0"/>
              <w:keepLines w:val="0"/>
            </w:pPr>
            <w:r w:rsidRPr="00FC7496">
              <w:t>12</w:t>
            </w:r>
          </w:p>
        </w:tc>
        <w:tc>
          <w:tcPr>
            <w:tcW w:w="875" w:type="dxa"/>
            <w:tcBorders>
              <w:top w:val="nil"/>
              <w:left w:val="nil"/>
              <w:bottom w:val="single" w:sz="4" w:space="0" w:color="auto"/>
              <w:right w:val="single" w:sz="4" w:space="0" w:color="auto"/>
            </w:tcBorders>
            <w:shd w:val="clear" w:color="auto" w:fill="auto"/>
            <w:noWrap/>
            <w:vAlign w:val="bottom"/>
          </w:tcPr>
          <w:p w14:paraId="355011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BB97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5F00EB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572AD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82410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F0676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60394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64E1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30528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FDBB121" w14:textId="77777777" w:rsidR="00562B66" w:rsidRPr="00FC7496" w:rsidRDefault="00562B66" w:rsidP="000667DC">
            <w:pPr>
              <w:pStyle w:val="TAC"/>
              <w:keepNext w:val="0"/>
              <w:keepLines w:val="0"/>
            </w:pPr>
          </w:p>
        </w:tc>
      </w:tr>
      <w:tr w:rsidR="00562B66" w:rsidRPr="00FC7496" w14:paraId="361C014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A50F86" w14:textId="77777777" w:rsidR="00562B66" w:rsidRPr="00FC7496" w:rsidRDefault="00562B66" w:rsidP="000667DC">
            <w:pPr>
              <w:pStyle w:val="TAC"/>
              <w:keepNext w:val="0"/>
              <w:keepLines w:val="0"/>
            </w:pPr>
            <w:r w:rsidRPr="00FC7496">
              <w:t>13</w:t>
            </w:r>
          </w:p>
        </w:tc>
        <w:tc>
          <w:tcPr>
            <w:tcW w:w="875" w:type="dxa"/>
            <w:tcBorders>
              <w:top w:val="nil"/>
              <w:left w:val="nil"/>
              <w:bottom w:val="single" w:sz="4" w:space="0" w:color="auto"/>
              <w:right w:val="single" w:sz="4" w:space="0" w:color="auto"/>
            </w:tcBorders>
            <w:shd w:val="clear" w:color="auto" w:fill="auto"/>
            <w:noWrap/>
            <w:vAlign w:val="bottom"/>
          </w:tcPr>
          <w:p w14:paraId="26513EF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E9D8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7279FB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6269D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D9A2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7906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ABC97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FFAD2C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74804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469B39B" w14:textId="77777777" w:rsidR="00562B66" w:rsidRPr="00FC7496" w:rsidRDefault="00562B66" w:rsidP="000667DC">
            <w:pPr>
              <w:pStyle w:val="TAC"/>
              <w:keepNext w:val="0"/>
              <w:keepLines w:val="0"/>
            </w:pPr>
          </w:p>
        </w:tc>
      </w:tr>
      <w:tr w:rsidR="00562B66" w:rsidRPr="00FC7496" w14:paraId="14FAE6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A9F17" w14:textId="77777777" w:rsidR="00562B66" w:rsidRPr="00FC7496" w:rsidRDefault="00562B66" w:rsidP="000667DC">
            <w:pPr>
              <w:pStyle w:val="TAC"/>
              <w:keepNext w:val="0"/>
              <w:keepLines w:val="0"/>
            </w:pPr>
            <w:r w:rsidRPr="00FC7496">
              <w:t>14</w:t>
            </w:r>
          </w:p>
        </w:tc>
        <w:tc>
          <w:tcPr>
            <w:tcW w:w="875" w:type="dxa"/>
            <w:tcBorders>
              <w:top w:val="nil"/>
              <w:left w:val="nil"/>
              <w:bottom w:val="single" w:sz="4" w:space="0" w:color="auto"/>
              <w:right w:val="single" w:sz="4" w:space="0" w:color="auto"/>
            </w:tcBorders>
            <w:shd w:val="clear" w:color="auto" w:fill="auto"/>
            <w:noWrap/>
            <w:vAlign w:val="bottom"/>
          </w:tcPr>
          <w:p w14:paraId="746637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0695D6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530847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157B45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AE038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CB674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450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47D9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42C5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D057233" w14:textId="77777777" w:rsidR="00562B66" w:rsidRPr="00FC7496" w:rsidRDefault="00562B66" w:rsidP="000667DC">
            <w:pPr>
              <w:pStyle w:val="TAC"/>
              <w:keepNext w:val="0"/>
              <w:keepLines w:val="0"/>
            </w:pPr>
          </w:p>
        </w:tc>
      </w:tr>
      <w:tr w:rsidR="00562B66" w:rsidRPr="00FC7496" w14:paraId="1C9E1EC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6F12CB" w14:textId="77777777" w:rsidR="00562B66" w:rsidRPr="00FC7496" w:rsidRDefault="00562B66" w:rsidP="000667DC">
            <w:pPr>
              <w:pStyle w:val="TAC"/>
              <w:keepNext w:val="0"/>
              <w:keepLines w:val="0"/>
            </w:pPr>
            <w:r w:rsidRPr="00FC7496">
              <w:t>15</w:t>
            </w:r>
          </w:p>
        </w:tc>
        <w:tc>
          <w:tcPr>
            <w:tcW w:w="875" w:type="dxa"/>
            <w:tcBorders>
              <w:top w:val="nil"/>
              <w:left w:val="nil"/>
              <w:bottom w:val="single" w:sz="4" w:space="0" w:color="auto"/>
              <w:right w:val="single" w:sz="4" w:space="0" w:color="auto"/>
            </w:tcBorders>
            <w:shd w:val="clear" w:color="auto" w:fill="auto"/>
            <w:noWrap/>
            <w:vAlign w:val="bottom"/>
          </w:tcPr>
          <w:p w14:paraId="5830E1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3C00E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FC3B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58AEC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B17648"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C1364A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F0818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8DBB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702E1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A5403C" w14:textId="77777777" w:rsidR="00562B66" w:rsidRPr="00FC7496" w:rsidRDefault="00562B66" w:rsidP="000667DC">
            <w:pPr>
              <w:pStyle w:val="TAC"/>
              <w:keepNext w:val="0"/>
              <w:keepLines w:val="0"/>
            </w:pPr>
          </w:p>
        </w:tc>
      </w:tr>
      <w:tr w:rsidR="00562B66" w:rsidRPr="00FC7496" w14:paraId="6D5006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0EAD99" w14:textId="77777777" w:rsidR="00562B66" w:rsidRPr="00FC7496" w:rsidRDefault="00562B66" w:rsidP="000667DC">
            <w:pPr>
              <w:pStyle w:val="TAC"/>
              <w:keepNext w:val="0"/>
              <w:keepLines w:val="0"/>
            </w:pPr>
            <w:r w:rsidRPr="00FC7496">
              <w:t>16</w:t>
            </w:r>
          </w:p>
        </w:tc>
        <w:tc>
          <w:tcPr>
            <w:tcW w:w="875" w:type="dxa"/>
            <w:tcBorders>
              <w:top w:val="nil"/>
              <w:left w:val="nil"/>
              <w:bottom w:val="single" w:sz="4" w:space="0" w:color="auto"/>
              <w:right w:val="single" w:sz="4" w:space="0" w:color="auto"/>
            </w:tcBorders>
            <w:shd w:val="clear" w:color="auto" w:fill="auto"/>
            <w:noWrap/>
            <w:vAlign w:val="bottom"/>
          </w:tcPr>
          <w:p w14:paraId="4326BE7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065CD0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C781BD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6D05F0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DA15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84967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8D7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2A88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C0BD47"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2A140D" w14:textId="77777777" w:rsidR="00562B66" w:rsidRPr="00FC7496" w:rsidRDefault="00562B66" w:rsidP="000667DC">
            <w:pPr>
              <w:pStyle w:val="TAC"/>
              <w:keepNext w:val="0"/>
              <w:keepLines w:val="0"/>
            </w:pPr>
          </w:p>
        </w:tc>
      </w:tr>
      <w:tr w:rsidR="00562B66" w:rsidRPr="00FC7496" w14:paraId="69216ED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9E730" w14:textId="77777777" w:rsidR="00562B66" w:rsidRPr="00FC7496" w:rsidRDefault="00562B66" w:rsidP="000667DC">
            <w:pPr>
              <w:pStyle w:val="TAC"/>
              <w:keepNext w:val="0"/>
              <w:keepLines w:val="0"/>
            </w:pPr>
            <w:r w:rsidRPr="00FC7496">
              <w:t>17</w:t>
            </w:r>
          </w:p>
        </w:tc>
        <w:tc>
          <w:tcPr>
            <w:tcW w:w="875" w:type="dxa"/>
            <w:tcBorders>
              <w:top w:val="nil"/>
              <w:left w:val="nil"/>
              <w:bottom w:val="single" w:sz="4" w:space="0" w:color="auto"/>
              <w:right w:val="single" w:sz="4" w:space="0" w:color="auto"/>
            </w:tcBorders>
            <w:shd w:val="clear" w:color="auto" w:fill="auto"/>
            <w:noWrap/>
            <w:vAlign w:val="bottom"/>
          </w:tcPr>
          <w:p w14:paraId="26C6DA8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BB435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C124A1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4B097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5C2A9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7E525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CCCDF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2FD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A41C9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5EABB55" w14:textId="77777777" w:rsidR="00562B66" w:rsidRPr="00FC7496" w:rsidRDefault="00562B66" w:rsidP="000667DC">
            <w:pPr>
              <w:pStyle w:val="TAC"/>
              <w:keepNext w:val="0"/>
              <w:keepLines w:val="0"/>
            </w:pPr>
          </w:p>
        </w:tc>
      </w:tr>
      <w:tr w:rsidR="00562B66" w:rsidRPr="00FC7496" w14:paraId="52235CA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A6FCF6" w14:textId="77777777" w:rsidR="00562B66" w:rsidRPr="00FC7496" w:rsidRDefault="00562B66" w:rsidP="000667DC">
            <w:pPr>
              <w:pStyle w:val="TAC"/>
              <w:keepNext w:val="0"/>
              <w:keepLines w:val="0"/>
            </w:pPr>
            <w:r w:rsidRPr="00FC7496">
              <w:t>18</w:t>
            </w:r>
          </w:p>
        </w:tc>
        <w:tc>
          <w:tcPr>
            <w:tcW w:w="875" w:type="dxa"/>
            <w:tcBorders>
              <w:top w:val="nil"/>
              <w:left w:val="nil"/>
              <w:bottom w:val="single" w:sz="4" w:space="0" w:color="auto"/>
              <w:right w:val="single" w:sz="4" w:space="0" w:color="auto"/>
            </w:tcBorders>
            <w:shd w:val="clear" w:color="auto" w:fill="auto"/>
            <w:noWrap/>
            <w:vAlign w:val="bottom"/>
          </w:tcPr>
          <w:p w14:paraId="1B4339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D090A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DEEA5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D22A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A367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D3BBB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9D5F5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2CF1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730463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3AD7D" w14:textId="77777777" w:rsidR="00562B66" w:rsidRPr="00FC7496" w:rsidRDefault="00562B66" w:rsidP="000667DC">
            <w:pPr>
              <w:pStyle w:val="TAC"/>
              <w:keepNext w:val="0"/>
              <w:keepLines w:val="0"/>
            </w:pPr>
          </w:p>
        </w:tc>
      </w:tr>
      <w:tr w:rsidR="00562B66" w:rsidRPr="00FC7496" w14:paraId="4967055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A5DD51" w14:textId="77777777" w:rsidR="00562B66" w:rsidRPr="00FC7496" w:rsidRDefault="00562B66" w:rsidP="000667DC">
            <w:pPr>
              <w:pStyle w:val="TAC"/>
              <w:keepNext w:val="0"/>
              <w:keepLines w:val="0"/>
            </w:pPr>
            <w:r w:rsidRPr="00FC7496">
              <w:t>19</w:t>
            </w:r>
          </w:p>
        </w:tc>
        <w:tc>
          <w:tcPr>
            <w:tcW w:w="875" w:type="dxa"/>
            <w:tcBorders>
              <w:top w:val="nil"/>
              <w:left w:val="nil"/>
              <w:bottom w:val="single" w:sz="4" w:space="0" w:color="auto"/>
              <w:right w:val="single" w:sz="4" w:space="0" w:color="auto"/>
            </w:tcBorders>
            <w:shd w:val="clear" w:color="auto" w:fill="auto"/>
            <w:noWrap/>
            <w:vAlign w:val="bottom"/>
          </w:tcPr>
          <w:p w14:paraId="432828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B2C33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2F75D3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6C09B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6106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A3BB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52283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C76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AF8EA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01D0B" w14:textId="77777777" w:rsidR="00562B66" w:rsidRPr="00FC7496" w:rsidRDefault="00562B66" w:rsidP="000667DC">
            <w:pPr>
              <w:pStyle w:val="TAC"/>
              <w:keepNext w:val="0"/>
              <w:keepLines w:val="0"/>
            </w:pPr>
          </w:p>
        </w:tc>
      </w:tr>
      <w:tr w:rsidR="00562B66" w:rsidRPr="00FC7496" w14:paraId="5BA0755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43B17F" w14:textId="77777777" w:rsidR="00562B66" w:rsidRPr="00FC7496" w:rsidRDefault="00562B66" w:rsidP="000667DC">
            <w:pPr>
              <w:pStyle w:val="TAC"/>
              <w:keepNext w:val="0"/>
              <w:keepLines w:val="0"/>
            </w:pPr>
            <w:r w:rsidRPr="00FC7496">
              <w:t>20</w:t>
            </w:r>
          </w:p>
        </w:tc>
        <w:tc>
          <w:tcPr>
            <w:tcW w:w="875" w:type="dxa"/>
            <w:tcBorders>
              <w:top w:val="nil"/>
              <w:left w:val="nil"/>
              <w:bottom w:val="single" w:sz="4" w:space="0" w:color="auto"/>
              <w:right w:val="single" w:sz="4" w:space="0" w:color="auto"/>
            </w:tcBorders>
            <w:shd w:val="clear" w:color="auto" w:fill="auto"/>
            <w:noWrap/>
            <w:vAlign w:val="bottom"/>
          </w:tcPr>
          <w:p w14:paraId="0FFD0A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76DE3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39151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8EA028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6F7DE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D31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A3B2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042A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EBB55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C97EE5F" w14:textId="77777777" w:rsidR="00562B66" w:rsidRPr="00FC7496" w:rsidRDefault="00562B66" w:rsidP="000667DC">
            <w:pPr>
              <w:pStyle w:val="TAC"/>
              <w:keepNext w:val="0"/>
              <w:keepLines w:val="0"/>
            </w:pPr>
          </w:p>
        </w:tc>
      </w:tr>
      <w:tr w:rsidR="00562B66" w:rsidRPr="00FC7496" w14:paraId="0DF32C9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C2B212" w14:textId="77777777" w:rsidR="00562B66" w:rsidRPr="00FC7496" w:rsidRDefault="00562B66" w:rsidP="000667DC">
            <w:pPr>
              <w:pStyle w:val="TAC"/>
              <w:keepNext w:val="0"/>
              <w:keepLines w:val="0"/>
            </w:pPr>
            <w:r w:rsidRPr="00FC7496">
              <w:t>21</w:t>
            </w:r>
          </w:p>
        </w:tc>
        <w:tc>
          <w:tcPr>
            <w:tcW w:w="875" w:type="dxa"/>
            <w:tcBorders>
              <w:top w:val="nil"/>
              <w:left w:val="nil"/>
              <w:bottom w:val="single" w:sz="4" w:space="0" w:color="auto"/>
              <w:right w:val="single" w:sz="4" w:space="0" w:color="auto"/>
            </w:tcBorders>
            <w:shd w:val="clear" w:color="auto" w:fill="auto"/>
            <w:noWrap/>
            <w:vAlign w:val="bottom"/>
          </w:tcPr>
          <w:p w14:paraId="0936351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A01B1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C3CD3E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499C0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696D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9F176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E5165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A016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928CF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435C5D4" w14:textId="77777777" w:rsidR="00562B66" w:rsidRPr="00FC7496" w:rsidRDefault="00562B66" w:rsidP="000667DC">
            <w:pPr>
              <w:pStyle w:val="TAC"/>
              <w:keepNext w:val="0"/>
              <w:keepLines w:val="0"/>
            </w:pPr>
          </w:p>
        </w:tc>
      </w:tr>
      <w:tr w:rsidR="00562B66" w:rsidRPr="00FC7496" w14:paraId="040B431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013BEC" w14:textId="77777777" w:rsidR="00562B66" w:rsidRPr="00FC7496" w:rsidRDefault="00562B66" w:rsidP="000667DC">
            <w:pPr>
              <w:pStyle w:val="TAC"/>
              <w:keepNext w:val="0"/>
              <w:keepLines w:val="0"/>
            </w:pPr>
            <w:r w:rsidRPr="00FC7496">
              <w:t>22</w:t>
            </w:r>
          </w:p>
        </w:tc>
        <w:tc>
          <w:tcPr>
            <w:tcW w:w="875" w:type="dxa"/>
            <w:tcBorders>
              <w:top w:val="nil"/>
              <w:left w:val="nil"/>
              <w:bottom w:val="single" w:sz="4" w:space="0" w:color="auto"/>
              <w:right w:val="single" w:sz="4" w:space="0" w:color="auto"/>
            </w:tcBorders>
            <w:shd w:val="clear" w:color="auto" w:fill="auto"/>
            <w:noWrap/>
            <w:vAlign w:val="bottom"/>
          </w:tcPr>
          <w:p w14:paraId="5B649B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DB379F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5A794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EEA9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AA9D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75F6C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8826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2895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603806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F61551E" w14:textId="77777777" w:rsidR="00562B66" w:rsidRPr="00FC7496" w:rsidRDefault="00562B66" w:rsidP="000667DC">
            <w:pPr>
              <w:pStyle w:val="TAC"/>
              <w:keepNext w:val="0"/>
              <w:keepLines w:val="0"/>
            </w:pPr>
          </w:p>
        </w:tc>
      </w:tr>
      <w:tr w:rsidR="00562B66" w:rsidRPr="00FC7496" w14:paraId="3573965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A292B" w14:textId="77777777" w:rsidR="00562B66" w:rsidRPr="00FC7496" w:rsidRDefault="00562B66" w:rsidP="000667DC">
            <w:pPr>
              <w:pStyle w:val="TAC"/>
              <w:keepNext w:val="0"/>
              <w:keepLines w:val="0"/>
            </w:pPr>
            <w:r w:rsidRPr="00FC7496">
              <w:t>23</w:t>
            </w:r>
          </w:p>
        </w:tc>
        <w:tc>
          <w:tcPr>
            <w:tcW w:w="875" w:type="dxa"/>
            <w:tcBorders>
              <w:top w:val="nil"/>
              <w:left w:val="nil"/>
              <w:bottom w:val="single" w:sz="4" w:space="0" w:color="auto"/>
              <w:right w:val="single" w:sz="4" w:space="0" w:color="auto"/>
            </w:tcBorders>
            <w:shd w:val="clear" w:color="auto" w:fill="auto"/>
            <w:noWrap/>
            <w:vAlign w:val="bottom"/>
          </w:tcPr>
          <w:p w14:paraId="69AA1F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8B2DA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62A61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F8BE0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280F1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D78C3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B2C0A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A64F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49BD7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DF54562" w14:textId="77777777" w:rsidR="00562B66" w:rsidRPr="00FC7496" w:rsidRDefault="00562B66" w:rsidP="000667DC">
            <w:pPr>
              <w:pStyle w:val="TAC"/>
              <w:keepNext w:val="0"/>
              <w:keepLines w:val="0"/>
            </w:pPr>
          </w:p>
        </w:tc>
      </w:tr>
      <w:tr w:rsidR="00562B66" w:rsidRPr="00FC7496" w14:paraId="0B7CC9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5A99D6" w14:textId="77777777" w:rsidR="00562B66" w:rsidRPr="00FC7496" w:rsidRDefault="00562B66" w:rsidP="000667DC">
            <w:pPr>
              <w:pStyle w:val="TAC"/>
              <w:keepNext w:val="0"/>
              <w:keepLines w:val="0"/>
            </w:pPr>
            <w:r w:rsidRPr="00FC7496">
              <w:t>24</w:t>
            </w:r>
          </w:p>
        </w:tc>
        <w:tc>
          <w:tcPr>
            <w:tcW w:w="875" w:type="dxa"/>
            <w:tcBorders>
              <w:top w:val="nil"/>
              <w:left w:val="nil"/>
              <w:bottom w:val="single" w:sz="4" w:space="0" w:color="auto"/>
              <w:right w:val="single" w:sz="4" w:space="0" w:color="auto"/>
            </w:tcBorders>
            <w:shd w:val="clear" w:color="auto" w:fill="auto"/>
            <w:noWrap/>
            <w:vAlign w:val="bottom"/>
          </w:tcPr>
          <w:p w14:paraId="64CC7C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D54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8EA96A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AA28BC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D8A4D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3970C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8A848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F237E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9579E3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5D8323" w14:textId="77777777" w:rsidR="00562B66" w:rsidRPr="00FC7496" w:rsidRDefault="00562B66" w:rsidP="000667DC">
            <w:pPr>
              <w:pStyle w:val="TAC"/>
              <w:keepNext w:val="0"/>
              <w:keepLines w:val="0"/>
            </w:pPr>
          </w:p>
        </w:tc>
      </w:tr>
      <w:tr w:rsidR="00562B66" w:rsidRPr="00FC7496" w14:paraId="67194F5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D55BEFE" w14:textId="77777777" w:rsidR="00562B66" w:rsidRPr="00FC7496" w:rsidRDefault="00562B66" w:rsidP="000667DC">
            <w:pPr>
              <w:pStyle w:val="TAC"/>
              <w:keepNext w:val="0"/>
              <w:keepLines w:val="0"/>
            </w:pPr>
            <w:r w:rsidRPr="00FC7496">
              <w:t>25</w:t>
            </w:r>
          </w:p>
        </w:tc>
        <w:tc>
          <w:tcPr>
            <w:tcW w:w="875" w:type="dxa"/>
            <w:tcBorders>
              <w:top w:val="nil"/>
              <w:left w:val="nil"/>
              <w:bottom w:val="single" w:sz="4" w:space="0" w:color="auto"/>
              <w:right w:val="single" w:sz="4" w:space="0" w:color="auto"/>
            </w:tcBorders>
            <w:shd w:val="clear" w:color="auto" w:fill="auto"/>
            <w:noWrap/>
            <w:vAlign w:val="bottom"/>
          </w:tcPr>
          <w:p w14:paraId="6D8CFF1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5234057"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46836E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D0FFC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5516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5E719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239B8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ADB1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649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FA9B01" w14:textId="77777777" w:rsidR="00562B66" w:rsidRPr="00FC7496" w:rsidRDefault="00562B66" w:rsidP="000667DC">
            <w:pPr>
              <w:pStyle w:val="TAC"/>
              <w:keepNext w:val="0"/>
              <w:keepLines w:val="0"/>
            </w:pPr>
          </w:p>
        </w:tc>
      </w:tr>
      <w:tr w:rsidR="00562B66" w:rsidRPr="00FC7496" w14:paraId="16B8D70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060F4E" w14:textId="77777777" w:rsidR="00562B66" w:rsidRPr="00FC7496" w:rsidRDefault="00562B66" w:rsidP="000667DC">
            <w:pPr>
              <w:pStyle w:val="TAC"/>
              <w:keepNext w:val="0"/>
              <w:keepLines w:val="0"/>
            </w:pPr>
            <w:r w:rsidRPr="00FC7496">
              <w:t>26</w:t>
            </w:r>
          </w:p>
        </w:tc>
        <w:tc>
          <w:tcPr>
            <w:tcW w:w="875" w:type="dxa"/>
            <w:tcBorders>
              <w:top w:val="nil"/>
              <w:left w:val="nil"/>
              <w:bottom w:val="single" w:sz="4" w:space="0" w:color="auto"/>
              <w:right w:val="single" w:sz="4" w:space="0" w:color="auto"/>
            </w:tcBorders>
            <w:shd w:val="clear" w:color="auto" w:fill="auto"/>
            <w:noWrap/>
            <w:vAlign w:val="bottom"/>
          </w:tcPr>
          <w:p w14:paraId="7085F47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01080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89D930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1EBD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60586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2CB2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D8FC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8E7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2C0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54F8547" w14:textId="77777777" w:rsidR="00562B66" w:rsidRPr="00FC7496" w:rsidRDefault="00562B66" w:rsidP="000667DC">
            <w:pPr>
              <w:pStyle w:val="TAC"/>
              <w:keepNext w:val="0"/>
              <w:keepLines w:val="0"/>
            </w:pPr>
          </w:p>
        </w:tc>
      </w:tr>
      <w:tr w:rsidR="00562B66" w:rsidRPr="00FC7496" w14:paraId="0C287A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C1DE00A" w14:textId="77777777" w:rsidR="00562B66" w:rsidRPr="00FC7496" w:rsidRDefault="00562B66" w:rsidP="000667DC">
            <w:pPr>
              <w:pStyle w:val="TAC"/>
              <w:keepNext w:val="0"/>
              <w:keepLines w:val="0"/>
            </w:pPr>
            <w:r w:rsidRPr="00FC7496">
              <w:t>27</w:t>
            </w:r>
          </w:p>
        </w:tc>
        <w:tc>
          <w:tcPr>
            <w:tcW w:w="875" w:type="dxa"/>
            <w:tcBorders>
              <w:top w:val="nil"/>
              <w:left w:val="nil"/>
              <w:bottom w:val="single" w:sz="4" w:space="0" w:color="auto"/>
              <w:right w:val="single" w:sz="4" w:space="0" w:color="auto"/>
            </w:tcBorders>
            <w:shd w:val="clear" w:color="auto" w:fill="auto"/>
            <w:noWrap/>
            <w:vAlign w:val="bottom"/>
          </w:tcPr>
          <w:p w14:paraId="3128B7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20EB7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F668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0B7E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00FE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2B3E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04EE1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2F0D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1D084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D27D95" w14:textId="77777777" w:rsidR="00562B66" w:rsidRPr="00FC7496" w:rsidRDefault="00562B66" w:rsidP="000667DC">
            <w:pPr>
              <w:pStyle w:val="TAC"/>
              <w:keepNext w:val="0"/>
              <w:keepLines w:val="0"/>
            </w:pPr>
          </w:p>
        </w:tc>
      </w:tr>
      <w:tr w:rsidR="00562B66" w:rsidRPr="00FC7496" w14:paraId="10897FB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DEEBB0" w14:textId="77777777" w:rsidR="00562B66" w:rsidRPr="00FC7496" w:rsidRDefault="00562B66" w:rsidP="000667DC">
            <w:pPr>
              <w:pStyle w:val="TAC"/>
              <w:keepNext w:val="0"/>
              <w:keepLines w:val="0"/>
            </w:pPr>
            <w:r w:rsidRPr="00FC7496">
              <w:t>28</w:t>
            </w:r>
          </w:p>
        </w:tc>
        <w:tc>
          <w:tcPr>
            <w:tcW w:w="875" w:type="dxa"/>
            <w:tcBorders>
              <w:top w:val="nil"/>
              <w:left w:val="nil"/>
              <w:bottom w:val="single" w:sz="4" w:space="0" w:color="auto"/>
              <w:right w:val="single" w:sz="4" w:space="0" w:color="auto"/>
            </w:tcBorders>
            <w:shd w:val="clear" w:color="auto" w:fill="auto"/>
            <w:noWrap/>
            <w:vAlign w:val="bottom"/>
          </w:tcPr>
          <w:p w14:paraId="0E0483C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41002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EB09AB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82CF6B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0018AD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385B6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1878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0FC4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6A6A3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D7870BA" w14:textId="77777777" w:rsidR="00562B66" w:rsidRPr="00FC7496" w:rsidRDefault="00562B66" w:rsidP="000667DC">
            <w:pPr>
              <w:pStyle w:val="TAC"/>
              <w:keepNext w:val="0"/>
              <w:keepLines w:val="0"/>
            </w:pPr>
          </w:p>
        </w:tc>
      </w:tr>
      <w:tr w:rsidR="00562B66" w:rsidRPr="00FC7496" w14:paraId="5396212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5F64C5B" w14:textId="77777777" w:rsidR="00562B66" w:rsidRPr="00FC7496" w:rsidRDefault="00562B66" w:rsidP="000667DC">
            <w:pPr>
              <w:pStyle w:val="TAC"/>
              <w:keepNext w:val="0"/>
              <w:keepLines w:val="0"/>
            </w:pPr>
            <w:r w:rsidRPr="00FC7496">
              <w:t>29</w:t>
            </w:r>
          </w:p>
        </w:tc>
        <w:tc>
          <w:tcPr>
            <w:tcW w:w="875" w:type="dxa"/>
            <w:tcBorders>
              <w:top w:val="nil"/>
              <w:left w:val="nil"/>
              <w:bottom w:val="single" w:sz="4" w:space="0" w:color="auto"/>
              <w:right w:val="single" w:sz="4" w:space="0" w:color="auto"/>
            </w:tcBorders>
            <w:shd w:val="clear" w:color="auto" w:fill="auto"/>
            <w:noWrap/>
            <w:vAlign w:val="bottom"/>
          </w:tcPr>
          <w:p w14:paraId="54DBF8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DD18F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13A09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460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FE946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91454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91AD4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4BF0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50E3F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46862C" w14:textId="77777777" w:rsidR="00562B66" w:rsidRPr="00FC7496" w:rsidRDefault="00562B66" w:rsidP="000667DC">
            <w:pPr>
              <w:pStyle w:val="TAC"/>
              <w:keepNext w:val="0"/>
              <w:keepLines w:val="0"/>
            </w:pPr>
          </w:p>
        </w:tc>
      </w:tr>
      <w:tr w:rsidR="00562B66" w:rsidRPr="00FC7496" w14:paraId="2795C7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8370FF" w14:textId="77777777" w:rsidR="00562B66" w:rsidRPr="00FC7496" w:rsidRDefault="00562B66" w:rsidP="000667DC">
            <w:pPr>
              <w:pStyle w:val="TAC"/>
              <w:keepNext w:val="0"/>
              <w:keepLines w:val="0"/>
            </w:pPr>
            <w:r w:rsidRPr="00FC7496">
              <w:t>30</w:t>
            </w:r>
          </w:p>
        </w:tc>
        <w:tc>
          <w:tcPr>
            <w:tcW w:w="875" w:type="dxa"/>
            <w:tcBorders>
              <w:top w:val="nil"/>
              <w:left w:val="nil"/>
              <w:bottom w:val="single" w:sz="4" w:space="0" w:color="auto"/>
              <w:right w:val="single" w:sz="4" w:space="0" w:color="auto"/>
            </w:tcBorders>
            <w:shd w:val="clear" w:color="auto" w:fill="auto"/>
            <w:noWrap/>
            <w:vAlign w:val="bottom"/>
          </w:tcPr>
          <w:p w14:paraId="6A92C2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3F566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7E1539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511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6C16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4AD0F5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E31F87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1687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14FE3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0D71D90" w14:textId="77777777" w:rsidR="00562B66" w:rsidRPr="00FC7496" w:rsidRDefault="00562B66" w:rsidP="000667DC">
            <w:pPr>
              <w:pStyle w:val="TAC"/>
              <w:keepNext w:val="0"/>
              <w:keepLines w:val="0"/>
            </w:pPr>
          </w:p>
        </w:tc>
      </w:tr>
      <w:tr w:rsidR="00562B66" w:rsidRPr="00FC7496" w14:paraId="3D12B14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01F7DE" w14:textId="77777777" w:rsidR="00562B66" w:rsidRPr="00FC7496" w:rsidRDefault="00562B66" w:rsidP="000667DC">
            <w:pPr>
              <w:pStyle w:val="TAC"/>
              <w:keepNext w:val="0"/>
              <w:keepLines w:val="0"/>
            </w:pPr>
            <w:r w:rsidRPr="00FC7496">
              <w:t>31</w:t>
            </w:r>
          </w:p>
        </w:tc>
        <w:tc>
          <w:tcPr>
            <w:tcW w:w="875" w:type="dxa"/>
            <w:tcBorders>
              <w:top w:val="nil"/>
              <w:left w:val="nil"/>
              <w:bottom w:val="single" w:sz="4" w:space="0" w:color="auto"/>
              <w:right w:val="single" w:sz="4" w:space="0" w:color="auto"/>
            </w:tcBorders>
            <w:shd w:val="clear" w:color="auto" w:fill="auto"/>
            <w:noWrap/>
            <w:vAlign w:val="bottom"/>
          </w:tcPr>
          <w:p w14:paraId="3E8ED7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F5653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937ABA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7C09E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0F7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B2D40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87DB19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13CB8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7488D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CB23E73" w14:textId="77777777" w:rsidR="00562B66" w:rsidRPr="00FC7496" w:rsidRDefault="00562B66" w:rsidP="000667DC">
            <w:pPr>
              <w:pStyle w:val="TAC"/>
              <w:keepNext w:val="0"/>
              <w:keepLines w:val="0"/>
            </w:pPr>
          </w:p>
        </w:tc>
      </w:tr>
      <w:tr w:rsidR="00562B66" w:rsidRPr="00FC7496" w14:paraId="3288A32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788B3" w14:textId="77777777" w:rsidR="00562B66" w:rsidRPr="00FC7496" w:rsidRDefault="00562B66" w:rsidP="000667DC">
            <w:pPr>
              <w:pStyle w:val="TAC"/>
              <w:keepNext w:val="0"/>
              <w:keepLines w:val="0"/>
            </w:pPr>
            <w:r w:rsidRPr="00FC7496">
              <w:t>32</w:t>
            </w:r>
          </w:p>
        </w:tc>
        <w:tc>
          <w:tcPr>
            <w:tcW w:w="875" w:type="dxa"/>
            <w:tcBorders>
              <w:top w:val="nil"/>
              <w:left w:val="nil"/>
              <w:bottom w:val="single" w:sz="4" w:space="0" w:color="auto"/>
              <w:right w:val="single" w:sz="4" w:space="0" w:color="auto"/>
            </w:tcBorders>
            <w:shd w:val="clear" w:color="auto" w:fill="auto"/>
            <w:noWrap/>
            <w:vAlign w:val="bottom"/>
          </w:tcPr>
          <w:p w14:paraId="34B3EC5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757E404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7750E5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0B396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97874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2EEA2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D95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08D62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0CDD2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8DF1F8" w14:textId="77777777" w:rsidR="00562B66" w:rsidRPr="00FC7496" w:rsidRDefault="00562B66" w:rsidP="000667DC">
            <w:pPr>
              <w:pStyle w:val="TAC"/>
              <w:keepNext w:val="0"/>
              <w:keepLines w:val="0"/>
            </w:pPr>
          </w:p>
        </w:tc>
      </w:tr>
      <w:tr w:rsidR="00562B66" w:rsidRPr="00FC7496" w14:paraId="4BD499C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E77338" w14:textId="77777777" w:rsidR="00562B66" w:rsidRPr="00FC7496" w:rsidRDefault="00562B66" w:rsidP="000667DC">
            <w:pPr>
              <w:pStyle w:val="TAC"/>
              <w:keepNext w:val="0"/>
              <w:keepLines w:val="0"/>
            </w:pPr>
            <w:r w:rsidRPr="00FC7496">
              <w:t>33</w:t>
            </w:r>
          </w:p>
        </w:tc>
        <w:tc>
          <w:tcPr>
            <w:tcW w:w="875" w:type="dxa"/>
            <w:tcBorders>
              <w:top w:val="nil"/>
              <w:left w:val="nil"/>
              <w:bottom w:val="single" w:sz="4" w:space="0" w:color="auto"/>
              <w:right w:val="single" w:sz="4" w:space="0" w:color="auto"/>
            </w:tcBorders>
            <w:shd w:val="clear" w:color="auto" w:fill="auto"/>
            <w:noWrap/>
            <w:vAlign w:val="bottom"/>
          </w:tcPr>
          <w:p w14:paraId="503C0E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0CBD5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2C7D9E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7FED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954AE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86876A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A9C0D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BCE4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96AF6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BD314DF" w14:textId="77777777" w:rsidR="00562B66" w:rsidRPr="00FC7496" w:rsidRDefault="00562B66" w:rsidP="000667DC">
            <w:pPr>
              <w:pStyle w:val="TAC"/>
              <w:keepNext w:val="0"/>
              <w:keepLines w:val="0"/>
            </w:pPr>
          </w:p>
        </w:tc>
      </w:tr>
      <w:tr w:rsidR="00562B66" w:rsidRPr="00FC7496" w14:paraId="3DCD433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61C87A4" w14:textId="77777777" w:rsidR="00562B66" w:rsidRPr="00FC7496" w:rsidRDefault="00562B66" w:rsidP="000667DC">
            <w:pPr>
              <w:pStyle w:val="TAC"/>
              <w:keepNext w:val="0"/>
              <w:keepLines w:val="0"/>
            </w:pPr>
            <w:r w:rsidRPr="00FC7496">
              <w:t>34</w:t>
            </w:r>
          </w:p>
        </w:tc>
        <w:tc>
          <w:tcPr>
            <w:tcW w:w="875" w:type="dxa"/>
            <w:tcBorders>
              <w:top w:val="nil"/>
              <w:left w:val="nil"/>
              <w:bottom w:val="single" w:sz="4" w:space="0" w:color="auto"/>
              <w:right w:val="single" w:sz="4" w:space="0" w:color="auto"/>
            </w:tcBorders>
            <w:shd w:val="clear" w:color="auto" w:fill="auto"/>
            <w:noWrap/>
            <w:vAlign w:val="bottom"/>
          </w:tcPr>
          <w:p w14:paraId="7F8C6D53"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494B05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25E03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E178F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E5FC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09F66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E32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220A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0F0BE3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E83A6" w14:textId="77777777" w:rsidR="00562B66" w:rsidRPr="00FC7496" w:rsidRDefault="00562B66" w:rsidP="000667DC">
            <w:pPr>
              <w:pStyle w:val="TAC"/>
              <w:keepNext w:val="0"/>
              <w:keepLines w:val="0"/>
            </w:pPr>
          </w:p>
        </w:tc>
      </w:tr>
      <w:tr w:rsidR="00562B66" w:rsidRPr="00FC7496" w14:paraId="5D6B9A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98222C" w14:textId="77777777" w:rsidR="00562B66" w:rsidRPr="00FC7496" w:rsidRDefault="00562B66" w:rsidP="000667DC">
            <w:pPr>
              <w:pStyle w:val="TAC"/>
              <w:keepNext w:val="0"/>
              <w:keepLines w:val="0"/>
            </w:pPr>
            <w:r w:rsidRPr="00FC7496">
              <w:t>35</w:t>
            </w:r>
          </w:p>
        </w:tc>
        <w:tc>
          <w:tcPr>
            <w:tcW w:w="875" w:type="dxa"/>
            <w:tcBorders>
              <w:top w:val="nil"/>
              <w:left w:val="nil"/>
              <w:bottom w:val="single" w:sz="4" w:space="0" w:color="auto"/>
              <w:right w:val="single" w:sz="4" w:space="0" w:color="auto"/>
            </w:tcBorders>
            <w:shd w:val="clear" w:color="auto" w:fill="auto"/>
            <w:noWrap/>
            <w:vAlign w:val="bottom"/>
          </w:tcPr>
          <w:p w14:paraId="1563A44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AA173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EDCF6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E0A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F3682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EE9CB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6000E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B315B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8906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6D967B1" w14:textId="77777777" w:rsidR="00562B66" w:rsidRPr="00FC7496" w:rsidRDefault="00562B66" w:rsidP="000667DC">
            <w:pPr>
              <w:pStyle w:val="TAC"/>
              <w:keepNext w:val="0"/>
              <w:keepLines w:val="0"/>
            </w:pPr>
          </w:p>
        </w:tc>
      </w:tr>
      <w:tr w:rsidR="00562B66" w:rsidRPr="00FC7496" w14:paraId="7778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50A55" w14:textId="77777777" w:rsidR="00562B66" w:rsidRPr="00FC7496" w:rsidRDefault="00562B66" w:rsidP="000667DC">
            <w:pPr>
              <w:pStyle w:val="TAC"/>
              <w:keepNext w:val="0"/>
              <w:keepLines w:val="0"/>
            </w:pPr>
            <w:r w:rsidRPr="00FC7496">
              <w:t>36</w:t>
            </w:r>
          </w:p>
        </w:tc>
        <w:tc>
          <w:tcPr>
            <w:tcW w:w="875" w:type="dxa"/>
            <w:tcBorders>
              <w:top w:val="nil"/>
              <w:left w:val="nil"/>
              <w:bottom w:val="single" w:sz="4" w:space="0" w:color="auto"/>
              <w:right w:val="single" w:sz="4" w:space="0" w:color="auto"/>
            </w:tcBorders>
            <w:shd w:val="clear" w:color="auto" w:fill="auto"/>
            <w:noWrap/>
            <w:vAlign w:val="bottom"/>
          </w:tcPr>
          <w:p w14:paraId="506A1BA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1B36E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BAA6FC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8E888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1839B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6C2F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06CD64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586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DF669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C6F5E10" w14:textId="77777777" w:rsidR="00562B66" w:rsidRPr="00FC7496" w:rsidRDefault="00562B66" w:rsidP="000667DC">
            <w:pPr>
              <w:pStyle w:val="TAC"/>
              <w:keepNext w:val="0"/>
              <w:keepLines w:val="0"/>
            </w:pPr>
          </w:p>
        </w:tc>
      </w:tr>
      <w:tr w:rsidR="00562B66" w:rsidRPr="00FC7496" w14:paraId="3DBDCE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9EEED8" w14:textId="77777777" w:rsidR="00562B66" w:rsidRPr="00FC7496" w:rsidRDefault="00562B66" w:rsidP="000667DC">
            <w:pPr>
              <w:pStyle w:val="TAC"/>
              <w:keepNext w:val="0"/>
              <w:keepLines w:val="0"/>
            </w:pPr>
            <w:r w:rsidRPr="00FC7496">
              <w:t>37</w:t>
            </w:r>
          </w:p>
        </w:tc>
        <w:tc>
          <w:tcPr>
            <w:tcW w:w="875" w:type="dxa"/>
            <w:tcBorders>
              <w:top w:val="nil"/>
              <w:left w:val="nil"/>
              <w:bottom w:val="single" w:sz="4" w:space="0" w:color="auto"/>
              <w:right w:val="single" w:sz="4" w:space="0" w:color="auto"/>
            </w:tcBorders>
            <w:shd w:val="clear" w:color="auto" w:fill="auto"/>
            <w:noWrap/>
            <w:vAlign w:val="bottom"/>
          </w:tcPr>
          <w:p w14:paraId="353DB3B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23D51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8B184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D22E9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DF8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D2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D5A4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B27D5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FAD8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31DB7B" w14:textId="77777777" w:rsidR="00562B66" w:rsidRPr="00FC7496" w:rsidRDefault="00562B66" w:rsidP="000667DC">
            <w:pPr>
              <w:pStyle w:val="TAC"/>
              <w:keepNext w:val="0"/>
              <w:keepLines w:val="0"/>
            </w:pPr>
          </w:p>
        </w:tc>
      </w:tr>
      <w:tr w:rsidR="00562B66" w:rsidRPr="00FC7496" w14:paraId="03D79B7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B4905B" w14:textId="77777777" w:rsidR="00562B66" w:rsidRPr="00FC7496" w:rsidRDefault="00562B66" w:rsidP="000667DC">
            <w:pPr>
              <w:pStyle w:val="TAC"/>
              <w:keepNext w:val="0"/>
              <w:keepLines w:val="0"/>
            </w:pPr>
            <w:r w:rsidRPr="00FC7496">
              <w:t>38</w:t>
            </w:r>
          </w:p>
        </w:tc>
        <w:tc>
          <w:tcPr>
            <w:tcW w:w="875" w:type="dxa"/>
            <w:tcBorders>
              <w:top w:val="nil"/>
              <w:left w:val="nil"/>
              <w:bottom w:val="single" w:sz="4" w:space="0" w:color="auto"/>
              <w:right w:val="single" w:sz="4" w:space="0" w:color="auto"/>
            </w:tcBorders>
            <w:shd w:val="clear" w:color="auto" w:fill="auto"/>
            <w:noWrap/>
            <w:vAlign w:val="bottom"/>
          </w:tcPr>
          <w:p w14:paraId="6B12B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0C9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CE696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2092E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0E2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5EADA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C63F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7179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608E1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037B2EA" w14:textId="77777777" w:rsidR="00562B66" w:rsidRPr="00FC7496" w:rsidRDefault="00562B66" w:rsidP="000667DC">
            <w:pPr>
              <w:pStyle w:val="TAC"/>
              <w:keepNext w:val="0"/>
              <w:keepLines w:val="0"/>
            </w:pPr>
          </w:p>
        </w:tc>
      </w:tr>
      <w:tr w:rsidR="00562B66" w:rsidRPr="00FC7496" w14:paraId="212EEBC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30F21" w14:textId="77777777" w:rsidR="00562B66" w:rsidRPr="00FC7496" w:rsidRDefault="00562B66" w:rsidP="000667DC">
            <w:pPr>
              <w:pStyle w:val="TAC"/>
              <w:keepNext w:val="0"/>
              <w:keepLines w:val="0"/>
            </w:pPr>
            <w:r w:rsidRPr="00FC7496">
              <w:t>39</w:t>
            </w:r>
          </w:p>
        </w:tc>
        <w:tc>
          <w:tcPr>
            <w:tcW w:w="875" w:type="dxa"/>
            <w:tcBorders>
              <w:top w:val="nil"/>
              <w:left w:val="nil"/>
              <w:bottom w:val="single" w:sz="4" w:space="0" w:color="auto"/>
              <w:right w:val="single" w:sz="4" w:space="0" w:color="auto"/>
            </w:tcBorders>
            <w:shd w:val="clear" w:color="auto" w:fill="auto"/>
            <w:noWrap/>
            <w:vAlign w:val="bottom"/>
          </w:tcPr>
          <w:p w14:paraId="361806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C33D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72236C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9CE9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C538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50DBA7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AB72E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8221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3EC30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CC2EDE" w14:textId="77777777" w:rsidR="00562B66" w:rsidRPr="00FC7496" w:rsidRDefault="00562B66" w:rsidP="000667DC">
            <w:pPr>
              <w:pStyle w:val="TAC"/>
              <w:keepNext w:val="0"/>
              <w:keepLines w:val="0"/>
            </w:pPr>
          </w:p>
        </w:tc>
      </w:tr>
      <w:tr w:rsidR="00562B66" w:rsidRPr="00FC7496" w14:paraId="213E4F5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01718E4" w14:textId="77777777" w:rsidR="00562B66" w:rsidRPr="00FC7496" w:rsidRDefault="00562B66" w:rsidP="000667DC">
            <w:pPr>
              <w:pStyle w:val="TAC"/>
              <w:keepNext w:val="0"/>
              <w:keepLines w:val="0"/>
            </w:pPr>
            <w:r w:rsidRPr="00FC7496">
              <w:t>40</w:t>
            </w:r>
          </w:p>
        </w:tc>
        <w:tc>
          <w:tcPr>
            <w:tcW w:w="875" w:type="dxa"/>
            <w:tcBorders>
              <w:top w:val="nil"/>
              <w:left w:val="nil"/>
              <w:bottom w:val="single" w:sz="4" w:space="0" w:color="auto"/>
              <w:right w:val="single" w:sz="4" w:space="0" w:color="auto"/>
            </w:tcBorders>
            <w:shd w:val="clear" w:color="auto" w:fill="auto"/>
            <w:noWrap/>
            <w:vAlign w:val="bottom"/>
          </w:tcPr>
          <w:p w14:paraId="3122AB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A0C1C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D9D2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07033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7446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D30B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64A0A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74C6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E8F78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6DCC2B" w14:textId="77777777" w:rsidR="00562B66" w:rsidRPr="00FC7496" w:rsidRDefault="00562B66" w:rsidP="000667DC">
            <w:pPr>
              <w:pStyle w:val="TAC"/>
              <w:keepNext w:val="0"/>
              <w:keepLines w:val="0"/>
            </w:pPr>
          </w:p>
        </w:tc>
      </w:tr>
      <w:tr w:rsidR="00562B66" w:rsidRPr="00FC7496" w14:paraId="0FA8490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76552E" w14:textId="77777777" w:rsidR="00562B66" w:rsidRPr="00FC7496" w:rsidRDefault="00562B66" w:rsidP="000667DC">
            <w:pPr>
              <w:pStyle w:val="TAC"/>
              <w:keepNext w:val="0"/>
              <w:keepLines w:val="0"/>
            </w:pPr>
            <w:r w:rsidRPr="00FC7496">
              <w:t>41</w:t>
            </w:r>
          </w:p>
        </w:tc>
        <w:tc>
          <w:tcPr>
            <w:tcW w:w="875" w:type="dxa"/>
            <w:tcBorders>
              <w:top w:val="nil"/>
              <w:left w:val="nil"/>
              <w:bottom w:val="single" w:sz="4" w:space="0" w:color="auto"/>
              <w:right w:val="single" w:sz="4" w:space="0" w:color="auto"/>
            </w:tcBorders>
            <w:shd w:val="clear" w:color="auto" w:fill="auto"/>
            <w:noWrap/>
            <w:vAlign w:val="bottom"/>
          </w:tcPr>
          <w:p w14:paraId="4CAEB5B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7E8FB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5B3B1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DF6A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BA13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E56A3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3289DA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3478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FA75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66E470B" w14:textId="77777777" w:rsidR="00562B66" w:rsidRPr="00FC7496" w:rsidRDefault="00562B66" w:rsidP="000667DC">
            <w:pPr>
              <w:pStyle w:val="TAC"/>
              <w:keepNext w:val="0"/>
              <w:keepLines w:val="0"/>
            </w:pPr>
          </w:p>
        </w:tc>
      </w:tr>
      <w:tr w:rsidR="00562B66" w:rsidRPr="00FC7496" w14:paraId="2C2BE7A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6C885" w14:textId="77777777" w:rsidR="00562B66" w:rsidRPr="00FC7496" w:rsidRDefault="00562B66" w:rsidP="000667DC">
            <w:pPr>
              <w:pStyle w:val="TAC"/>
              <w:keepNext w:val="0"/>
              <w:keepLines w:val="0"/>
            </w:pPr>
            <w:r w:rsidRPr="00FC7496">
              <w:t>42</w:t>
            </w:r>
          </w:p>
        </w:tc>
        <w:tc>
          <w:tcPr>
            <w:tcW w:w="875" w:type="dxa"/>
            <w:tcBorders>
              <w:top w:val="nil"/>
              <w:left w:val="nil"/>
              <w:bottom w:val="single" w:sz="4" w:space="0" w:color="auto"/>
              <w:right w:val="single" w:sz="4" w:space="0" w:color="auto"/>
            </w:tcBorders>
            <w:shd w:val="clear" w:color="auto" w:fill="auto"/>
            <w:noWrap/>
            <w:vAlign w:val="bottom"/>
          </w:tcPr>
          <w:p w14:paraId="0D475F8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6285CE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581508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FC1F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4C337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5E24C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BB6D9D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D0C3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F2C6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BA4668" w14:textId="77777777" w:rsidR="00562B66" w:rsidRPr="00FC7496" w:rsidRDefault="00562B66" w:rsidP="000667DC">
            <w:pPr>
              <w:pStyle w:val="TAC"/>
              <w:keepNext w:val="0"/>
              <w:keepLines w:val="0"/>
            </w:pPr>
          </w:p>
        </w:tc>
      </w:tr>
      <w:tr w:rsidR="00562B66" w:rsidRPr="00FC7496" w14:paraId="440FED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31D1B" w14:textId="77777777" w:rsidR="00562B66" w:rsidRPr="00FC7496" w:rsidRDefault="00562B66" w:rsidP="000667DC">
            <w:pPr>
              <w:pStyle w:val="TAC"/>
              <w:keepNext w:val="0"/>
              <w:keepLines w:val="0"/>
            </w:pPr>
            <w:r w:rsidRPr="00FC7496">
              <w:t>43</w:t>
            </w:r>
          </w:p>
        </w:tc>
        <w:tc>
          <w:tcPr>
            <w:tcW w:w="875" w:type="dxa"/>
            <w:tcBorders>
              <w:top w:val="nil"/>
              <w:left w:val="nil"/>
              <w:bottom w:val="single" w:sz="4" w:space="0" w:color="auto"/>
              <w:right w:val="single" w:sz="4" w:space="0" w:color="auto"/>
            </w:tcBorders>
            <w:shd w:val="clear" w:color="auto" w:fill="auto"/>
            <w:noWrap/>
            <w:vAlign w:val="bottom"/>
          </w:tcPr>
          <w:p w14:paraId="14605F1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2BC2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9DFF1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51EA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A471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A1F02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8696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41FB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47B4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3F2C8D8" w14:textId="77777777" w:rsidR="00562B66" w:rsidRPr="00FC7496" w:rsidRDefault="00562B66" w:rsidP="000667DC">
            <w:pPr>
              <w:pStyle w:val="TAC"/>
              <w:keepNext w:val="0"/>
              <w:keepLines w:val="0"/>
            </w:pPr>
          </w:p>
        </w:tc>
      </w:tr>
      <w:tr w:rsidR="00562B66" w:rsidRPr="00FC7496" w14:paraId="645F55E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CB16D" w14:textId="77777777" w:rsidR="00562B66" w:rsidRPr="00FC7496" w:rsidRDefault="00562B66" w:rsidP="000667DC">
            <w:pPr>
              <w:pStyle w:val="TAC"/>
              <w:keepNext w:val="0"/>
              <w:keepLines w:val="0"/>
            </w:pPr>
            <w:r w:rsidRPr="00FC7496">
              <w:t>44</w:t>
            </w:r>
          </w:p>
        </w:tc>
        <w:tc>
          <w:tcPr>
            <w:tcW w:w="875" w:type="dxa"/>
            <w:tcBorders>
              <w:top w:val="nil"/>
              <w:left w:val="nil"/>
              <w:bottom w:val="single" w:sz="4" w:space="0" w:color="auto"/>
              <w:right w:val="single" w:sz="4" w:space="0" w:color="auto"/>
            </w:tcBorders>
            <w:shd w:val="clear" w:color="auto" w:fill="auto"/>
            <w:noWrap/>
            <w:vAlign w:val="bottom"/>
          </w:tcPr>
          <w:p w14:paraId="11CF7E5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02D832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D0C481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B35F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7EFE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F0F15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67F3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E3D5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88F7C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978F40" w14:textId="77777777" w:rsidR="00562B66" w:rsidRPr="00FC7496" w:rsidRDefault="00562B66" w:rsidP="000667DC">
            <w:pPr>
              <w:pStyle w:val="TAC"/>
              <w:keepNext w:val="0"/>
              <w:keepLines w:val="0"/>
            </w:pPr>
          </w:p>
        </w:tc>
      </w:tr>
      <w:tr w:rsidR="00562B66" w:rsidRPr="00FC7496" w14:paraId="5A97C17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705078" w14:textId="77777777" w:rsidR="00562B66" w:rsidRPr="00FC7496" w:rsidRDefault="00562B66" w:rsidP="000667DC">
            <w:pPr>
              <w:pStyle w:val="TAC"/>
              <w:keepNext w:val="0"/>
              <w:keepLines w:val="0"/>
            </w:pPr>
            <w:r w:rsidRPr="00FC7496">
              <w:t>45</w:t>
            </w:r>
          </w:p>
        </w:tc>
        <w:tc>
          <w:tcPr>
            <w:tcW w:w="875" w:type="dxa"/>
            <w:tcBorders>
              <w:top w:val="nil"/>
              <w:left w:val="nil"/>
              <w:bottom w:val="single" w:sz="4" w:space="0" w:color="auto"/>
              <w:right w:val="single" w:sz="4" w:space="0" w:color="auto"/>
            </w:tcBorders>
            <w:shd w:val="clear" w:color="auto" w:fill="auto"/>
            <w:noWrap/>
            <w:vAlign w:val="bottom"/>
          </w:tcPr>
          <w:p w14:paraId="47CBF0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D9F1B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51B45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4F1D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01D61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20A59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97E17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5B74A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0976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B501739" w14:textId="77777777" w:rsidR="00562B66" w:rsidRPr="00FC7496" w:rsidRDefault="00562B66" w:rsidP="000667DC">
            <w:pPr>
              <w:pStyle w:val="TAC"/>
              <w:keepNext w:val="0"/>
              <w:keepLines w:val="0"/>
            </w:pPr>
          </w:p>
        </w:tc>
      </w:tr>
      <w:tr w:rsidR="00562B66" w:rsidRPr="00FC7496" w14:paraId="27759AC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AE6F7A3" w14:textId="77777777" w:rsidR="00562B66" w:rsidRPr="00FC7496" w:rsidRDefault="00562B66" w:rsidP="000667DC">
            <w:pPr>
              <w:pStyle w:val="TAC"/>
              <w:keepNext w:val="0"/>
              <w:keepLines w:val="0"/>
            </w:pPr>
            <w:r w:rsidRPr="00FC7496">
              <w:t>46</w:t>
            </w:r>
          </w:p>
        </w:tc>
        <w:tc>
          <w:tcPr>
            <w:tcW w:w="875" w:type="dxa"/>
            <w:tcBorders>
              <w:top w:val="nil"/>
              <w:left w:val="nil"/>
              <w:bottom w:val="single" w:sz="4" w:space="0" w:color="auto"/>
              <w:right w:val="single" w:sz="4" w:space="0" w:color="auto"/>
            </w:tcBorders>
            <w:shd w:val="clear" w:color="auto" w:fill="auto"/>
            <w:noWrap/>
            <w:vAlign w:val="bottom"/>
          </w:tcPr>
          <w:p w14:paraId="59B6DB2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02C7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0BAD29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A2E9CA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3BFD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7D7F8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920B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CE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6CBDE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DEE8F" w14:textId="77777777" w:rsidR="00562B66" w:rsidRPr="00FC7496" w:rsidRDefault="00562B66" w:rsidP="000667DC">
            <w:pPr>
              <w:pStyle w:val="TAC"/>
              <w:keepNext w:val="0"/>
              <w:keepLines w:val="0"/>
            </w:pPr>
          </w:p>
        </w:tc>
      </w:tr>
      <w:tr w:rsidR="00562B66" w:rsidRPr="00FC7496" w14:paraId="5908E62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5C05C73" w14:textId="77777777" w:rsidR="00562B66" w:rsidRPr="00FC7496" w:rsidRDefault="00562B66" w:rsidP="000667DC">
            <w:pPr>
              <w:pStyle w:val="TAC"/>
              <w:keepNext w:val="0"/>
              <w:keepLines w:val="0"/>
            </w:pPr>
            <w:r w:rsidRPr="00FC7496">
              <w:t>47</w:t>
            </w:r>
          </w:p>
        </w:tc>
        <w:tc>
          <w:tcPr>
            <w:tcW w:w="875" w:type="dxa"/>
            <w:tcBorders>
              <w:top w:val="nil"/>
              <w:left w:val="nil"/>
              <w:bottom w:val="single" w:sz="4" w:space="0" w:color="auto"/>
              <w:right w:val="single" w:sz="4" w:space="0" w:color="auto"/>
            </w:tcBorders>
            <w:shd w:val="clear" w:color="auto" w:fill="auto"/>
            <w:noWrap/>
            <w:vAlign w:val="bottom"/>
          </w:tcPr>
          <w:p w14:paraId="1FA7878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0771D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DA7A5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37CF3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9E28D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91A1E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6FC5C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83EE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5982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FC8862" w14:textId="77777777" w:rsidR="00562B66" w:rsidRPr="00FC7496" w:rsidRDefault="00562B66" w:rsidP="000667DC">
            <w:pPr>
              <w:pStyle w:val="TAC"/>
              <w:keepNext w:val="0"/>
              <w:keepLines w:val="0"/>
            </w:pPr>
          </w:p>
        </w:tc>
      </w:tr>
      <w:tr w:rsidR="00562B66" w:rsidRPr="00FC7496" w14:paraId="1883BE7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714140" w14:textId="77777777" w:rsidR="00562B66" w:rsidRPr="00FC7496" w:rsidRDefault="00562B66" w:rsidP="000667DC">
            <w:pPr>
              <w:pStyle w:val="TAC"/>
              <w:keepNext w:val="0"/>
              <w:keepLines w:val="0"/>
            </w:pPr>
            <w:r w:rsidRPr="00FC7496">
              <w:t>48</w:t>
            </w:r>
          </w:p>
        </w:tc>
        <w:tc>
          <w:tcPr>
            <w:tcW w:w="875" w:type="dxa"/>
            <w:tcBorders>
              <w:top w:val="nil"/>
              <w:left w:val="nil"/>
              <w:bottom w:val="single" w:sz="4" w:space="0" w:color="auto"/>
              <w:right w:val="single" w:sz="4" w:space="0" w:color="auto"/>
            </w:tcBorders>
            <w:shd w:val="clear" w:color="auto" w:fill="auto"/>
            <w:noWrap/>
            <w:vAlign w:val="bottom"/>
          </w:tcPr>
          <w:p w14:paraId="24E1161C"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6A19EC3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F86DA3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36EFF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56150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71BB3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8B2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5F6F4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3DFC9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40F42D5" w14:textId="77777777" w:rsidR="00562B66" w:rsidRPr="00FC7496" w:rsidRDefault="00562B66" w:rsidP="000667DC">
            <w:pPr>
              <w:pStyle w:val="TAC"/>
              <w:keepNext w:val="0"/>
              <w:keepLines w:val="0"/>
            </w:pPr>
          </w:p>
        </w:tc>
      </w:tr>
      <w:tr w:rsidR="00562B66" w:rsidRPr="00FC7496" w14:paraId="640553A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EDA50" w14:textId="77777777" w:rsidR="00562B66" w:rsidRPr="00FC7496" w:rsidRDefault="00562B66" w:rsidP="000667DC">
            <w:pPr>
              <w:pStyle w:val="TAC"/>
              <w:keepNext w:val="0"/>
              <w:keepLines w:val="0"/>
            </w:pPr>
            <w:r w:rsidRPr="00FC7496">
              <w:t>49</w:t>
            </w:r>
          </w:p>
        </w:tc>
        <w:tc>
          <w:tcPr>
            <w:tcW w:w="875" w:type="dxa"/>
            <w:tcBorders>
              <w:top w:val="nil"/>
              <w:left w:val="nil"/>
              <w:bottom w:val="single" w:sz="4" w:space="0" w:color="auto"/>
              <w:right w:val="single" w:sz="4" w:space="0" w:color="auto"/>
            </w:tcBorders>
            <w:shd w:val="clear" w:color="auto" w:fill="auto"/>
            <w:noWrap/>
            <w:vAlign w:val="bottom"/>
          </w:tcPr>
          <w:p w14:paraId="4D79E4E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85095A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8A89B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BD27E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56B32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2463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1144C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DF6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6D66B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0B7146" w14:textId="77777777" w:rsidR="00562B66" w:rsidRPr="00FC7496" w:rsidRDefault="00562B66" w:rsidP="000667DC">
            <w:pPr>
              <w:pStyle w:val="TAC"/>
              <w:keepNext w:val="0"/>
              <w:keepLines w:val="0"/>
            </w:pPr>
          </w:p>
        </w:tc>
      </w:tr>
      <w:tr w:rsidR="00562B66" w:rsidRPr="00FC7496" w14:paraId="04A1E6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667074" w14:textId="77777777" w:rsidR="00562B66" w:rsidRPr="00FC7496" w:rsidRDefault="00562B66" w:rsidP="000667DC">
            <w:pPr>
              <w:pStyle w:val="TAC"/>
              <w:keepNext w:val="0"/>
              <w:keepLines w:val="0"/>
            </w:pPr>
            <w:r w:rsidRPr="00FC7496">
              <w:t>50</w:t>
            </w:r>
          </w:p>
        </w:tc>
        <w:tc>
          <w:tcPr>
            <w:tcW w:w="875" w:type="dxa"/>
            <w:tcBorders>
              <w:top w:val="nil"/>
              <w:left w:val="nil"/>
              <w:bottom w:val="single" w:sz="4" w:space="0" w:color="auto"/>
              <w:right w:val="single" w:sz="4" w:space="0" w:color="auto"/>
            </w:tcBorders>
            <w:shd w:val="clear" w:color="auto" w:fill="auto"/>
            <w:noWrap/>
            <w:vAlign w:val="bottom"/>
          </w:tcPr>
          <w:p w14:paraId="63F4DC9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3C088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C3C585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16B5F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4E7C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A1D2C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C43242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CF64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45A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82528FB" w14:textId="77777777" w:rsidR="00562B66" w:rsidRPr="00FC7496" w:rsidRDefault="00562B66" w:rsidP="000667DC">
            <w:pPr>
              <w:pStyle w:val="TAC"/>
              <w:keepNext w:val="0"/>
              <w:keepLines w:val="0"/>
            </w:pPr>
          </w:p>
        </w:tc>
      </w:tr>
      <w:tr w:rsidR="00562B66" w:rsidRPr="00FC7496" w14:paraId="21CB833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23C47E" w14:textId="77777777" w:rsidR="00562B66" w:rsidRPr="00FC7496" w:rsidRDefault="00562B66" w:rsidP="000667DC">
            <w:pPr>
              <w:pStyle w:val="TAC"/>
              <w:keepNext w:val="0"/>
              <w:keepLines w:val="0"/>
            </w:pPr>
            <w:r w:rsidRPr="00FC7496">
              <w:t>51</w:t>
            </w:r>
          </w:p>
        </w:tc>
        <w:tc>
          <w:tcPr>
            <w:tcW w:w="875" w:type="dxa"/>
            <w:tcBorders>
              <w:top w:val="nil"/>
              <w:left w:val="nil"/>
              <w:bottom w:val="single" w:sz="4" w:space="0" w:color="auto"/>
              <w:right w:val="single" w:sz="4" w:space="0" w:color="auto"/>
            </w:tcBorders>
            <w:shd w:val="clear" w:color="auto" w:fill="auto"/>
            <w:noWrap/>
            <w:vAlign w:val="bottom"/>
          </w:tcPr>
          <w:p w14:paraId="41360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89056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3A207C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114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DE1E1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3571A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562C4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EE398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21A2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85CF90E" w14:textId="77777777" w:rsidR="00562B66" w:rsidRPr="00FC7496" w:rsidRDefault="00562B66" w:rsidP="000667DC">
            <w:pPr>
              <w:pStyle w:val="TAC"/>
              <w:keepNext w:val="0"/>
              <w:keepLines w:val="0"/>
            </w:pPr>
          </w:p>
        </w:tc>
      </w:tr>
      <w:tr w:rsidR="00562B66" w:rsidRPr="00FC7496" w14:paraId="08226E2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7511C6" w14:textId="77777777" w:rsidR="00562B66" w:rsidRPr="00FC7496" w:rsidRDefault="00562B66" w:rsidP="000667DC">
            <w:pPr>
              <w:pStyle w:val="TAC"/>
              <w:keepNext w:val="0"/>
              <w:keepLines w:val="0"/>
            </w:pPr>
            <w:r w:rsidRPr="00FC7496">
              <w:t>52</w:t>
            </w:r>
          </w:p>
        </w:tc>
        <w:tc>
          <w:tcPr>
            <w:tcW w:w="875" w:type="dxa"/>
            <w:tcBorders>
              <w:top w:val="nil"/>
              <w:left w:val="nil"/>
              <w:bottom w:val="single" w:sz="4" w:space="0" w:color="auto"/>
              <w:right w:val="single" w:sz="4" w:space="0" w:color="auto"/>
            </w:tcBorders>
            <w:shd w:val="clear" w:color="auto" w:fill="auto"/>
            <w:noWrap/>
            <w:vAlign w:val="bottom"/>
          </w:tcPr>
          <w:p w14:paraId="01378F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76DEE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A530CB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F1B3C3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E105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A5C0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CE72D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1825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6E195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4CDD99F" w14:textId="77777777" w:rsidR="00562B66" w:rsidRPr="00FC7496" w:rsidRDefault="00562B66" w:rsidP="000667DC">
            <w:pPr>
              <w:pStyle w:val="TAC"/>
              <w:keepNext w:val="0"/>
              <w:keepLines w:val="0"/>
            </w:pPr>
          </w:p>
        </w:tc>
      </w:tr>
      <w:tr w:rsidR="00562B66" w:rsidRPr="00FC7496" w14:paraId="3979C31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E862ED" w14:textId="77777777" w:rsidR="00562B66" w:rsidRPr="00FC7496" w:rsidRDefault="00562B66" w:rsidP="000667DC">
            <w:pPr>
              <w:pStyle w:val="TAC"/>
              <w:keepNext w:val="0"/>
              <w:keepLines w:val="0"/>
            </w:pPr>
            <w:r w:rsidRPr="00FC7496">
              <w:t>53</w:t>
            </w:r>
          </w:p>
        </w:tc>
        <w:tc>
          <w:tcPr>
            <w:tcW w:w="875" w:type="dxa"/>
            <w:tcBorders>
              <w:top w:val="nil"/>
              <w:left w:val="nil"/>
              <w:bottom w:val="single" w:sz="4" w:space="0" w:color="auto"/>
              <w:right w:val="single" w:sz="4" w:space="0" w:color="auto"/>
            </w:tcBorders>
            <w:shd w:val="clear" w:color="auto" w:fill="auto"/>
            <w:noWrap/>
            <w:vAlign w:val="bottom"/>
          </w:tcPr>
          <w:p w14:paraId="0D27DDA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D6E914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5C738B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D69C1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2FFF1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5B02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69C87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3C7C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711F5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6CB89FF" w14:textId="77777777" w:rsidR="00562B66" w:rsidRPr="00FC7496" w:rsidRDefault="00562B66" w:rsidP="000667DC">
            <w:pPr>
              <w:pStyle w:val="TAC"/>
              <w:keepNext w:val="0"/>
              <w:keepLines w:val="0"/>
            </w:pPr>
          </w:p>
        </w:tc>
      </w:tr>
      <w:tr w:rsidR="00562B66" w:rsidRPr="00FC7496" w14:paraId="66F2D0F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3F3AAE" w14:textId="77777777" w:rsidR="00562B66" w:rsidRPr="00FC7496" w:rsidRDefault="00562B66" w:rsidP="000667DC">
            <w:pPr>
              <w:pStyle w:val="TAC"/>
              <w:keepNext w:val="0"/>
              <w:keepLines w:val="0"/>
            </w:pPr>
            <w:r w:rsidRPr="00FC7496">
              <w:t>54</w:t>
            </w:r>
          </w:p>
        </w:tc>
        <w:tc>
          <w:tcPr>
            <w:tcW w:w="875" w:type="dxa"/>
            <w:tcBorders>
              <w:top w:val="nil"/>
              <w:left w:val="nil"/>
              <w:bottom w:val="single" w:sz="4" w:space="0" w:color="auto"/>
              <w:right w:val="single" w:sz="4" w:space="0" w:color="auto"/>
            </w:tcBorders>
            <w:shd w:val="clear" w:color="auto" w:fill="auto"/>
            <w:noWrap/>
            <w:vAlign w:val="bottom"/>
          </w:tcPr>
          <w:p w14:paraId="07BAE47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DAF54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6018FE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4FA2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B21B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CED84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B09B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BF50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A79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65F0940" w14:textId="77777777" w:rsidR="00562B66" w:rsidRPr="00FC7496" w:rsidRDefault="00562B66" w:rsidP="000667DC">
            <w:pPr>
              <w:pStyle w:val="TAC"/>
              <w:keepNext w:val="0"/>
              <w:keepLines w:val="0"/>
            </w:pPr>
          </w:p>
        </w:tc>
      </w:tr>
      <w:tr w:rsidR="00562B66" w:rsidRPr="00FC7496" w14:paraId="274FE2D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C48539A" w14:textId="77777777" w:rsidR="00562B66" w:rsidRPr="00FC7496" w:rsidRDefault="00562B66" w:rsidP="000667DC">
            <w:pPr>
              <w:pStyle w:val="TAC"/>
              <w:keepNext w:val="0"/>
              <w:keepLines w:val="0"/>
            </w:pPr>
            <w:r w:rsidRPr="00FC7496">
              <w:t>55</w:t>
            </w:r>
          </w:p>
        </w:tc>
        <w:tc>
          <w:tcPr>
            <w:tcW w:w="875" w:type="dxa"/>
            <w:tcBorders>
              <w:top w:val="nil"/>
              <w:left w:val="nil"/>
              <w:bottom w:val="single" w:sz="4" w:space="0" w:color="auto"/>
              <w:right w:val="single" w:sz="4" w:space="0" w:color="auto"/>
            </w:tcBorders>
            <w:shd w:val="clear" w:color="auto" w:fill="auto"/>
            <w:noWrap/>
            <w:vAlign w:val="bottom"/>
          </w:tcPr>
          <w:p w14:paraId="4DBBFEA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263AD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5AC3DF3"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BD13FB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85F7F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85B5B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797F2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3A847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F80A5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CB282C7" w14:textId="77777777" w:rsidR="00562B66" w:rsidRPr="00FC7496" w:rsidRDefault="00562B66" w:rsidP="000667DC">
            <w:pPr>
              <w:pStyle w:val="TAC"/>
              <w:keepNext w:val="0"/>
              <w:keepLines w:val="0"/>
            </w:pPr>
          </w:p>
        </w:tc>
      </w:tr>
      <w:tr w:rsidR="00562B66" w:rsidRPr="00FC7496" w14:paraId="757392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DFDB7" w14:textId="77777777" w:rsidR="00562B66" w:rsidRPr="00FC7496" w:rsidRDefault="00562B66" w:rsidP="000667DC">
            <w:pPr>
              <w:pStyle w:val="TAC"/>
              <w:keepNext w:val="0"/>
              <w:keepLines w:val="0"/>
            </w:pPr>
            <w:r w:rsidRPr="00FC7496">
              <w:t>56</w:t>
            </w:r>
          </w:p>
        </w:tc>
        <w:tc>
          <w:tcPr>
            <w:tcW w:w="875" w:type="dxa"/>
            <w:tcBorders>
              <w:top w:val="nil"/>
              <w:left w:val="nil"/>
              <w:bottom w:val="single" w:sz="4" w:space="0" w:color="auto"/>
              <w:right w:val="single" w:sz="4" w:space="0" w:color="auto"/>
            </w:tcBorders>
            <w:shd w:val="clear" w:color="auto" w:fill="auto"/>
            <w:noWrap/>
            <w:vAlign w:val="bottom"/>
          </w:tcPr>
          <w:p w14:paraId="19BB24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B6F815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FC1DA3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ADD7A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51A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0D3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51B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F4BE5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937A8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7488DC5" w14:textId="77777777" w:rsidR="00562B66" w:rsidRPr="00FC7496" w:rsidRDefault="00562B66" w:rsidP="000667DC">
            <w:pPr>
              <w:pStyle w:val="TAC"/>
              <w:keepNext w:val="0"/>
              <w:keepLines w:val="0"/>
            </w:pPr>
          </w:p>
        </w:tc>
      </w:tr>
      <w:tr w:rsidR="00562B66" w:rsidRPr="00FC7496" w14:paraId="56E2BED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DD30926" w14:textId="77777777" w:rsidR="00562B66" w:rsidRPr="00FC7496" w:rsidRDefault="00562B66" w:rsidP="000667DC">
            <w:pPr>
              <w:pStyle w:val="TAC"/>
              <w:keepNext w:val="0"/>
              <w:keepLines w:val="0"/>
            </w:pPr>
            <w:r w:rsidRPr="00FC7496">
              <w:t>57</w:t>
            </w:r>
          </w:p>
        </w:tc>
        <w:tc>
          <w:tcPr>
            <w:tcW w:w="875" w:type="dxa"/>
            <w:tcBorders>
              <w:top w:val="nil"/>
              <w:left w:val="nil"/>
              <w:bottom w:val="single" w:sz="4" w:space="0" w:color="auto"/>
              <w:right w:val="single" w:sz="4" w:space="0" w:color="auto"/>
            </w:tcBorders>
            <w:shd w:val="clear" w:color="auto" w:fill="auto"/>
            <w:noWrap/>
            <w:vAlign w:val="bottom"/>
          </w:tcPr>
          <w:p w14:paraId="5412F8C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DFD6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42FC4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7998D8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D806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700AC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59AE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86B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A58A9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9C1B252" w14:textId="77777777" w:rsidR="00562B66" w:rsidRPr="00FC7496" w:rsidRDefault="00562B66" w:rsidP="000667DC">
            <w:pPr>
              <w:pStyle w:val="TAC"/>
              <w:keepNext w:val="0"/>
              <w:keepLines w:val="0"/>
            </w:pPr>
          </w:p>
        </w:tc>
      </w:tr>
      <w:tr w:rsidR="00562B66" w:rsidRPr="00FC7496" w14:paraId="4477B3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3C124A3" w14:textId="77777777" w:rsidR="00562B66" w:rsidRPr="00FC7496" w:rsidRDefault="00562B66" w:rsidP="000667DC">
            <w:pPr>
              <w:pStyle w:val="TAC"/>
              <w:keepNext w:val="0"/>
              <w:keepLines w:val="0"/>
            </w:pPr>
            <w:r w:rsidRPr="00FC7496">
              <w:t>58</w:t>
            </w:r>
          </w:p>
        </w:tc>
        <w:tc>
          <w:tcPr>
            <w:tcW w:w="875" w:type="dxa"/>
            <w:tcBorders>
              <w:top w:val="nil"/>
              <w:left w:val="nil"/>
              <w:bottom w:val="single" w:sz="4" w:space="0" w:color="auto"/>
              <w:right w:val="single" w:sz="4" w:space="0" w:color="auto"/>
            </w:tcBorders>
            <w:shd w:val="clear" w:color="auto" w:fill="auto"/>
            <w:noWrap/>
            <w:vAlign w:val="bottom"/>
          </w:tcPr>
          <w:p w14:paraId="33A760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3A4FC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3143A7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13127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B90E8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6FA8C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AA188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7AFA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EDF6A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01C9B1E" w14:textId="77777777" w:rsidR="00562B66" w:rsidRPr="00FC7496" w:rsidRDefault="00562B66" w:rsidP="000667DC">
            <w:pPr>
              <w:pStyle w:val="TAC"/>
              <w:keepNext w:val="0"/>
              <w:keepLines w:val="0"/>
            </w:pPr>
          </w:p>
        </w:tc>
      </w:tr>
      <w:tr w:rsidR="00562B66" w:rsidRPr="00FC7496" w14:paraId="5D155F6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CDBCE" w14:textId="77777777" w:rsidR="00562B66" w:rsidRPr="00FC7496" w:rsidRDefault="00562B66" w:rsidP="000667DC">
            <w:pPr>
              <w:pStyle w:val="TAC"/>
              <w:keepNext w:val="0"/>
              <w:keepLines w:val="0"/>
            </w:pPr>
            <w:r w:rsidRPr="00FC7496">
              <w:t>59</w:t>
            </w:r>
          </w:p>
        </w:tc>
        <w:tc>
          <w:tcPr>
            <w:tcW w:w="875" w:type="dxa"/>
            <w:tcBorders>
              <w:top w:val="nil"/>
              <w:left w:val="nil"/>
              <w:bottom w:val="single" w:sz="4" w:space="0" w:color="auto"/>
              <w:right w:val="single" w:sz="4" w:space="0" w:color="auto"/>
            </w:tcBorders>
            <w:shd w:val="clear" w:color="auto" w:fill="auto"/>
            <w:noWrap/>
            <w:vAlign w:val="bottom"/>
          </w:tcPr>
          <w:p w14:paraId="51293EC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5978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1805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31881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3A510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43424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55345D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AAEF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6B768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5244FC8" w14:textId="77777777" w:rsidR="00562B66" w:rsidRPr="00FC7496" w:rsidRDefault="00562B66" w:rsidP="000667DC">
            <w:pPr>
              <w:pStyle w:val="TAC"/>
              <w:keepNext w:val="0"/>
              <w:keepLines w:val="0"/>
            </w:pPr>
          </w:p>
        </w:tc>
      </w:tr>
      <w:tr w:rsidR="00562B66" w:rsidRPr="00FC7496" w14:paraId="319A5AB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FAEC82" w14:textId="77777777" w:rsidR="00562B66" w:rsidRPr="00FC7496" w:rsidRDefault="00562B66" w:rsidP="000667DC">
            <w:pPr>
              <w:pStyle w:val="TAC"/>
              <w:keepNext w:val="0"/>
              <w:keepLines w:val="0"/>
            </w:pPr>
            <w:r w:rsidRPr="00FC7496">
              <w:t>60</w:t>
            </w:r>
          </w:p>
        </w:tc>
        <w:tc>
          <w:tcPr>
            <w:tcW w:w="875" w:type="dxa"/>
            <w:tcBorders>
              <w:top w:val="nil"/>
              <w:left w:val="nil"/>
              <w:bottom w:val="single" w:sz="4" w:space="0" w:color="auto"/>
              <w:right w:val="single" w:sz="4" w:space="0" w:color="auto"/>
            </w:tcBorders>
            <w:shd w:val="clear" w:color="auto" w:fill="auto"/>
            <w:noWrap/>
            <w:vAlign w:val="bottom"/>
          </w:tcPr>
          <w:p w14:paraId="105000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1E81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7D104E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B70B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31F3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450ECA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92B3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7CA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F3A88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95C458" w14:textId="77777777" w:rsidR="00562B66" w:rsidRPr="00FC7496" w:rsidRDefault="00562B66" w:rsidP="000667DC">
            <w:pPr>
              <w:pStyle w:val="TAC"/>
              <w:keepNext w:val="0"/>
              <w:keepLines w:val="0"/>
            </w:pPr>
          </w:p>
        </w:tc>
      </w:tr>
      <w:tr w:rsidR="00562B66" w:rsidRPr="00FC7496" w14:paraId="3A50C81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978DF4" w14:textId="77777777" w:rsidR="00562B66" w:rsidRPr="00FC7496" w:rsidRDefault="00562B66" w:rsidP="000667DC">
            <w:pPr>
              <w:pStyle w:val="TAC"/>
              <w:keepNext w:val="0"/>
              <w:keepLines w:val="0"/>
            </w:pPr>
            <w:r w:rsidRPr="00FC7496">
              <w:t>61</w:t>
            </w:r>
          </w:p>
        </w:tc>
        <w:tc>
          <w:tcPr>
            <w:tcW w:w="875" w:type="dxa"/>
            <w:tcBorders>
              <w:top w:val="nil"/>
              <w:left w:val="nil"/>
              <w:bottom w:val="single" w:sz="4" w:space="0" w:color="auto"/>
              <w:right w:val="single" w:sz="4" w:space="0" w:color="auto"/>
            </w:tcBorders>
            <w:shd w:val="clear" w:color="auto" w:fill="auto"/>
            <w:noWrap/>
            <w:vAlign w:val="bottom"/>
          </w:tcPr>
          <w:p w14:paraId="162D913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2816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603CA2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6E13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F2DC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3469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8819D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54718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9302E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1E35C17" w14:textId="77777777" w:rsidR="00562B66" w:rsidRPr="00FC7496" w:rsidRDefault="00562B66" w:rsidP="000667DC">
            <w:pPr>
              <w:pStyle w:val="TAC"/>
              <w:keepNext w:val="0"/>
              <w:keepLines w:val="0"/>
            </w:pPr>
          </w:p>
        </w:tc>
      </w:tr>
      <w:tr w:rsidR="00562B66" w:rsidRPr="00FC7496" w14:paraId="3251468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188C7E" w14:textId="77777777" w:rsidR="00562B66" w:rsidRPr="00FC7496" w:rsidRDefault="00562B66" w:rsidP="000667DC">
            <w:pPr>
              <w:pStyle w:val="TAC"/>
              <w:keepNext w:val="0"/>
              <w:keepLines w:val="0"/>
            </w:pPr>
            <w:r w:rsidRPr="00FC7496">
              <w:t>62</w:t>
            </w:r>
          </w:p>
        </w:tc>
        <w:tc>
          <w:tcPr>
            <w:tcW w:w="875" w:type="dxa"/>
            <w:tcBorders>
              <w:top w:val="nil"/>
              <w:left w:val="nil"/>
              <w:bottom w:val="single" w:sz="4" w:space="0" w:color="auto"/>
              <w:right w:val="single" w:sz="4" w:space="0" w:color="auto"/>
            </w:tcBorders>
            <w:shd w:val="clear" w:color="auto" w:fill="auto"/>
            <w:noWrap/>
            <w:vAlign w:val="bottom"/>
          </w:tcPr>
          <w:p w14:paraId="70D2A6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C56B9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61578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AA52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3372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C2FB9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39A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0DAE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6F67D6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936B1D7" w14:textId="77777777" w:rsidR="00562B66" w:rsidRPr="00FC7496" w:rsidRDefault="00562B66" w:rsidP="000667DC">
            <w:pPr>
              <w:pStyle w:val="TAC"/>
              <w:keepNext w:val="0"/>
              <w:keepLines w:val="0"/>
            </w:pPr>
          </w:p>
        </w:tc>
      </w:tr>
      <w:tr w:rsidR="00562B66" w:rsidRPr="00FC7496" w14:paraId="0BDC9B3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0B25BE" w14:textId="77777777" w:rsidR="00562B66" w:rsidRPr="00FC7496" w:rsidRDefault="00562B66" w:rsidP="000667DC">
            <w:pPr>
              <w:pStyle w:val="TAC"/>
              <w:keepNext w:val="0"/>
              <w:keepLines w:val="0"/>
            </w:pPr>
            <w:r w:rsidRPr="00FC7496">
              <w:t>63</w:t>
            </w:r>
          </w:p>
        </w:tc>
        <w:tc>
          <w:tcPr>
            <w:tcW w:w="875" w:type="dxa"/>
            <w:tcBorders>
              <w:top w:val="nil"/>
              <w:left w:val="nil"/>
              <w:bottom w:val="single" w:sz="4" w:space="0" w:color="auto"/>
              <w:right w:val="single" w:sz="4" w:space="0" w:color="auto"/>
            </w:tcBorders>
            <w:shd w:val="clear" w:color="auto" w:fill="auto"/>
            <w:noWrap/>
            <w:vAlign w:val="bottom"/>
          </w:tcPr>
          <w:p w14:paraId="0DB3EA8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39044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866CDD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F3C9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838B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9447B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8F4B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D4DBE0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7F470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FD43AB1" w14:textId="77777777" w:rsidR="00562B66" w:rsidRPr="00FC7496" w:rsidRDefault="00562B66" w:rsidP="000667DC">
            <w:pPr>
              <w:pStyle w:val="TAC"/>
              <w:keepNext w:val="0"/>
              <w:keepLines w:val="0"/>
            </w:pPr>
          </w:p>
        </w:tc>
      </w:tr>
      <w:tr w:rsidR="00562B66" w:rsidRPr="00FC7496" w14:paraId="19A0FC4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3AD9F5" w14:textId="77777777" w:rsidR="00562B66" w:rsidRPr="00FC7496" w:rsidRDefault="00562B66" w:rsidP="000667DC">
            <w:pPr>
              <w:pStyle w:val="TAC"/>
              <w:keepNext w:val="0"/>
              <w:keepLines w:val="0"/>
            </w:pPr>
            <w:r w:rsidRPr="00FC7496">
              <w:t>64</w:t>
            </w:r>
          </w:p>
        </w:tc>
        <w:tc>
          <w:tcPr>
            <w:tcW w:w="875" w:type="dxa"/>
            <w:tcBorders>
              <w:top w:val="nil"/>
              <w:left w:val="nil"/>
              <w:bottom w:val="single" w:sz="4" w:space="0" w:color="auto"/>
              <w:right w:val="single" w:sz="4" w:space="0" w:color="auto"/>
            </w:tcBorders>
            <w:shd w:val="clear" w:color="auto" w:fill="auto"/>
            <w:noWrap/>
            <w:vAlign w:val="bottom"/>
          </w:tcPr>
          <w:p w14:paraId="51C84B1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0BF5AF5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B53508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644206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9D05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470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B5CCF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F84C4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79C30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13B43B3" w14:textId="77777777" w:rsidR="00562B66" w:rsidRPr="00FC7496" w:rsidRDefault="00562B66" w:rsidP="000667DC">
            <w:pPr>
              <w:pStyle w:val="TAC"/>
              <w:keepNext w:val="0"/>
              <w:keepLines w:val="0"/>
            </w:pPr>
          </w:p>
        </w:tc>
      </w:tr>
      <w:tr w:rsidR="00562B66" w:rsidRPr="00FC7496" w14:paraId="72FFADA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FBDA62" w14:textId="77777777" w:rsidR="00562B66" w:rsidRPr="00FC7496" w:rsidRDefault="00562B66" w:rsidP="000667DC">
            <w:pPr>
              <w:pStyle w:val="TAC"/>
              <w:keepNext w:val="0"/>
              <w:keepLines w:val="0"/>
            </w:pPr>
            <w:r w:rsidRPr="00FC7496">
              <w:t>65</w:t>
            </w:r>
          </w:p>
        </w:tc>
        <w:tc>
          <w:tcPr>
            <w:tcW w:w="875" w:type="dxa"/>
            <w:tcBorders>
              <w:top w:val="nil"/>
              <w:left w:val="nil"/>
              <w:bottom w:val="single" w:sz="4" w:space="0" w:color="auto"/>
              <w:right w:val="single" w:sz="4" w:space="0" w:color="auto"/>
            </w:tcBorders>
            <w:shd w:val="clear" w:color="auto" w:fill="auto"/>
            <w:noWrap/>
            <w:vAlign w:val="bottom"/>
          </w:tcPr>
          <w:p w14:paraId="0BF5B53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C361A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2A1D0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CF2C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DCB92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0B77B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9F7E3C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E95B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54DA7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4D6A9B" w14:textId="77777777" w:rsidR="00562B66" w:rsidRPr="00FC7496" w:rsidRDefault="00562B66" w:rsidP="000667DC">
            <w:pPr>
              <w:pStyle w:val="TAC"/>
              <w:keepNext w:val="0"/>
              <w:keepLines w:val="0"/>
            </w:pPr>
          </w:p>
        </w:tc>
      </w:tr>
      <w:tr w:rsidR="00562B66" w:rsidRPr="00FC7496" w14:paraId="2C5C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5B698DE" w14:textId="77777777" w:rsidR="00562B66" w:rsidRPr="00FC7496" w:rsidRDefault="00562B66" w:rsidP="000667DC">
            <w:pPr>
              <w:pStyle w:val="TAC"/>
              <w:keepNext w:val="0"/>
              <w:keepLines w:val="0"/>
            </w:pPr>
            <w:r w:rsidRPr="00FC7496">
              <w:t>66</w:t>
            </w:r>
          </w:p>
        </w:tc>
        <w:tc>
          <w:tcPr>
            <w:tcW w:w="875" w:type="dxa"/>
            <w:tcBorders>
              <w:top w:val="nil"/>
              <w:left w:val="nil"/>
              <w:bottom w:val="single" w:sz="4" w:space="0" w:color="auto"/>
              <w:right w:val="single" w:sz="4" w:space="0" w:color="auto"/>
            </w:tcBorders>
            <w:shd w:val="clear" w:color="auto" w:fill="auto"/>
            <w:noWrap/>
            <w:vAlign w:val="bottom"/>
          </w:tcPr>
          <w:p w14:paraId="59136060"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57653A0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16F579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77FEE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F9427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77526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A01E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CC02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8891E5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5E3678" w14:textId="77777777" w:rsidR="00562B66" w:rsidRPr="00FC7496" w:rsidRDefault="00562B66" w:rsidP="000667DC">
            <w:pPr>
              <w:pStyle w:val="TAC"/>
              <w:keepNext w:val="0"/>
              <w:keepLines w:val="0"/>
            </w:pPr>
          </w:p>
        </w:tc>
      </w:tr>
      <w:tr w:rsidR="00562B66" w:rsidRPr="00FC7496" w14:paraId="6C285C2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C72B84B" w14:textId="77777777" w:rsidR="00562B66" w:rsidRPr="00FC7496" w:rsidRDefault="00562B66" w:rsidP="000667DC">
            <w:pPr>
              <w:pStyle w:val="TAC"/>
              <w:keepNext w:val="0"/>
              <w:keepLines w:val="0"/>
            </w:pPr>
            <w:r w:rsidRPr="00FC7496">
              <w:t>67</w:t>
            </w:r>
          </w:p>
        </w:tc>
        <w:tc>
          <w:tcPr>
            <w:tcW w:w="875" w:type="dxa"/>
            <w:tcBorders>
              <w:top w:val="nil"/>
              <w:left w:val="nil"/>
              <w:bottom w:val="single" w:sz="4" w:space="0" w:color="auto"/>
              <w:right w:val="single" w:sz="4" w:space="0" w:color="auto"/>
            </w:tcBorders>
            <w:shd w:val="clear" w:color="auto" w:fill="auto"/>
            <w:noWrap/>
            <w:vAlign w:val="bottom"/>
          </w:tcPr>
          <w:p w14:paraId="081511D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5AB4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1D450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918DF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A30051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3F905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90CB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EDC0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05E0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17DA4CF" w14:textId="77777777" w:rsidR="00562B66" w:rsidRPr="00FC7496" w:rsidRDefault="00562B66" w:rsidP="000667DC">
            <w:pPr>
              <w:pStyle w:val="TAC"/>
              <w:keepNext w:val="0"/>
              <w:keepLines w:val="0"/>
            </w:pPr>
          </w:p>
        </w:tc>
      </w:tr>
      <w:tr w:rsidR="00562B66" w:rsidRPr="00FC7496" w14:paraId="0658010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3655FBF" w14:textId="77777777" w:rsidR="00562B66" w:rsidRPr="00FC7496" w:rsidRDefault="00562B66" w:rsidP="000667DC">
            <w:pPr>
              <w:pStyle w:val="TAC"/>
              <w:keepNext w:val="0"/>
              <w:keepLines w:val="0"/>
            </w:pPr>
            <w:r w:rsidRPr="00FC7496">
              <w:t>68</w:t>
            </w:r>
          </w:p>
        </w:tc>
        <w:tc>
          <w:tcPr>
            <w:tcW w:w="875" w:type="dxa"/>
            <w:tcBorders>
              <w:top w:val="nil"/>
              <w:left w:val="nil"/>
              <w:bottom w:val="single" w:sz="4" w:space="0" w:color="auto"/>
              <w:right w:val="single" w:sz="4" w:space="0" w:color="auto"/>
            </w:tcBorders>
            <w:shd w:val="clear" w:color="auto" w:fill="auto"/>
            <w:noWrap/>
            <w:vAlign w:val="bottom"/>
          </w:tcPr>
          <w:p w14:paraId="4317192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C9C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2891236" w14:textId="77777777" w:rsidR="00562B66" w:rsidRPr="00FC7496" w:rsidRDefault="00562B66" w:rsidP="000667DC">
            <w:pPr>
              <w:pStyle w:val="TAC"/>
              <w:keepNext w:val="0"/>
              <w:keepLines w:val="0"/>
            </w:pPr>
          </w:p>
        </w:tc>
        <w:tc>
          <w:tcPr>
            <w:tcW w:w="567" w:type="dxa"/>
            <w:tcBorders>
              <w:top w:val="nil"/>
              <w:left w:val="nil"/>
              <w:bottom w:val="nil"/>
              <w:right w:val="nil"/>
            </w:tcBorders>
            <w:shd w:val="clear" w:color="auto" w:fill="auto"/>
            <w:noWrap/>
            <w:vAlign w:val="bottom"/>
          </w:tcPr>
          <w:p w14:paraId="2F8C6701" w14:textId="77777777" w:rsidR="00562B66" w:rsidRPr="00FC7496" w:rsidRDefault="00562B66" w:rsidP="000667DC">
            <w:pPr>
              <w:pStyle w:val="TAC"/>
              <w:keepNext w:val="0"/>
              <w:keepLines w:val="0"/>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38584C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7AF0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D6C85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4B80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CD2D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3823C82" w14:textId="77777777" w:rsidR="00562B66" w:rsidRPr="00FC7496" w:rsidRDefault="00562B66" w:rsidP="000667DC">
            <w:pPr>
              <w:pStyle w:val="TAC"/>
              <w:keepNext w:val="0"/>
              <w:keepLines w:val="0"/>
            </w:pPr>
          </w:p>
        </w:tc>
      </w:tr>
      <w:tr w:rsidR="00562B66" w:rsidRPr="00FC7496" w14:paraId="0B923DE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2B1232" w14:textId="77777777" w:rsidR="00562B66" w:rsidRPr="00FC7496" w:rsidRDefault="00562B66" w:rsidP="000667DC">
            <w:pPr>
              <w:pStyle w:val="TAC"/>
              <w:keepNext w:val="0"/>
              <w:keepLines w:val="0"/>
            </w:pPr>
            <w:r w:rsidRPr="00FC7496">
              <w:t>69</w:t>
            </w:r>
          </w:p>
        </w:tc>
        <w:tc>
          <w:tcPr>
            <w:tcW w:w="875" w:type="dxa"/>
            <w:tcBorders>
              <w:top w:val="nil"/>
              <w:left w:val="nil"/>
              <w:bottom w:val="single" w:sz="4" w:space="0" w:color="auto"/>
              <w:right w:val="single" w:sz="4" w:space="0" w:color="auto"/>
            </w:tcBorders>
            <w:shd w:val="clear" w:color="auto" w:fill="auto"/>
            <w:noWrap/>
            <w:vAlign w:val="bottom"/>
          </w:tcPr>
          <w:p w14:paraId="0466070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28123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14FF284" w14:textId="77777777" w:rsidR="00562B66" w:rsidRPr="00FC7496" w:rsidRDefault="00562B66"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179B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BC21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4DBEF3"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50A363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2AC6D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BB37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C102B8" w14:textId="77777777" w:rsidR="00562B66" w:rsidRPr="00FC7496" w:rsidRDefault="00562B66" w:rsidP="000667DC">
            <w:pPr>
              <w:pStyle w:val="TAC"/>
              <w:keepNext w:val="0"/>
              <w:keepLines w:val="0"/>
            </w:pPr>
            <w:r w:rsidRPr="00FC7496">
              <w:t> </w:t>
            </w:r>
          </w:p>
        </w:tc>
      </w:tr>
      <w:tr w:rsidR="00562B66" w:rsidRPr="00FC7496" w14:paraId="09776AD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5DF129" w14:textId="77777777" w:rsidR="00562B66" w:rsidRPr="00FC7496" w:rsidRDefault="00562B66" w:rsidP="000667DC">
            <w:pPr>
              <w:pStyle w:val="TAC"/>
              <w:keepNext w:val="0"/>
              <w:keepLines w:val="0"/>
            </w:pPr>
            <w:r w:rsidRPr="00FC7496">
              <w:t>70</w:t>
            </w:r>
          </w:p>
        </w:tc>
        <w:tc>
          <w:tcPr>
            <w:tcW w:w="875" w:type="dxa"/>
            <w:tcBorders>
              <w:top w:val="nil"/>
              <w:left w:val="nil"/>
              <w:bottom w:val="single" w:sz="4" w:space="0" w:color="auto"/>
              <w:right w:val="single" w:sz="4" w:space="0" w:color="auto"/>
            </w:tcBorders>
            <w:shd w:val="clear" w:color="auto" w:fill="auto"/>
            <w:noWrap/>
            <w:vAlign w:val="bottom"/>
          </w:tcPr>
          <w:p w14:paraId="22F959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E6D3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5B18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D94E0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92AF3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58C0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EE05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1BB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F630D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60A6FFE" w14:textId="77777777" w:rsidR="00562B66" w:rsidRPr="00FC7496" w:rsidRDefault="00562B66" w:rsidP="000667DC">
            <w:pPr>
              <w:pStyle w:val="TAC"/>
              <w:keepNext w:val="0"/>
              <w:keepLines w:val="0"/>
            </w:pPr>
            <w:r w:rsidRPr="00FC7496">
              <w:t> </w:t>
            </w:r>
          </w:p>
        </w:tc>
      </w:tr>
      <w:tr w:rsidR="00562B66" w:rsidRPr="00FC7496" w14:paraId="5E6C4AF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49C465" w14:textId="77777777" w:rsidR="00562B66" w:rsidRPr="00FC7496" w:rsidRDefault="00562B66" w:rsidP="000667DC">
            <w:pPr>
              <w:pStyle w:val="TAC"/>
              <w:keepNext w:val="0"/>
              <w:keepLines w:val="0"/>
            </w:pPr>
            <w:r w:rsidRPr="00FC7496">
              <w:t>71</w:t>
            </w:r>
          </w:p>
        </w:tc>
        <w:tc>
          <w:tcPr>
            <w:tcW w:w="875" w:type="dxa"/>
            <w:tcBorders>
              <w:top w:val="nil"/>
              <w:left w:val="nil"/>
              <w:bottom w:val="single" w:sz="4" w:space="0" w:color="auto"/>
              <w:right w:val="single" w:sz="4" w:space="0" w:color="auto"/>
            </w:tcBorders>
            <w:shd w:val="clear" w:color="auto" w:fill="auto"/>
            <w:noWrap/>
            <w:vAlign w:val="bottom"/>
          </w:tcPr>
          <w:p w14:paraId="3A0022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449AB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CF15D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2A319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08B1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2EF07" w14:textId="77777777" w:rsidR="00562B66" w:rsidRPr="00FC7496" w:rsidRDefault="00562B66" w:rsidP="000667DC">
            <w:pPr>
              <w:pStyle w:val="TAC"/>
              <w:keepNext w:val="0"/>
              <w:keepLines w:val="0"/>
            </w:pPr>
            <w:r w:rsidRPr="00FC7496">
              <w:t> </w:t>
            </w:r>
            <w:r w:rsidR="00CC7B4C" w:rsidRPr="00FC7496">
              <w:t>SI4</w:t>
            </w:r>
          </w:p>
        </w:tc>
        <w:tc>
          <w:tcPr>
            <w:tcW w:w="709" w:type="dxa"/>
            <w:tcBorders>
              <w:top w:val="nil"/>
              <w:left w:val="nil"/>
              <w:bottom w:val="single" w:sz="4" w:space="0" w:color="auto"/>
              <w:right w:val="single" w:sz="4" w:space="0" w:color="auto"/>
            </w:tcBorders>
            <w:shd w:val="clear" w:color="auto" w:fill="auto"/>
            <w:noWrap/>
            <w:vAlign w:val="bottom"/>
          </w:tcPr>
          <w:p w14:paraId="1818E9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EB983C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0184B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B4C6FDE" w14:textId="77777777" w:rsidR="00562B66" w:rsidRPr="00FC7496" w:rsidRDefault="00562B66" w:rsidP="000667DC">
            <w:pPr>
              <w:pStyle w:val="TAC"/>
              <w:keepNext w:val="0"/>
              <w:keepLines w:val="0"/>
            </w:pPr>
          </w:p>
        </w:tc>
      </w:tr>
      <w:tr w:rsidR="00562B66" w:rsidRPr="00FC7496" w14:paraId="20022F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B851C8D" w14:textId="77777777" w:rsidR="00562B66" w:rsidRPr="00FC7496" w:rsidRDefault="00562B66" w:rsidP="000667DC">
            <w:pPr>
              <w:pStyle w:val="TAC"/>
              <w:keepNext w:val="0"/>
              <w:keepLines w:val="0"/>
            </w:pPr>
            <w:r w:rsidRPr="00FC7496">
              <w:t>72</w:t>
            </w:r>
          </w:p>
        </w:tc>
        <w:tc>
          <w:tcPr>
            <w:tcW w:w="875" w:type="dxa"/>
            <w:tcBorders>
              <w:top w:val="nil"/>
              <w:left w:val="nil"/>
              <w:bottom w:val="single" w:sz="4" w:space="0" w:color="auto"/>
              <w:right w:val="single" w:sz="4" w:space="0" w:color="auto"/>
            </w:tcBorders>
            <w:shd w:val="clear" w:color="auto" w:fill="auto"/>
            <w:noWrap/>
            <w:vAlign w:val="bottom"/>
          </w:tcPr>
          <w:p w14:paraId="3CA5553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DC312E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FB8B4F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02E5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6332E4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82B4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557AE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5A0A5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4CDFC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831226B" w14:textId="77777777" w:rsidR="00562B66" w:rsidRPr="00FC7496" w:rsidRDefault="00562B66" w:rsidP="000667DC">
            <w:pPr>
              <w:pStyle w:val="TAC"/>
              <w:keepNext w:val="0"/>
              <w:keepLines w:val="0"/>
            </w:pPr>
            <w:r w:rsidRPr="00FC7496">
              <w:t> </w:t>
            </w:r>
          </w:p>
        </w:tc>
      </w:tr>
      <w:tr w:rsidR="0015419A" w:rsidRPr="00FC7496" w14:paraId="4FA9E3E7" w14:textId="77777777">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459E8" w14:textId="77777777" w:rsidR="0015419A" w:rsidRPr="00FC7496" w:rsidRDefault="0015419A" w:rsidP="000667DC">
            <w:pPr>
              <w:pStyle w:val="TAC"/>
              <w:keepNext w:val="0"/>
              <w:keepLines w:val="0"/>
            </w:pPr>
            <w:r w:rsidRPr="00FC7496">
              <w:t>73</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4F29DA78" w14:textId="77777777" w:rsidR="0015419A" w:rsidRPr="00FC7496" w:rsidRDefault="0015419A" w:rsidP="000667DC">
            <w:pPr>
              <w:pStyle w:val="TAC"/>
              <w:keepNext w:val="0"/>
              <w:keepLines w:val="0"/>
            </w:pPr>
            <w:r w:rsidRPr="00FC7496">
              <w:t>MIB</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3AF087C" w14:textId="77777777" w:rsidR="0015419A" w:rsidRPr="00FC7496" w:rsidRDefault="0015419A" w:rsidP="000667DC">
            <w:pPr>
              <w:pStyle w:val="TAC"/>
              <w:keepNext w:val="0"/>
              <w:keepLines w:val="0"/>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CE53D30" w14:textId="77777777" w:rsidR="0015419A" w:rsidRPr="00FC7496" w:rsidRDefault="0015419A"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169207F"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9107B9B"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62D07D" w14:textId="77777777" w:rsidR="0015419A" w:rsidRPr="00FC7496" w:rsidRDefault="00CC7B4C" w:rsidP="000667DC">
            <w:pPr>
              <w:pStyle w:val="TAC"/>
              <w:keepNext w:val="0"/>
              <w:keepLines w:val="0"/>
            </w:pPr>
            <w:r w:rsidRPr="00FC7496">
              <w:t>SI5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E50388"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C5541E"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238E954" w14:textId="77777777" w:rsidR="0015419A" w:rsidRPr="00FC7496" w:rsidRDefault="0015419A" w:rsidP="000667DC">
            <w:pPr>
              <w:pStyle w:val="TAC"/>
              <w:keepNext w:val="0"/>
              <w:keepLines w:val="0"/>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C5BFA9B" w14:textId="77777777" w:rsidR="0015419A" w:rsidRPr="00FC7496" w:rsidRDefault="0015419A" w:rsidP="000667DC">
            <w:pPr>
              <w:pStyle w:val="TAC"/>
              <w:keepNext w:val="0"/>
              <w:keepLines w:val="0"/>
            </w:pPr>
          </w:p>
        </w:tc>
      </w:tr>
    </w:tbl>
    <w:p w14:paraId="4398EC5C" w14:textId="77777777" w:rsidR="00CC7B4C" w:rsidRPr="00FC7496" w:rsidRDefault="00CC7B4C" w:rsidP="00CC7B4C"/>
    <w:p w14:paraId="5CB05E49" w14:textId="77777777" w:rsidR="00CC7B4C" w:rsidRPr="00FC7496" w:rsidRDefault="00CC7B4C" w:rsidP="00CC7B4C">
      <w:pPr>
        <w:pStyle w:val="NO"/>
      </w:pPr>
      <w:r w:rsidRPr="00FC7496">
        <w:t>NOTE: Subframes 4 and 9 are avoided so as to facilitate availability of PDCCHs in the UE specific search space for transmission of PDCCH for both UL C-RNTI/SPS-RNTI and DL C-RNTI/SPS-RNTI/Temp C-RNTI.</w:t>
      </w:r>
    </w:p>
    <w:p w14:paraId="751E00B1" w14:textId="77777777" w:rsidR="005E282F" w:rsidRPr="00FC7496" w:rsidRDefault="005E282F" w:rsidP="005E282F">
      <w:pPr>
        <w:pStyle w:val="Heading3"/>
      </w:pPr>
      <w:r w:rsidRPr="00FC7496">
        <w:t>7.7.2a</w:t>
      </w:r>
      <w:r w:rsidRPr="00FC7496">
        <w:tab/>
        <w:t>Scheduling information for BR System information</w:t>
      </w:r>
    </w:p>
    <w:p w14:paraId="1B0D6EE7" w14:textId="65705A41" w:rsidR="005E282F" w:rsidRPr="00FC7496" w:rsidRDefault="005E282F" w:rsidP="005E282F">
      <w:r w:rsidRPr="00FC7496">
        <w:t>The scheduling of BR System Information is based upon the following conditions (</w:t>
      </w:r>
      <w:r w:rsidR="0016588A" w:rsidRPr="0016588A">
        <w:t xml:space="preserve"> </w:t>
      </w:r>
      <w:r w:rsidR="0016588A" w:rsidRPr="004F6C36">
        <w:t>TS</w:t>
      </w:r>
      <w:r w:rsidRPr="00FC7496">
        <w:t xml:space="preserve"> 36.211 [</w:t>
      </w:r>
      <w:r w:rsidR="0016588A" w:rsidRPr="004F6C36">
        <w:t>35</w:t>
      </w:r>
      <w:r w:rsidRPr="00FC7496">
        <w:t>] clause 6.4.1):</w:t>
      </w:r>
    </w:p>
    <w:p w14:paraId="6D645D45" w14:textId="1BC70B82" w:rsidR="005E282F" w:rsidRPr="00FC7496" w:rsidRDefault="005E282F" w:rsidP="008A5F61">
      <w:pPr>
        <w:pStyle w:val="B1"/>
      </w:pPr>
      <w:r w:rsidRPr="00FC7496">
        <w:t>-</w:t>
      </w:r>
      <w:r w:rsidRPr="00FC7496">
        <w:tab/>
      </w:r>
      <w:r w:rsidRPr="00FC7496">
        <w:rPr>
          <w:position w:val="-12"/>
        </w:rPr>
        <w:object w:dxaOrig="800" w:dyaOrig="380" w14:anchorId="7C609D89">
          <v:shape id="_x0000_i1031" type="#_x0000_t75" style="width:39.75pt;height:18.75pt" o:ole="">
            <v:imagedata r:id="rId18" o:title=""/>
          </v:shape>
          <o:OLEObject Type="Embed" ProgID="Equation.3" ShapeID="_x0000_i1031" DrawAspect="Content" ObjectID="_1701175144" r:id="rId19"/>
        </w:object>
      </w:r>
      <w:r w:rsidRPr="00FC7496">
        <w:t xml:space="preserve"> =4 i.e. the schedulingInfoSIB1-BR-r13 values are selected from {1,4,7,10,13,16} which as per </w:t>
      </w:r>
      <w:r w:rsidR="0016588A" w:rsidRPr="004F6C36">
        <w:t xml:space="preserve">TS </w:t>
      </w:r>
      <w:r w:rsidRPr="00FC7496">
        <w:t>36.213</w:t>
      </w:r>
      <w:r w:rsidR="0016588A" w:rsidRPr="004F6C36">
        <w:t xml:space="preserve"> </w:t>
      </w:r>
      <w:r w:rsidRPr="00FC7496">
        <w:t>[30] table 7.1.6-1 would result in 4 repetitions.</w:t>
      </w:r>
    </w:p>
    <w:p w14:paraId="3E5B199A" w14:textId="77777777" w:rsidR="005E282F" w:rsidRPr="00FC7496" w:rsidRDefault="005E282F" w:rsidP="008A5F61">
      <w:pPr>
        <w:pStyle w:val="B1"/>
      </w:pPr>
      <w:r w:rsidRPr="00FC7496">
        <w:t>-</w:t>
      </w:r>
      <w:r w:rsidRPr="00FC7496">
        <w:tab/>
        <w:t>si-WindowLength-BR-r13 =20 ms (same value as si-WindowLength)</w:t>
      </w:r>
    </w:p>
    <w:p w14:paraId="47F1F466" w14:textId="77777777" w:rsidR="005E282F" w:rsidRPr="00FC7496" w:rsidRDefault="005E282F" w:rsidP="008A5F61">
      <w:pPr>
        <w:pStyle w:val="B1"/>
      </w:pPr>
      <w:r w:rsidRPr="00FC7496">
        <w:t>-</w:t>
      </w:r>
      <w:r w:rsidRPr="00FC7496">
        <w:tab/>
        <w:t>si-RepetitionPattern-r13 = every2ndRF (hence results eventually in only transmission in first frame of window)</w:t>
      </w:r>
    </w:p>
    <w:p w14:paraId="2839C386" w14:textId="591D865E" w:rsidR="005E282F" w:rsidRPr="00FC7496" w:rsidRDefault="005E282F" w:rsidP="008A5F61">
      <w:pPr>
        <w:pStyle w:val="B1"/>
      </w:pPr>
      <w:r w:rsidRPr="00FC7496">
        <w:t>-</w:t>
      </w:r>
      <w:r w:rsidRPr="00FC7496">
        <w:tab/>
        <w:t xml:space="preserve">Except for SIB1-BR (mandated for SIB1-BR by </w:t>
      </w:r>
      <w:r w:rsidR="0016588A" w:rsidRPr="004F6C36">
        <w:t xml:space="preserve">TS </w:t>
      </w:r>
      <w:r w:rsidRPr="00FC7496">
        <w:t>36.211</w:t>
      </w:r>
      <w:r w:rsidR="0016588A" w:rsidRPr="004F6C36">
        <w:t xml:space="preserve"> [35]</w:t>
      </w:r>
      <w:r w:rsidRPr="00FC7496">
        <w:t>) hopping is assumed to be not enabled for anything else.</w:t>
      </w:r>
    </w:p>
    <w:p w14:paraId="4B0EB6AF" w14:textId="77777777" w:rsidR="005E282F" w:rsidRPr="00FC7496" w:rsidRDefault="005E282F" w:rsidP="008A5F61">
      <w:pPr>
        <w:pStyle w:val="B1"/>
      </w:pPr>
      <w:r w:rsidRPr="00FC7496">
        <w:t>-</w:t>
      </w:r>
      <w:r w:rsidRPr="00FC7496">
        <w:tab/>
        <w:t>The current test plan excludes inter frequency and inter rat test cases due to limitations in RAN4. Inter frequency, inter RAT system information combinations are not considered.</w:t>
      </w:r>
    </w:p>
    <w:p w14:paraId="0E832A99" w14:textId="4869949C" w:rsidR="005E282F" w:rsidRPr="00FC7496" w:rsidRDefault="005E282F" w:rsidP="008A5F61">
      <w:pPr>
        <w:pStyle w:val="B1"/>
      </w:pPr>
      <w:r w:rsidRPr="00FC7496">
        <w:t>-</w:t>
      </w:r>
      <w:r w:rsidRPr="00FC7496">
        <w:tab/>
        <w:t xml:space="preserve">The typical size of SIB1/2/3/4 is less than 700 bits, the Max TB size for SIx-BR is 936 bits, </w:t>
      </w:r>
      <w:r w:rsidR="0016588A" w:rsidRPr="004F6C36">
        <w:t xml:space="preserve">TS </w:t>
      </w:r>
      <w:r w:rsidRPr="00FC7496">
        <w:t>36.213 [30] table 7.1.7.2.7-1, hence no segmentation is assumed. For SIB1-BR schedulingInfoSIB1-BR-r13 =10, and for SIB 2,3,4 the si-TBS-r13 is set as b712.</w:t>
      </w:r>
    </w:p>
    <w:p w14:paraId="5905ECF2" w14:textId="0F340177" w:rsidR="002E5106" w:rsidRPr="00FC7496" w:rsidRDefault="005E282F" w:rsidP="002E5106">
      <w:pPr>
        <w:pStyle w:val="B1"/>
      </w:pPr>
      <w:r w:rsidRPr="00FC7496">
        <w:t>-</w:t>
      </w:r>
      <w:r w:rsidRPr="00FC7496">
        <w:tab/>
      </w:r>
      <w:r w:rsidR="0016588A" w:rsidRPr="004F6C36">
        <w:t>TTCN may configure the SS to repeat the MIB. In that case the SS shall repeat the MIB</w:t>
      </w:r>
      <w:r w:rsidRPr="00FC7496">
        <w:t xml:space="preserve"> as per </w:t>
      </w:r>
      <w:r w:rsidR="0016588A" w:rsidRPr="004F6C36">
        <w:t xml:space="preserve">TS </w:t>
      </w:r>
      <w:r w:rsidRPr="00FC7496">
        <w:t>36.331[19] clause 5.2.1.2 in subframe#9 of the previous radio frame for FDD and subframe #5 of the same radio frame for TDD, the same can be achieved in the below schedule.</w:t>
      </w:r>
    </w:p>
    <w:p w14:paraId="535FF70D" w14:textId="77777777" w:rsidR="005E282F" w:rsidRPr="00FC7496" w:rsidRDefault="002E5106" w:rsidP="002E5106">
      <w:pPr>
        <w:pStyle w:val="B1"/>
      </w:pPr>
      <w:r w:rsidRPr="00FC7496">
        <w:t>-</w:t>
      </w:r>
      <w:r w:rsidRPr="00FC7496">
        <w:tab/>
        <w:t>System information broadcasting rules defined in clause 7.7.1 apply with the exception that SIB1 is replaced with SIB1 &amp; SIB1-BR and SI is replaced with SI &amp; SI-BR.</w:t>
      </w:r>
    </w:p>
    <w:p w14:paraId="23958039" w14:textId="5928E628" w:rsidR="005E282F" w:rsidRPr="00FC7496" w:rsidRDefault="005E282F" w:rsidP="005E282F">
      <w:r w:rsidRPr="00FC7496">
        <w:t>The subframe offset values used for SI messages are according to table 7.7.2a-1.</w:t>
      </w:r>
    </w:p>
    <w:p w14:paraId="3964BDA9" w14:textId="77777777" w:rsidR="005E282F" w:rsidRPr="00FC7496" w:rsidRDefault="005E282F" w:rsidP="00E04DB1">
      <w:pPr>
        <w:pStyle w:val="TH"/>
      </w:pPr>
      <w:r w:rsidRPr="00FC7496">
        <w:t>Table 7.7.2a-1: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45"/>
        <w:gridCol w:w="2357"/>
        <w:gridCol w:w="2357"/>
        <w:gridCol w:w="2118"/>
      </w:tblGrid>
      <w:tr w:rsidR="002E5106" w:rsidRPr="00FC7496" w14:paraId="060989C2" w14:textId="77777777" w:rsidTr="009B0016">
        <w:trPr>
          <w:jc w:val="center"/>
        </w:trPr>
        <w:tc>
          <w:tcPr>
            <w:tcW w:w="2945" w:type="dxa"/>
          </w:tcPr>
          <w:p w14:paraId="68CCC3A6" w14:textId="77777777" w:rsidR="002E5106" w:rsidRPr="00FC7496" w:rsidRDefault="002E5106" w:rsidP="009B0016">
            <w:pPr>
              <w:pStyle w:val="TAH"/>
              <w:rPr>
                <w:lang w:eastAsia="ja-JP"/>
              </w:rPr>
            </w:pPr>
            <w:r w:rsidRPr="00FC7496">
              <w:rPr>
                <w:lang w:eastAsia="ja-JP"/>
              </w:rPr>
              <w:t>Scheduling Information No.</w:t>
            </w:r>
          </w:p>
          <w:p w14:paraId="127AAD8B" w14:textId="77777777" w:rsidR="002E5106" w:rsidRPr="00FC7496" w:rsidRDefault="002E5106" w:rsidP="009B0016">
            <w:pPr>
              <w:pStyle w:val="TAH"/>
            </w:pPr>
            <w:r w:rsidRPr="00FC7496">
              <w:rPr>
                <w:lang w:eastAsia="ja-JP"/>
              </w:rPr>
              <w:t>Acc to TS 36.508 [3], clause 4.4.3.1.2</w:t>
            </w:r>
          </w:p>
        </w:tc>
        <w:tc>
          <w:tcPr>
            <w:tcW w:w="2357" w:type="dxa"/>
          </w:tcPr>
          <w:p w14:paraId="0760791A" w14:textId="77777777" w:rsidR="002E5106" w:rsidRPr="00FC7496" w:rsidRDefault="002E5106" w:rsidP="009B0016">
            <w:pPr>
              <w:pStyle w:val="TAH"/>
            </w:pPr>
            <w:r w:rsidRPr="00FC7496">
              <w:t>subframeOffset (FDD)</w:t>
            </w:r>
          </w:p>
        </w:tc>
        <w:tc>
          <w:tcPr>
            <w:tcW w:w="2357" w:type="dxa"/>
          </w:tcPr>
          <w:p w14:paraId="1B12987D" w14:textId="77777777" w:rsidR="002E5106" w:rsidRPr="00FC7496" w:rsidRDefault="002E5106" w:rsidP="009B0016">
            <w:pPr>
              <w:pStyle w:val="TAH"/>
            </w:pPr>
            <w:r w:rsidRPr="00FC7496">
              <w:t>subframeOffset (TDD DL bandwidth &gt; 5 MHz)</w:t>
            </w:r>
          </w:p>
        </w:tc>
        <w:tc>
          <w:tcPr>
            <w:tcW w:w="2118" w:type="dxa"/>
          </w:tcPr>
          <w:p w14:paraId="3370B62C" w14:textId="77777777" w:rsidR="002E5106" w:rsidRPr="00FC7496" w:rsidRDefault="002E5106" w:rsidP="009B0016">
            <w:pPr>
              <w:pStyle w:val="TAH"/>
            </w:pPr>
            <w:r w:rsidRPr="00FC7496">
              <w:t>subframeOffset (TDD DL bandwidth = 5 MHz)</w:t>
            </w:r>
          </w:p>
        </w:tc>
      </w:tr>
      <w:tr w:rsidR="002E5106" w:rsidRPr="00FC7496" w14:paraId="65E3E3EC" w14:textId="77777777" w:rsidTr="009B0016">
        <w:trPr>
          <w:jc w:val="center"/>
        </w:trPr>
        <w:tc>
          <w:tcPr>
            <w:tcW w:w="2945" w:type="dxa"/>
          </w:tcPr>
          <w:p w14:paraId="36F68DCD" w14:textId="77777777" w:rsidR="002E5106" w:rsidRPr="00FC7496" w:rsidRDefault="002E5106" w:rsidP="009B0016">
            <w:pPr>
              <w:pStyle w:val="TAC"/>
            </w:pPr>
            <w:r w:rsidRPr="00FC7496">
              <w:t>SI1</w:t>
            </w:r>
          </w:p>
        </w:tc>
        <w:tc>
          <w:tcPr>
            <w:tcW w:w="2357" w:type="dxa"/>
          </w:tcPr>
          <w:p w14:paraId="2BAABF66" w14:textId="77777777" w:rsidR="002E5106" w:rsidRPr="00FC7496" w:rsidRDefault="002E5106" w:rsidP="009B0016">
            <w:pPr>
              <w:pStyle w:val="TAC"/>
            </w:pPr>
            <w:r w:rsidRPr="00FC7496">
              <w:t>1</w:t>
            </w:r>
          </w:p>
        </w:tc>
        <w:tc>
          <w:tcPr>
            <w:tcW w:w="2357" w:type="dxa"/>
          </w:tcPr>
          <w:p w14:paraId="507D824C" w14:textId="77777777" w:rsidR="002E5106" w:rsidRPr="00FC7496" w:rsidRDefault="002E5106" w:rsidP="009B0016">
            <w:pPr>
              <w:pStyle w:val="TAC"/>
            </w:pPr>
            <w:r w:rsidRPr="00FC7496">
              <w:t>0</w:t>
            </w:r>
          </w:p>
        </w:tc>
        <w:tc>
          <w:tcPr>
            <w:tcW w:w="2118" w:type="dxa"/>
          </w:tcPr>
          <w:p w14:paraId="79FC7A11" w14:textId="77777777" w:rsidR="002E5106" w:rsidRPr="00FC7496" w:rsidRDefault="002E5106" w:rsidP="009B0016">
            <w:pPr>
              <w:pStyle w:val="TAC"/>
            </w:pPr>
            <w:r w:rsidRPr="00FC7496">
              <w:t>10</w:t>
            </w:r>
          </w:p>
        </w:tc>
      </w:tr>
      <w:tr w:rsidR="002E5106" w:rsidRPr="00FC7496" w14:paraId="43BE3F40" w14:textId="77777777" w:rsidTr="009B0016">
        <w:trPr>
          <w:jc w:val="center"/>
        </w:trPr>
        <w:tc>
          <w:tcPr>
            <w:tcW w:w="2945" w:type="dxa"/>
          </w:tcPr>
          <w:p w14:paraId="72ABB76A" w14:textId="77777777" w:rsidR="002E5106" w:rsidRPr="00FC7496" w:rsidRDefault="002E5106" w:rsidP="009B0016">
            <w:pPr>
              <w:pStyle w:val="TAC"/>
            </w:pPr>
            <w:r w:rsidRPr="00FC7496">
              <w:t>SI2</w:t>
            </w:r>
          </w:p>
        </w:tc>
        <w:tc>
          <w:tcPr>
            <w:tcW w:w="2357" w:type="dxa"/>
          </w:tcPr>
          <w:p w14:paraId="40A83FD0" w14:textId="77777777" w:rsidR="002E5106" w:rsidRPr="00FC7496" w:rsidRDefault="002E5106" w:rsidP="009B0016">
            <w:pPr>
              <w:pStyle w:val="TAC"/>
            </w:pPr>
            <w:r w:rsidRPr="00FC7496">
              <w:t>1</w:t>
            </w:r>
          </w:p>
        </w:tc>
        <w:tc>
          <w:tcPr>
            <w:tcW w:w="2357" w:type="dxa"/>
          </w:tcPr>
          <w:p w14:paraId="11A4F465" w14:textId="77777777" w:rsidR="002E5106" w:rsidRPr="00FC7496" w:rsidRDefault="002E5106" w:rsidP="009B0016">
            <w:pPr>
              <w:pStyle w:val="TAC"/>
            </w:pPr>
            <w:r w:rsidRPr="00FC7496">
              <w:t>0</w:t>
            </w:r>
          </w:p>
        </w:tc>
        <w:tc>
          <w:tcPr>
            <w:tcW w:w="2118" w:type="dxa"/>
          </w:tcPr>
          <w:p w14:paraId="00407467" w14:textId="77777777" w:rsidR="002E5106" w:rsidRPr="00FC7496" w:rsidRDefault="002E5106" w:rsidP="009B0016">
            <w:pPr>
              <w:pStyle w:val="TAC"/>
            </w:pPr>
            <w:r w:rsidRPr="00FC7496">
              <w:t>10</w:t>
            </w:r>
          </w:p>
        </w:tc>
      </w:tr>
      <w:tr w:rsidR="002E5106" w:rsidRPr="00FC7496" w14:paraId="34008B3F" w14:textId="77777777" w:rsidTr="009B0016">
        <w:trPr>
          <w:jc w:val="center"/>
        </w:trPr>
        <w:tc>
          <w:tcPr>
            <w:tcW w:w="2945" w:type="dxa"/>
          </w:tcPr>
          <w:p w14:paraId="748D5E0E" w14:textId="77777777" w:rsidR="002E5106" w:rsidRPr="00FC7496" w:rsidRDefault="002E5106" w:rsidP="009B0016">
            <w:pPr>
              <w:pStyle w:val="TAC"/>
            </w:pPr>
            <w:r w:rsidRPr="00FC7496">
              <w:t>SI3</w:t>
            </w:r>
          </w:p>
        </w:tc>
        <w:tc>
          <w:tcPr>
            <w:tcW w:w="2357" w:type="dxa"/>
          </w:tcPr>
          <w:p w14:paraId="6E5E2536" w14:textId="77777777" w:rsidR="002E5106" w:rsidRPr="00FC7496" w:rsidRDefault="002E5106" w:rsidP="009B0016">
            <w:pPr>
              <w:pStyle w:val="TAC"/>
            </w:pPr>
            <w:r w:rsidRPr="00FC7496">
              <w:t>3</w:t>
            </w:r>
          </w:p>
        </w:tc>
        <w:tc>
          <w:tcPr>
            <w:tcW w:w="2357" w:type="dxa"/>
          </w:tcPr>
          <w:p w14:paraId="2CC678A3" w14:textId="77777777" w:rsidR="002E5106" w:rsidRPr="00FC7496" w:rsidRDefault="002E5106" w:rsidP="009B0016">
            <w:pPr>
              <w:pStyle w:val="TAC"/>
            </w:pPr>
            <w:r w:rsidRPr="00FC7496">
              <w:t>0</w:t>
            </w:r>
          </w:p>
        </w:tc>
        <w:tc>
          <w:tcPr>
            <w:tcW w:w="2118" w:type="dxa"/>
          </w:tcPr>
          <w:p w14:paraId="550ECDF8" w14:textId="77777777" w:rsidR="002E5106" w:rsidRPr="00FC7496" w:rsidRDefault="002E5106" w:rsidP="009B0016">
            <w:pPr>
              <w:pStyle w:val="TAC"/>
            </w:pPr>
            <w:r w:rsidRPr="00FC7496">
              <w:t>10</w:t>
            </w:r>
          </w:p>
        </w:tc>
      </w:tr>
      <w:tr w:rsidR="002E5106" w:rsidRPr="00FC7496" w14:paraId="7B4D0D65" w14:textId="77777777" w:rsidTr="009B0016">
        <w:trPr>
          <w:jc w:val="center"/>
        </w:trPr>
        <w:tc>
          <w:tcPr>
            <w:tcW w:w="2945" w:type="dxa"/>
          </w:tcPr>
          <w:p w14:paraId="13EAB5CC" w14:textId="77777777" w:rsidR="002E5106" w:rsidRPr="00FC7496" w:rsidRDefault="002E5106" w:rsidP="009B0016">
            <w:pPr>
              <w:pStyle w:val="TAC"/>
            </w:pPr>
            <w:r w:rsidRPr="00FC7496">
              <w:t>SI4</w:t>
            </w:r>
          </w:p>
        </w:tc>
        <w:tc>
          <w:tcPr>
            <w:tcW w:w="2357" w:type="dxa"/>
          </w:tcPr>
          <w:p w14:paraId="2E4D18A5" w14:textId="77777777" w:rsidR="002E5106" w:rsidRPr="00FC7496" w:rsidRDefault="002E5106" w:rsidP="009B0016">
            <w:pPr>
              <w:pStyle w:val="TAC"/>
            </w:pPr>
            <w:r w:rsidRPr="00FC7496">
              <w:t>3</w:t>
            </w:r>
          </w:p>
        </w:tc>
        <w:tc>
          <w:tcPr>
            <w:tcW w:w="2357" w:type="dxa"/>
          </w:tcPr>
          <w:p w14:paraId="5EB73AFF" w14:textId="77777777" w:rsidR="002E5106" w:rsidRPr="00FC7496" w:rsidRDefault="002E5106" w:rsidP="009B0016">
            <w:pPr>
              <w:pStyle w:val="TAC"/>
            </w:pPr>
            <w:r w:rsidRPr="00FC7496">
              <w:t>0</w:t>
            </w:r>
          </w:p>
        </w:tc>
        <w:tc>
          <w:tcPr>
            <w:tcW w:w="2118" w:type="dxa"/>
          </w:tcPr>
          <w:p w14:paraId="365F264C" w14:textId="77777777" w:rsidR="002E5106" w:rsidRPr="00FC7496" w:rsidRDefault="002E5106" w:rsidP="009B0016">
            <w:pPr>
              <w:pStyle w:val="TAC"/>
            </w:pPr>
            <w:r w:rsidRPr="00FC7496">
              <w:t>10</w:t>
            </w:r>
          </w:p>
        </w:tc>
      </w:tr>
      <w:tr w:rsidR="002E5106" w:rsidRPr="00FC7496" w14:paraId="6DA4CE09" w14:textId="77777777" w:rsidTr="009B0016">
        <w:trPr>
          <w:jc w:val="center"/>
        </w:trPr>
        <w:tc>
          <w:tcPr>
            <w:tcW w:w="2945" w:type="dxa"/>
          </w:tcPr>
          <w:p w14:paraId="5607C916" w14:textId="77777777" w:rsidR="002E5106" w:rsidRPr="00FC7496" w:rsidRDefault="002E5106" w:rsidP="009B0016">
            <w:pPr>
              <w:pStyle w:val="TAC"/>
            </w:pPr>
            <w:r w:rsidRPr="00FC7496">
              <w:t>SI1-BR</w:t>
            </w:r>
          </w:p>
        </w:tc>
        <w:tc>
          <w:tcPr>
            <w:tcW w:w="2357" w:type="dxa"/>
          </w:tcPr>
          <w:p w14:paraId="03BA3254" w14:textId="77777777" w:rsidR="002E5106" w:rsidRPr="00FC7496" w:rsidRDefault="002E5106" w:rsidP="009B0016">
            <w:pPr>
              <w:pStyle w:val="TAC"/>
            </w:pPr>
            <w:r w:rsidRPr="00FC7496">
              <w:t>0</w:t>
            </w:r>
          </w:p>
        </w:tc>
        <w:tc>
          <w:tcPr>
            <w:tcW w:w="2357" w:type="dxa"/>
          </w:tcPr>
          <w:p w14:paraId="1929721F" w14:textId="77777777" w:rsidR="002E5106" w:rsidRPr="00FC7496" w:rsidRDefault="002E5106" w:rsidP="009B0016">
            <w:pPr>
              <w:pStyle w:val="TAC"/>
            </w:pPr>
            <w:r w:rsidRPr="00FC7496">
              <w:t>0</w:t>
            </w:r>
          </w:p>
        </w:tc>
        <w:tc>
          <w:tcPr>
            <w:tcW w:w="2118" w:type="dxa"/>
          </w:tcPr>
          <w:p w14:paraId="660BCC2D" w14:textId="77777777" w:rsidR="002E5106" w:rsidRPr="00FC7496" w:rsidDel="001E3932" w:rsidRDefault="002E5106" w:rsidP="009B0016">
            <w:pPr>
              <w:pStyle w:val="TAC"/>
            </w:pPr>
            <w:r w:rsidRPr="00FC7496">
              <w:t>0</w:t>
            </w:r>
          </w:p>
        </w:tc>
      </w:tr>
      <w:tr w:rsidR="002E5106" w:rsidRPr="00FC7496" w14:paraId="10E69760" w14:textId="77777777" w:rsidTr="009B0016">
        <w:trPr>
          <w:jc w:val="center"/>
        </w:trPr>
        <w:tc>
          <w:tcPr>
            <w:tcW w:w="2945" w:type="dxa"/>
          </w:tcPr>
          <w:p w14:paraId="66811A7D" w14:textId="77777777" w:rsidR="002E5106" w:rsidRPr="00FC7496" w:rsidRDefault="002E5106" w:rsidP="009B0016">
            <w:pPr>
              <w:pStyle w:val="TAC"/>
            </w:pPr>
            <w:r w:rsidRPr="00FC7496">
              <w:t>SI2-BR</w:t>
            </w:r>
          </w:p>
        </w:tc>
        <w:tc>
          <w:tcPr>
            <w:tcW w:w="2357" w:type="dxa"/>
          </w:tcPr>
          <w:p w14:paraId="01E22AEB" w14:textId="77777777" w:rsidR="002E5106" w:rsidRPr="00FC7496" w:rsidRDefault="002E5106" w:rsidP="009B0016">
            <w:pPr>
              <w:pStyle w:val="TAC"/>
            </w:pPr>
            <w:r w:rsidRPr="00FC7496">
              <w:t>0</w:t>
            </w:r>
          </w:p>
        </w:tc>
        <w:tc>
          <w:tcPr>
            <w:tcW w:w="2357" w:type="dxa"/>
          </w:tcPr>
          <w:p w14:paraId="5C95365C" w14:textId="77777777" w:rsidR="002E5106" w:rsidRPr="00FC7496" w:rsidRDefault="002E5106" w:rsidP="009B0016">
            <w:pPr>
              <w:pStyle w:val="TAC"/>
            </w:pPr>
            <w:r w:rsidRPr="00FC7496">
              <w:t>0</w:t>
            </w:r>
          </w:p>
        </w:tc>
        <w:tc>
          <w:tcPr>
            <w:tcW w:w="2118" w:type="dxa"/>
          </w:tcPr>
          <w:p w14:paraId="63536214" w14:textId="77777777" w:rsidR="002E5106" w:rsidRPr="00FC7496" w:rsidDel="001E3932" w:rsidRDefault="002E5106" w:rsidP="009B0016">
            <w:pPr>
              <w:pStyle w:val="TAC"/>
            </w:pPr>
            <w:r w:rsidRPr="00FC7496">
              <w:t>0</w:t>
            </w:r>
          </w:p>
        </w:tc>
      </w:tr>
      <w:tr w:rsidR="002E5106" w:rsidRPr="00FC7496" w14:paraId="2633419C" w14:textId="77777777" w:rsidTr="009B0016">
        <w:trPr>
          <w:jc w:val="center"/>
        </w:trPr>
        <w:tc>
          <w:tcPr>
            <w:tcW w:w="2945" w:type="dxa"/>
          </w:tcPr>
          <w:p w14:paraId="7949E5E2" w14:textId="77777777" w:rsidR="002E5106" w:rsidRPr="00FC7496" w:rsidRDefault="002E5106" w:rsidP="009B0016">
            <w:pPr>
              <w:pStyle w:val="TAC"/>
            </w:pPr>
            <w:r w:rsidRPr="00FC7496">
              <w:t>SI3-BR</w:t>
            </w:r>
          </w:p>
        </w:tc>
        <w:tc>
          <w:tcPr>
            <w:tcW w:w="2357" w:type="dxa"/>
          </w:tcPr>
          <w:p w14:paraId="23050F28" w14:textId="77777777" w:rsidR="002E5106" w:rsidRPr="00FC7496" w:rsidRDefault="002E5106" w:rsidP="009B0016">
            <w:pPr>
              <w:pStyle w:val="TAC"/>
            </w:pPr>
            <w:r w:rsidRPr="00FC7496">
              <w:t>0</w:t>
            </w:r>
          </w:p>
        </w:tc>
        <w:tc>
          <w:tcPr>
            <w:tcW w:w="2357" w:type="dxa"/>
          </w:tcPr>
          <w:p w14:paraId="14233558" w14:textId="77777777" w:rsidR="002E5106" w:rsidRPr="00FC7496" w:rsidRDefault="002E5106" w:rsidP="009B0016">
            <w:pPr>
              <w:pStyle w:val="TAC"/>
            </w:pPr>
            <w:r w:rsidRPr="00FC7496">
              <w:t>0</w:t>
            </w:r>
          </w:p>
        </w:tc>
        <w:tc>
          <w:tcPr>
            <w:tcW w:w="2118" w:type="dxa"/>
          </w:tcPr>
          <w:p w14:paraId="25C23335" w14:textId="77777777" w:rsidR="002E5106" w:rsidRPr="00FC7496" w:rsidDel="001E3932" w:rsidRDefault="002E5106" w:rsidP="009B0016">
            <w:pPr>
              <w:pStyle w:val="TAC"/>
            </w:pPr>
            <w:r w:rsidRPr="00FC7496">
              <w:t>0</w:t>
            </w:r>
          </w:p>
        </w:tc>
      </w:tr>
      <w:tr w:rsidR="002E5106" w:rsidRPr="00FC7496" w14:paraId="179715CF" w14:textId="77777777" w:rsidTr="009B0016">
        <w:trPr>
          <w:jc w:val="center"/>
        </w:trPr>
        <w:tc>
          <w:tcPr>
            <w:tcW w:w="2945" w:type="dxa"/>
          </w:tcPr>
          <w:p w14:paraId="1768D0D8" w14:textId="77777777" w:rsidR="002E5106" w:rsidRPr="00FC7496" w:rsidRDefault="002E5106" w:rsidP="009B0016">
            <w:pPr>
              <w:pStyle w:val="TAC"/>
            </w:pPr>
            <w:r w:rsidRPr="00FC7496">
              <w:t>SI4-BR</w:t>
            </w:r>
          </w:p>
        </w:tc>
        <w:tc>
          <w:tcPr>
            <w:tcW w:w="2357" w:type="dxa"/>
          </w:tcPr>
          <w:p w14:paraId="2B20B9C6" w14:textId="77777777" w:rsidR="002E5106" w:rsidRPr="00FC7496" w:rsidRDefault="002E5106" w:rsidP="009B0016">
            <w:pPr>
              <w:pStyle w:val="TAC"/>
            </w:pPr>
            <w:r w:rsidRPr="00FC7496">
              <w:t>0</w:t>
            </w:r>
          </w:p>
        </w:tc>
        <w:tc>
          <w:tcPr>
            <w:tcW w:w="2357" w:type="dxa"/>
          </w:tcPr>
          <w:p w14:paraId="2183A976" w14:textId="77777777" w:rsidR="002E5106" w:rsidRPr="00FC7496" w:rsidRDefault="002E5106" w:rsidP="009B0016">
            <w:pPr>
              <w:pStyle w:val="TAC"/>
            </w:pPr>
            <w:r w:rsidRPr="00FC7496">
              <w:t>0</w:t>
            </w:r>
          </w:p>
        </w:tc>
        <w:tc>
          <w:tcPr>
            <w:tcW w:w="2118" w:type="dxa"/>
          </w:tcPr>
          <w:p w14:paraId="5308E71D" w14:textId="77777777" w:rsidR="002E5106" w:rsidRPr="00FC7496" w:rsidDel="001E3932" w:rsidRDefault="002E5106" w:rsidP="009B0016">
            <w:pPr>
              <w:pStyle w:val="TAC"/>
            </w:pPr>
            <w:r w:rsidRPr="00FC7496">
              <w:t>0</w:t>
            </w:r>
          </w:p>
        </w:tc>
      </w:tr>
      <w:tr w:rsidR="002E5106" w:rsidRPr="00FC7496" w14:paraId="3502B64B" w14:textId="77777777" w:rsidTr="009B0016">
        <w:trPr>
          <w:jc w:val="center"/>
        </w:trPr>
        <w:tc>
          <w:tcPr>
            <w:tcW w:w="9777" w:type="dxa"/>
            <w:gridSpan w:val="4"/>
          </w:tcPr>
          <w:p w14:paraId="1A2C6A9D" w14:textId="77777777" w:rsidR="002E5106" w:rsidRPr="00FC7496" w:rsidRDefault="002E5106" w:rsidP="009B0016">
            <w:pPr>
              <w:pStyle w:val="TAN"/>
            </w:pPr>
            <w:r w:rsidRPr="00FC7496">
              <w:t>NOTE:</w:t>
            </w:r>
            <w:r w:rsidRPr="00FC7496">
              <w:tab/>
              <w:t>The subframe offsets for SIx/SIx-BR of 0 and 10 are suitable for all TDD uplink-downlink configurations.</w:t>
            </w:r>
          </w:p>
        </w:tc>
      </w:tr>
    </w:tbl>
    <w:p w14:paraId="441829FF" w14:textId="77777777" w:rsidR="0035405E" w:rsidRPr="00FC7496" w:rsidRDefault="0035405E" w:rsidP="0035405E"/>
    <w:p w14:paraId="6E0FF1CD" w14:textId="77777777" w:rsidR="0035405E" w:rsidRPr="00FC7496" w:rsidRDefault="0035405E" w:rsidP="0035405E">
      <w:r w:rsidRPr="00FC7496">
        <w:t>The following tables give the SFN and subframe numbers in which MIB, SIs and SI-BRs are actually scheduled as per default parameters defined in TS 36.508 [3] for:</w:t>
      </w:r>
    </w:p>
    <w:p w14:paraId="74BC4154" w14:textId="77777777" w:rsidR="0035405E" w:rsidRPr="00FC7496" w:rsidRDefault="0035405E" w:rsidP="0035405E">
      <w:pPr>
        <w:pStyle w:val="B1"/>
      </w:pPr>
      <w:r w:rsidRPr="00FC7496">
        <w:t>Table 7.7.2a-</w:t>
      </w:r>
      <w:r w:rsidR="002E5106" w:rsidRPr="00FC7496">
        <w:t>2</w:t>
      </w:r>
      <w:r w:rsidRPr="00FC7496">
        <w:t xml:space="preserve"> for FDD with even physical layer cell IDs</w:t>
      </w:r>
    </w:p>
    <w:p w14:paraId="75231718" w14:textId="77777777" w:rsidR="0035405E" w:rsidRPr="00FC7496" w:rsidRDefault="0035405E" w:rsidP="0035405E">
      <w:pPr>
        <w:pStyle w:val="B1"/>
      </w:pPr>
      <w:r w:rsidRPr="00FC7496">
        <w:t>Table 7.7.2a</w:t>
      </w:r>
      <w:r w:rsidR="002E5106" w:rsidRPr="00FC7496">
        <w:t>-4</w:t>
      </w:r>
      <w:r w:rsidRPr="00FC7496">
        <w:t xml:space="preserve"> for FDD with odd physical layer cell IDs</w:t>
      </w:r>
    </w:p>
    <w:p w14:paraId="5E39DCFE" w14:textId="77777777" w:rsidR="0035405E" w:rsidRPr="00FC7496" w:rsidRDefault="0035405E" w:rsidP="0035405E">
      <w:pPr>
        <w:pStyle w:val="B1"/>
      </w:pPr>
      <w:r w:rsidRPr="00FC7496">
        <w:t>Table 7.7.2</w:t>
      </w:r>
      <w:r w:rsidR="002E5106" w:rsidRPr="00FC7496">
        <w:t xml:space="preserve">a </w:t>
      </w:r>
      <w:r w:rsidRPr="00FC7496">
        <w:t>-</w:t>
      </w:r>
      <w:r w:rsidR="002E5106" w:rsidRPr="00FC7496">
        <w:t>3</w:t>
      </w:r>
      <w:r w:rsidRPr="00FC7496">
        <w:t xml:space="preserve"> for TDD for DL bandwidth </w:t>
      </w:r>
      <w:r w:rsidR="002E5106" w:rsidRPr="00FC7496">
        <w:t>&gt; 5 MHz and even physical layer cell Id</w:t>
      </w:r>
    </w:p>
    <w:p w14:paraId="6CDFDE0D" w14:textId="77777777" w:rsidR="002E5106" w:rsidRPr="00FC7496" w:rsidRDefault="0035405E" w:rsidP="002E5106">
      <w:pPr>
        <w:pStyle w:val="B1"/>
      </w:pPr>
      <w:r w:rsidRPr="00FC7496">
        <w:t>Table 7.7.2a</w:t>
      </w:r>
      <w:r w:rsidR="002E5106" w:rsidRPr="00FC7496">
        <w:t>-5</w:t>
      </w:r>
      <w:r w:rsidRPr="00FC7496">
        <w:t xml:space="preserve"> for TDD for DL bandwidth &gt; 5</w:t>
      </w:r>
      <w:r w:rsidR="002E5106" w:rsidRPr="00FC7496">
        <w:t xml:space="preserve"> MHz </w:t>
      </w:r>
      <w:r w:rsidRPr="00FC7496">
        <w:t>and odd physical layer cell Id</w:t>
      </w:r>
    </w:p>
    <w:p w14:paraId="63569A7F" w14:textId="77777777" w:rsidR="005E282F" w:rsidRPr="00FC7496" w:rsidRDefault="002E5106" w:rsidP="002E5106">
      <w:pPr>
        <w:pStyle w:val="B1"/>
      </w:pPr>
      <w:r w:rsidRPr="00FC7496">
        <w:t>Table 7.7.2a-6 for TDD for DL bandwidth = 5 MHz</w:t>
      </w:r>
      <w:r w:rsidR="0035405E" w:rsidRPr="00FC7496">
        <w:t>.</w:t>
      </w:r>
    </w:p>
    <w:p w14:paraId="0C71EB0F" w14:textId="77777777" w:rsidR="005E282F" w:rsidRPr="00FC7496" w:rsidRDefault="005E282F" w:rsidP="00E04DB1">
      <w:pPr>
        <w:pStyle w:val="TH"/>
      </w:pPr>
      <w:r w:rsidRPr="00FC7496">
        <w:t>Table 7.7.2a-2: BR System Information Scheduling (FDD)</w:t>
      </w:r>
      <w:r w:rsidR="0035405E" w:rsidRPr="00FC7496">
        <w:t xml:space="preserve"> for even physical layer cell IDs[</w:t>
      </w:r>
      <w:r w:rsidR="0035405E" w:rsidRPr="00FC7496">
        <w:object w:dxaOrig="980" w:dyaOrig="340" w14:anchorId="218884FC">
          <v:shape id="_x0000_i1032" type="#_x0000_t75" style="width:48.75pt;height:17.25pt" o:ole="">
            <v:imagedata r:id="rId20" o:title=""/>
          </v:shape>
          <o:OLEObject Type="Embed" ProgID="Equation.3" ShapeID="_x0000_i1032" DrawAspect="Content" ObjectID="_1701175145" r:id="rId21"/>
        </w:object>
      </w:r>
      <w:r w:rsidR="0035405E" w:rsidRPr="00FC7496">
        <w:t>=0]</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5E282F" w:rsidRPr="00FC7496" w14:paraId="7ADC2D72" w14:textId="77777777" w:rsidTr="005E282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347AA" w14:textId="77777777" w:rsidR="005E282F" w:rsidRPr="00FC7496" w:rsidRDefault="005E282F" w:rsidP="00E04DB1">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AF0F47C" w14:textId="77777777" w:rsidR="005E282F" w:rsidRPr="00FC7496" w:rsidRDefault="005E282F" w:rsidP="00E04DB1">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68E02DEF" w14:textId="77777777" w:rsidR="005E282F" w:rsidRPr="00FC7496" w:rsidRDefault="005E282F" w:rsidP="00E04DB1">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4F1172" w14:textId="77777777" w:rsidR="005E282F" w:rsidRPr="00FC7496" w:rsidRDefault="005E282F" w:rsidP="00E04DB1">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D4AA3" w14:textId="77777777" w:rsidR="005E282F" w:rsidRPr="00FC7496" w:rsidRDefault="005E282F" w:rsidP="00E04DB1">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050B62" w14:textId="77777777" w:rsidR="005E282F" w:rsidRPr="00FC7496" w:rsidRDefault="005E282F" w:rsidP="00E04DB1">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59282F8" w14:textId="77777777" w:rsidR="005E282F" w:rsidRPr="00FC7496" w:rsidRDefault="005E282F" w:rsidP="00E04DB1">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0B75229" w14:textId="77777777" w:rsidR="005E282F" w:rsidRPr="00FC7496" w:rsidRDefault="005E282F" w:rsidP="00E04DB1">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3D7E894"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024F01" w14:textId="77777777" w:rsidR="005E282F" w:rsidRPr="00FC7496" w:rsidRDefault="005E282F" w:rsidP="00E04DB1">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6C9DC003" w14:textId="77777777" w:rsidR="005E282F" w:rsidRPr="00FC7496" w:rsidRDefault="005E282F" w:rsidP="00E04DB1">
            <w:pPr>
              <w:pStyle w:val="TAH"/>
            </w:pPr>
            <w:r w:rsidRPr="00FC7496">
              <w:t>9</w:t>
            </w:r>
          </w:p>
        </w:tc>
      </w:tr>
      <w:tr w:rsidR="005E282F" w:rsidRPr="00FC7496" w14:paraId="0A736E7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C86014" w14:textId="77777777" w:rsidR="005E282F" w:rsidRPr="00FC7496" w:rsidRDefault="005E282F" w:rsidP="00E04DB1">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011ACE3D" w14:textId="77777777" w:rsidR="002E5106" w:rsidRPr="00FC7496" w:rsidRDefault="005E282F" w:rsidP="002E5106">
            <w:pPr>
              <w:pStyle w:val="TAC"/>
            </w:pPr>
            <w:r w:rsidRPr="00FC7496">
              <w:t>MIB</w:t>
            </w:r>
          </w:p>
          <w:p w14:paraId="7C66AE1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0A31571E"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21E7BFB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B3851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056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6063993"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DB7CE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405E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4737A8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D2FB659" w14:textId="77777777" w:rsidR="005E282F" w:rsidRPr="00FC7496" w:rsidRDefault="005E282F" w:rsidP="00E04DB1">
            <w:pPr>
              <w:pStyle w:val="TAC"/>
            </w:pPr>
          </w:p>
        </w:tc>
      </w:tr>
      <w:tr w:rsidR="005E282F" w:rsidRPr="00FC7496" w14:paraId="3EBAD66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61A7EC" w14:textId="77777777" w:rsidR="005E282F" w:rsidRPr="00FC7496" w:rsidRDefault="005E282F" w:rsidP="00E04DB1">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0273B04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3F2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56C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965F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D7656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5A494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4BB1F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A9275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95734C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191BADF" w14:textId="77777777" w:rsidR="005E282F" w:rsidRPr="00FC7496" w:rsidRDefault="005E282F" w:rsidP="00E04DB1">
            <w:pPr>
              <w:pStyle w:val="TAC"/>
            </w:pPr>
          </w:p>
        </w:tc>
      </w:tr>
      <w:tr w:rsidR="005E282F" w:rsidRPr="00FC7496" w14:paraId="2EDECB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BFFBA5" w14:textId="77777777" w:rsidR="005E282F" w:rsidRPr="00FC7496" w:rsidRDefault="005E282F" w:rsidP="00E04DB1">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0025B4B3" w14:textId="77777777" w:rsidR="002E5106" w:rsidRPr="00FC7496" w:rsidRDefault="005E282F" w:rsidP="002E5106">
            <w:pPr>
              <w:pStyle w:val="TAC"/>
            </w:pPr>
            <w:r w:rsidRPr="00FC7496">
              <w:t>MIB</w:t>
            </w:r>
          </w:p>
          <w:p w14:paraId="4191DCA4"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13CA6077"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5E371C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089C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0270C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5AC97A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4369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27501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398E8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81CAB26" w14:textId="77777777" w:rsidR="005E282F" w:rsidRPr="00FC7496" w:rsidRDefault="005E282F" w:rsidP="00E04DB1">
            <w:pPr>
              <w:pStyle w:val="TAC"/>
            </w:pPr>
          </w:p>
        </w:tc>
      </w:tr>
      <w:tr w:rsidR="005E282F" w:rsidRPr="00FC7496" w14:paraId="575A13D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424D57D" w14:textId="77777777" w:rsidR="005E282F" w:rsidRPr="00FC7496" w:rsidRDefault="005E282F" w:rsidP="00E04DB1">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041EDDF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3670D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693208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5489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1E85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F0409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3E9E2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A705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839FF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9C684D" w14:textId="77777777" w:rsidR="005E282F" w:rsidRPr="00FC7496" w:rsidRDefault="005E282F" w:rsidP="00E04DB1">
            <w:pPr>
              <w:pStyle w:val="TAC"/>
            </w:pPr>
          </w:p>
        </w:tc>
      </w:tr>
      <w:tr w:rsidR="005E282F" w:rsidRPr="00FC7496" w14:paraId="5385A04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B7C59F" w14:textId="77777777" w:rsidR="005E282F" w:rsidRPr="00FC7496" w:rsidRDefault="005E282F" w:rsidP="00E04DB1">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6625262C" w14:textId="77777777" w:rsidR="002E5106" w:rsidRPr="00FC7496" w:rsidRDefault="005E282F" w:rsidP="002E5106">
            <w:pPr>
              <w:pStyle w:val="TAC"/>
            </w:pPr>
            <w:r w:rsidRPr="00FC7496">
              <w:t>MIB</w:t>
            </w:r>
          </w:p>
          <w:p w14:paraId="3A3655C7"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1858D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8FA2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05A1E22"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3C42CE1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9E892E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59A1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B86712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B0F2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62CDFF" w14:textId="77777777" w:rsidR="005E282F" w:rsidRPr="00FC7496" w:rsidRDefault="005E282F" w:rsidP="00E04DB1">
            <w:pPr>
              <w:pStyle w:val="TAC"/>
            </w:pPr>
          </w:p>
        </w:tc>
      </w:tr>
      <w:tr w:rsidR="005E282F" w:rsidRPr="00FC7496" w14:paraId="4325624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61B7C0" w14:textId="77777777" w:rsidR="005E282F" w:rsidRPr="00FC7496" w:rsidRDefault="005E282F" w:rsidP="00E04DB1">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67D32E4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A3E2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935B1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EE1DE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D070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03333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CFB99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109B9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2CFA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38AE94F" w14:textId="77777777" w:rsidR="005E282F" w:rsidRPr="00FC7496" w:rsidRDefault="005E282F" w:rsidP="00E04DB1">
            <w:pPr>
              <w:pStyle w:val="TAC"/>
            </w:pPr>
          </w:p>
        </w:tc>
      </w:tr>
      <w:tr w:rsidR="005E282F" w:rsidRPr="00FC7496" w14:paraId="310CEC8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C380AD3" w14:textId="77777777" w:rsidR="005E282F" w:rsidRPr="00FC7496" w:rsidRDefault="005E282F" w:rsidP="00E04DB1">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5D03E9A3" w14:textId="77777777" w:rsidR="002E5106" w:rsidRPr="00FC7496" w:rsidRDefault="005E282F" w:rsidP="002E5106">
            <w:pPr>
              <w:pStyle w:val="TAC"/>
            </w:pPr>
            <w:r w:rsidRPr="00FC7496">
              <w:t>MIB</w:t>
            </w:r>
          </w:p>
          <w:p w14:paraId="7A26F9C3"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448AF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71EBE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74FCDA"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0715068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CA8EA0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27A94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94BC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0C0E6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90BF70" w14:textId="77777777" w:rsidR="005E282F" w:rsidRPr="00FC7496" w:rsidRDefault="005E282F" w:rsidP="00E04DB1">
            <w:pPr>
              <w:pStyle w:val="TAC"/>
            </w:pPr>
          </w:p>
        </w:tc>
      </w:tr>
      <w:tr w:rsidR="005E282F" w:rsidRPr="00FC7496" w14:paraId="0E8AD96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D9C8E9" w14:textId="77777777" w:rsidR="005E282F" w:rsidRPr="00FC7496" w:rsidRDefault="005E282F" w:rsidP="00E04DB1">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8FD676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742B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B625A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CFEC3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A68E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C2AE2A"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FA055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68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63942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79CE5" w14:textId="77777777" w:rsidR="005E282F" w:rsidRPr="00FC7496" w:rsidRDefault="005E282F" w:rsidP="00E04DB1">
            <w:pPr>
              <w:pStyle w:val="TAC"/>
            </w:pPr>
          </w:p>
        </w:tc>
      </w:tr>
      <w:tr w:rsidR="005E282F" w:rsidRPr="00FC7496" w14:paraId="0B1A5E3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1B70" w14:textId="77777777" w:rsidR="005E282F" w:rsidRPr="00FC7496" w:rsidRDefault="005E282F" w:rsidP="00E04DB1">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215D86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03B5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4FDFE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44DAE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24DD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45BE1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9B7CA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0936B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8582A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F1BE32" w14:textId="77777777" w:rsidR="005E282F" w:rsidRPr="00FC7496" w:rsidRDefault="005E282F" w:rsidP="00E04DB1">
            <w:pPr>
              <w:pStyle w:val="TAC"/>
            </w:pPr>
          </w:p>
        </w:tc>
      </w:tr>
      <w:tr w:rsidR="005E282F" w:rsidRPr="00FC7496" w14:paraId="2A3D213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DBDA7" w14:textId="77777777" w:rsidR="005E282F" w:rsidRPr="00FC7496" w:rsidRDefault="005E282F" w:rsidP="00E04DB1">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781565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7D9CA3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2FFAB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1608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FD0B0B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178975"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014F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4CB7C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32657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D6A8354" w14:textId="77777777" w:rsidR="005E282F" w:rsidRPr="00FC7496" w:rsidRDefault="005E282F" w:rsidP="00E04DB1">
            <w:pPr>
              <w:pStyle w:val="TAC"/>
            </w:pPr>
          </w:p>
        </w:tc>
      </w:tr>
      <w:tr w:rsidR="005E282F" w:rsidRPr="00FC7496" w14:paraId="611DA89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FB31E" w14:textId="77777777" w:rsidR="005E282F" w:rsidRPr="00FC7496" w:rsidRDefault="005E282F" w:rsidP="00E04DB1">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EF7369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F68E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BF2B5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EFA2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470F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223379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C19942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530E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42B3B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F52F20" w14:textId="77777777" w:rsidR="005E282F" w:rsidRPr="00FC7496" w:rsidRDefault="005E282F" w:rsidP="00E04DB1">
            <w:pPr>
              <w:pStyle w:val="TAC"/>
            </w:pPr>
          </w:p>
        </w:tc>
      </w:tr>
      <w:tr w:rsidR="005E282F" w:rsidRPr="00FC7496" w14:paraId="0F1FE5E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D91A52" w14:textId="77777777" w:rsidR="005E282F" w:rsidRPr="00FC7496" w:rsidRDefault="005E282F" w:rsidP="00E04DB1">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28D38C7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162F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3FD6E9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89B70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3E9B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ED1D479"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2D0E21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7FB9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0F337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374A08" w14:textId="77777777" w:rsidR="005E282F" w:rsidRPr="00FC7496" w:rsidRDefault="005E282F" w:rsidP="00E04DB1">
            <w:pPr>
              <w:pStyle w:val="TAC"/>
            </w:pPr>
          </w:p>
        </w:tc>
      </w:tr>
      <w:tr w:rsidR="005E282F" w:rsidRPr="00FC7496" w14:paraId="7B483B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5C3B651" w14:textId="77777777" w:rsidR="005E282F" w:rsidRPr="00FC7496" w:rsidRDefault="005E282F" w:rsidP="00E04DB1">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503634B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9225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B1CC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EF68D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996F6A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81FF26"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262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9C0F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187D7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919684" w14:textId="77777777" w:rsidR="005E282F" w:rsidRPr="00FC7496" w:rsidRDefault="005E282F" w:rsidP="00E04DB1">
            <w:pPr>
              <w:pStyle w:val="TAC"/>
            </w:pPr>
          </w:p>
        </w:tc>
      </w:tr>
      <w:tr w:rsidR="005E282F" w:rsidRPr="00FC7496" w14:paraId="0E1F31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2B900D" w14:textId="77777777" w:rsidR="005E282F" w:rsidRPr="00FC7496" w:rsidRDefault="005E282F" w:rsidP="00E04DB1">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2B42155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3A9E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DB94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DA36F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7ACCD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110F4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B84C37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4C1C9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F20E6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1F196C" w14:textId="77777777" w:rsidR="005E282F" w:rsidRPr="00FC7496" w:rsidRDefault="005E282F" w:rsidP="00E04DB1">
            <w:pPr>
              <w:pStyle w:val="TAC"/>
            </w:pPr>
          </w:p>
        </w:tc>
      </w:tr>
      <w:tr w:rsidR="005E282F" w:rsidRPr="00FC7496" w14:paraId="68B6ED4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AE8F98" w14:textId="77777777" w:rsidR="005E282F" w:rsidRPr="00FC7496" w:rsidRDefault="005E282F" w:rsidP="00E04DB1">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0CC7AAE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2F48D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EC084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0765B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2D6CF7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5E2C15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09C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2CF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6611F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CAF8C8" w14:textId="77777777" w:rsidR="005E282F" w:rsidRPr="00FC7496" w:rsidRDefault="005E282F" w:rsidP="00E04DB1">
            <w:pPr>
              <w:pStyle w:val="TAC"/>
            </w:pPr>
          </w:p>
        </w:tc>
      </w:tr>
      <w:tr w:rsidR="005E282F" w:rsidRPr="00FC7496" w14:paraId="0EC1C0A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B93706" w14:textId="77777777" w:rsidR="005E282F" w:rsidRPr="00FC7496" w:rsidRDefault="005E282F" w:rsidP="00E04DB1">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7880BB8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A79F9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A1FA1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04DC1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7B2E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A55312"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570C46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AE48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8EE63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22A286" w14:textId="77777777" w:rsidR="005E282F" w:rsidRPr="00FC7496" w:rsidRDefault="005E282F" w:rsidP="00E04DB1">
            <w:pPr>
              <w:pStyle w:val="TAC"/>
            </w:pPr>
          </w:p>
        </w:tc>
      </w:tr>
      <w:tr w:rsidR="005E282F" w:rsidRPr="00FC7496" w14:paraId="5B822C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089591" w14:textId="77777777" w:rsidR="005E282F" w:rsidRPr="00FC7496" w:rsidRDefault="005E282F" w:rsidP="00E04DB1">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65EBFC7" w14:textId="77777777" w:rsidR="002E5106" w:rsidRPr="00FC7496" w:rsidRDefault="005E282F" w:rsidP="002E5106">
            <w:pPr>
              <w:pStyle w:val="TAC"/>
            </w:pPr>
            <w:r w:rsidRPr="00FC7496">
              <w:t>MIB</w:t>
            </w:r>
          </w:p>
          <w:p w14:paraId="2BF028E9"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75E309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37BB2D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884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6150E98"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0DDAEA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829A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7206E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7F703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FF919F" w14:textId="77777777" w:rsidR="005E282F" w:rsidRPr="00FC7496" w:rsidRDefault="005E282F" w:rsidP="00E04DB1">
            <w:pPr>
              <w:pStyle w:val="TAC"/>
            </w:pPr>
          </w:p>
        </w:tc>
      </w:tr>
      <w:tr w:rsidR="005E282F" w:rsidRPr="00FC7496" w14:paraId="482CA80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BED076A" w14:textId="77777777" w:rsidR="005E282F" w:rsidRPr="00FC7496" w:rsidRDefault="005E282F" w:rsidP="00E04DB1">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3F422B4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882038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ECD29C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C7AC4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29E1F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CF5C7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51BD60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E30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C91D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727CDB" w14:textId="77777777" w:rsidR="005E282F" w:rsidRPr="00FC7496" w:rsidRDefault="005E282F" w:rsidP="00E04DB1">
            <w:pPr>
              <w:pStyle w:val="TAC"/>
            </w:pPr>
          </w:p>
        </w:tc>
      </w:tr>
      <w:tr w:rsidR="005E282F" w:rsidRPr="00FC7496" w14:paraId="0FE8B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37503C" w14:textId="77777777" w:rsidR="005E282F" w:rsidRPr="00FC7496" w:rsidRDefault="005E282F" w:rsidP="00E04DB1">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090E0E6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4A470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B939C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112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99B15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C35ED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D931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45B2F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F6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E25EC57" w14:textId="77777777" w:rsidR="005E282F" w:rsidRPr="00FC7496" w:rsidRDefault="005E282F" w:rsidP="00E04DB1">
            <w:pPr>
              <w:pStyle w:val="TAC"/>
            </w:pPr>
          </w:p>
        </w:tc>
      </w:tr>
      <w:tr w:rsidR="005E282F" w:rsidRPr="00FC7496" w14:paraId="7647311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F13724A" w14:textId="77777777" w:rsidR="005E282F" w:rsidRPr="00FC7496" w:rsidRDefault="005E282F" w:rsidP="00E04DB1">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814780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44D2A7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F62D81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E09DC4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5460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03AD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21369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3832B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FDA99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60A282" w14:textId="77777777" w:rsidR="005E282F" w:rsidRPr="00FC7496" w:rsidRDefault="005E282F" w:rsidP="00E04DB1">
            <w:pPr>
              <w:pStyle w:val="TAC"/>
            </w:pPr>
          </w:p>
        </w:tc>
      </w:tr>
      <w:tr w:rsidR="005E282F" w:rsidRPr="00FC7496" w14:paraId="14D686F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330D5C" w14:textId="77777777" w:rsidR="005E282F" w:rsidRPr="00FC7496" w:rsidRDefault="005E282F" w:rsidP="00E04DB1">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5594395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268C44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3EB36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6626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AA8C9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9E0885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DC86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24463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A6936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70E38D" w14:textId="77777777" w:rsidR="005E282F" w:rsidRPr="00FC7496" w:rsidRDefault="005E282F" w:rsidP="00E04DB1">
            <w:pPr>
              <w:pStyle w:val="TAC"/>
            </w:pPr>
          </w:p>
        </w:tc>
      </w:tr>
      <w:tr w:rsidR="005E282F" w:rsidRPr="00FC7496" w14:paraId="4F5B8F1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049D68" w14:textId="77777777" w:rsidR="005E282F" w:rsidRPr="00FC7496" w:rsidRDefault="005E282F" w:rsidP="00E04DB1">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1D1752E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D55E7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95B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A38B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5E96F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2CE23"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ADBF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15AF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F41B7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CF2217" w14:textId="77777777" w:rsidR="005E282F" w:rsidRPr="00FC7496" w:rsidRDefault="005E282F" w:rsidP="00E04DB1">
            <w:pPr>
              <w:pStyle w:val="TAC"/>
            </w:pPr>
          </w:p>
        </w:tc>
      </w:tr>
      <w:tr w:rsidR="005E282F" w:rsidRPr="00FC7496" w14:paraId="358A522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8E45AC" w14:textId="77777777" w:rsidR="005E282F" w:rsidRPr="00FC7496" w:rsidRDefault="005E282F" w:rsidP="00E04DB1">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1B138DC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8340C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C1FDD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350A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D1B38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0E231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086002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C028B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E7B55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2402C0" w14:textId="77777777" w:rsidR="005E282F" w:rsidRPr="00FC7496" w:rsidRDefault="005E282F" w:rsidP="00E04DB1">
            <w:pPr>
              <w:pStyle w:val="TAC"/>
            </w:pPr>
          </w:p>
        </w:tc>
      </w:tr>
      <w:tr w:rsidR="005E282F" w:rsidRPr="00FC7496" w14:paraId="21BB2E1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7F3455" w14:textId="77777777" w:rsidR="005E282F" w:rsidRPr="00FC7496" w:rsidRDefault="005E282F" w:rsidP="00E04DB1">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9076C4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D0EF7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7FE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51EA0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8D28B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5F4067"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836A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9AA85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38F32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D558C3" w14:textId="77777777" w:rsidR="005E282F" w:rsidRPr="00FC7496" w:rsidRDefault="005E282F" w:rsidP="00E04DB1">
            <w:pPr>
              <w:pStyle w:val="TAC"/>
            </w:pPr>
          </w:p>
        </w:tc>
      </w:tr>
      <w:tr w:rsidR="005E282F" w:rsidRPr="00FC7496" w14:paraId="28C085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E529B7" w14:textId="77777777" w:rsidR="005E282F" w:rsidRPr="00FC7496" w:rsidRDefault="005E282F" w:rsidP="00E04DB1">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67E0BC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C9690E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41F64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923E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817C4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8A404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D1E2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E0A88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4AD4A1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00E791" w14:textId="77777777" w:rsidR="005E282F" w:rsidRPr="00FC7496" w:rsidRDefault="005E282F" w:rsidP="00E04DB1">
            <w:pPr>
              <w:pStyle w:val="TAC"/>
            </w:pPr>
          </w:p>
        </w:tc>
      </w:tr>
      <w:tr w:rsidR="005E282F" w:rsidRPr="00FC7496" w14:paraId="31166D6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DD11A1" w14:textId="77777777" w:rsidR="005E282F" w:rsidRPr="00FC7496" w:rsidRDefault="005E282F" w:rsidP="00E04DB1">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47FA483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B17A9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B7C79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6FFD0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B29A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8A78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3B291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A35C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338B2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6E8CA5" w14:textId="77777777" w:rsidR="005E282F" w:rsidRPr="00FC7496" w:rsidRDefault="005E282F" w:rsidP="00E04DB1">
            <w:pPr>
              <w:pStyle w:val="TAC"/>
            </w:pPr>
          </w:p>
        </w:tc>
      </w:tr>
      <w:tr w:rsidR="005E282F" w:rsidRPr="00FC7496" w14:paraId="4E1FF24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46F2177" w14:textId="77777777" w:rsidR="005E282F" w:rsidRPr="00FC7496" w:rsidRDefault="005E282F" w:rsidP="00E04DB1">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663BC6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B3FA40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841D2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E5FF4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294DB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596DD5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B5279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BDC54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45BEF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BC9800" w14:textId="77777777" w:rsidR="005E282F" w:rsidRPr="00FC7496" w:rsidRDefault="005E282F" w:rsidP="00E04DB1">
            <w:pPr>
              <w:pStyle w:val="TAC"/>
            </w:pPr>
          </w:p>
        </w:tc>
      </w:tr>
      <w:tr w:rsidR="005E282F" w:rsidRPr="00FC7496" w14:paraId="22C7927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9F0D39" w14:textId="77777777" w:rsidR="005E282F" w:rsidRPr="00FC7496" w:rsidRDefault="005E282F" w:rsidP="00E04DB1">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2CB25B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72A76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8E31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1C6C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78ED84"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503C98D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FC0AA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46B4C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928DB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536147" w14:textId="77777777" w:rsidR="005E282F" w:rsidRPr="00FC7496" w:rsidRDefault="005E282F" w:rsidP="00E04DB1">
            <w:pPr>
              <w:pStyle w:val="TAC"/>
            </w:pPr>
          </w:p>
        </w:tc>
      </w:tr>
      <w:tr w:rsidR="005E282F" w:rsidRPr="00FC7496" w14:paraId="65F10C1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4AEFD7" w14:textId="77777777" w:rsidR="005E282F" w:rsidRPr="00FC7496" w:rsidRDefault="005E282F" w:rsidP="00E04DB1">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1EDFFAA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A0841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F7ED2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529F2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AF8F47"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186BE9"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F0B0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B687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6721D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C8ADA9A" w14:textId="77777777" w:rsidR="005E282F" w:rsidRPr="00FC7496" w:rsidRDefault="005E282F" w:rsidP="00E04DB1">
            <w:pPr>
              <w:pStyle w:val="TAC"/>
            </w:pPr>
          </w:p>
        </w:tc>
      </w:tr>
      <w:tr w:rsidR="005E282F" w:rsidRPr="00FC7496" w14:paraId="0415D0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6935B4" w14:textId="77777777" w:rsidR="005E282F" w:rsidRPr="00FC7496" w:rsidRDefault="005E282F" w:rsidP="00E04DB1">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E3E1D7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FC7D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619E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0A159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EC6A6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BAABCB"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15D2AF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46239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D145B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6CEEE7" w14:textId="77777777" w:rsidR="005E282F" w:rsidRPr="00FC7496" w:rsidRDefault="005E282F" w:rsidP="00E04DB1">
            <w:pPr>
              <w:pStyle w:val="TAC"/>
            </w:pPr>
          </w:p>
        </w:tc>
      </w:tr>
      <w:tr w:rsidR="005E282F" w:rsidRPr="00FC7496" w14:paraId="71A090F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96F11" w14:textId="77777777" w:rsidR="005E282F" w:rsidRPr="00FC7496" w:rsidRDefault="005E282F" w:rsidP="00E04DB1">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2326CA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2F82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39FBBA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EA7B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A5249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978D01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AD35D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396A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A77B4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931413C" w14:textId="77777777" w:rsidR="005E282F" w:rsidRPr="00FC7496" w:rsidRDefault="005E282F" w:rsidP="00E04DB1">
            <w:pPr>
              <w:pStyle w:val="TAC"/>
            </w:pPr>
          </w:p>
        </w:tc>
      </w:tr>
      <w:tr w:rsidR="005E282F" w:rsidRPr="00FC7496" w14:paraId="1DA6F55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7E5F214" w14:textId="77777777" w:rsidR="005E282F" w:rsidRPr="00FC7496" w:rsidRDefault="005E282F" w:rsidP="00E04DB1">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0B84B27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BF913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31D8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459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9F90B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37ECDD0"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2AA738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1F39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FAD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AEDBE36" w14:textId="77777777" w:rsidR="005E282F" w:rsidRPr="00FC7496" w:rsidRDefault="005E282F" w:rsidP="00E04DB1">
            <w:pPr>
              <w:pStyle w:val="TAC"/>
            </w:pPr>
          </w:p>
        </w:tc>
      </w:tr>
      <w:tr w:rsidR="005E282F" w:rsidRPr="00FC7496" w14:paraId="22F79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1F98CC" w14:textId="77777777" w:rsidR="005E282F" w:rsidRPr="00FC7496" w:rsidRDefault="005E282F" w:rsidP="00E04DB1">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C35A3CD" w14:textId="77777777" w:rsidR="002E5106" w:rsidRPr="00FC7496" w:rsidRDefault="005E282F" w:rsidP="002E5106">
            <w:pPr>
              <w:pStyle w:val="TAC"/>
            </w:pPr>
            <w:r w:rsidRPr="00FC7496">
              <w:t>MIB</w:t>
            </w:r>
          </w:p>
          <w:p w14:paraId="70D9B33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BCD9E2"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9FFA70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FB71E3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0F150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0A74AE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F01A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2435F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B5DD0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ED6991" w14:textId="77777777" w:rsidR="005E282F" w:rsidRPr="00FC7496" w:rsidRDefault="005E282F" w:rsidP="00E04DB1">
            <w:pPr>
              <w:pStyle w:val="TAC"/>
            </w:pPr>
          </w:p>
        </w:tc>
      </w:tr>
      <w:tr w:rsidR="005E282F" w:rsidRPr="00FC7496" w14:paraId="572556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BADAFD" w14:textId="77777777" w:rsidR="005E282F" w:rsidRPr="00FC7496" w:rsidRDefault="005E282F" w:rsidP="00E04DB1">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6B6FC90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A7F85A1"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49364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A6DF2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CC5B0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CDC0D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6AC3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D355B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8C17D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7A413B" w14:textId="77777777" w:rsidR="005E282F" w:rsidRPr="00FC7496" w:rsidRDefault="005E282F" w:rsidP="00E04DB1">
            <w:pPr>
              <w:pStyle w:val="TAC"/>
            </w:pPr>
          </w:p>
        </w:tc>
      </w:tr>
      <w:tr w:rsidR="005E282F" w:rsidRPr="00FC7496" w14:paraId="113076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833661" w14:textId="77777777" w:rsidR="005E282F" w:rsidRPr="00FC7496" w:rsidRDefault="005E282F" w:rsidP="00E04DB1">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ACA0101" w14:textId="77777777" w:rsidR="002E5106" w:rsidRPr="00FC7496" w:rsidRDefault="005E282F" w:rsidP="002E5106">
            <w:pPr>
              <w:pStyle w:val="TAC"/>
            </w:pPr>
            <w:r w:rsidRPr="00FC7496">
              <w:t>MIB</w:t>
            </w:r>
          </w:p>
          <w:p w14:paraId="52954E11"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4E0BFB0"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7D2690C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B8D6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5B61C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EC262C8"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549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2E0CA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A97D9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434EBC" w14:textId="77777777" w:rsidR="005E282F" w:rsidRPr="00FC7496" w:rsidRDefault="005E282F" w:rsidP="00E04DB1">
            <w:pPr>
              <w:pStyle w:val="TAC"/>
            </w:pPr>
          </w:p>
        </w:tc>
      </w:tr>
      <w:tr w:rsidR="005E282F" w:rsidRPr="00FC7496" w14:paraId="3A24E07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3F4EDE" w14:textId="77777777" w:rsidR="005E282F" w:rsidRPr="00FC7496" w:rsidRDefault="005E282F" w:rsidP="00E04DB1">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16C154D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E1A7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9BE2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30F47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1FAE09"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1644E3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019374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6A41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150B05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8A5D2A" w14:textId="77777777" w:rsidR="005E282F" w:rsidRPr="00FC7496" w:rsidRDefault="005E282F" w:rsidP="00E04DB1">
            <w:pPr>
              <w:pStyle w:val="TAC"/>
            </w:pPr>
          </w:p>
        </w:tc>
      </w:tr>
      <w:tr w:rsidR="005E282F" w:rsidRPr="00FC7496" w14:paraId="76CE58E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3DE4B" w14:textId="77777777" w:rsidR="005E282F" w:rsidRPr="00FC7496" w:rsidRDefault="005E282F" w:rsidP="00E04DB1">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7C33AB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54365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8DA31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B6ECE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ABD05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651CD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10E9A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E1962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4AE74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9979224" w14:textId="77777777" w:rsidR="005E282F" w:rsidRPr="00FC7496" w:rsidRDefault="005E282F" w:rsidP="00E04DB1">
            <w:pPr>
              <w:pStyle w:val="TAC"/>
            </w:pPr>
          </w:p>
        </w:tc>
      </w:tr>
      <w:tr w:rsidR="005E282F" w:rsidRPr="00FC7496" w14:paraId="5B1B385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34757F" w14:textId="77777777" w:rsidR="005E282F" w:rsidRPr="00FC7496" w:rsidRDefault="005E282F" w:rsidP="00E04DB1">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288C672C"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EDB4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0DFF0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FE05D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32CF7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64DD13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5FDB7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73055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A10C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A5A73D9" w14:textId="77777777" w:rsidR="005E282F" w:rsidRPr="00FC7496" w:rsidRDefault="005E282F" w:rsidP="00E04DB1">
            <w:pPr>
              <w:pStyle w:val="TAC"/>
            </w:pPr>
          </w:p>
        </w:tc>
      </w:tr>
      <w:tr w:rsidR="005E282F" w:rsidRPr="00FC7496" w14:paraId="65C03B6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4CC8F4" w14:textId="77777777" w:rsidR="005E282F" w:rsidRPr="00FC7496" w:rsidRDefault="005E282F" w:rsidP="00E04DB1">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22C61BB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5215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97BF0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8738F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A05C80"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98A5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0E195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EE9B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0DFFE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C3EF16B" w14:textId="77777777" w:rsidR="005E282F" w:rsidRPr="00FC7496" w:rsidRDefault="005E282F" w:rsidP="00E04DB1">
            <w:pPr>
              <w:pStyle w:val="TAC"/>
            </w:pPr>
          </w:p>
        </w:tc>
      </w:tr>
      <w:tr w:rsidR="005E282F" w:rsidRPr="00FC7496" w14:paraId="4437CF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B40510" w14:textId="77777777" w:rsidR="005E282F" w:rsidRPr="00FC7496" w:rsidRDefault="005E282F" w:rsidP="00E04DB1">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0732E91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724EC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84B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F6E9BC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5BE535"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D750502"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4E07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752C8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39E3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E6EDA5" w14:textId="77777777" w:rsidR="005E282F" w:rsidRPr="00FC7496" w:rsidRDefault="005E282F" w:rsidP="00E04DB1">
            <w:pPr>
              <w:pStyle w:val="TAC"/>
            </w:pPr>
          </w:p>
        </w:tc>
      </w:tr>
      <w:tr w:rsidR="005E282F" w:rsidRPr="00FC7496" w14:paraId="68DA04B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2AA9EF" w14:textId="77777777" w:rsidR="005E282F" w:rsidRPr="00FC7496" w:rsidRDefault="005E282F" w:rsidP="00E04DB1">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7BC608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4E2A3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CB5B76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48B7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B139A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BFE3EF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3C3895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798EA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161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3F1A881" w14:textId="77777777" w:rsidR="005E282F" w:rsidRPr="00FC7496" w:rsidRDefault="005E282F" w:rsidP="00E04DB1">
            <w:pPr>
              <w:pStyle w:val="TAC"/>
            </w:pPr>
          </w:p>
        </w:tc>
      </w:tr>
      <w:tr w:rsidR="005E282F" w:rsidRPr="00FC7496" w14:paraId="4C656CB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F41F53" w14:textId="77777777" w:rsidR="005E282F" w:rsidRPr="00FC7496" w:rsidRDefault="005E282F" w:rsidP="00E04DB1">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46627F2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B3F5D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C40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F74770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7F8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6E0AA9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FE103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C0FD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C04F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C8E77D" w14:textId="77777777" w:rsidR="005E282F" w:rsidRPr="00FC7496" w:rsidRDefault="005E282F" w:rsidP="00E04DB1">
            <w:pPr>
              <w:pStyle w:val="TAC"/>
            </w:pPr>
          </w:p>
        </w:tc>
      </w:tr>
      <w:tr w:rsidR="005E282F" w:rsidRPr="00FC7496" w14:paraId="487849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07AAAC" w14:textId="77777777" w:rsidR="005E282F" w:rsidRPr="00FC7496" w:rsidRDefault="005E282F" w:rsidP="00E04DB1">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432B89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84CF7E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D02FA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C079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0E65E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668F98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438C3D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BE2A9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746C4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F6B751B" w14:textId="77777777" w:rsidR="005E282F" w:rsidRPr="00FC7496" w:rsidRDefault="005E282F" w:rsidP="00E04DB1">
            <w:pPr>
              <w:pStyle w:val="TAC"/>
            </w:pPr>
          </w:p>
        </w:tc>
      </w:tr>
      <w:tr w:rsidR="005E282F" w:rsidRPr="00FC7496" w14:paraId="046F85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B9D182" w14:textId="77777777" w:rsidR="005E282F" w:rsidRPr="00FC7496" w:rsidRDefault="005E282F" w:rsidP="00E04DB1">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78A7471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5EEF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AA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0DAB6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74DD30"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3566DC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5BD4D9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5A6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DA47F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B07C724" w14:textId="77777777" w:rsidR="005E282F" w:rsidRPr="00FC7496" w:rsidRDefault="005E282F" w:rsidP="00E04DB1">
            <w:pPr>
              <w:pStyle w:val="TAC"/>
            </w:pPr>
          </w:p>
        </w:tc>
      </w:tr>
      <w:tr w:rsidR="005E282F" w:rsidRPr="00FC7496" w14:paraId="029064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57274E6" w14:textId="77777777" w:rsidR="005E282F" w:rsidRPr="00FC7496" w:rsidRDefault="005E282F" w:rsidP="00E04DB1">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52FB692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FEEA7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B74DDF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755D8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1A81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0EA15A1"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4C9F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9C2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D4574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24B069" w14:textId="77777777" w:rsidR="005E282F" w:rsidRPr="00FC7496" w:rsidRDefault="005E282F" w:rsidP="00E04DB1">
            <w:pPr>
              <w:pStyle w:val="TAC"/>
            </w:pPr>
          </w:p>
        </w:tc>
      </w:tr>
      <w:tr w:rsidR="005E282F" w:rsidRPr="00FC7496" w14:paraId="61B55F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692027" w14:textId="77777777" w:rsidR="005E282F" w:rsidRPr="00FC7496" w:rsidRDefault="005E282F" w:rsidP="00E04DB1">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74037CB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D475B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B3A8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3D58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3330C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E3E81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B4B75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8FAA7F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0A203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81EEDD" w14:textId="77777777" w:rsidR="005E282F" w:rsidRPr="00FC7496" w:rsidRDefault="005E282F" w:rsidP="00E04DB1">
            <w:pPr>
              <w:pStyle w:val="TAC"/>
            </w:pPr>
          </w:p>
        </w:tc>
      </w:tr>
      <w:tr w:rsidR="005E282F" w:rsidRPr="00FC7496" w14:paraId="2F0A5DD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98C00" w14:textId="77777777" w:rsidR="005E282F" w:rsidRPr="00FC7496" w:rsidRDefault="005E282F" w:rsidP="00E04DB1">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02ECA2E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318B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6C1675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6948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BE4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88D0E2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664C16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5CD1C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DE8AA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1D121CB" w14:textId="77777777" w:rsidR="005E282F" w:rsidRPr="00FC7496" w:rsidRDefault="005E282F" w:rsidP="00E04DB1">
            <w:pPr>
              <w:pStyle w:val="TAC"/>
            </w:pPr>
          </w:p>
        </w:tc>
      </w:tr>
      <w:tr w:rsidR="005E282F" w:rsidRPr="00FC7496" w14:paraId="6B7BB9E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BF9717" w14:textId="77777777" w:rsidR="005E282F" w:rsidRPr="00FC7496" w:rsidRDefault="005E282F" w:rsidP="00E04DB1">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401422D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F89C2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F13F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E3D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5CA11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9DCDB8"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FE9F32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22A5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226A7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45B3E8E" w14:textId="77777777" w:rsidR="005E282F" w:rsidRPr="00FC7496" w:rsidRDefault="005E282F" w:rsidP="00E04DB1">
            <w:pPr>
              <w:pStyle w:val="TAC"/>
            </w:pPr>
          </w:p>
        </w:tc>
      </w:tr>
      <w:tr w:rsidR="005E282F" w:rsidRPr="00FC7496" w14:paraId="6753501D"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98D27B" w14:textId="77777777" w:rsidR="005E282F" w:rsidRPr="00FC7496" w:rsidRDefault="005E282F" w:rsidP="00E04DB1">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5CF6543" w14:textId="77777777" w:rsidR="002E5106" w:rsidRPr="00FC7496" w:rsidRDefault="005E282F" w:rsidP="002E5106">
            <w:pPr>
              <w:pStyle w:val="TAC"/>
            </w:pPr>
            <w:r w:rsidRPr="00FC7496">
              <w:t>MIB</w:t>
            </w:r>
          </w:p>
          <w:p w14:paraId="306CBE7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56D3B046"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121E4D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8F89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87C7F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40F88C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2FF1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C84D1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435A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3FF61AF" w14:textId="77777777" w:rsidR="005E282F" w:rsidRPr="00FC7496" w:rsidRDefault="005E282F" w:rsidP="00E04DB1">
            <w:pPr>
              <w:pStyle w:val="TAC"/>
            </w:pPr>
          </w:p>
        </w:tc>
      </w:tr>
      <w:tr w:rsidR="005E282F" w:rsidRPr="00FC7496" w14:paraId="6D27C64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3544B3" w14:textId="77777777" w:rsidR="005E282F" w:rsidRPr="00FC7496" w:rsidRDefault="005E282F" w:rsidP="00E04DB1">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50994A8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CD5CD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054C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70ABC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7BFE6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0DBF6A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927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CC92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528FB3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3A06E8" w14:textId="77777777" w:rsidR="005E282F" w:rsidRPr="00FC7496" w:rsidRDefault="005E282F" w:rsidP="00E04DB1">
            <w:pPr>
              <w:pStyle w:val="TAC"/>
            </w:pPr>
          </w:p>
        </w:tc>
      </w:tr>
      <w:tr w:rsidR="005E282F" w:rsidRPr="00FC7496" w14:paraId="001476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EE5D06" w14:textId="77777777" w:rsidR="005E282F" w:rsidRPr="00FC7496" w:rsidRDefault="005E282F" w:rsidP="00E04DB1">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387370B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FB9006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50CE3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044F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579B3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DEACCF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3C547B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5C1AB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7A521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AB6A29" w14:textId="77777777" w:rsidR="005E282F" w:rsidRPr="00FC7496" w:rsidRDefault="005E282F" w:rsidP="00E04DB1">
            <w:pPr>
              <w:pStyle w:val="TAC"/>
            </w:pPr>
          </w:p>
        </w:tc>
      </w:tr>
      <w:tr w:rsidR="005E282F" w:rsidRPr="00FC7496" w14:paraId="03EE354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1D2F2C" w14:textId="77777777" w:rsidR="005E282F" w:rsidRPr="00FC7496" w:rsidRDefault="005E282F" w:rsidP="00E04DB1">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76A769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7501F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850A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9A987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D7F4D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3D9576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FB5FE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A744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6AFE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AA2F88" w14:textId="77777777" w:rsidR="005E282F" w:rsidRPr="00FC7496" w:rsidRDefault="005E282F" w:rsidP="00E04DB1">
            <w:pPr>
              <w:pStyle w:val="TAC"/>
            </w:pPr>
          </w:p>
        </w:tc>
      </w:tr>
      <w:tr w:rsidR="005E282F" w:rsidRPr="00FC7496" w14:paraId="576281D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47F639F" w14:textId="77777777" w:rsidR="005E282F" w:rsidRPr="00FC7496" w:rsidRDefault="005E282F" w:rsidP="00E04DB1">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061DC1C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EA74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8563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3DA1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E68E8F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9BE1A2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CFF4E6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96E6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B565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5F3070F" w14:textId="77777777" w:rsidR="005E282F" w:rsidRPr="00FC7496" w:rsidRDefault="005E282F" w:rsidP="00E04DB1">
            <w:pPr>
              <w:pStyle w:val="TAC"/>
            </w:pPr>
          </w:p>
        </w:tc>
      </w:tr>
      <w:tr w:rsidR="005E282F" w:rsidRPr="00FC7496" w14:paraId="1C8EE5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1B380B" w14:textId="77777777" w:rsidR="005E282F" w:rsidRPr="00FC7496" w:rsidRDefault="005E282F" w:rsidP="00E04DB1">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2441E7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5223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36173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2696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663CA1"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B309C5F"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EB9E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30A60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5F49B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9AE6A3" w14:textId="77777777" w:rsidR="005E282F" w:rsidRPr="00FC7496" w:rsidRDefault="005E282F" w:rsidP="00E04DB1">
            <w:pPr>
              <w:pStyle w:val="TAC"/>
            </w:pPr>
          </w:p>
        </w:tc>
      </w:tr>
      <w:tr w:rsidR="005E282F" w:rsidRPr="00FC7496" w14:paraId="30F773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0FA4FF4" w14:textId="77777777" w:rsidR="005E282F" w:rsidRPr="00FC7496" w:rsidRDefault="005E282F" w:rsidP="00E04DB1">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0DDA195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0BB0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27DC17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73AB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994AED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3AC5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F68D3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9394F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C6FE2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5120FDD" w14:textId="77777777" w:rsidR="005E282F" w:rsidRPr="00FC7496" w:rsidRDefault="005E282F" w:rsidP="00E04DB1">
            <w:pPr>
              <w:pStyle w:val="TAC"/>
            </w:pPr>
          </w:p>
        </w:tc>
      </w:tr>
      <w:tr w:rsidR="005E282F" w:rsidRPr="00FC7496" w14:paraId="7E80F31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11AE13" w14:textId="77777777" w:rsidR="005E282F" w:rsidRPr="00FC7496" w:rsidRDefault="005E282F" w:rsidP="00E04DB1">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14FC8F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CDDC98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892E6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C6615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10F5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90724A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215C1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A0E9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2A29D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93F73F" w14:textId="77777777" w:rsidR="005E282F" w:rsidRPr="00FC7496" w:rsidRDefault="005E282F" w:rsidP="00E04DB1">
            <w:pPr>
              <w:pStyle w:val="TAC"/>
            </w:pPr>
          </w:p>
        </w:tc>
      </w:tr>
      <w:tr w:rsidR="005E282F" w:rsidRPr="00FC7496" w14:paraId="0381D59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F9C272" w14:textId="77777777" w:rsidR="005E282F" w:rsidRPr="00FC7496" w:rsidRDefault="005E282F" w:rsidP="00E04DB1">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0FA55F3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42859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0CC08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4416B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27A8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8711CC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66A6AC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8EC4E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25D59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802114" w14:textId="77777777" w:rsidR="005E282F" w:rsidRPr="00FC7496" w:rsidRDefault="005E282F" w:rsidP="00E04DB1">
            <w:pPr>
              <w:pStyle w:val="TAC"/>
            </w:pPr>
          </w:p>
        </w:tc>
      </w:tr>
      <w:tr w:rsidR="005E282F" w:rsidRPr="00FC7496" w14:paraId="23FE9E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EB7C63" w14:textId="77777777" w:rsidR="005E282F" w:rsidRPr="00FC7496" w:rsidRDefault="005E282F" w:rsidP="00E04DB1">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330FB1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2650B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F31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592BA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EC9F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7BB582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931EAD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0A508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C04DDE"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781D09" w14:textId="77777777" w:rsidR="005E282F" w:rsidRPr="00FC7496" w:rsidRDefault="005E282F" w:rsidP="00E04DB1">
            <w:pPr>
              <w:pStyle w:val="TAC"/>
            </w:pPr>
          </w:p>
        </w:tc>
      </w:tr>
      <w:tr w:rsidR="005E282F" w:rsidRPr="00FC7496" w14:paraId="769665B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A13E2ED" w14:textId="77777777" w:rsidR="005E282F" w:rsidRPr="00FC7496" w:rsidRDefault="005E282F" w:rsidP="00E04DB1">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67F5880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71083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4968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2042A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0AA4A7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FF6FDB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6F0F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B61F1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2E2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392D94" w14:textId="77777777" w:rsidR="005E282F" w:rsidRPr="00FC7496" w:rsidRDefault="005E282F" w:rsidP="00E04DB1">
            <w:pPr>
              <w:pStyle w:val="TAC"/>
            </w:pPr>
          </w:p>
        </w:tc>
      </w:tr>
      <w:tr w:rsidR="005E282F" w:rsidRPr="00FC7496" w14:paraId="3A3F31E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C86331" w14:textId="77777777" w:rsidR="005E282F" w:rsidRPr="00FC7496" w:rsidRDefault="005E282F" w:rsidP="00E04DB1">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5C91F64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A24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1DAA1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1416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BD1D2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21371D4"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0288A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40BF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ECC2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2E36FA8" w14:textId="77777777" w:rsidR="005E282F" w:rsidRPr="00FC7496" w:rsidRDefault="005E282F" w:rsidP="00E04DB1">
            <w:pPr>
              <w:pStyle w:val="TAC"/>
            </w:pPr>
          </w:p>
        </w:tc>
      </w:tr>
      <w:tr w:rsidR="005E282F" w:rsidRPr="00FC7496" w14:paraId="5E21D5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6B769E" w14:textId="77777777" w:rsidR="005E282F" w:rsidRPr="00FC7496" w:rsidRDefault="005E282F" w:rsidP="00E04DB1">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26B2483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08A38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B4FF1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AA9F5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AEECC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CBE358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1969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EA356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0E5B8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EDAE220" w14:textId="77777777" w:rsidR="005E282F" w:rsidRPr="00FC7496" w:rsidRDefault="005E282F" w:rsidP="00E04DB1">
            <w:pPr>
              <w:pStyle w:val="TAC"/>
            </w:pPr>
          </w:p>
        </w:tc>
      </w:tr>
      <w:tr w:rsidR="005E282F" w:rsidRPr="00FC7496" w14:paraId="0FA2E1B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054402" w14:textId="77777777" w:rsidR="005E282F" w:rsidRPr="00FC7496" w:rsidRDefault="005E282F" w:rsidP="00E04DB1">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0C0EEE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D7BC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660FEF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2222D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42583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03E6583"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4C919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F7297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FDE42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25F7DF" w14:textId="77777777" w:rsidR="005E282F" w:rsidRPr="00FC7496" w:rsidRDefault="005E282F" w:rsidP="00E04DB1">
            <w:pPr>
              <w:pStyle w:val="TAC"/>
            </w:pPr>
          </w:p>
        </w:tc>
      </w:tr>
      <w:tr w:rsidR="005E282F" w:rsidRPr="00FC7496" w14:paraId="5282038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BA93DA" w14:textId="77777777" w:rsidR="005E282F" w:rsidRPr="00FC7496" w:rsidRDefault="005E282F" w:rsidP="00E04DB1">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EC718F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16996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0893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7233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DE208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930CC5"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5DDC1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09E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64FB1B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622713" w14:textId="77777777" w:rsidR="005E282F" w:rsidRPr="00FC7496" w:rsidRDefault="005E282F" w:rsidP="00E04DB1">
            <w:pPr>
              <w:pStyle w:val="TAC"/>
            </w:pPr>
          </w:p>
        </w:tc>
      </w:tr>
      <w:tr w:rsidR="005E282F" w:rsidRPr="00FC7496" w14:paraId="78ABE76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CD5283" w14:textId="77777777" w:rsidR="005E282F" w:rsidRPr="00FC7496" w:rsidRDefault="005E282F" w:rsidP="00E04DB1">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3FE365F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CAE6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F9CAC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E57EC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3C5DA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5E1713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4C1F30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94FA0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9D30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30F175" w14:textId="77777777" w:rsidR="005E282F" w:rsidRPr="00FC7496" w:rsidRDefault="005E282F" w:rsidP="00E04DB1">
            <w:pPr>
              <w:pStyle w:val="TAC"/>
            </w:pPr>
          </w:p>
        </w:tc>
      </w:tr>
      <w:tr w:rsidR="005E282F" w:rsidRPr="00FC7496" w14:paraId="0074F5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D92259" w14:textId="77777777" w:rsidR="005E282F" w:rsidRPr="00FC7496" w:rsidRDefault="005E282F" w:rsidP="00E04DB1">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607988F" w14:textId="77777777" w:rsidR="002E5106" w:rsidRPr="00FC7496" w:rsidRDefault="005E282F" w:rsidP="002E5106">
            <w:pPr>
              <w:pStyle w:val="TAC"/>
            </w:pPr>
            <w:r w:rsidRPr="00FC7496">
              <w:t>MIB</w:t>
            </w:r>
          </w:p>
          <w:p w14:paraId="0C7472E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68D04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520BDF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81A7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3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3A5A71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08886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65D04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F40D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A7B26F" w14:textId="77777777" w:rsidR="005E282F" w:rsidRPr="00FC7496" w:rsidRDefault="005E282F" w:rsidP="00E04DB1">
            <w:pPr>
              <w:pStyle w:val="TAC"/>
            </w:pPr>
          </w:p>
        </w:tc>
      </w:tr>
      <w:tr w:rsidR="005E282F" w:rsidRPr="00FC7496" w14:paraId="1960DB0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07DE59" w14:textId="77777777" w:rsidR="005E282F" w:rsidRPr="00FC7496" w:rsidRDefault="005E282F" w:rsidP="00E04DB1">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22E9BA6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FC322"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B0DF82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50D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1345C8"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68ED8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36D7F7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C05BF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93E04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0EDDD4" w14:textId="77777777" w:rsidR="005E282F" w:rsidRPr="00FC7496" w:rsidRDefault="005E282F" w:rsidP="00E04DB1">
            <w:pPr>
              <w:pStyle w:val="TAC"/>
            </w:pPr>
          </w:p>
        </w:tc>
      </w:tr>
      <w:tr w:rsidR="005E282F" w:rsidRPr="00FC7496" w14:paraId="07674CC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00459" w14:textId="77777777" w:rsidR="005E282F" w:rsidRPr="00FC7496" w:rsidRDefault="005E282F" w:rsidP="00E04DB1">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68738B84" w14:textId="77777777" w:rsidR="002E5106" w:rsidRPr="00FC7496" w:rsidRDefault="005E282F" w:rsidP="002E5106">
            <w:pPr>
              <w:pStyle w:val="TAC"/>
            </w:pPr>
            <w:r w:rsidRPr="00FC7496">
              <w:t>MIB</w:t>
            </w:r>
          </w:p>
          <w:p w14:paraId="33BC4835"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92AD964"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BE2BDB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496423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77458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1B2DDB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F0FD5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32D0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79ECC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97C7A2A" w14:textId="77777777" w:rsidR="005E282F" w:rsidRPr="00FC7496" w:rsidRDefault="005E282F" w:rsidP="00E04DB1">
            <w:pPr>
              <w:pStyle w:val="TAC"/>
            </w:pPr>
          </w:p>
        </w:tc>
      </w:tr>
      <w:tr w:rsidR="005E282F" w:rsidRPr="00FC7496" w14:paraId="6DD5D3F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F8B4D3" w14:textId="77777777" w:rsidR="005E282F" w:rsidRPr="00FC7496" w:rsidRDefault="005E282F" w:rsidP="00E04DB1">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003DD04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E6C148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5C45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E7F76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0AC9AA"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E74EC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3C628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00E26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FA53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E744709" w14:textId="77777777" w:rsidR="005E282F" w:rsidRPr="00FC7496" w:rsidRDefault="005E282F" w:rsidP="00E04DB1">
            <w:pPr>
              <w:pStyle w:val="TAC"/>
            </w:pPr>
          </w:p>
        </w:tc>
      </w:tr>
      <w:tr w:rsidR="005E282F" w:rsidRPr="00FC7496" w14:paraId="7E0555A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2DE07" w14:textId="77777777" w:rsidR="005E282F" w:rsidRPr="00FC7496" w:rsidRDefault="005E282F" w:rsidP="00E04DB1">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1D7C827E" w14:textId="77777777" w:rsidR="002E5106" w:rsidRPr="00FC7496" w:rsidRDefault="005E282F" w:rsidP="002E5106">
            <w:pPr>
              <w:pStyle w:val="TAC"/>
            </w:pPr>
            <w:r w:rsidRPr="00FC7496">
              <w:t>MIB</w:t>
            </w:r>
          </w:p>
          <w:p w14:paraId="4CA6EE58"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3B1286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B52EC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CF4BFF"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18A3641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43496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364C5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FD40B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A9A1C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B00038" w14:textId="77777777" w:rsidR="005E282F" w:rsidRPr="00FC7496" w:rsidRDefault="005E282F" w:rsidP="00E04DB1">
            <w:pPr>
              <w:pStyle w:val="TAC"/>
            </w:pPr>
          </w:p>
        </w:tc>
      </w:tr>
      <w:tr w:rsidR="005E282F" w:rsidRPr="00FC7496" w14:paraId="7E0ADC4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B31A45" w14:textId="77777777" w:rsidR="005E282F" w:rsidRPr="00FC7496" w:rsidRDefault="005E282F" w:rsidP="00E04DB1">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4B038AA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1EA1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CEEB87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728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47128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9F781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FCF3E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AB5E5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4F9A2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D8D25C" w14:textId="77777777" w:rsidR="005E282F" w:rsidRPr="00FC7496" w:rsidRDefault="005E282F" w:rsidP="00E04DB1">
            <w:pPr>
              <w:pStyle w:val="TAC"/>
            </w:pPr>
          </w:p>
        </w:tc>
      </w:tr>
      <w:tr w:rsidR="005E282F" w:rsidRPr="00FC7496" w14:paraId="18E2FEC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1B0725F" w14:textId="77777777" w:rsidR="005E282F" w:rsidRPr="00FC7496" w:rsidRDefault="005E282F" w:rsidP="00E04DB1">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920685F" w14:textId="77777777" w:rsidR="002E5106" w:rsidRPr="00FC7496" w:rsidRDefault="005E282F" w:rsidP="002E5106">
            <w:pPr>
              <w:pStyle w:val="TAC"/>
            </w:pPr>
            <w:r w:rsidRPr="00FC7496">
              <w:t>MIB</w:t>
            </w:r>
          </w:p>
          <w:p w14:paraId="1B50F7C2"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0C3D7F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244C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251488"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1A916C8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7FCC5E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408FA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D49D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9D37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775AFB9" w14:textId="77777777" w:rsidR="005E282F" w:rsidRPr="00FC7496" w:rsidRDefault="005E282F" w:rsidP="00E04DB1">
            <w:pPr>
              <w:pStyle w:val="TAC"/>
            </w:pPr>
          </w:p>
        </w:tc>
      </w:tr>
      <w:tr w:rsidR="005E282F" w:rsidRPr="00FC7496" w14:paraId="6D6697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552FCC" w14:textId="77777777" w:rsidR="005E282F" w:rsidRPr="00FC7496" w:rsidRDefault="005E282F" w:rsidP="00E04DB1">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7A17899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062F9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5C5D2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E0B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B10E5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98076B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05783D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6A2A93"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EFFD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EA73BA" w14:textId="77777777" w:rsidR="005E282F" w:rsidRPr="00FC7496" w:rsidRDefault="005E282F" w:rsidP="00E04DB1">
            <w:pPr>
              <w:pStyle w:val="TAC"/>
            </w:pPr>
          </w:p>
        </w:tc>
      </w:tr>
      <w:tr w:rsidR="005E282F" w:rsidRPr="00FC7496" w14:paraId="32A23DA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C2E694" w14:textId="77777777" w:rsidR="005E282F" w:rsidRPr="00FC7496" w:rsidRDefault="005E282F" w:rsidP="00E04DB1">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371483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F34D0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DFDDB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488D5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632BB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09178B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D06E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182EF"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A8D8D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A92F3DD" w14:textId="77777777" w:rsidR="005E282F" w:rsidRPr="00FC7496" w:rsidRDefault="005E282F" w:rsidP="00E04DB1">
            <w:pPr>
              <w:pStyle w:val="TAC"/>
            </w:pPr>
          </w:p>
        </w:tc>
      </w:tr>
    </w:tbl>
    <w:p w14:paraId="152302E3" w14:textId="77777777" w:rsidR="005E282F" w:rsidRPr="00FC7496" w:rsidRDefault="005E282F" w:rsidP="005E282F"/>
    <w:p w14:paraId="7B32772F" w14:textId="77777777" w:rsidR="005E282F" w:rsidRPr="00FC7496" w:rsidRDefault="005E282F" w:rsidP="00E04DB1">
      <w:pPr>
        <w:pStyle w:val="TH"/>
      </w:pPr>
      <w:r w:rsidRPr="00FC7496">
        <w:t>Table 7.7.2a-3: BR System Information Scheduling (TDD)</w:t>
      </w:r>
      <w:r w:rsidR="0035405E" w:rsidRPr="00FC7496">
        <w:t xml:space="preserve"> for DL bandwidth &gt; 5</w:t>
      </w:r>
      <w:r w:rsidR="002E5106" w:rsidRPr="00FC7496">
        <w:t xml:space="preserve"> </w:t>
      </w:r>
      <w:r w:rsidR="0035405E" w:rsidRPr="00FC7496">
        <w:t>M</w:t>
      </w:r>
      <w:r w:rsidR="002E5106" w:rsidRPr="00FC7496">
        <w:t>H</w:t>
      </w:r>
      <w:r w:rsidR="0035405E" w:rsidRPr="00FC7496">
        <w:t>z [</w:t>
      </w:r>
      <w:r w:rsidR="0035405E" w:rsidRPr="00FC7496">
        <w:rPr>
          <w:position w:val="-10"/>
        </w:rPr>
        <w:object w:dxaOrig="840" w:dyaOrig="340" w14:anchorId="0D6286E6">
          <v:shape id="_x0000_i1033" type="#_x0000_t75" style="width:42pt;height:17.25pt" o:ole="">
            <v:imagedata r:id="rId22" o:title=""/>
          </v:shape>
          <o:OLEObject Type="Embed" ProgID="Equation.3" ShapeID="_x0000_i1033" DrawAspect="Content" ObjectID="_1701175146" r:id="rId23"/>
        </w:object>
      </w:r>
      <w:r w:rsidR="0035405E" w:rsidRPr="00FC7496">
        <w:t>] and even physical layer cell Id [</w:t>
      </w:r>
      <w:r w:rsidR="0035405E" w:rsidRPr="00FC7496">
        <w:object w:dxaOrig="980" w:dyaOrig="340" w14:anchorId="17DDE6BF">
          <v:shape id="_x0000_i1034" type="#_x0000_t75" style="width:48.75pt;height:17.25pt" o:ole="">
            <v:imagedata r:id="rId20" o:title=""/>
          </v:shape>
          <o:OLEObject Type="Embed" ProgID="Equation.3" ShapeID="_x0000_i1034" DrawAspect="Content" ObjectID="_1701175147" r:id="rId24"/>
        </w:object>
      </w:r>
      <w:r w:rsidR="0035405E" w:rsidRPr="00FC7496">
        <w:t>=0]</w:t>
      </w:r>
    </w:p>
    <w:tbl>
      <w:tblPr>
        <w:tblW w:w="9782" w:type="dxa"/>
        <w:jc w:val="center"/>
        <w:tblCellMar>
          <w:left w:w="28" w:type="dxa"/>
        </w:tblCellMar>
        <w:tblLook w:val="0000" w:firstRow="0" w:lastRow="0" w:firstColumn="0" w:lastColumn="0" w:noHBand="0" w:noVBand="0"/>
      </w:tblPr>
      <w:tblGrid>
        <w:gridCol w:w="1517"/>
        <w:gridCol w:w="1214"/>
        <w:gridCol w:w="561"/>
        <w:gridCol w:w="819"/>
        <w:gridCol w:w="420"/>
        <w:gridCol w:w="900"/>
        <w:gridCol w:w="1260"/>
        <w:gridCol w:w="581"/>
        <w:gridCol w:w="667"/>
        <w:gridCol w:w="851"/>
        <w:gridCol w:w="992"/>
      </w:tblGrid>
      <w:tr w:rsidR="005E282F" w:rsidRPr="00FC7496" w14:paraId="64C110DB" w14:textId="77777777" w:rsidTr="005E282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332B" w14:textId="77777777" w:rsidR="005E282F" w:rsidRPr="00FC7496" w:rsidRDefault="005E282F" w:rsidP="00E04DB1">
            <w:pPr>
              <w:pStyle w:val="TAH"/>
            </w:pPr>
            <w:r w:rsidRPr="00FC7496">
              <w:t>SFN\S</w:t>
            </w:r>
            <w:r w:rsidR="002E5106" w:rsidRPr="00FC7496">
              <w:t>ub</w:t>
            </w:r>
            <w:r w:rsidRPr="00FC7496">
              <w:t>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D9EE472" w14:textId="77777777" w:rsidR="005E282F" w:rsidRPr="00FC7496" w:rsidRDefault="005E282F" w:rsidP="00E04DB1">
            <w:pPr>
              <w:pStyle w:val="TAH"/>
            </w:pPr>
            <w:r w:rsidRPr="00FC7496">
              <w:t>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43AEAB80" w14:textId="77777777" w:rsidR="005E282F" w:rsidRPr="00FC7496" w:rsidRDefault="005E282F" w:rsidP="00E04DB1">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1EF62F49" w14:textId="77777777" w:rsidR="005E282F" w:rsidRPr="00FC7496" w:rsidRDefault="005E282F" w:rsidP="00E04DB1">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6580B891" w14:textId="77777777" w:rsidR="005E282F" w:rsidRPr="00FC7496" w:rsidRDefault="005E282F" w:rsidP="00E04DB1">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6358398" w14:textId="77777777" w:rsidR="005E282F" w:rsidRPr="00FC7496" w:rsidRDefault="005E282F" w:rsidP="00E04DB1">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E062DCC" w14:textId="77777777" w:rsidR="005E282F" w:rsidRPr="00FC7496" w:rsidRDefault="005E282F" w:rsidP="00E04DB1">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E179AD6" w14:textId="77777777" w:rsidR="005E282F" w:rsidRPr="00FC7496" w:rsidRDefault="005E282F" w:rsidP="00E04DB1">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A9BF8A2"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C9E201D" w14:textId="77777777" w:rsidR="005E282F" w:rsidRPr="00FC7496" w:rsidRDefault="005E282F" w:rsidP="00E04DB1">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942DA65" w14:textId="77777777" w:rsidR="005E282F" w:rsidRPr="00FC7496" w:rsidRDefault="005E282F" w:rsidP="00E04DB1">
            <w:pPr>
              <w:pStyle w:val="TAH"/>
            </w:pPr>
            <w:r w:rsidRPr="00FC7496">
              <w:t>9</w:t>
            </w:r>
          </w:p>
        </w:tc>
      </w:tr>
      <w:tr w:rsidR="005E282F" w:rsidRPr="00FC7496" w14:paraId="0FC0E8C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B09C4A" w14:textId="77777777" w:rsidR="005E282F" w:rsidRPr="00FC7496" w:rsidRDefault="005E282F" w:rsidP="00E04DB1">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5B68B0F3" w14:textId="77777777" w:rsidR="002E5106" w:rsidRPr="00FC7496" w:rsidRDefault="005E282F" w:rsidP="002E5106">
            <w:pPr>
              <w:pStyle w:val="TAC"/>
            </w:pPr>
            <w:r w:rsidRPr="00FC7496">
              <w:t>MIB, SI1</w:t>
            </w:r>
            <w:r w:rsidR="002E5106" w:rsidRPr="00FC7496">
              <w:t>,</w:t>
            </w:r>
          </w:p>
          <w:p w14:paraId="5A5953F6"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2FF6DD9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CA069F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0DD65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E579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60500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EA80D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5CCA3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C55B5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C4F0D60" w14:textId="77777777" w:rsidR="005E282F" w:rsidRPr="00FC7496" w:rsidRDefault="005E282F" w:rsidP="00E04DB1">
            <w:pPr>
              <w:pStyle w:val="TAC"/>
            </w:pPr>
          </w:p>
        </w:tc>
      </w:tr>
      <w:tr w:rsidR="005E282F" w:rsidRPr="00FC7496" w14:paraId="5A4DA62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ADF586" w14:textId="77777777" w:rsidR="005E282F" w:rsidRPr="00FC7496" w:rsidRDefault="005E282F" w:rsidP="00E04DB1">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0AB1057A"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42BCD1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F67FF4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B89C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5CDC6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7FF2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8F697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CEC8C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F9A1D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AC247EB" w14:textId="77777777" w:rsidR="005E282F" w:rsidRPr="00FC7496" w:rsidRDefault="005E282F" w:rsidP="00E04DB1">
            <w:pPr>
              <w:pStyle w:val="TAC"/>
            </w:pPr>
          </w:p>
        </w:tc>
      </w:tr>
      <w:tr w:rsidR="005E282F" w:rsidRPr="00FC7496" w14:paraId="4BE4E19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ED5288" w14:textId="77777777" w:rsidR="005E282F" w:rsidRPr="00FC7496" w:rsidRDefault="005E282F" w:rsidP="00E04DB1">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7E84161A" w14:textId="77777777" w:rsidR="002E5106" w:rsidRPr="00FC7496" w:rsidRDefault="005E282F" w:rsidP="002E5106">
            <w:pPr>
              <w:pStyle w:val="TAC"/>
            </w:pPr>
            <w:r w:rsidRPr="00FC7496">
              <w:t>MIB, SI2</w:t>
            </w:r>
            <w:r w:rsidR="002E5106" w:rsidRPr="00FC7496">
              <w:t>,</w:t>
            </w:r>
          </w:p>
          <w:p w14:paraId="2C50D676"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34403FD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FDCEB5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93CA40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66E32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93758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104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20F1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EB70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3A1283" w14:textId="77777777" w:rsidR="005E282F" w:rsidRPr="00FC7496" w:rsidRDefault="005E282F" w:rsidP="00E04DB1">
            <w:pPr>
              <w:pStyle w:val="TAC"/>
            </w:pPr>
          </w:p>
        </w:tc>
      </w:tr>
      <w:tr w:rsidR="005E282F" w:rsidRPr="00FC7496" w14:paraId="4BE34BE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B01C74" w14:textId="77777777" w:rsidR="005E282F" w:rsidRPr="00FC7496" w:rsidRDefault="005E282F" w:rsidP="00E04DB1">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4D404E81"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71085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EADD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31D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01262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21B02F"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D70EB3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FD803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B2C9DE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B1FA7C" w14:textId="77777777" w:rsidR="005E282F" w:rsidRPr="00FC7496" w:rsidRDefault="005E282F" w:rsidP="00E04DB1">
            <w:pPr>
              <w:pStyle w:val="TAC"/>
            </w:pPr>
          </w:p>
        </w:tc>
      </w:tr>
      <w:tr w:rsidR="005E282F" w:rsidRPr="00FC7496" w14:paraId="672506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E3A320" w14:textId="77777777" w:rsidR="005E282F" w:rsidRPr="00FC7496" w:rsidRDefault="005E282F" w:rsidP="00E04DB1">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5CF5E408" w14:textId="77777777" w:rsidR="002E5106" w:rsidRPr="00FC7496" w:rsidRDefault="005E282F" w:rsidP="002E5106">
            <w:pPr>
              <w:pStyle w:val="TAC"/>
            </w:pPr>
            <w:r w:rsidRPr="00FC7496">
              <w:t>MIB</w:t>
            </w:r>
            <w:r w:rsidR="002E5106" w:rsidRPr="00FC7496">
              <w:t xml:space="preserve">, </w:t>
            </w:r>
            <w:r w:rsidRPr="00FC7496">
              <w:t>SI3</w:t>
            </w:r>
            <w:r w:rsidR="002E5106" w:rsidRPr="00FC7496">
              <w:t>,</w:t>
            </w:r>
          </w:p>
          <w:p w14:paraId="6039E5D7"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2833484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268266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9625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B1AD8B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FF90F7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D340E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36DB9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631C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55803A" w14:textId="77777777" w:rsidR="005E282F" w:rsidRPr="00FC7496" w:rsidRDefault="005E282F" w:rsidP="00E04DB1">
            <w:pPr>
              <w:pStyle w:val="TAC"/>
            </w:pPr>
          </w:p>
        </w:tc>
      </w:tr>
      <w:tr w:rsidR="005E282F" w:rsidRPr="00FC7496" w14:paraId="2A2B0CF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26586BA" w14:textId="77777777" w:rsidR="005E282F" w:rsidRPr="00FC7496" w:rsidRDefault="005E282F" w:rsidP="00E04DB1">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5BEE3FE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E171CF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BF46F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12DC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169EF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4DD1184"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F5E0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A5F5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79FC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048F6A6" w14:textId="77777777" w:rsidR="005E282F" w:rsidRPr="00FC7496" w:rsidRDefault="005E282F" w:rsidP="00E04DB1">
            <w:pPr>
              <w:pStyle w:val="TAC"/>
            </w:pPr>
          </w:p>
        </w:tc>
      </w:tr>
      <w:tr w:rsidR="005E282F" w:rsidRPr="00FC7496" w14:paraId="30978F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9DC862" w14:textId="77777777" w:rsidR="005E282F" w:rsidRPr="00FC7496" w:rsidRDefault="005E282F" w:rsidP="00E04DB1">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501D3137" w14:textId="77777777" w:rsidR="002E5106" w:rsidRPr="00FC7496" w:rsidRDefault="005E282F" w:rsidP="002E5106">
            <w:pPr>
              <w:pStyle w:val="TAC"/>
            </w:pPr>
            <w:r w:rsidRPr="00FC7496">
              <w:t>MIB, SI4</w:t>
            </w:r>
            <w:r w:rsidR="002E5106" w:rsidRPr="00FC7496">
              <w:t>,</w:t>
            </w:r>
          </w:p>
          <w:p w14:paraId="0AF5EE1D"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17BC8DE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9D8A3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CB9C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EDE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4F6B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EE8140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85642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F0AA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35936C9" w14:textId="77777777" w:rsidR="005E282F" w:rsidRPr="00FC7496" w:rsidRDefault="005E282F" w:rsidP="00E04DB1">
            <w:pPr>
              <w:pStyle w:val="TAC"/>
            </w:pPr>
          </w:p>
        </w:tc>
      </w:tr>
      <w:tr w:rsidR="005E282F" w:rsidRPr="00FC7496" w14:paraId="463862F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7513C0" w14:textId="77777777" w:rsidR="005E282F" w:rsidRPr="00FC7496" w:rsidRDefault="005E282F" w:rsidP="00E04DB1">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438389E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4D9AD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39E79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779D7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E0F5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2BF2C2"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0CC3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BAF34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14A0B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665B0B1" w14:textId="77777777" w:rsidR="005E282F" w:rsidRPr="00FC7496" w:rsidRDefault="005E282F" w:rsidP="00E04DB1">
            <w:pPr>
              <w:pStyle w:val="TAC"/>
            </w:pPr>
          </w:p>
        </w:tc>
      </w:tr>
      <w:tr w:rsidR="005E282F" w:rsidRPr="00FC7496" w14:paraId="2E87653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38C649" w14:textId="77777777" w:rsidR="005E282F" w:rsidRPr="00FC7496" w:rsidRDefault="005E282F" w:rsidP="00E04DB1">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291BDFB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D618F3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2BF61B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3142F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7C82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BA8680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6ACDA5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4051B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8C59E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6122F8" w14:textId="77777777" w:rsidR="005E282F" w:rsidRPr="00FC7496" w:rsidRDefault="005E282F" w:rsidP="00E04DB1">
            <w:pPr>
              <w:pStyle w:val="TAC"/>
            </w:pPr>
          </w:p>
        </w:tc>
      </w:tr>
      <w:tr w:rsidR="005E282F" w:rsidRPr="00FC7496" w14:paraId="0DFBD7E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423EF4" w14:textId="77777777" w:rsidR="005E282F" w:rsidRPr="00FC7496" w:rsidRDefault="005E282F" w:rsidP="00E04DB1">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5775DF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1C2CE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3F4C29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FDAC93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765339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78288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CB892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CA947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AF68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4743AC" w14:textId="77777777" w:rsidR="005E282F" w:rsidRPr="00FC7496" w:rsidRDefault="005E282F" w:rsidP="00E04DB1">
            <w:pPr>
              <w:pStyle w:val="TAC"/>
            </w:pPr>
          </w:p>
        </w:tc>
      </w:tr>
      <w:tr w:rsidR="005E282F" w:rsidRPr="00FC7496" w14:paraId="5EF05A7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979304" w14:textId="77777777" w:rsidR="005E282F" w:rsidRPr="00FC7496" w:rsidRDefault="005E282F" w:rsidP="00E04DB1">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7EEFB3DA"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CD3A3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2B1EE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4E3EE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FD088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125DA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9F11B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E76F7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1977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EEC6BCC" w14:textId="77777777" w:rsidR="005E282F" w:rsidRPr="00FC7496" w:rsidRDefault="005E282F" w:rsidP="00E04DB1">
            <w:pPr>
              <w:pStyle w:val="TAC"/>
            </w:pPr>
          </w:p>
        </w:tc>
      </w:tr>
      <w:tr w:rsidR="005E282F" w:rsidRPr="00FC7496" w14:paraId="7FA030E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CB232E" w14:textId="77777777" w:rsidR="005E282F" w:rsidRPr="00FC7496" w:rsidRDefault="005E282F" w:rsidP="00E04DB1">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D116C0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06A64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97697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B5E59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3629F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F4236C"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FFBF6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E5E8BB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23A9C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350226" w14:textId="77777777" w:rsidR="005E282F" w:rsidRPr="00FC7496" w:rsidRDefault="005E282F" w:rsidP="00E04DB1">
            <w:pPr>
              <w:pStyle w:val="TAC"/>
            </w:pPr>
          </w:p>
        </w:tc>
      </w:tr>
      <w:tr w:rsidR="005E282F" w:rsidRPr="00FC7496" w14:paraId="24D3C66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806070" w14:textId="77777777" w:rsidR="005E282F" w:rsidRPr="00FC7496" w:rsidRDefault="005E282F" w:rsidP="00E04DB1">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3B0078C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C26978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8FEE1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AD85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F5D1F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3F62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C86E35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CCBB7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41119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D62CB" w14:textId="77777777" w:rsidR="005E282F" w:rsidRPr="00FC7496" w:rsidRDefault="005E282F" w:rsidP="00E04DB1">
            <w:pPr>
              <w:pStyle w:val="TAC"/>
            </w:pPr>
          </w:p>
        </w:tc>
      </w:tr>
      <w:tr w:rsidR="005E282F" w:rsidRPr="00FC7496" w14:paraId="4E08B29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F7A9D" w14:textId="77777777" w:rsidR="005E282F" w:rsidRPr="00FC7496" w:rsidRDefault="005E282F" w:rsidP="00E04DB1">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2EBFDC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176857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AEB660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B6B43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2BDA3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5EAFE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F8F989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DDF15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803C3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93113A" w14:textId="77777777" w:rsidR="005E282F" w:rsidRPr="00FC7496" w:rsidRDefault="005E282F" w:rsidP="00E04DB1">
            <w:pPr>
              <w:pStyle w:val="TAC"/>
            </w:pPr>
          </w:p>
        </w:tc>
      </w:tr>
      <w:tr w:rsidR="005E282F" w:rsidRPr="00FC7496" w14:paraId="5E7344D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82080" w14:textId="77777777" w:rsidR="005E282F" w:rsidRPr="00FC7496" w:rsidRDefault="005E282F" w:rsidP="00E04DB1">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38C399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E79CC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7577B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7EC55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6603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8F34F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1F04A6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62A3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299ED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C025B4" w14:textId="77777777" w:rsidR="005E282F" w:rsidRPr="00FC7496" w:rsidRDefault="005E282F" w:rsidP="00E04DB1">
            <w:pPr>
              <w:pStyle w:val="TAC"/>
            </w:pPr>
          </w:p>
        </w:tc>
      </w:tr>
      <w:tr w:rsidR="005E282F" w:rsidRPr="00FC7496" w14:paraId="6797B0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245C13" w14:textId="77777777" w:rsidR="005E282F" w:rsidRPr="00FC7496" w:rsidRDefault="005E282F" w:rsidP="00E04DB1">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18ECFD5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6BF2A6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EC97AD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2798A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D1A36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762260"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31177B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29B1B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A92BE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AAF713A" w14:textId="77777777" w:rsidR="005E282F" w:rsidRPr="00FC7496" w:rsidRDefault="005E282F" w:rsidP="00E04DB1">
            <w:pPr>
              <w:pStyle w:val="TAC"/>
            </w:pPr>
          </w:p>
        </w:tc>
      </w:tr>
      <w:tr w:rsidR="005E282F" w:rsidRPr="00FC7496" w14:paraId="1BD345D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5A6CE6" w14:textId="77777777" w:rsidR="005E282F" w:rsidRPr="00FC7496" w:rsidRDefault="005E282F" w:rsidP="00E04DB1">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451083F4" w14:textId="77777777" w:rsidR="002E5106" w:rsidRPr="00FC7496" w:rsidRDefault="005E282F" w:rsidP="002E5106">
            <w:pPr>
              <w:pStyle w:val="TAC"/>
            </w:pPr>
            <w:r w:rsidRPr="00FC7496">
              <w:t>MIB, SI1</w:t>
            </w:r>
          </w:p>
          <w:p w14:paraId="25A2FDA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78EA03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A66D0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160D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DBD90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22276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4F75C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67D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C38E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7FD9CC" w14:textId="77777777" w:rsidR="005E282F" w:rsidRPr="00FC7496" w:rsidRDefault="005E282F" w:rsidP="00E04DB1">
            <w:pPr>
              <w:pStyle w:val="TAC"/>
            </w:pPr>
          </w:p>
        </w:tc>
      </w:tr>
      <w:tr w:rsidR="005E282F" w:rsidRPr="00FC7496" w14:paraId="737CFDF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32A538C" w14:textId="77777777" w:rsidR="005E282F" w:rsidRPr="00FC7496" w:rsidRDefault="005E282F" w:rsidP="00E04DB1">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59D3D58F"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2EB4B58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5A4C91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C286E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BD9A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6CA66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DCABDD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5E212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D9D15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3FA3D6" w14:textId="77777777" w:rsidR="005E282F" w:rsidRPr="00FC7496" w:rsidRDefault="005E282F" w:rsidP="00E04DB1">
            <w:pPr>
              <w:pStyle w:val="TAC"/>
            </w:pPr>
          </w:p>
        </w:tc>
      </w:tr>
      <w:tr w:rsidR="005E282F" w:rsidRPr="00FC7496" w14:paraId="2B2DDF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26DF0B" w14:textId="77777777" w:rsidR="005E282F" w:rsidRPr="00FC7496" w:rsidRDefault="005E282F" w:rsidP="00E04DB1">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7747706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AAFFD3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9283C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D6E7E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E8B44A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FD4F22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5A092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1DC7F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8CAA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7A341C" w14:textId="77777777" w:rsidR="005E282F" w:rsidRPr="00FC7496" w:rsidRDefault="005E282F" w:rsidP="00E04DB1">
            <w:pPr>
              <w:pStyle w:val="TAC"/>
            </w:pPr>
          </w:p>
        </w:tc>
      </w:tr>
      <w:tr w:rsidR="005E282F" w:rsidRPr="00FC7496" w14:paraId="591246F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9DC719B" w14:textId="77777777" w:rsidR="005E282F" w:rsidRPr="00FC7496" w:rsidRDefault="005E282F" w:rsidP="00E04DB1">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38FEF89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94667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2ADAD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1B13A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4CD861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B9E28CD"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90116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F830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5B0CC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05D6E7" w14:textId="77777777" w:rsidR="005E282F" w:rsidRPr="00FC7496" w:rsidRDefault="005E282F" w:rsidP="00E04DB1">
            <w:pPr>
              <w:pStyle w:val="TAC"/>
            </w:pPr>
          </w:p>
        </w:tc>
      </w:tr>
      <w:tr w:rsidR="005E282F" w:rsidRPr="00FC7496" w14:paraId="7D0CA24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3A477B" w14:textId="77777777" w:rsidR="005E282F" w:rsidRPr="00FC7496" w:rsidRDefault="005E282F" w:rsidP="00E04DB1">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2FD4FE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94450E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CE10F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0F257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1CCEB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3270A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B18CFC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E6AF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F118A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4C0947" w14:textId="77777777" w:rsidR="005E282F" w:rsidRPr="00FC7496" w:rsidRDefault="005E282F" w:rsidP="00E04DB1">
            <w:pPr>
              <w:pStyle w:val="TAC"/>
            </w:pPr>
          </w:p>
        </w:tc>
      </w:tr>
      <w:tr w:rsidR="005E282F" w:rsidRPr="00FC7496" w14:paraId="4F0412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B9CA64" w14:textId="77777777" w:rsidR="005E282F" w:rsidRPr="00FC7496" w:rsidRDefault="005E282F" w:rsidP="00E04DB1">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3A9647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24000E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C6FC75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73ED5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9D161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64D9BA"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90193F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95DA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E27E3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13AA8" w14:textId="77777777" w:rsidR="005E282F" w:rsidRPr="00FC7496" w:rsidRDefault="005E282F" w:rsidP="00E04DB1">
            <w:pPr>
              <w:pStyle w:val="TAC"/>
            </w:pPr>
          </w:p>
        </w:tc>
      </w:tr>
      <w:tr w:rsidR="005E282F" w:rsidRPr="00FC7496" w14:paraId="763176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4F3F49" w14:textId="77777777" w:rsidR="005E282F" w:rsidRPr="00FC7496" w:rsidRDefault="005E282F" w:rsidP="00E04DB1">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7D3BCBE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A0B3F5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8959A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C4110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733CD0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94CAF4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DEDF43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CBDBFC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726C1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EA9766F" w14:textId="77777777" w:rsidR="005E282F" w:rsidRPr="00FC7496" w:rsidRDefault="005E282F" w:rsidP="00E04DB1">
            <w:pPr>
              <w:pStyle w:val="TAC"/>
            </w:pPr>
          </w:p>
        </w:tc>
      </w:tr>
      <w:tr w:rsidR="005E282F" w:rsidRPr="00FC7496" w14:paraId="0617017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9B5E1E" w14:textId="77777777" w:rsidR="005E282F" w:rsidRPr="00FC7496" w:rsidRDefault="005E282F" w:rsidP="00E04DB1">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7D76947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92A84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F368C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ABB381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B63CB2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E75A096"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19E794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79F6A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B2F16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E396A5" w14:textId="77777777" w:rsidR="005E282F" w:rsidRPr="00FC7496" w:rsidRDefault="005E282F" w:rsidP="00E04DB1">
            <w:pPr>
              <w:pStyle w:val="TAC"/>
            </w:pPr>
          </w:p>
        </w:tc>
      </w:tr>
      <w:tr w:rsidR="005E282F" w:rsidRPr="00FC7496" w14:paraId="19D7FB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9F5386" w14:textId="77777777" w:rsidR="005E282F" w:rsidRPr="00FC7496" w:rsidRDefault="005E282F" w:rsidP="00E04DB1">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6A53FEB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60884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959E48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A1518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FC2A31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819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0FA034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25CA3C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3826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AE67FD" w14:textId="77777777" w:rsidR="005E282F" w:rsidRPr="00FC7496" w:rsidRDefault="005E282F" w:rsidP="00E04DB1">
            <w:pPr>
              <w:pStyle w:val="TAC"/>
            </w:pPr>
          </w:p>
        </w:tc>
      </w:tr>
      <w:tr w:rsidR="005E282F" w:rsidRPr="00FC7496" w14:paraId="56412BF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E0C57F" w14:textId="77777777" w:rsidR="005E282F" w:rsidRPr="00FC7496" w:rsidRDefault="005E282F" w:rsidP="00E04DB1">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030552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E2ACB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C4CF2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B4C588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AEDC7F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F1DA8D9"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FE35D4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7F565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1F719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55739D" w14:textId="77777777" w:rsidR="005E282F" w:rsidRPr="00FC7496" w:rsidRDefault="005E282F" w:rsidP="00E04DB1">
            <w:pPr>
              <w:pStyle w:val="TAC"/>
            </w:pPr>
          </w:p>
        </w:tc>
      </w:tr>
      <w:tr w:rsidR="005E282F" w:rsidRPr="00FC7496" w14:paraId="01BACA8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41B553" w14:textId="77777777" w:rsidR="005E282F" w:rsidRPr="00FC7496" w:rsidRDefault="005E282F" w:rsidP="00E04DB1">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7CD5E2E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6EA92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5B68E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325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63CD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D1276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E1BFC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87574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2C807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949DD47" w14:textId="77777777" w:rsidR="005E282F" w:rsidRPr="00FC7496" w:rsidRDefault="005E282F" w:rsidP="00E04DB1">
            <w:pPr>
              <w:pStyle w:val="TAC"/>
            </w:pPr>
          </w:p>
        </w:tc>
      </w:tr>
      <w:tr w:rsidR="005E282F" w:rsidRPr="00FC7496" w14:paraId="56816AB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F87FCC" w14:textId="77777777" w:rsidR="005E282F" w:rsidRPr="00FC7496" w:rsidRDefault="005E282F" w:rsidP="00E04DB1">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594B9E6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080E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119DE7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877648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59445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69FDCF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DED4A1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33F79E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34FCF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DA8733" w14:textId="77777777" w:rsidR="005E282F" w:rsidRPr="00FC7496" w:rsidRDefault="005E282F" w:rsidP="00E04DB1">
            <w:pPr>
              <w:pStyle w:val="TAC"/>
            </w:pPr>
          </w:p>
        </w:tc>
      </w:tr>
      <w:tr w:rsidR="005E282F" w:rsidRPr="00FC7496" w14:paraId="78654E6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E801B7" w14:textId="77777777" w:rsidR="005E282F" w:rsidRPr="00FC7496" w:rsidRDefault="005E282F" w:rsidP="00E04DB1">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0896A06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594378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22308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4AC444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FC4D3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CEC0E7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6F2BF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99AD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080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694E014" w14:textId="77777777" w:rsidR="005E282F" w:rsidRPr="00FC7496" w:rsidRDefault="005E282F" w:rsidP="00E04DB1">
            <w:pPr>
              <w:pStyle w:val="TAC"/>
            </w:pPr>
          </w:p>
        </w:tc>
      </w:tr>
      <w:tr w:rsidR="005E282F" w:rsidRPr="00FC7496" w14:paraId="14AF3E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7CEDC0" w14:textId="77777777" w:rsidR="005E282F" w:rsidRPr="00FC7496" w:rsidRDefault="005E282F" w:rsidP="00E04DB1">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10B9CB2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B42A7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CD8B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680D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6966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8D8D9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7DE57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D82F7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A1B50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AAD4B6" w14:textId="77777777" w:rsidR="005E282F" w:rsidRPr="00FC7496" w:rsidRDefault="005E282F" w:rsidP="00E04DB1">
            <w:pPr>
              <w:pStyle w:val="TAC"/>
            </w:pPr>
          </w:p>
        </w:tc>
      </w:tr>
      <w:tr w:rsidR="005E282F" w:rsidRPr="00FC7496" w14:paraId="6559351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EB92AC" w14:textId="77777777" w:rsidR="005E282F" w:rsidRPr="00FC7496" w:rsidRDefault="005E282F" w:rsidP="00E04DB1">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65669B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C5C5D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8D01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711E4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8A2D11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93B8C7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894EE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A5F1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2146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8EF4FB" w14:textId="77777777" w:rsidR="005E282F" w:rsidRPr="00FC7496" w:rsidRDefault="005E282F" w:rsidP="00E04DB1">
            <w:pPr>
              <w:pStyle w:val="TAC"/>
            </w:pPr>
          </w:p>
        </w:tc>
      </w:tr>
      <w:tr w:rsidR="005E282F" w:rsidRPr="00FC7496" w14:paraId="417A9C4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6D9EC" w14:textId="77777777" w:rsidR="005E282F" w:rsidRPr="00FC7496" w:rsidRDefault="005E282F" w:rsidP="00E04DB1">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0F304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5FCE32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1A3DD3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6A2C5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35047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6FA1072"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255A18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21C5A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A77D5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7F5F5F" w14:textId="77777777" w:rsidR="005E282F" w:rsidRPr="00FC7496" w:rsidRDefault="005E282F" w:rsidP="00E04DB1">
            <w:pPr>
              <w:pStyle w:val="TAC"/>
            </w:pPr>
          </w:p>
        </w:tc>
      </w:tr>
      <w:tr w:rsidR="005E282F" w:rsidRPr="00FC7496" w14:paraId="13E050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C9FE54" w14:textId="77777777" w:rsidR="005E282F" w:rsidRPr="00FC7496" w:rsidRDefault="005E282F" w:rsidP="00E04DB1">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3B2E8846" w14:textId="77777777" w:rsidR="002E5106" w:rsidRPr="00FC7496" w:rsidRDefault="005E282F" w:rsidP="002E5106">
            <w:pPr>
              <w:pStyle w:val="TAC"/>
            </w:pPr>
            <w:r w:rsidRPr="00FC7496">
              <w:t>MIB, SI1</w:t>
            </w:r>
            <w:r w:rsidR="002E5106" w:rsidRPr="00FC7496">
              <w:t>,</w:t>
            </w:r>
          </w:p>
          <w:p w14:paraId="032EC245"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33DF869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13A36A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507F1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7581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6B24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66FA6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A1744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66B0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741F44" w14:textId="77777777" w:rsidR="005E282F" w:rsidRPr="00FC7496" w:rsidRDefault="005E282F" w:rsidP="00E04DB1">
            <w:pPr>
              <w:pStyle w:val="TAC"/>
            </w:pPr>
          </w:p>
        </w:tc>
      </w:tr>
      <w:tr w:rsidR="005E282F" w:rsidRPr="00FC7496" w14:paraId="704A867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8FD939" w14:textId="77777777" w:rsidR="005E282F" w:rsidRPr="00FC7496" w:rsidRDefault="005E282F" w:rsidP="00E04DB1">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6C8D14F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B6AC0A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6D3D4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ED5983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3CC5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748BB8"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B20DA3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60A86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286BD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ABD6EA6" w14:textId="77777777" w:rsidR="005E282F" w:rsidRPr="00FC7496" w:rsidRDefault="005E282F" w:rsidP="00E04DB1">
            <w:pPr>
              <w:pStyle w:val="TAC"/>
            </w:pPr>
          </w:p>
        </w:tc>
      </w:tr>
      <w:tr w:rsidR="005E282F" w:rsidRPr="00FC7496" w14:paraId="461E34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161504" w14:textId="77777777" w:rsidR="005E282F" w:rsidRPr="00FC7496" w:rsidRDefault="005E282F" w:rsidP="00E04DB1">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48312FDE" w14:textId="77777777" w:rsidR="002E5106" w:rsidRPr="00FC7496" w:rsidRDefault="005E282F" w:rsidP="002E5106">
            <w:pPr>
              <w:pStyle w:val="TAC"/>
            </w:pPr>
            <w:r w:rsidRPr="00FC7496">
              <w:t>MIB, SI2</w:t>
            </w:r>
            <w:r w:rsidR="002E5106" w:rsidRPr="00FC7496">
              <w:t>,</w:t>
            </w:r>
          </w:p>
          <w:p w14:paraId="22062367"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6088F26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0C7ED9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0F1F4E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4DD76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E4C7A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7108C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ED50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2FB13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FAE2069" w14:textId="77777777" w:rsidR="005E282F" w:rsidRPr="00FC7496" w:rsidRDefault="005E282F" w:rsidP="00E04DB1">
            <w:pPr>
              <w:pStyle w:val="TAC"/>
            </w:pPr>
          </w:p>
        </w:tc>
      </w:tr>
      <w:tr w:rsidR="005E282F" w:rsidRPr="00FC7496" w14:paraId="42A7E89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1996" w14:textId="77777777" w:rsidR="005E282F" w:rsidRPr="00FC7496" w:rsidRDefault="005E282F" w:rsidP="00E04DB1">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31453A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7E5044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E0E5D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DE33B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7389D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77BCF14"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53C4015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734C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3B6C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5CA72EF" w14:textId="77777777" w:rsidR="005E282F" w:rsidRPr="00FC7496" w:rsidRDefault="005E282F" w:rsidP="00E04DB1">
            <w:pPr>
              <w:pStyle w:val="TAC"/>
            </w:pPr>
          </w:p>
        </w:tc>
      </w:tr>
      <w:tr w:rsidR="005E282F" w:rsidRPr="00FC7496" w14:paraId="6E2A27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935B79" w14:textId="77777777" w:rsidR="005E282F" w:rsidRPr="00FC7496" w:rsidRDefault="005E282F" w:rsidP="00E04DB1">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362910A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703BB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AEE68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E416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FAFD20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1926A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EC421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4B01E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D03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F1BE9B" w14:textId="77777777" w:rsidR="005E282F" w:rsidRPr="00FC7496" w:rsidRDefault="005E282F" w:rsidP="00E04DB1">
            <w:pPr>
              <w:pStyle w:val="TAC"/>
            </w:pPr>
          </w:p>
        </w:tc>
      </w:tr>
      <w:tr w:rsidR="005E282F" w:rsidRPr="00FC7496" w14:paraId="409D555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451E03" w14:textId="77777777" w:rsidR="005E282F" w:rsidRPr="00FC7496" w:rsidRDefault="005E282F" w:rsidP="00E04DB1">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109D4AC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D49BD0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E4C8F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FECA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B70C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95C697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4762D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A671D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6A52B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7F4423A" w14:textId="77777777" w:rsidR="005E282F" w:rsidRPr="00FC7496" w:rsidRDefault="005E282F" w:rsidP="00E04DB1">
            <w:pPr>
              <w:pStyle w:val="TAC"/>
            </w:pPr>
          </w:p>
        </w:tc>
      </w:tr>
      <w:tr w:rsidR="005E282F" w:rsidRPr="00FC7496" w14:paraId="0A2805A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DF6270" w14:textId="77777777" w:rsidR="005E282F" w:rsidRPr="00FC7496" w:rsidRDefault="005E282F" w:rsidP="00E04DB1">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0AD0443F"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2D6EB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7185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0DFB0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65111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24C8FD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3817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C8F9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4E122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1B9B77" w14:textId="77777777" w:rsidR="005E282F" w:rsidRPr="00FC7496" w:rsidRDefault="005E282F" w:rsidP="00E04DB1">
            <w:pPr>
              <w:pStyle w:val="TAC"/>
            </w:pPr>
          </w:p>
        </w:tc>
      </w:tr>
      <w:tr w:rsidR="005E282F" w:rsidRPr="00FC7496" w14:paraId="0BEA96C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D1D26" w14:textId="77777777" w:rsidR="005E282F" w:rsidRPr="00FC7496" w:rsidRDefault="005E282F" w:rsidP="00E04DB1">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410419F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564E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AE8F1A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8BC93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B3479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CECC45"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E7F271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0A934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C054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6CC5BB" w14:textId="77777777" w:rsidR="005E282F" w:rsidRPr="00FC7496" w:rsidRDefault="005E282F" w:rsidP="00E04DB1">
            <w:pPr>
              <w:pStyle w:val="TAC"/>
            </w:pPr>
          </w:p>
        </w:tc>
      </w:tr>
      <w:tr w:rsidR="005E282F" w:rsidRPr="00FC7496" w14:paraId="1E9E6B8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A68C2F" w14:textId="77777777" w:rsidR="005E282F" w:rsidRPr="00FC7496" w:rsidRDefault="005E282F" w:rsidP="00E04DB1">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2D5CBCA5"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9BDCA0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FD32D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93F4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BFFB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2D801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8F60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23A0C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DB75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439B02" w14:textId="77777777" w:rsidR="005E282F" w:rsidRPr="00FC7496" w:rsidRDefault="005E282F" w:rsidP="00E04DB1">
            <w:pPr>
              <w:pStyle w:val="TAC"/>
            </w:pPr>
          </w:p>
        </w:tc>
      </w:tr>
      <w:tr w:rsidR="005E282F" w:rsidRPr="00FC7496" w14:paraId="33A5646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8FDEAD" w14:textId="77777777" w:rsidR="005E282F" w:rsidRPr="00FC7496" w:rsidRDefault="005E282F" w:rsidP="00E04DB1">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305E7B6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AFD4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B6EE5A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6C42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C4ABEB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A830D9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ADC3B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39CC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746F5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E0DDB0" w14:textId="77777777" w:rsidR="005E282F" w:rsidRPr="00FC7496" w:rsidRDefault="005E282F" w:rsidP="00E04DB1">
            <w:pPr>
              <w:pStyle w:val="TAC"/>
            </w:pPr>
          </w:p>
        </w:tc>
      </w:tr>
      <w:tr w:rsidR="005E282F" w:rsidRPr="00FC7496" w14:paraId="37DB327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0AB257" w14:textId="77777777" w:rsidR="005E282F" w:rsidRPr="00FC7496" w:rsidRDefault="005E282F" w:rsidP="00E04DB1">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1468A0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E5F5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FD6BB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A1A522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CD7F1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92BEE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B15F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AABB2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DB6DD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1279E6" w14:textId="77777777" w:rsidR="005E282F" w:rsidRPr="00FC7496" w:rsidRDefault="005E282F" w:rsidP="00E04DB1">
            <w:pPr>
              <w:pStyle w:val="TAC"/>
            </w:pPr>
          </w:p>
        </w:tc>
      </w:tr>
      <w:tr w:rsidR="005E282F" w:rsidRPr="00FC7496" w14:paraId="1C8F263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2BC4C3" w14:textId="77777777" w:rsidR="005E282F" w:rsidRPr="00FC7496" w:rsidRDefault="005E282F" w:rsidP="00E04DB1">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7D285C4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0682DB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7AE81F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CBC112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EB091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C998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F495F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2B389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26FAB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6CC35A" w14:textId="77777777" w:rsidR="005E282F" w:rsidRPr="00FC7496" w:rsidRDefault="005E282F" w:rsidP="00E04DB1">
            <w:pPr>
              <w:pStyle w:val="TAC"/>
            </w:pPr>
          </w:p>
        </w:tc>
      </w:tr>
      <w:tr w:rsidR="005E282F" w:rsidRPr="00FC7496" w14:paraId="78DB54C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B8FF1E" w14:textId="77777777" w:rsidR="005E282F" w:rsidRPr="00FC7496" w:rsidRDefault="005E282F" w:rsidP="00E04DB1">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661FE92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40736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098286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521C1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10C1B5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82681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DDF579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C3084D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63FF8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34F6B7C" w14:textId="77777777" w:rsidR="005E282F" w:rsidRPr="00FC7496" w:rsidRDefault="005E282F" w:rsidP="00E04DB1">
            <w:pPr>
              <w:pStyle w:val="TAC"/>
            </w:pPr>
          </w:p>
        </w:tc>
      </w:tr>
      <w:tr w:rsidR="005E282F" w:rsidRPr="00FC7496" w14:paraId="0BC6E31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50433E" w14:textId="77777777" w:rsidR="005E282F" w:rsidRPr="00FC7496" w:rsidRDefault="005E282F" w:rsidP="00E04DB1">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4F30593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AAB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BEF73C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386F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2BD05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7E548D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2283DC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D663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6CE4E"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E567AB" w14:textId="77777777" w:rsidR="005E282F" w:rsidRPr="00FC7496" w:rsidRDefault="005E282F" w:rsidP="00E04DB1">
            <w:pPr>
              <w:pStyle w:val="TAC"/>
            </w:pPr>
          </w:p>
        </w:tc>
      </w:tr>
      <w:tr w:rsidR="005E282F" w:rsidRPr="00FC7496" w14:paraId="2ED9833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02A645" w14:textId="77777777" w:rsidR="005E282F" w:rsidRPr="00FC7496" w:rsidRDefault="005E282F" w:rsidP="00E04DB1">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8B198C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3E0F5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7DF2D4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7DA0C1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0E806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0FC8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9C3E23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C938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9049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519BFA" w14:textId="77777777" w:rsidR="005E282F" w:rsidRPr="00FC7496" w:rsidRDefault="005E282F" w:rsidP="00E04DB1">
            <w:pPr>
              <w:pStyle w:val="TAC"/>
            </w:pPr>
          </w:p>
        </w:tc>
      </w:tr>
      <w:tr w:rsidR="005E282F" w:rsidRPr="00FC7496" w14:paraId="1B0F6D3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8A9935" w14:textId="77777777" w:rsidR="005E282F" w:rsidRPr="00FC7496" w:rsidRDefault="005E282F" w:rsidP="00E04DB1">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05247F1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42D54D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CF67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27900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CCCB50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44ABE7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27AAA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6ED1D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9313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6C2D37" w14:textId="77777777" w:rsidR="005E282F" w:rsidRPr="00FC7496" w:rsidRDefault="005E282F" w:rsidP="00E04DB1">
            <w:pPr>
              <w:pStyle w:val="TAC"/>
            </w:pPr>
          </w:p>
        </w:tc>
      </w:tr>
      <w:tr w:rsidR="005E282F" w:rsidRPr="00FC7496" w14:paraId="7E3D1EE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9DE002B" w14:textId="77777777" w:rsidR="005E282F" w:rsidRPr="00FC7496" w:rsidRDefault="005E282F" w:rsidP="00E04DB1">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14B95102" w14:textId="77777777" w:rsidR="002E5106" w:rsidRPr="00FC7496" w:rsidRDefault="005E282F" w:rsidP="002E5106">
            <w:pPr>
              <w:pStyle w:val="TAC"/>
            </w:pPr>
            <w:r w:rsidRPr="00FC7496">
              <w:t>MIB, SI1</w:t>
            </w:r>
            <w:r w:rsidR="002E5106" w:rsidRPr="00FC7496">
              <w:t>,</w:t>
            </w:r>
          </w:p>
          <w:p w14:paraId="246575F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36B8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F1113E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D35A55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14D0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F88D23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F4C46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1F36A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B81587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2BFAB1" w14:textId="77777777" w:rsidR="005E282F" w:rsidRPr="00FC7496" w:rsidRDefault="005E282F" w:rsidP="00E04DB1">
            <w:pPr>
              <w:pStyle w:val="TAC"/>
            </w:pPr>
          </w:p>
        </w:tc>
      </w:tr>
      <w:tr w:rsidR="005E282F" w:rsidRPr="00FC7496" w14:paraId="04DB7A5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D6A1FE" w14:textId="77777777" w:rsidR="005E282F" w:rsidRPr="00FC7496" w:rsidRDefault="005E282F" w:rsidP="00E04DB1">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0A11315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09DB21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C4EE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9F0F59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0A1D6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181007"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52BB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9B896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8592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45E687F" w14:textId="77777777" w:rsidR="005E282F" w:rsidRPr="00FC7496" w:rsidRDefault="005E282F" w:rsidP="00E04DB1">
            <w:pPr>
              <w:pStyle w:val="TAC"/>
            </w:pPr>
          </w:p>
        </w:tc>
      </w:tr>
      <w:tr w:rsidR="005E282F" w:rsidRPr="00FC7496" w14:paraId="68888E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F07FBE" w14:textId="77777777" w:rsidR="005E282F" w:rsidRPr="00FC7496" w:rsidRDefault="005E282F" w:rsidP="00E04DB1">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0F6181B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AB99C9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DB97AF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01AD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02AFA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C18813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320F62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8F85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2DD7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3F7125E" w14:textId="77777777" w:rsidR="005E282F" w:rsidRPr="00FC7496" w:rsidRDefault="005E282F" w:rsidP="00E04DB1">
            <w:pPr>
              <w:pStyle w:val="TAC"/>
            </w:pPr>
          </w:p>
        </w:tc>
      </w:tr>
      <w:tr w:rsidR="005E282F" w:rsidRPr="00FC7496" w14:paraId="6E475AD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DBCCB4" w14:textId="77777777" w:rsidR="005E282F" w:rsidRPr="00FC7496" w:rsidRDefault="005E282F" w:rsidP="00E04DB1">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048FAF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AD1C7C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CEAE20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9EE2FB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1AA2F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8EE9EB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4BCD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81DBD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0B749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85136F" w14:textId="77777777" w:rsidR="005E282F" w:rsidRPr="00FC7496" w:rsidRDefault="005E282F" w:rsidP="00E04DB1">
            <w:pPr>
              <w:pStyle w:val="TAC"/>
            </w:pPr>
          </w:p>
        </w:tc>
      </w:tr>
      <w:tr w:rsidR="005E282F" w:rsidRPr="00FC7496" w14:paraId="0BC9566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750249" w14:textId="77777777" w:rsidR="005E282F" w:rsidRPr="00FC7496" w:rsidRDefault="005E282F" w:rsidP="00E04DB1">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1DE5811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89514C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A4B31EB"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C6E87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D15D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F8E4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02AE6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4EAB4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18032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33CBA71" w14:textId="77777777" w:rsidR="005E282F" w:rsidRPr="00FC7496" w:rsidRDefault="005E282F" w:rsidP="00E04DB1">
            <w:pPr>
              <w:pStyle w:val="TAC"/>
            </w:pPr>
          </w:p>
        </w:tc>
      </w:tr>
      <w:tr w:rsidR="005E282F" w:rsidRPr="00FC7496" w14:paraId="600465C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43642" w14:textId="77777777" w:rsidR="005E282F" w:rsidRPr="00FC7496" w:rsidRDefault="005E282F" w:rsidP="00E04DB1">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2AA26C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2755E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416C4B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84DBB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D1F3E"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2D476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BDB71F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AF29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D721F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63F9357" w14:textId="77777777" w:rsidR="005E282F" w:rsidRPr="00FC7496" w:rsidRDefault="005E282F" w:rsidP="00E04DB1">
            <w:pPr>
              <w:pStyle w:val="TAC"/>
            </w:pPr>
          </w:p>
        </w:tc>
      </w:tr>
      <w:tr w:rsidR="005E282F" w:rsidRPr="00FC7496" w14:paraId="1EC832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3C1F9E2" w14:textId="77777777" w:rsidR="005E282F" w:rsidRPr="00FC7496" w:rsidRDefault="005E282F" w:rsidP="00E04DB1">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639C247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83019D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5C057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49FD6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8AE5C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D03B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BA36A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32E7D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F5F0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251CA2" w14:textId="77777777" w:rsidR="005E282F" w:rsidRPr="00FC7496" w:rsidRDefault="005E282F" w:rsidP="00E04DB1">
            <w:pPr>
              <w:pStyle w:val="TAC"/>
            </w:pPr>
          </w:p>
        </w:tc>
      </w:tr>
      <w:tr w:rsidR="005E282F" w:rsidRPr="00FC7496" w14:paraId="26BFBD6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590056" w14:textId="77777777" w:rsidR="005E282F" w:rsidRPr="00FC7496" w:rsidRDefault="005E282F" w:rsidP="00E04DB1">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4E6E905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2A48D8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D59E1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1F182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EF40E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99AD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1A190D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E3F632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0CC76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EF2088" w14:textId="77777777" w:rsidR="005E282F" w:rsidRPr="00FC7496" w:rsidRDefault="005E282F" w:rsidP="00E04DB1">
            <w:pPr>
              <w:pStyle w:val="TAC"/>
            </w:pPr>
          </w:p>
        </w:tc>
      </w:tr>
      <w:tr w:rsidR="005E282F" w:rsidRPr="00FC7496" w14:paraId="7433665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D2C508" w14:textId="77777777" w:rsidR="005E282F" w:rsidRPr="00FC7496" w:rsidRDefault="005E282F" w:rsidP="00E04DB1">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4DD93D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37E0B2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57DD14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6D22D9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AE3E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76C32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2A8B8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36E53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04A4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1D5430" w14:textId="77777777" w:rsidR="005E282F" w:rsidRPr="00FC7496" w:rsidRDefault="005E282F" w:rsidP="00E04DB1">
            <w:pPr>
              <w:pStyle w:val="TAC"/>
            </w:pPr>
          </w:p>
        </w:tc>
      </w:tr>
      <w:tr w:rsidR="005E282F" w:rsidRPr="00FC7496" w14:paraId="3E990D7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EAEF13" w14:textId="77777777" w:rsidR="005E282F" w:rsidRPr="00FC7496" w:rsidRDefault="005E282F" w:rsidP="00E04DB1">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39E29E5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E0715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E69611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BD74B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33320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13DE9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E4EED7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F7F6C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3B56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13A475" w14:textId="77777777" w:rsidR="005E282F" w:rsidRPr="00FC7496" w:rsidRDefault="005E282F" w:rsidP="00E04DB1">
            <w:pPr>
              <w:pStyle w:val="TAC"/>
            </w:pPr>
          </w:p>
        </w:tc>
      </w:tr>
      <w:tr w:rsidR="005E282F" w:rsidRPr="00FC7496" w14:paraId="4158EDA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A797AF" w14:textId="77777777" w:rsidR="005E282F" w:rsidRPr="00FC7496" w:rsidRDefault="005E282F" w:rsidP="00E04DB1">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0872C0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54399F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76C9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1F6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CAE86A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7023B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17BB2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74FC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F1123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802004" w14:textId="77777777" w:rsidR="005E282F" w:rsidRPr="00FC7496" w:rsidRDefault="005E282F" w:rsidP="00E04DB1">
            <w:pPr>
              <w:pStyle w:val="TAC"/>
            </w:pPr>
          </w:p>
        </w:tc>
      </w:tr>
      <w:tr w:rsidR="005E282F" w:rsidRPr="00FC7496" w14:paraId="1EDAE1C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A2F6D8" w14:textId="77777777" w:rsidR="005E282F" w:rsidRPr="00FC7496" w:rsidRDefault="005E282F" w:rsidP="00E04DB1">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05E46CA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728EE4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49E8B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70B26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C790D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AF5D03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3426FF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6CDBB8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DA02CB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E0604B" w14:textId="77777777" w:rsidR="005E282F" w:rsidRPr="00FC7496" w:rsidRDefault="005E282F" w:rsidP="00E04DB1">
            <w:pPr>
              <w:pStyle w:val="TAC"/>
            </w:pPr>
          </w:p>
        </w:tc>
      </w:tr>
      <w:tr w:rsidR="005E282F" w:rsidRPr="00FC7496" w14:paraId="756C6E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E157D64" w14:textId="77777777" w:rsidR="005E282F" w:rsidRPr="00FC7496" w:rsidRDefault="005E282F" w:rsidP="00E04DB1">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2978523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F6457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DD2F4D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108A2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FDD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C2662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FD4AAA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A27D2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A8813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71BD00" w14:textId="77777777" w:rsidR="005E282F" w:rsidRPr="00FC7496" w:rsidRDefault="005E282F" w:rsidP="00E04DB1">
            <w:pPr>
              <w:pStyle w:val="TAC"/>
            </w:pPr>
          </w:p>
        </w:tc>
      </w:tr>
      <w:tr w:rsidR="005E282F" w:rsidRPr="00FC7496" w14:paraId="27A8E79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D0A736" w14:textId="77777777" w:rsidR="005E282F" w:rsidRPr="00FC7496" w:rsidRDefault="005E282F" w:rsidP="00E04DB1">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6EABACA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B0AEA3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CC91E4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A9B1D6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BC4A8D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8E8D43"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1CE03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B2B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750C6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691074" w14:textId="77777777" w:rsidR="005E282F" w:rsidRPr="00FC7496" w:rsidRDefault="005E282F" w:rsidP="00E04DB1">
            <w:pPr>
              <w:pStyle w:val="TAC"/>
            </w:pPr>
          </w:p>
        </w:tc>
      </w:tr>
      <w:tr w:rsidR="005E282F" w:rsidRPr="00FC7496" w14:paraId="440C51B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5C86CB6" w14:textId="77777777" w:rsidR="005E282F" w:rsidRPr="00FC7496" w:rsidRDefault="005E282F" w:rsidP="00E04DB1">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44FF3D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ED74CF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4B0364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71F5B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1358B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3E555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5DD3A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EC70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7530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D0A9BC" w14:textId="77777777" w:rsidR="005E282F" w:rsidRPr="00FC7496" w:rsidRDefault="005E282F" w:rsidP="00E04DB1">
            <w:pPr>
              <w:pStyle w:val="TAC"/>
            </w:pPr>
          </w:p>
        </w:tc>
      </w:tr>
      <w:tr w:rsidR="005E282F" w:rsidRPr="00FC7496" w14:paraId="689D060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7A87B3B" w14:textId="77777777" w:rsidR="005E282F" w:rsidRPr="00FC7496" w:rsidRDefault="005E282F" w:rsidP="00E04DB1">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058C496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E976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475A92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0E83F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CA7A4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AC2C75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66600B"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7F87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7D02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C29A0E" w14:textId="77777777" w:rsidR="005E282F" w:rsidRPr="00FC7496" w:rsidRDefault="005E282F" w:rsidP="00E04DB1">
            <w:pPr>
              <w:pStyle w:val="TAC"/>
            </w:pPr>
          </w:p>
        </w:tc>
      </w:tr>
      <w:tr w:rsidR="005E282F" w:rsidRPr="00FC7496" w14:paraId="5B32912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FDB0AE" w14:textId="77777777" w:rsidR="005E282F" w:rsidRPr="00FC7496" w:rsidRDefault="005E282F" w:rsidP="00E04DB1">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216FF780" w14:textId="77777777" w:rsidR="002E5106" w:rsidRPr="00FC7496" w:rsidRDefault="005E282F" w:rsidP="002E5106">
            <w:pPr>
              <w:pStyle w:val="TAC"/>
            </w:pPr>
            <w:r w:rsidRPr="00FC7496">
              <w:t>MIB, SI1</w:t>
            </w:r>
            <w:r w:rsidR="002E5106" w:rsidRPr="00FC7496">
              <w:t>,</w:t>
            </w:r>
          </w:p>
          <w:p w14:paraId="5F76BFBE"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9A6B87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004C6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280FA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9680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B8251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974A43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CC0A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AD400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17EDEB4" w14:textId="77777777" w:rsidR="005E282F" w:rsidRPr="00FC7496" w:rsidRDefault="005E282F" w:rsidP="00E04DB1">
            <w:pPr>
              <w:pStyle w:val="TAC"/>
            </w:pPr>
          </w:p>
        </w:tc>
      </w:tr>
      <w:tr w:rsidR="005E282F" w:rsidRPr="00FC7496" w14:paraId="1F16A03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F694DA" w14:textId="77777777" w:rsidR="005E282F" w:rsidRPr="00FC7496" w:rsidRDefault="005E282F" w:rsidP="00E04DB1">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37B93E52"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898A2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9C639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4A4E3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C3405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88AEA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3A16DD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300F4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6A18B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5E34A7" w14:textId="77777777" w:rsidR="005E282F" w:rsidRPr="00FC7496" w:rsidRDefault="005E282F" w:rsidP="00E04DB1">
            <w:pPr>
              <w:pStyle w:val="TAC"/>
            </w:pPr>
          </w:p>
        </w:tc>
      </w:tr>
      <w:tr w:rsidR="005E282F" w:rsidRPr="00FC7496" w14:paraId="34EDE9D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0E3F7E" w14:textId="77777777" w:rsidR="005E282F" w:rsidRPr="00FC7496" w:rsidRDefault="005E282F" w:rsidP="00E04DB1">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7A69DDD" w14:textId="77777777" w:rsidR="002E5106" w:rsidRPr="00FC7496" w:rsidRDefault="005E282F" w:rsidP="002E5106">
            <w:pPr>
              <w:pStyle w:val="TAC"/>
            </w:pPr>
            <w:r w:rsidRPr="00FC7496">
              <w:t>MIB, SI2</w:t>
            </w:r>
            <w:r w:rsidR="002E5106" w:rsidRPr="00FC7496">
              <w:t>,</w:t>
            </w:r>
          </w:p>
          <w:p w14:paraId="0E030001"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2423DC3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EC4DAA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048E2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CF7B4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0B9940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A70E20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79D032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90029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BFE62C" w14:textId="77777777" w:rsidR="005E282F" w:rsidRPr="00FC7496" w:rsidRDefault="005E282F" w:rsidP="00E04DB1">
            <w:pPr>
              <w:pStyle w:val="TAC"/>
            </w:pPr>
          </w:p>
        </w:tc>
      </w:tr>
      <w:tr w:rsidR="005E282F" w:rsidRPr="00FC7496" w14:paraId="0E77C9D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31D938" w14:textId="77777777" w:rsidR="005E282F" w:rsidRPr="00FC7496" w:rsidRDefault="005E282F" w:rsidP="00E04DB1">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6166FE93"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474147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E598FD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CF02BC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CB869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F75C3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29AAD5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2F97F8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9F625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58BC7AA" w14:textId="77777777" w:rsidR="005E282F" w:rsidRPr="00FC7496" w:rsidRDefault="005E282F" w:rsidP="00E04DB1">
            <w:pPr>
              <w:pStyle w:val="TAC"/>
            </w:pPr>
          </w:p>
        </w:tc>
      </w:tr>
      <w:tr w:rsidR="005E282F" w:rsidRPr="00FC7496" w14:paraId="0E43B9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86BAA3" w14:textId="77777777" w:rsidR="005E282F" w:rsidRPr="00FC7496" w:rsidRDefault="005E282F" w:rsidP="00E04DB1">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5FB2B2EA" w14:textId="77777777" w:rsidR="002E5106" w:rsidRPr="00FC7496" w:rsidRDefault="005E282F" w:rsidP="002E5106">
            <w:pPr>
              <w:pStyle w:val="TAC"/>
            </w:pPr>
            <w:r w:rsidRPr="00FC7496">
              <w:t>MIB, SI3</w:t>
            </w:r>
            <w:r w:rsidR="002E5106" w:rsidRPr="00FC7496">
              <w:t>,</w:t>
            </w:r>
          </w:p>
          <w:p w14:paraId="6586A195"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78F1C48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0CF1AA" w14:textId="77777777" w:rsidR="005E282F" w:rsidRPr="00FC7496" w:rsidRDefault="005E282F" w:rsidP="00E04DB1">
            <w:pPr>
              <w:pStyle w:val="TAC"/>
            </w:pPr>
          </w:p>
        </w:tc>
        <w:tc>
          <w:tcPr>
            <w:tcW w:w="420" w:type="dxa"/>
            <w:tcBorders>
              <w:top w:val="nil"/>
              <w:left w:val="nil"/>
              <w:bottom w:val="nil"/>
              <w:right w:val="nil"/>
            </w:tcBorders>
            <w:shd w:val="clear" w:color="auto" w:fill="auto"/>
            <w:noWrap/>
            <w:vAlign w:val="bottom"/>
          </w:tcPr>
          <w:p w14:paraId="019FEE63" w14:textId="77777777" w:rsidR="005E282F" w:rsidRPr="00FC7496" w:rsidRDefault="005E282F" w:rsidP="00E04DB1">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F8907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F2D5C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FF41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7A02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CCBF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E84FA0" w14:textId="77777777" w:rsidR="005E282F" w:rsidRPr="00FC7496" w:rsidRDefault="005E282F" w:rsidP="00E04DB1">
            <w:pPr>
              <w:pStyle w:val="TAC"/>
            </w:pPr>
          </w:p>
        </w:tc>
      </w:tr>
      <w:tr w:rsidR="005E282F" w:rsidRPr="00FC7496" w14:paraId="5137CD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430B55" w14:textId="77777777" w:rsidR="005E282F" w:rsidRPr="00FC7496" w:rsidRDefault="005E282F" w:rsidP="00E04DB1">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42168F59"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686308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FFC9A4"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3E746F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A9A0F8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353794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615A1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5C9D3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B1E05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4F7CB1D" w14:textId="77777777" w:rsidR="005E282F" w:rsidRPr="00FC7496" w:rsidRDefault="005E282F" w:rsidP="00E04DB1">
            <w:pPr>
              <w:pStyle w:val="TAC"/>
            </w:pPr>
          </w:p>
        </w:tc>
      </w:tr>
      <w:tr w:rsidR="005E282F" w:rsidRPr="00FC7496" w14:paraId="4353855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4DE5EFA" w14:textId="77777777" w:rsidR="005E282F" w:rsidRPr="00FC7496" w:rsidRDefault="005E282F" w:rsidP="00E04DB1">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41EE772F" w14:textId="77777777" w:rsidR="002E5106" w:rsidRPr="00FC7496" w:rsidRDefault="005E282F" w:rsidP="002E5106">
            <w:pPr>
              <w:pStyle w:val="TAC"/>
            </w:pPr>
            <w:r w:rsidRPr="00FC7496">
              <w:t>MIB, SI4</w:t>
            </w:r>
            <w:r w:rsidR="002E5106" w:rsidRPr="00FC7496">
              <w:t>,</w:t>
            </w:r>
          </w:p>
          <w:p w14:paraId="745F2229"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00AE61C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EAC6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5C7114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0EDCB4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BFC0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421140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09345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28EBF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F1CD08" w14:textId="77777777" w:rsidR="005E282F" w:rsidRPr="00FC7496" w:rsidRDefault="005E282F" w:rsidP="00E04DB1">
            <w:pPr>
              <w:pStyle w:val="TAC"/>
            </w:pPr>
            <w:r w:rsidRPr="00FC7496">
              <w:t> </w:t>
            </w:r>
          </w:p>
        </w:tc>
      </w:tr>
      <w:tr w:rsidR="005E282F" w:rsidRPr="00FC7496" w14:paraId="609A9FC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3062B4" w14:textId="77777777" w:rsidR="005E282F" w:rsidRPr="00FC7496" w:rsidRDefault="005E282F" w:rsidP="00E04DB1">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394781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3B7F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9023C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B9BC4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79872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41B67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018C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77A0C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0B6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D988E5E" w14:textId="77777777" w:rsidR="005E282F" w:rsidRPr="00FC7496" w:rsidRDefault="005E282F" w:rsidP="00E04DB1">
            <w:pPr>
              <w:pStyle w:val="TAC"/>
            </w:pPr>
          </w:p>
        </w:tc>
      </w:tr>
      <w:tr w:rsidR="005E282F" w:rsidRPr="00FC7496" w14:paraId="1FD2F7A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EFE02C" w14:textId="77777777" w:rsidR="005E282F" w:rsidRPr="00FC7496" w:rsidRDefault="005E282F" w:rsidP="00E04DB1">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5B77B3C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A38B13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BF2346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5D08B6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C8125F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9B5BD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1FF7E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76A28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46CD3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3AC637" w14:textId="77777777" w:rsidR="005E282F" w:rsidRPr="00FC7496" w:rsidRDefault="005E282F" w:rsidP="00E04DB1">
            <w:pPr>
              <w:pStyle w:val="TAC"/>
            </w:pPr>
            <w:r w:rsidRPr="00FC7496">
              <w:t> </w:t>
            </w:r>
          </w:p>
        </w:tc>
      </w:tr>
      <w:tr w:rsidR="005E282F" w:rsidRPr="00FC7496" w14:paraId="3727E9D9" w14:textId="77777777" w:rsidTr="005E282F">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3D366" w14:textId="77777777" w:rsidR="005E282F" w:rsidRPr="00FC7496" w:rsidRDefault="005E282F" w:rsidP="00E04DB1">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581FB6C" w14:textId="77777777" w:rsidR="005E282F" w:rsidRPr="00FC7496" w:rsidRDefault="005E282F" w:rsidP="00E04DB1">
            <w:pPr>
              <w:pStyle w:val="TAC"/>
            </w:pPr>
            <w:r w:rsidRPr="00FC7496">
              <w:t>MIB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6973262" w14:textId="77777777" w:rsidR="005E282F" w:rsidRPr="00FC7496" w:rsidRDefault="005E282F" w:rsidP="00E04DB1">
            <w:pPr>
              <w:pStyle w:val="TAC"/>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71748C66"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1F3B2B1B" w14:textId="77777777" w:rsidR="005E282F" w:rsidRPr="00FC7496" w:rsidRDefault="005E282F" w:rsidP="00E04DB1">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BF15CA3" w14:textId="77777777" w:rsidR="005E282F" w:rsidRPr="00FC7496" w:rsidRDefault="005E282F" w:rsidP="00E04DB1">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7BAB0A" w14:textId="77777777" w:rsidR="005E282F" w:rsidRPr="00FC7496" w:rsidRDefault="005E282F" w:rsidP="00E04DB1">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45D5F98" w14:textId="77777777" w:rsidR="005E282F" w:rsidRPr="00FC7496" w:rsidRDefault="005E282F" w:rsidP="00E04DB1">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6D293690" w14:textId="77777777" w:rsidR="005E282F" w:rsidRPr="00FC7496" w:rsidRDefault="005E282F" w:rsidP="00E04DB1">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11F252D" w14:textId="77777777" w:rsidR="005E282F" w:rsidRPr="00FC7496" w:rsidRDefault="005E282F" w:rsidP="00E04DB1">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2E21AB9" w14:textId="77777777" w:rsidR="005E282F" w:rsidRPr="00FC7496" w:rsidRDefault="005E282F" w:rsidP="00E04DB1">
            <w:pPr>
              <w:pStyle w:val="TAC"/>
            </w:pPr>
          </w:p>
        </w:tc>
      </w:tr>
    </w:tbl>
    <w:p w14:paraId="1142FDFB" w14:textId="77777777" w:rsidR="0035405E" w:rsidRPr="00FC7496" w:rsidRDefault="0035405E" w:rsidP="0035405E"/>
    <w:p w14:paraId="52164FFD" w14:textId="77777777" w:rsidR="0035405E" w:rsidRPr="00FC7496" w:rsidRDefault="0035405E" w:rsidP="0035405E">
      <w:pPr>
        <w:pStyle w:val="TH"/>
      </w:pPr>
      <w:r w:rsidRPr="00FC7496">
        <w:t>Table 7.7.2a-4: BR System Information Scheduling (FDD) for odd physical layer cell IDs[</w:t>
      </w:r>
      <w:r w:rsidRPr="00FC7496">
        <w:object w:dxaOrig="980" w:dyaOrig="340" w14:anchorId="36E9E1EA">
          <v:shape id="_x0000_i1035" type="#_x0000_t75" style="width:48.75pt;height:17.25pt" o:ole="">
            <v:imagedata r:id="rId20" o:title=""/>
          </v:shape>
          <o:OLEObject Type="Embed" ProgID="Equation.3" ShapeID="_x0000_i1035" DrawAspect="Content" ObjectID="_1701175148" r:id="rId25"/>
        </w:object>
      </w:r>
      <w:r w:rsidRPr="00FC7496">
        <w:t>=1]</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35405E" w:rsidRPr="00FC7496" w14:paraId="603BD475" w14:textId="77777777" w:rsidTr="003123F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77387" w14:textId="77777777" w:rsidR="0035405E" w:rsidRPr="00FC7496" w:rsidRDefault="0035405E" w:rsidP="003123FF">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1E7DAFB" w14:textId="77777777" w:rsidR="0035405E" w:rsidRPr="00FC7496" w:rsidRDefault="0035405E" w:rsidP="003123FF">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16C8C054" w14:textId="77777777" w:rsidR="0035405E" w:rsidRPr="00FC7496" w:rsidRDefault="0035405E" w:rsidP="003123FF">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E8714A2" w14:textId="77777777" w:rsidR="0035405E" w:rsidRPr="00FC7496" w:rsidRDefault="0035405E" w:rsidP="003123FF">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F2F5496" w14:textId="77777777" w:rsidR="0035405E" w:rsidRPr="00FC7496" w:rsidRDefault="0035405E" w:rsidP="003123FF">
            <w:pPr>
              <w:pStyle w:val="TAH"/>
            </w:pPr>
            <w:r w:rsidRPr="00FC7496">
              <w:t>3</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5CCA7C8" w14:textId="77777777" w:rsidR="0035405E" w:rsidRPr="00FC7496" w:rsidRDefault="0035405E" w:rsidP="003123FF">
            <w:pPr>
              <w:pStyle w:val="TAH"/>
            </w:pPr>
            <w:r w:rsidRPr="00FC7496">
              <w:t>4</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74D5A5B" w14:textId="77777777" w:rsidR="0035405E" w:rsidRPr="00FC7496" w:rsidRDefault="0035405E" w:rsidP="003123FF">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D901F77" w14:textId="77777777" w:rsidR="0035405E" w:rsidRPr="00FC7496" w:rsidRDefault="0035405E" w:rsidP="003123FF">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D13D9DF" w14:textId="77777777" w:rsidR="0035405E" w:rsidRPr="00FC7496" w:rsidRDefault="0035405E" w:rsidP="003123FF">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99F7FC" w14:textId="77777777" w:rsidR="0035405E" w:rsidRPr="00FC7496" w:rsidRDefault="0035405E" w:rsidP="003123FF">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26CB4C53" w14:textId="77777777" w:rsidR="0035405E" w:rsidRPr="00FC7496" w:rsidRDefault="0035405E" w:rsidP="003123FF">
            <w:pPr>
              <w:pStyle w:val="TAH"/>
            </w:pPr>
            <w:r w:rsidRPr="00FC7496">
              <w:t>9</w:t>
            </w:r>
          </w:p>
        </w:tc>
      </w:tr>
      <w:tr w:rsidR="0035405E" w:rsidRPr="00FC7496" w14:paraId="62AD75E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527134" w14:textId="77777777" w:rsidR="0035405E" w:rsidRPr="00FC7496" w:rsidRDefault="0035405E" w:rsidP="003123FF">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5FCDDCE3" w14:textId="77777777" w:rsidR="002E5106" w:rsidRPr="00FC7496" w:rsidRDefault="0035405E" w:rsidP="002E5106">
            <w:pPr>
              <w:pStyle w:val="TAC"/>
            </w:pPr>
            <w:r w:rsidRPr="00FC7496">
              <w:t>MIB</w:t>
            </w:r>
          </w:p>
          <w:p w14:paraId="779FDA3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4A824897"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0327AB1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DB49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EAD086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F27A6C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3671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6B28DC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4CB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C26418B" w14:textId="77777777" w:rsidR="0035405E" w:rsidRPr="00FC7496" w:rsidRDefault="0035405E" w:rsidP="003123FF">
            <w:pPr>
              <w:pStyle w:val="TAC"/>
            </w:pPr>
          </w:p>
        </w:tc>
      </w:tr>
      <w:tr w:rsidR="0035405E" w:rsidRPr="00FC7496" w14:paraId="31A86E2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90AA88" w14:textId="77777777" w:rsidR="0035405E" w:rsidRPr="00FC7496" w:rsidRDefault="0035405E" w:rsidP="003123FF">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4FEB032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5E541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0893B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1725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613DE4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34351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8AB3F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B3C18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131B1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027DFF" w14:textId="77777777" w:rsidR="0035405E" w:rsidRPr="00FC7496" w:rsidRDefault="0035405E" w:rsidP="003123FF">
            <w:pPr>
              <w:pStyle w:val="TAC"/>
            </w:pPr>
          </w:p>
        </w:tc>
      </w:tr>
      <w:tr w:rsidR="0035405E" w:rsidRPr="00FC7496" w14:paraId="2834285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970286" w14:textId="77777777" w:rsidR="0035405E" w:rsidRPr="00FC7496" w:rsidRDefault="0035405E" w:rsidP="003123FF">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2D488A2D" w14:textId="77777777" w:rsidR="002E5106" w:rsidRPr="00FC7496" w:rsidRDefault="0035405E" w:rsidP="002E5106">
            <w:pPr>
              <w:pStyle w:val="TAC"/>
            </w:pPr>
            <w:r w:rsidRPr="00FC7496">
              <w:t>MIB</w:t>
            </w:r>
          </w:p>
          <w:p w14:paraId="52E99C5D"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67208894"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66248C1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1EADD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AFFCB0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1C8EA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9A79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326C0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266F8F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36942CA" w14:textId="77777777" w:rsidR="0035405E" w:rsidRPr="00FC7496" w:rsidRDefault="0035405E" w:rsidP="003123FF">
            <w:pPr>
              <w:pStyle w:val="TAC"/>
            </w:pPr>
          </w:p>
        </w:tc>
      </w:tr>
      <w:tr w:rsidR="0035405E" w:rsidRPr="00FC7496" w14:paraId="02F0DEA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FD1754" w14:textId="77777777" w:rsidR="0035405E" w:rsidRPr="00FC7496" w:rsidRDefault="0035405E" w:rsidP="003123FF">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4F74DD6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5EF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D915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CCD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ACAB0EB"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CF208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44B9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387BB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2AC5E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F826B0" w14:textId="77777777" w:rsidR="0035405E" w:rsidRPr="00FC7496" w:rsidRDefault="0035405E" w:rsidP="003123FF">
            <w:pPr>
              <w:pStyle w:val="TAC"/>
            </w:pPr>
          </w:p>
        </w:tc>
      </w:tr>
      <w:tr w:rsidR="0035405E" w:rsidRPr="00FC7496" w14:paraId="78D5643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9A15F6" w14:textId="77777777" w:rsidR="0035405E" w:rsidRPr="00FC7496" w:rsidRDefault="0035405E" w:rsidP="003123FF">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4B497D26" w14:textId="77777777" w:rsidR="002E5106" w:rsidRPr="00FC7496" w:rsidRDefault="0035405E" w:rsidP="002E5106">
            <w:pPr>
              <w:pStyle w:val="TAC"/>
            </w:pPr>
            <w:r w:rsidRPr="00FC7496">
              <w:t>MIB</w:t>
            </w:r>
          </w:p>
          <w:p w14:paraId="5D52F23F"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22433C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236E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1E455"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3C81809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2F40D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6D74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0DF64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AE6ED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E00966" w14:textId="77777777" w:rsidR="0035405E" w:rsidRPr="00FC7496" w:rsidRDefault="0035405E" w:rsidP="003123FF">
            <w:pPr>
              <w:pStyle w:val="TAC"/>
            </w:pPr>
          </w:p>
        </w:tc>
      </w:tr>
      <w:tr w:rsidR="0035405E" w:rsidRPr="00FC7496" w14:paraId="1F91903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72B434" w14:textId="77777777" w:rsidR="0035405E" w:rsidRPr="00FC7496" w:rsidRDefault="0035405E" w:rsidP="003123FF">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2477EC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7A9B10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F874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98D1C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AB54D6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86787D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D4178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96911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4A234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F378261" w14:textId="77777777" w:rsidR="0035405E" w:rsidRPr="00FC7496" w:rsidRDefault="0035405E" w:rsidP="003123FF">
            <w:pPr>
              <w:pStyle w:val="TAC"/>
            </w:pPr>
          </w:p>
        </w:tc>
      </w:tr>
      <w:tr w:rsidR="0035405E" w:rsidRPr="00FC7496" w14:paraId="7974F82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55702F" w14:textId="77777777" w:rsidR="0035405E" w:rsidRPr="00FC7496" w:rsidRDefault="0035405E" w:rsidP="003123FF">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1EBD8063" w14:textId="77777777" w:rsidR="002E5106" w:rsidRPr="00FC7496" w:rsidRDefault="0035405E" w:rsidP="002E5106">
            <w:pPr>
              <w:pStyle w:val="TAC"/>
            </w:pPr>
            <w:r w:rsidRPr="00FC7496">
              <w:t>MIB</w:t>
            </w:r>
          </w:p>
          <w:p w14:paraId="66F30A1D"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14D7E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681C9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1E84A1"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2FD30D4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EB108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AA85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D6E6F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6820C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BD1901" w14:textId="77777777" w:rsidR="0035405E" w:rsidRPr="00FC7496" w:rsidRDefault="0035405E" w:rsidP="003123FF">
            <w:pPr>
              <w:pStyle w:val="TAC"/>
            </w:pPr>
          </w:p>
        </w:tc>
      </w:tr>
      <w:tr w:rsidR="0035405E" w:rsidRPr="00FC7496" w14:paraId="5D6E307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75FEFBE" w14:textId="77777777" w:rsidR="0035405E" w:rsidRPr="00FC7496" w:rsidRDefault="0035405E" w:rsidP="003123FF">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67D194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3F76B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B8F2C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45FE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4ECD2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D20665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230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A00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903E6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B5D9B7" w14:textId="77777777" w:rsidR="0035405E" w:rsidRPr="00FC7496" w:rsidRDefault="0035405E" w:rsidP="003123FF">
            <w:pPr>
              <w:pStyle w:val="TAC"/>
            </w:pPr>
          </w:p>
        </w:tc>
      </w:tr>
      <w:tr w:rsidR="0035405E" w:rsidRPr="00FC7496" w14:paraId="1D4DEF9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74585FD" w14:textId="77777777" w:rsidR="0035405E" w:rsidRPr="00FC7496" w:rsidRDefault="0035405E" w:rsidP="003123FF">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71322F6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22D6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A3D8D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C2EB4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8D29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F43D5D9"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6FF4B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0C1FA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27C16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329369" w14:textId="77777777" w:rsidR="0035405E" w:rsidRPr="00FC7496" w:rsidRDefault="0035405E" w:rsidP="003123FF">
            <w:pPr>
              <w:pStyle w:val="TAC"/>
            </w:pPr>
          </w:p>
        </w:tc>
      </w:tr>
      <w:tr w:rsidR="0035405E" w:rsidRPr="00FC7496" w14:paraId="4A4F56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1EC985E" w14:textId="77777777" w:rsidR="0035405E" w:rsidRPr="00FC7496" w:rsidRDefault="0035405E" w:rsidP="003123FF">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C9E30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BAFF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D2A57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42251E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3AD8B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3BE190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ED3A87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8F2C5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90C6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1268E7" w14:textId="77777777" w:rsidR="0035405E" w:rsidRPr="00FC7496" w:rsidRDefault="0035405E" w:rsidP="003123FF">
            <w:pPr>
              <w:pStyle w:val="TAC"/>
            </w:pPr>
          </w:p>
        </w:tc>
      </w:tr>
      <w:tr w:rsidR="0035405E" w:rsidRPr="00FC7496" w14:paraId="1995577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A6609C" w14:textId="77777777" w:rsidR="0035405E" w:rsidRPr="00FC7496" w:rsidRDefault="0035405E" w:rsidP="003123FF">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9D5199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4466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291E0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A7255B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F4F903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5C9168"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30D3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5DAC1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9F333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57D78EF" w14:textId="77777777" w:rsidR="0035405E" w:rsidRPr="00FC7496" w:rsidRDefault="0035405E" w:rsidP="003123FF">
            <w:pPr>
              <w:pStyle w:val="TAC"/>
            </w:pPr>
          </w:p>
        </w:tc>
      </w:tr>
      <w:tr w:rsidR="0035405E" w:rsidRPr="00FC7496" w14:paraId="3AAFF6A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A617B" w14:textId="77777777" w:rsidR="0035405E" w:rsidRPr="00FC7496" w:rsidRDefault="0035405E" w:rsidP="003123FF">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D8A63F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2971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EC023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1DEC3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0FB097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9A5EE4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DB2A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803B0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656B7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1D95C1F" w14:textId="77777777" w:rsidR="0035405E" w:rsidRPr="00FC7496" w:rsidRDefault="0035405E" w:rsidP="003123FF">
            <w:pPr>
              <w:pStyle w:val="TAC"/>
            </w:pPr>
          </w:p>
        </w:tc>
      </w:tr>
      <w:tr w:rsidR="0035405E" w:rsidRPr="00FC7496" w14:paraId="3E523A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95C248" w14:textId="77777777" w:rsidR="0035405E" w:rsidRPr="00FC7496" w:rsidRDefault="0035405E" w:rsidP="003123FF">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0B4AE95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3E5CC3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93F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B0CB0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569F87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D6E42D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0779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CF776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23BDE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39DFF9" w14:textId="77777777" w:rsidR="0035405E" w:rsidRPr="00FC7496" w:rsidRDefault="0035405E" w:rsidP="003123FF">
            <w:pPr>
              <w:pStyle w:val="TAC"/>
            </w:pPr>
          </w:p>
        </w:tc>
      </w:tr>
      <w:tr w:rsidR="0035405E" w:rsidRPr="00FC7496" w14:paraId="16BDAC3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8C182A" w14:textId="77777777" w:rsidR="0035405E" w:rsidRPr="00FC7496" w:rsidRDefault="0035405E" w:rsidP="003123FF">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6087F4D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AC910C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4B9D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AA655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5FF8F2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823BA5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14A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85784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C644E6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F21977F" w14:textId="77777777" w:rsidR="0035405E" w:rsidRPr="00FC7496" w:rsidRDefault="0035405E" w:rsidP="003123FF">
            <w:pPr>
              <w:pStyle w:val="TAC"/>
            </w:pPr>
          </w:p>
        </w:tc>
      </w:tr>
      <w:tr w:rsidR="0035405E" w:rsidRPr="00FC7496" w14:paraId="47449F0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83B177" w14:textId="77777777" w:rsidR="0035405E" w:rsidRPr="00FC7496" w:rsidRDefault="0035405E" w:rsidP="003123FF">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283BD7A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CD0F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C7BA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3CF56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19F7A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1A85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A727A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E320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593A2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18AA28" w14:textId="77777777" w:rsidR="0035405E" w:rsidRPr="00FC7496" w:rsidRDefault="0035405E" w:rsidP="003123FF">
            <w:pPr>
              <w:pStyle w:val="TAC"/>
            </w:pPr>
          </w:p>
        </w:tc>
      </w:tr>
      <w:tr w:rsidR="0035405E" w:rsidRPr="00FC7496" w14:paraId="31C40E5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95382B" w14:textId="77777777" w:rsidR="0035405E" w:rsidRPr="00FC7496" w:rsidRDefault="0035405E" w:rsidP="003123FF">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2D9889B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FE6E40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6B8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92D72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54D5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28009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F6A9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D6A29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29370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1DBA5" w14:textId="77777777" w:rsidR="0035405E" w:rsidRPr="00FC7496" w:rsidRDefault="0035405E" w:rsidP="003123FF">
            <w:pPr>
              <w:pStyle w:val="TAC"/>
            </w:pPr>
          </w:p>
        </w:tc>
      </w:tr>
      <w:tr w:rsidR="0035405E" w:rsidRPr="00FC7496" w14:paraId="7BC48DC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6667A2" w14:textId="77777777" w:rsidR="0035405E" w:rsidRPr="00FC7496" w:rsidRDefault="0035405E" w:rsidP="003123FF">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8A297C0" w14:textId="77777777" w:rsidR="002E5106" w:rsidRPr="00FC7496" w:rsidRDefault="0035405E" w:rsidP="002E5106">
            <w:pPr>
              <w:pStyle w:val="TAC"/>
            </w:pPr>
            <w:r w:rsidRPr="00FC7496">
              <w:t>MIB</w:t>
            </w:r>
          </w:p>
          <w:p w14:paraId="10A4A228"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ED8052"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0608E9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4A6D8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957A8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2D52C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35C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9EB4A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D84E3F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BA778" w14:textId="77777777" w:rsidR="0035405E" w:rsidRPr="00FC7496" w:rsidRDefault="0035405E" w:rsidP="003123FF">
            <w:pPr>
              <w:pStyle w:val="TAC"/>
            </w:pPr>
          </w:p>
        </w:tc>
      </w:tr>
      <w:tr w:rsidR="0035405E" w:rsidRPr="00FC7496" w14:paraId="0FD0B2B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7F9CFA" w14:textId="77777777" w:rsidR="0035405E" w:rsidRPr="00FC7496" w:rsidRDefault="0035405E" w:rsidP="003123FF">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0B5F79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FE739D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3920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224E5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C765E9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41733D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2BFA4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2C1F7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2C1387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9FBADE" w14:textId="77777777" w:rsidR="0035405E" w:rsidRPr="00FC7496" w:rsidRDefault="0035405E" w:rsidP="003123FF">
            <w:pPr>
              <w:pStyle w:val="TAC"/>
            </w:pPr>
          </w:p>
        </w:tc>
      </w:tr>
      <w:tr w:rsidR="0035405E" w:rsidRPr="00FC7496" w14:paraId="1002BC3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65D034" w14:textId="77777777" w:rsidR="0035405E" w:rsidRPr="00FC7496" w:rsidRDefault="0035405E" w:rsidP="003123FF">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0F149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8BB88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341B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FF423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29B955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5BDED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57885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1743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94F93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42A90D3" w14:textId="77777777" w:rsidR="0035405E" w:rsidRPr="00FC7496" w:rsidRDefault="0035405E" w:rsidP="003123FF">
            <w:pPr>
              <w:pStyle w:val="TAC"/>
            </w:pPr>
          </w:p>
        </w:tc>
      </w:tr>
      <w:tr w:rsidR="0035405E" w:rsidRPr="00FC7496" w14:paraId="1ABA3E1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AF0A7" w14:textId="77777777" w:rsidR="0035405E" w:rsidRPr="00FC7496" w:rsidRDefault="0035405E" w:rsidP="003123FF">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CEF27B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DD434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FAB70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4D3D0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729E33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CFEB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3FF4D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7A00C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021B8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5E62F87" w14:textId="77777777" w:rsidR="0035405E" w:rsidRPr="00FC7496" w:rsidRDefault="0035405E" w:rsidP="003123FF">
            <w:pPr>
              <w:pStyle w:val="TAC"/>
            </w:pPr>
          </w:p>
        </w:tc>
      </w:tr>
      <w:tr w:rsidR="0035405E" w:rsidRPr="00FC7496" w14:paraId="6532D50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EBB491" w14:textId="77777777" w:rsidR="0035405E" w:rsidRPr="00FC7496" w:rsidRDefault="0035405E" w:rsidP="003123FF">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6E7B06D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C1B91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E5E17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806C08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61613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8001D7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7735F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5E5FE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9227F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130851" w14:textId="77777777" w:rsidR="0035405E" w:rsidRPr="00FC7496" w:rsidRDefault="0035405E" w:rsidP="003123FF">
            <w:pPr>
              <w:pStyle w:val="TAC"/>
            </w:pPr>
          </w:p>
        </w:tc>
      </w:tr>
      <w:tr w:rsidR="0035405E" w:rsidRPr="00FC7496" w14:paraId="0E4FAFF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226F70" w14:textId="77777777" w:rsidR="0035405E" w:rsidRPr="00FC7496" w:rsidRDefault="0035405E" w:rsidP="003123FF">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461A00FE"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EA4D9E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49482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616E6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FD58A1C"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E20377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4FC2A7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6027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C8F335"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82714A3" w14:textId="77777777" w:rsidR="0035405E" w:rsidRPr="00FC7496" w:rsidRDefault="0035405E" w:rsidP="003123FF">
            <w:pPr>
              <w:pStyle w:val="TAC"/>
            </w:pPr>
          </w:p>
        </w:tc>
      </w:tr>
      <w:tr w:rsidR="0035405E" w:rsidRPr="00FC7496" w14:paraId="3FAEC94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1F8A01" w14:textId="77777777" w:rsidR="0035405E" w:rsidRPr="00FC7496" w:rsidRDefault="0035405E" w:rsidP="003123FF">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2EFDF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0DE56D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B6380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0D1D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CF08C3"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648FEAA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02992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850E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7405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A07FE2D" w14:textId="77777777" w:rsidR="0035405E" w:rsidRPr="00FC7496" w:rsidRDefault="0035405E" w:rsidP="003123FF">
            <w:pPr>
              <w:pStyle w:val="TAC"/>
            </w:pPr>
          </w:p>
        </w:tc>
      </w:tr>
      <w:tr w:rsidR="0035405E" w:rsidRPr="00FC7496" w14:paraId="7949C14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6CAD31" w14:textId="77777777" w:rsidR="0035405E" w:rsidRPr="00FC7496" w:rsidRDefault="0035405E" w:rsidP="003123FF">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773D091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1A9F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324C0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A9ADC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209999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567B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DBB6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4FB73B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9248A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F947F1" w14:textId="77777777" w:rsidR="0035405E" w:rsidRPr="00FC7496" w:rsidRDefault="0035405E" w:rsidP="003123FF">
            <w:pPr>
              <w:pStyle w:val="TAC"/>
            </w:pPr>
          </w:p>
        </w:tc>
      </w:tr>
      <w:tr w:rsidR="0035405E" w:rsidRPr="00FC7496" w14:paraId="0D6C5D5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8829F1" w14:textId="77777777" w:rsidR="0035405E" w:rsidRPr="00FC7496" w:rsidRDefault="0035405E" w:rsidP="003123FF">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BBDCD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B7254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09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ACC03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055D9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751CAC"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FD9AEA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0E110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B0745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6C00EE" w14:textId="77777777" w:rsidR="0035405E" w:rsidRPr="00FC7496" w:rsidRDefault="0035405E" w:rsidP="003123FF">
            <w:pPr>
              <w:pStyle w:val="TAC"/>
            </w:pPr>
          </w:p>
        </w:tc>
      </w:tr>
      <w:tr w:rsidR="0035405E" w:rsidRPr="00FC7496" w14:paraId="72FFD4D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592E6" w14:textId="77777777" w:rsidR="0035405E" w:rsidRPr="00FC7496" w:rsidRDefault="0035405E" w:rsidP="003123FF">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35212F3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C0FA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91D4A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9914F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53373"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4538AB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3FD29F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04F2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28B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781664" w14:textId="77777777" w:rsidR="0035405E" w:rsidRPr="00FC7496" w:rsidRDefault="0035405E" w:rsidP="003123FF">
            <w:pPr>
              <w:pStyle w:val="TAC"/>
            </w:pPr>
          </w:p>
        </w:tc>
      </w:tr>
      <w:tr w:rsidR="0035405E" w:rsidRPr="00FC7496" w14:paraId="6508E1AD"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B952621" w14:textId="77777777" w:rsidR="0035405E" w:rsidRPr="00FC7496" w:rsidRDefault="0035405E" w:rsidP="003123FF">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03E49AB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10AA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E5BCF0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219F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BE7291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E1F9B0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D8BA0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862A3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F6B4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9486EC" w14:textId="77777777" w:rsidR="0035405E" w:rsidRPr="00FC7496" w:rsidRDefault="0035405E" w:rsidP="003123FF">
            <w:pPr>
              <w:pStyle w:val="TAC"/>
            </w:pPr>
          </w:p>
        </w:tc>
      </w:tr>
      <w:tr w:rsidR="0035405E" w:rsidRPr="00FC7496" w14:paraId="3ED9928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C690CD" w14:textId="77777777" w:rsidR="0035405E" w:rsidRPr="00FC7496" w:rsidRDefault="0035405E" w:rsidP="003123FF">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7CADD1F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5D44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2A218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754DAF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60DB9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7D43F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9380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12CC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10C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7EF9FFD" w14:textId="77777777" w:rsidR="0035405E" w:rsidRPr="00FC7496" w:rsidRDefault="0035405E" w:rsidP="003123FF">
            <w:pPr>
              <w:pStyle w:val="TAC"/>
            </w:pPr>
          </w:p>
        </w:tc>
      </w:tr>
      <w:tr w:rsidR="0035405E" w:rsidRPr="00FC7496" w14:paraId="5A8CF3D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D6911E" w14:textId="77777777" w:rsidR="0035405E" w:rsidRPr="00FC7496" w:rsidRDefault="0035405E" w:rsidP="003123FF">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318A0A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7C00D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6A6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E9BD1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A07094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AFA881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843717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63871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41658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E1ABE9" w14:textId="77777777" w:rsidR="0035405E" w:rsidRPr="00FC7496" w:rsidRDefault="0035405E" w:rsidP="003123FF">
            <w:pPr>
              <w:pStyle w:val="TAC"/>
            </w:pPr>
          </w:p>
        </w:tc>
      </w:tr>
      <w:tr w:rsidR="0035405E" w:rsidRPr="00FC7496" w14:paraId="1A5F3B7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728186" w14:textId="77777777" w:rsidR="0035405E" w:rsidRPr="00FC7496" w:rsidRDefault="0035405E" w:rsidP="003123FF">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7FDFE16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D6D94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5B31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7FE22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D145B1F"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0F8836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8D53F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F62A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D9851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8D47A28" w14:textId="77777777" w:rsidR="0035405E" w:rsidRPr="00FC7496" w:rsidRDefault="0035405E" w:rsidP="003123FF">
            <w:pPr>
              <w:pStyle w:val="TAC"/>
            </w:pPr>
          </w:p>
        </w:tc>
      </w:tr>
      <w:tr w:rsidR="0035405E" w:rsidRPr="00FC7496" w14:paraId="1697F24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278B2B2" w14:textId="77777777" w:rsidR="0035405E" w:rsidRPr="00FC7496" w:rsidRDefault="0035405E" w:rsidP="003123FF">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7B6C438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67B5B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1EF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3989A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7617E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47FAA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E683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D589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E071E3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1E7C6A" w14:textId="77777777" w:rsidR="0035405E" w:rsidRPr="00FC7496" w:rsidRDefault="0035405E" w:rsidP="003123FF">
            <w:pPr>
              <w:pStyle w:val="TAC"/>
            </w:pPr>
          </w:p>
        </w:tc>
      </w:tr>
      <w:tr w:rsidR="0035405E" w:rsidRPr="00FC7496" w14:paraId="5AF9412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3787A8" w14:textId="77777777" w:rsidR="0035405E" w:rsidRPr="00FC7496" w:rsidRDefault="0035405E" w:rsidP="003123FF">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135C126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3A88C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9E1D3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D2FE5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75825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1618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C7F7D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7C03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B012A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C8BCA1" w14:textId="77777777" w:rsidR="0035405E" w:rsidRPr="00FC7496" w:rsidRDefault="0035405E" w:rsidP="003123FF">
            <w:pPr>
              <w:pStyle w:val="TAC"/>
            </w:pPr>
          </w:p>
        </w:tc>
      </w:tr>
      <w:tr w:rsidR="0035405E" w:rsidRPr="00FC7496" w14:paraId="33A405D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7457F1D" w14:textId="77777777" w:rsidR="0035405E" w:rsidRPr="00FC7496" w:rsidRDefault="0035405E" w:rsidP="003123FF">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02A3E5F" w14:textId="77777777" w:rsidR="002E5106" w:rsidRPr="00FC7496" w:rsidRDefault="0035405E" w:rsidP="002E5106">
            <w:pPr>
              <w:pStyle w:val="TAC"/>
            </w:pPr>
            <w:r w:rsidRPr="00FC7496">
              <w:t>MIB</w:t>
            </w:r>
          </w:p>
          <w:p w14:paraId="5FA79D4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C4878D1"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34FB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5B5BC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DD429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650EF3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F56E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ABE1D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04CE9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B76B254" w14:textId="77777777" w:rsidR="0035405E" w:rsidRPr="00FC7496" w:rsidRDefault="0035405E" w:rsidP="003123FF">
            <w:pPr>
              <w:pStyle w:val="TAC"/>
            </w:pPr>
          </w:p>
        </w:tc>
      </w:tr>
      <w:tr w:rsidR="0035405E" w:rsidRPr="00FC7496" w14:paraId="3CE4438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6804A2B" w14:textId="77777777" w:rsidR="0035405E" w:rsidRPr="00FC7496" w:rsidRDefault="0035405E" w:rsidP="003123FF">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2AA174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24BFFD3"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8A1ED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0F52A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1E1CB9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E4C6F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63D63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E14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4FE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B63C0B1" w14:textId="77777777" w:rsidR="0035405E" w:rsidRPr="00FC7496" w:rsidRDefault="0035405E" w:rsidP="003123FF">
            <w:pPr>
              <w:pStyle w:val="TAC"/>
            </w:pPr>
          </w:p>
        </w:tc>
      </w:tr>
      <w:tr w:rsidR="0035405E" w:rsidRPr="00FC7496" w14:paraId="63CB40B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BFE99C9" w14:textId="77777777" w:rsidR="0035405E" w:rsidRPr="00FC7496" w:rsidRDefault="0035405E" w:rsidP="003123FF">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15E7968" w14:textId="77777777" w:rsidR="002E5106" w:rsidRPr="00FC7496" w:rsidRDefault="0035405E" w:rsidP="002E5106">
            <w:pPr>
              <w:pStyle w:val="TAC"/>
            </w:pPr>
            <w:r w:rsidRPr="00FC7496">
              <w:t>MIB</w:t>
            </w:r>
          </w:p>
          <w:p w14:paraId="706445E6"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1DA6E75"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43CC598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3F79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48D803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37CB88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2C14C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9E8D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960B2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C37CD49" w14:textId="77777777" w:rsidR="0035405E" w:rsidRPr="00FC7496" w:rsidRDefault="0035405E" w:rsidP="003123FF">
            <w:pPr>
              <w:pStyle w:val="TAC"/>
            </w:pPr>
          </w:p>
        </w:tc>
      </w:tr>
      <w:tr w:rsidR="0035405E" w:rsidRPr="00FC7496" w14:paraId="05B7AB1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7F56A0" w14:textId="77777777" w:rsidR="0035405E" w:rsidRPr="00FC7496" w:rsidRDefault="0035405E" w:rsidP="003123FF">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3B2AE1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2A754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E2DEE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8DBB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C5D16D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A4173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FE56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43E3F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8D146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955A56B" w14:textId="77777777" w:rsidR="0035405E" w:rsidRPr="00FC7496" w:rsidRDefault="0035405E" w:rsidP="003123FF">
            <w:pPr>
              <w:pStyle w:val="TAC"/>
            </w:pPr>
          </w:p>
        </w:tc>
      </w:tr>
      <w:tr w:rsidR="0035405E" w:rsidRPr="00FC7496" w14:paraId="40E996B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2BC4E2" w14:textId="77777777" w:rsidR="0035405E" w:rsidRPr="00FC7496" w:rsidRDefault="0035405E" w:rsidP="003123FF">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142CF4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B9AC05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D146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7D5F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9B6118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CA706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46365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A09B0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681E2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59AA5E" w14:textId="77777777" w:rsidR="0035405E" w:rsidRPr="00FC7496" w:rsidRDefault="0035405E" w:rsidP="003123FF">
            <w:pPr>
              <w:pStyle w:val="TAC"/>
            </w:pPr>
          </w:p>
        </w:tc>
      </w:tr>
      <w:tr w:rsidR="0035405E" w:rsidRPr="00FC7496" w14:paraId="0BE63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47B7A8" w14:textId="77777777" w:rsidR="0035405E" w:rsidRPr="00FC7496" w:rsidRDefault="0035405E" w:rsidP="003123FF">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465D855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D053B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292EE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9FA664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632C1B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3E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F6E2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00B82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A5E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36E46F" w14:textId="77777777" w:rsidR="0035405E" w:rsidRPr="00FC7496" w:rsidRDefault="0035405E" w:rsidP="003123FF">
            <w:pPr>
              <w:pStyle w:val="TAC"/>
            </w:pPr>
          </w:p>
        </w:tc>
      </w:tr>
      <w:tr w:rsidR="0035405E" w:rsidRPr="00FC7496" w14:paraId="672EEA4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62522E" w14:textId="77777777" w:rsidR="0035405E" w:rsidRPr="00FC7496" w:rsidRDefault="0035405E" w:rsidP="003123FF">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8F75F5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1620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EA5CB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F3BED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CECCFD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3EF2CF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9E19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3460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15DE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A56C0C" w14:textId="77777777" w:rsidR="0035405E" w:rsidRPr="00FC7496" w:rsidRDefault="0035405E" w:rsidP="003123FF">
            <w:pPr>
              <w:pStyle w:val="TAC"/>
            </w:pPr>
          </w:p>
        </w:tc>
      </w:tr>
      <w:tr w:rsidR="0035405E" w:rsidRPr="00FC7496" w14:paraId="0BE367B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DF023C" w14:textId="77777777" w:rsidR="0035405E" w:rsidRPr="00FC7496" w:rsidRDefault="0035405E" w:rsidP="003123FF">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3F657A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0A54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85B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AF0C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C709FE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7B36C4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4E00A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7C52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86079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DD2BBB" w14:textId="77777777" w:rsidR="0035405E" w:rsidRPr="00FC7496" w:rsidRDefault="0035405E" w:rsidP="003123FF">
            <w:pPr>
              <w:pStyle w:val="TAC"/>
            </w:pPr>
          </w:p>
        </w:tc>
      </w:tr>
      <w:tr w:rsidR="0035405E" w:rsidRPr="00FC7496" w14:paraId="40EA434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0DEB6F" w14:textId="77777777" w:rsidR="0035405E" w:rsidRPr="00FC7496" w:rsidRDefault="0035405E" w:rsidP="003123FF">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670DDE0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0AE70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4D5A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9D3B2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F21A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1DCA15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2615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08C8E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11262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F1A240" w14:textId="77777777" w:rsidR="0035405E" w:rsidRPr="00FC7496" w:rsidRDefault="0035405E" w:rsidP="003123FF">
            <w:pPr>
              <w:pStyle w:val="TAC"/>
            </w:pPr>
          </w:p>
        </w:tc>
      </w:tr>
      <w:tr w:rsidR="0035405E" w:rsidRPr="00FC7496" w14:paraId="5537805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249079" w14:textId="77777777" w:rsidR="0035405E" w:rsidRPr="00FC7496" w:rsidRDefault="0035405E" w:rsidP="003123FF">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73C778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5F16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DD3F0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C878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7CEB78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06356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0B05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CE026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3F80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153C5" w14:textId="77777777" w:rsidR="0035405E" w:rsidRPr="00FC7496" w:rsidRDefault="0035405E" w:rsidP="003123FF">
            <w:pPr>
              <w:pStyle w:val="TAC"/>
            </w:pPr>
          </w:p>
        </w:tc>
      </w:tr>
      <w:tr w:rsidR="0035405E" w:rsidRPr="00FC7496" w14:paraId="2CF94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433FEE" w14:textId="77777777" w:rsidR="0035405E" w:rsidRPr="00FC7496" w:rsidRDefault="0035405E" w:rsidP="003123FF">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27F85B6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D6BB3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BCB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C98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DF09BA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8F68F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2B9F6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6B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4B7FC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F7314FE" w14:textId="77777777" w:rsidR="0035405E" w:rsidRPr="00FC7496" w:rsidRDefault="0035405E" w:rsidP="003123FF">
            <w:pPr>
              <w:pStyle w:val="TAC"/>
            </w:pPr>
          </w:p>
        </w:tc>
      </w:tr>
      <w:tr w:rsidR="0035405E" w:rsidRPr="00FC7496" w14:paraId="11CD5B1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AF2F23" w14:textId="77777777" w:rsidR="0035405E" w:rsidRPr="00FC7496" w:rsidRDefault="0035405E" w:rsidP="003123FF">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5B038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48641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D825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D97ED7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87D372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6B9E65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4C5F47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9404BC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A8D7E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26FB05C" w14:textId="77777777" w:rsidR="0035405E" w:rsidRPr="00FC7496" w:rsidRDefault="0035405E" w:rsidP="003123FF">
            <w:pPr>
              <w:pStyle w:val="TAC"/>
            </w:pPr>
          </w:p>
        </w:tc>
      </w:tr>
      <w:tr w:rsidR="0035405E" w:rsidRPr="00FC7496" w14:paraId="2D05AAC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2B6403" w14:textId="77777777" w:rsidR="0035405E" w:rsidRPr="00FC7496" w:rsidRDefault="0035405E" w:rsidP="003123FF">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1A8807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55F4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83831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48A8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2732C3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7748ED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D991C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EB573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7E1BA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0F75F0A" w14:textId="77777777" w:rsidR="0035405E" w:rsidRPr="00FC7496" w:rsidRDefault="0035405E" w:rsidP="003123FF">
            <w:pPr>
              <w:pStyle w:val="TAC"/>
            </w:pPr>
          </w:p>
        </w:tc>
      </w:tr>
      <w:tr w:rsidR="0035405E" w:rsidRPr="00FC7496" w14:paraId="1B61EBF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7620DF" w14:textId="77777777" w:rsidR="0035405E" w:rsidRPr="00FC7496" w:rsidRDefault="0035405E" w:rsidP="003123FF">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7D7E48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066617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B6C1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28CFE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BC399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FFB296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714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90F3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996DE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19DDE2" w14:textId="77777777" w:rsidR="0035405E" w:rsidRPr="00FC7496" w:rsidRDefault="0035405E" w:rsidP="003123FF">
            <w:pPr>
              <w:pStyle w:val="TAC"/>
            </w:pPr>
          </w:p>
        </w:tc>
      </w:tr>
      <w:tr w:rsidR="0035405E" w:rsidRPr="00FC7496" w14:paraId="5A95872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A61370" w14:textId="77777777" w:rsidR="0035405E" w:rsidRPr="00FC7496" w:rsidRDefault="0035405E" w:rsidP="003123FF">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7C4465B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FEC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6C7B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BCA2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3ABC48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9F7DB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4A65C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3B3D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A916F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5E2D86C" w14:textId="77777777" w:rsidR="0035405E" w:rsidRPr="00FC7496" w:rsidRDefault="0035405E" w:rsidP="003123FF">
            <w:pPr>
              <w:pStyle w:val="TAC"/>
            </w:pPr>
          </w:p>
        </w:tc>
      </w:tr>
      <w:tr w:rsidR="0035405E" w:rsidRPr="00FC7496" w14:paraId="675664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6E5D1A" w14:textId="77777777" w:rsidR="0035405E" w:rsidRPr="00FC7496" w:rsidRDefault="0035405E" w:rsidP="003123FF">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65F66C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9BDF96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15791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D393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BBDF9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F7E57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FE6EB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B293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9A0E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2F3D7B" w14:textId="77777777" w:rsidR="0035405E" w:rsidRPr="00FC7496" w:rsidRDefault="0035405E" w:rsidP="003123FF">
            <w:pPr>
              <w:pStyle w:val="TAC"/>
            </w:pPr>
          </w:p>
        </w:tc>
      </w:tr>
      <w:tr w:rsidR="0035405E" w:rsidRPr="00FC7496" w14:paraId="743091B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4B6A7F" w14:textId="77777777" w:rsidR="0035405E" w:rsidRPr="00FC7496" w:rsidRDefault="0035405E" w:rsidP="003123FF">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004192A9" w14:textId="77777777" w:rsidR="002E5106" w:rsidRPr="00FC7496" w:rsidRDefault="0035405E" w:rsidP="002E5106">
            <w:pPr>
              <w:pStyle w:val="TAC"/>
            </w:pPr>
            <w:r w:rsidRPr="00FC7496">
              <w:t>MIB</w:t>
            </w:r>
          </w:p>
          <w:p w14:paraId="6EA40F12"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26E30FC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FE18F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5D2A4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02B07E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DDB38A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E18612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5466F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FE4A6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7907E4" w14:textId="77777777" w:rsidR="0035405E" w:rsidRPr="00FC7496" w:rsidRDefault="0035405E" w:rsidP="003123FF">
            <w:pPr>
              <w:pStyle w:val="TAC"/>
            </w:pPr>
          </w:p>
        </w:tc>
      </w:tr>
      <w:tr w:rsidR="0035405E" w:rsidRPr="00FC7496" w14:paraId="27234E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2014E" w14:textId="77777777" w:rsidR="0035405E" w:rsidRPr="00FC7496" w:rsidRDefault="0035405E" w:rsidP="003123FF">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1308C44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25DF7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9E4872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F21E8F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2F41BA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9D4FB0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AAE3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891E1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7E80A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1B3DEB" w14:textId="77777777" w:rsidR="0035405E" w:rsidRPr="00FC7496" w:rsidRDefault="0035405E" w:rsidP="003123FF">
            <w:pPr>
              <w:pStyle w:val="TAC"/>
            </w:pPr>
          </w:p>
        </w:tc>
      </w:tr>
      <w:tr w:rsidR="0035405E" w:rsidRPr="00FC7496" w14:paraId="75AFA90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965799" w14:textId="77777777" w:rsidR="0035405E" w:rsidRPr="00FC7496" w:rsidRDefault="0035405E" w:rsidP="003123FF">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72AB491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020069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0A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ACA32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FCC22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CB10C9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3DB09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AC44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C362A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AD8AB9" w14:textId="77777777" w:rsidR="0035405E" w:rsidRPr="00FC7496" w:rsidRDefault="0035405E" w:rsidP="003123FF">
            <w:pPr>
              <w:pStyle w:val="TAC"/>
            </w:pPr>
          </w:p>
        </w:tc>
      </w:tr>
      <w:tr w:rsidR="0035405E" w:rsidRPr="00FC7496" w14:paraId="011E66E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EF573B9" w14:textId="77777777" w:rsidR="0035405E" w:rsidRPr="00FC7496" w:rsidRDefault="0035405E" w:rsidP="003123FF">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596560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44C43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6280A1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9189A6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FE75CA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DA04E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BF9E48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C1297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60C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0F0CE13" w14:textId="77777777" w:rsidR="0035405E" w:rsidRPr="00FC7496" w:rsidRDefault="0035405E" w:rsidP="003123FF">
            <w:pPr>
              <w:pStyle w:val="TAC"/>
            </w:pPr>
          </w:p>
        </w:tc>
      </w:tr>
      <w:tr w:rsidR="0035405E" w:rsidRPr="00FC7496" w14:paraId="41F8774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D6D28" w14:textId="77777777" w:rsidR="0035405E" w:rsidRPr="00FC7496" w:rsidRDefault="0035405E" w:rsidP="003123FF">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4931397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76C7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32F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F6F0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7EDBA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6BD70B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999DD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48B25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EEBC2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B3EF83" w14:textId="77777777" w:rsidR="0035405E" w:rsidRPr="00FC7496" w:rsidRDefault="0035405E" w:rsidP="003123FF">
            <w:pPr>
              <w:pStyle w:val="TAC"/>
            </w:pPr>
          </w:p>
        </w:tc>
      </w:tr>
      <w:tr w:rsidR="0035405E" w:rsidRPr="00FC7496" w14:paraId="38BD4A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043D26" w14:textId="77777777" w:rsidR="0035405E" w:rsidRPr="00FC7496" w:rsidRDefault="0035405E" w:rsidP="003123FF">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1AAC5A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6D726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CAD8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DA9C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1BD855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EB0340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C945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816E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7A3C0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5DFCF0" w14:textId="77777777" w:rsidR="0035405E" w:rsidRPr="00FC7496" w:rsidRDefault="0035405E" w:rsidP="003123FF">
            <w:pPr>
              <w:pStyle w:val="TAC"/>
            </w:pPr>
          </w:p>
        </w:tc>
      </w:tr>
      <w:tr w:rsidR="0035405E" w:rsidRPr="00FC7496" w14:paraId="37B8FC0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E946C5" w14:textId="77777777" w:rsidR="0035405E" w:rsidRPr="00FC7496" w:rsidRDefault="0035405E" w:rsidP="003123FF">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204CD50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613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DCC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4673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AC2A8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8BD26D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8707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6256EFB"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F926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40B051" w14:textId="77777777" w:rsidR="0035405E" w:rsidRPr="00FC7496" w:rsidRDefault="0035405E" w:rsidP="003123FF">
            <w:pPr>
              <w:pStyle w:val="TAC"/>
            </w:pPr>
          </w:p>
        </w:tc>
      </w:tr>
      <w:tr w:rsidR="0035405E" w:rsidRPr="00FC7496" w14:paraId="34626E8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A961E6" w14:textId="77777777" w:rsidR="0035405E" w:rsidRPr="00FC7496" w:rsidRDefault="0035405E" w:rsidP="003123FF">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531D87B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EECB5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0A1AE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7098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8F5525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63B1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AA3DD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1424A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CEB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EA5F9A" w14:textId="77777777" w:rsidR="0035405E" w:rsidRPr="00FC7496" w:rsidRDefault="0035405E" w:rsidP="003123FF">
            <w:pPr>
              <w:pStyle w:val="TAC"/>
            </w:pPr>
          </w:p>
        </w:tc>
      </w:tr>
      <w:tr w:rsidR="0035405E" w:rsidRPr="00FC7496" w14:paraId="1CB484C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76492" w14:textId="77777777" w:rsidR="0035405E" w:rsidRPr="00FC7496" w:rsidRDefault="0035405E" w:rsidP="003123FF">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4B1A16F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2F0117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DA04B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F423E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D11D7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07B3133"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11B5C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C7C88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65E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D273E2" w14:textId="77777777" w:rsidR="0035405E" w:rsidRPr="00FC7496" w:rsidRDefault="0035405E" w:rsidP="003123FF">
            <w:pPr>
              <w:pStyle w:val="TAC"/>
            </w:pPr>
          </w:p>
        </w:tc>
      </w:tr>
      <w:tr w:rsidR="0035405E" w:rsidRPr="00FC7496" w14:paraId="35E194D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56EB22" w14:textId="77777777" w:rsidR="0035405E" w:rsidRPr="00FC7496" w:rsidRDefault="0035405E" w:rsidP="003123FF">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2587689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36E1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64873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A4D8D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01EC9D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31A6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C0F63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B2B57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E73D2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2245EE" w14:textId="77777777" w:rsidR="0035405E" w:rsidRPr="00FC7496" w:rsidRDefault="0035405E" w:rsidP="003123FF">
            <w:pPr>
              <w:pStyle w:val="TAC"/>
            </w:pPr>
          </w:p>
        </w:tc>
      </w:tr>
      <w:tr w:rsidR="0035405E" w:rsidRPr="00FC7496" w14:paraId="32AD4C1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A183D6C" w14:textId="77777777" w:rsidR="0035405E" w:rsidRPr="00FC7496" w:rsidRDefault="0035405E" w:rsidP="003123FF">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7EF923F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6E66CE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0EC21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DE79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3A7F9F"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3EC297"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BBEDC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9EAE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8F08B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4D406C" w14:textId="77777777" w:rsidR="0035405E" w:rsidRPr="00FC7496" w:rsidRDefault="0035405E" w:rsidP="003123FF">
            <w:pPr>
              <w:pStyle w:val="TAC"/>
            </w:pPr>
          </w:p>
        </w:tc>
      </w:tr>
      <w:tr w:rsidR="0035405E" w:rsidRPr="00FC7496" w14:paraId="44C61FF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D4C2A67" w14:textId="77777777" w:rsidR="0035405E" w:rsidRPr="00FC7496" w:rsidRDefault="0035405E" w:rsidP="003123FF">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2E037F6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73C091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3542F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5703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3BA14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AA70D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CCA94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873DF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6134E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3650CA" w14:textId="77777777" w:rsidR="0035405E" w:rsidRPr="00FC7496" w:rsidRDefault="0035405E" w:rsidP="003123FF">
            <w:pPr>
              <w:pStyle w:val="TAC"/>
            </w:pPr>
          </w:p>
        </w:tc>
      </w:tr>
      <w:tr w:rsidR="0035405E" w:rsidRPr="00FC7496" w14:paraId="6B3A95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09C2" w14:textId="77777777" w:rsidR="0035405E" w:rsidRPr="00FC7496" w:rsidRDefault="0035405E" w:rsidP="003123FF">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1EB753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1BC66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980B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0AA1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CEC258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A67AF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B6B36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E0AA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BC83E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1C6AD0" w14:textId="77777777" w:rsidR="0035405E" w:rsidRPr="00FC7496" w:rsidRDefault="0035405E" w:rsidP="003123FF">
            <w:pPr>
              <w:pStyle w:val="TAC"/>
            </w:pPr>
          </w:p>
        </w:tc>
      </w:tr>
      <w:tr w:rsidR="0035405E" w:rsidRPr="00FC7496" w14:paraId="1AD4F899"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77546C" w14:textId="77777777" w:rsidR="0035405E" w:rsidRPr="00FC7496" w:rsidRDefault="0035405E" w:rsidP="003123FF">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19EE99D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8F8D9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37A9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63178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8A04D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E75B9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B129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9449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CB61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7807ED" w14:textId="77777777" w:rsidR="0035405E" w:rsidRPr="00FC7496" w:rsidRDefault="0035405E" w:rsidP="003123FF">
            <w:pPr>
              <w:pStyle w:val="TAC"/>
            </w:pPr>
          </w:p>
        </w:tc>
      </w:tr>
      <w:tr w:rsidR="0035405E" w:rsidRPr="00FC7496" w14:paraId="62D45C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751D5D4" w14:textId="77777777" w:rsidR="0035405E" w:rsidRPr="00FC7496" w:rsidRDefault="0035405E" w:rsidP="003123FF">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198514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6EC2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49E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14E6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F1A486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E5734C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8FE4E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4E0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A3693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087098" w14:textId="77777777" w:rsidR="0035405E" w:rsidRPr="00FC7496" w:rsidRDefault="0035405E" w:rsidP="003123FF">
            <w:pPr>
              <w:pStyle w:val="TAC"/>
            </w:pPr>
          </w:p>
        </w:tc>
      </w:tr>
      <w:tr w:rsidR="0035405E" w:rsidRPr="00FC7496" w14:paraId="63B7459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F6E9F3" w14:textId="77777777" w:rsidR="0035405E" w:rsidRPr="00FC7496" w:rsidRDefault="0035405E" w:rsidP="003123FF">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2679CB9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984688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28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F4C94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5DB3AC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6BD4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C96F5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C06B2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DC03F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904517" w14:textId="77777777" w:rsidR="0035405E" w:rsidRPr="00FC7496" w:rsidRDefault="0035405E" w:rsidP="003123FF">
            <w:pPr>
              <w:pStyle w:val="TAC"/>
            </w:pPr>
          </w:p>
        </w:tc>
      </w:tr>
      <w:tr w:rsidR="0035405E" w:rsidRPr="00FC7496" w14:paraId="228BA71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8F5A194" w14:textId="77777777" w:rsidR="0035405E" w:rsidRPr="00FC7496" w:rsidRDefault="0035405E" w:rsidP="003123FF">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52445792" w14:textId="77777777" w:rsidR="002E5106" w:rsidRPr="00FC7496" w:rsidRDefault="0035405E" w:rsidP="002E5106">
            <w:pPr>
              <w:pStyle w:val="TAC"/>
            </w:pPr>
            <w:r w:rsidRPr="00FC7496">
              <w:t>MIB</w:t>
            </w:r>
          </w:p>
          <w:p w14:paraId="22E06DB5"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DD814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AB5A0C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E5517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C7379BA"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511CE8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DEC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7D0756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3512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18DAB9" w14:textId="77777777" w:rsidR="0035405E" w:rsidRPr="00FC7496" w:rsidRDefault="0035405E" w:rsidP="003123FF">
            <w:pPr>
              <w:pStyle w:val="TAC"/>
            </w:pPr>
          </w:p>
        </w:tc>
      </w:tr>
      <w:tr w:rsidR="0035405E" w:rsidRPr="00FC7496" w14:paraId="649A7A6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29579C3" w14:textId="77777777" w:rsidR="0035405E" w:rsidRPr="00FC7496" w:rsidRDefault="0035405E" w:rsidP="003123FF">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1B6D235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F12029"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716BAC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7ECD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D0504F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9D29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4B8B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925118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1D7BC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C2222B7" w14:textId="77777777" w:rsidR="0035405E" w:rsidRPr="00FC7496" w:rsidRDefault="0035405E" w:rsidP="003123FF">
            <w:pPr>
              <w:pStyle w:val="TAC"/>
            </w:pPr>
          </w:p>
        </w:tc>
      </w:tr>
      <w:tr w:rsidR="0035405E" w:rsidRPr="00FC7496" w14:paraId="00E12FA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6BCE7" w14:textId="77777777" w:rsidR="0035405E" w:rsidRPr="00FC7496" w:rsidRDefault="0035405E" w:rsidP="003123FF">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3B99AA95" w14:textId="77777777" w:rsidR="002E5106" w:rsidRPr="00FC7496" w:rsidRDefault="0035405E" w:rsidP="002E5106">
            <w:pPr>
              <w:pStyle w:val="TAC"/>
            </w:pPr>
            <w:r w:rsidRPr="00FC7496">
              <w:t>MIB</w:t>
            </w:r>
          </w:p>
          <w:p w14:paraId="1131E69B"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2687EEE"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3DDA5A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CC582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1CD70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72927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68E3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FBC92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605B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929815" w14:textId="77777777" w:rsidR="0035405E" w:rsidRPr="00FC7496" w:rsidRDefault="0035405E" w:rsidP="003123FF">
            <w:pPr>
              <w:pStyle w:val="TAC"/>
            </w:pPr>
          </w:p>
        </w:tc>
      </w:tr>
      <w:tr w:rsidR="0035405E" w:rsidRPr="00FC7496" w14:paraId="7C6B78B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9EED5B7" w14:textId="77777777" w:rsidR="0035405E" w:rsidRPr="00FC7496" w:rsidRDefault="0035405E" w:rsidP="003123FF">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3A89AD7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D087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E42D8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28A1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868D1E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4A39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294889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49707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6C23A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A08DC3" w14:textId="77777777" w:rsidR="0035405E" w:rsidRPr="00FC7496" w:rsidRDefault="0035405E" w:rsidP="003123FF">
            <w:pPr>
              <w:pStyle w:val="TAC"/>
            </w:pPr>
          </w:p>
        </w:tc>
      </w:tr>
      <w:tr w:rsidR="0035405E" w:rsidRPr="00FC7496" w14:paraId="1B7E20D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202B628" w14:textId="77777777" w:rsidR="0035405E" w:rsidRPr="00FC7496" w:rsidRDefault="0035405E" w:rsidP="003123FF">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D1306DA" w14:textId="77777777" w:rsidR="002E5106" w:rsidRPr="00FC7496" w:rsidRDefault="0035405E" w:rsidP="002E5106">
            <w:pPr>
              <w:pStyle w:val="TAC"/>
            </w:pPr>
            <w:r w:rsidRPr="00FC7496">
              <w:t>MIB</w:t>
            </w:r>
          </w:p>
          <w:p w14:paraId="5DFACFBB"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7A00208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DEF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15945E"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66E9AE9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DBCBE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429DF6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6BD8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E7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1890F6" w14:textId="77777777" w:rsidR="0035405E" w:rsidRPr="00FC7496" w:rsidRDefault="0035405E" w:rsidP="003123FF">
            <w:pPr>
              <w:pStyle w:val="TAC"/>
            </w:pPr>
          </w:p>
        </w:tc>
      </w:tr>
      <w:tr w:rsidR="0035405E" w:rsidRPr="00FC7496" w14:paraId="6DF2B7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BE61C5" w14:textId="77777777" w:rsidR="0035405E" w:rsidRPr="00FC7496" w:rsidRDefault="0035405E" w:rsidP="003123FF">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32B9A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2D56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A8C5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97C67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1A4C42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05E39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1F9B0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F941D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5EAD0A"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148CD" w14:textId="77777777" w:rsidR="0035405E" w:rsidRPr="00FC7496" w:rsidRDefault="0035405E" w:rsidP="003123FF">
            <w:pPr>
              <w:pStyle w:val="TAC"/>
            </w:pPr>
          </w:p>
        </w:tc>
      </w:tr>
      <w:tr w:rsidR="0035405E" w:rsidRPr="00FC7496" w14:paraId="1DDAC3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66C64C" w14:textId="77777777" w:rsidR="0035405E" w:rsidRPr="00FC7496" w:rsidRDefault="0035405E" w:rsidP="003123FF">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8D21C76" w14:textId="77777777" w:rsidR="002E5106" w:rsidRPr="00FC7496" w:rsidRDefault="0035405E" w:rsidP="002E5106">
            <w:pPr>
              <w:pStyle w:val="TAC"/>
            </w:pPr>
            <w:r w:rsidRPr="00FC7496">
              <w:t>MIB</w:t>
            </w:r>
          </w:p>
          <w:p w14:paraId="5F9AC650"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FB6D7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64444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CCACA"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6B1C5D2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2F979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D72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4B78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497E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8C0CFB" w14:textId="77777777" w:rsidR="0035405E" w:rsidRPr="00FC7496" w:rsidRDefault="0035405E" w:rsidP="003123FF">
            <w:pPr>
              <w:pStyle w:val="TAC"/>
            </w:pPr>
          </w:p>
        </w:tc>
      </w:tr>
      <w:tr w:rsidR="0035405E" w:rsidRPr="00FC7496" w14:paraId="3ADCCE7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99B8F9" w14:textId="77777777" w:rsidR="0035405E" w:rsidRPr="00FC7496" w:rsidRDefault="0035405E" w:rsidP="003123FF">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605A1CA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0AC1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BAEF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9358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0B6F49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D18F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83DB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78D96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38E1F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0A3E8" w14:textId="77777777" w:rsidR="0035405E" w:rsidRPr="00FC7496" w:rsidRDefault="0035405E" w:rsidP="003123FF">
            <w:pPr>
              <w:pStyle w:val="TAC"/>
            </w:pPr>
          </w:p>
        </w:tc>
      </w:tr>
      <w:tr w:rsidR="0035405E" w:rsidRPr="00FC7496" w14:paraId="4ABE6F4B"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E90372" w14:textId="77777777" w:rsidR="0035405E" w:rsidRPr="00FC7496" w:rsidRDefault="0035405E" w:rsidP="003123FF">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5D35F4F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02BB2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D2E62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4C42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B76FA4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6BEF9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DD2B16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EC451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241FB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E1491B" w14:textId="77777777" w:rsidR="0035405E" w:rsidRPr="00FC7496" w:rsidRDefault="0035405E" w:rsidP="003123FF">
            <w:pPr>
              <w:pStyle w:val="TAC"/>
            </w:pPr>
          </w:p>
        </w:tc>
      </w:tr>
    </w:tbl>
    <w:p w14:paraId="06C06BF6" w14:textId="77777777" w:rsidR="0035405E" w:rsidRPr="00FC7496" w:rsidRDefault="0035405E" w:rsidP="0035405E"/>
    <w:p w14:paraId="1EFA7C6F" w14:textId="77777777" w:rsidR="0035405E" w:rsidRPr="00FC7496" w:rsidRDefault="0035405E" w:rsidP="0035405E">
      <w:pPr>
        <w:pStyle w:val="TH"/>
      </w:pPr>
      <w:r w:rsidRPr="00FC7496">
        <w:t>Table 7.7.2a-5: BR System Information Scheduling (TDD) for DL bandwidth &gt; 5</w:t>
      </w:r>
      <w:r w:rsidR="00A4534E" w:rsidRPr="00FC7496">
        <w:t xml:space="preserve"> </w:t>
      </w:r>
      <w:r w:rsidRPr="00FC7496">
        <w:t>M</w:t>
      </w:r>
      <w:r w:rsidR="00A4534E" w:rsidRPr="00FC7496">
        <w:t>H</w:t>
      </w:r>
      <w:r w:rsidRPr="00FC7496">
        <w:t>z [</w:t>
      </w:r>
      <w:r w:rsidRPr="00FC7496">
        <w:rPr>
          <w:position w:val="-10"/>
        </w:rPr>
        <w:object w:dxaOrig="840" w:dyaOrig="340" w14:anchorId="458C8E25">
          <v:shape id="_x0000_i1036" type="#_x0000_t75" style="width:42pt;height:17.25pt" o:ole="">
            <v:imagedata r:id="rId22" o:title=""/>
          </v:shape>
          <o:OLEObject Type="Embed" ProgID="Equation.3" ShapeID="_x0000_i1036" DrawAspect="Content" ObjectID="_1701175149" r:id="rId26"/>
        </w:object>
      </w:r>
      <w:r w:rsidRPr="00FC7496">
        <w:t>] and odd physical layer cell Id [</w:t>
      </w:r>
      <w:r w:rsidRPr="00FC7496">
        <w:object w:dxaOrig="980" w:dyaOrig="340" w14:anchorId="3C360DDD">
          <v:shape id="_x0000_i1037" type="#_x0000_t75" style="width:48.75pt;height:17.25pt" o:ole="">
            <v:imagedata r:id="rId20" o:title=""/>
          </v:shape>
          <o:OLEObject Type="Embed" ProgID="Equation.3" ShapeID="_x0000_i1037" DrawAspect="Content" ObjectID="_1701175150" r:id="rId27"/>
        </w:object>
      </w:r>
      <w:r w:rsidRPr="00FC7496">
        <w:t>=1]</w:t>
      </w:r>
    </w:p>
    <w:tbl>
      <w:tblPr>
        <w:tblW w:w="9952" w:type="dxa"/>
        <w:jc w:val="center"/>
        <w:tblCellMar>
          <w:left w:w="28" w:type="dxa"/>
        </w:tblCellMar>
        <w:tblLook w:val="0000" w:firstRow="0" w:lastRow="0" w:firstColumn="0" w:lastColumn="0" w:noHBand="0" w:noVBand="0"/>
      </w:tblPr>
      <w:tblGrid>
        <w:gridCol w:w="1687"/>
        <w:gridCol w:w="1389"/>
        <w:gridCol w:w="567"/>
        <w:gridCol w:w="681"/>
        <w:gridCol w:w="737"/>
        <w:gridCol w:w="850"/>
        <w:gridCol w:w="950"/>
        <w:gridCol w:w="751"/>
        <w:gridCol w:w="709"/>
        <w:gridCol w:w="682"/>
        <w:gridCol w:w="949"/>
      </w:tblGrid>
      <w:tr w:rsidR="0035405E" w:rsidRPr="00FC7496" w14:paraId="7DBFA95B" w14:textId="77777777" w:rsidTr="00A4534E">
        <w:trPr>
          <w:tblHeade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46D6B" w14:textId="77777777" w:rsidR="0035405E" w:rsidRPr="00FC7496" w:rsidRDefault="0035405E" w:rsidP="003123FF">
            <w:pPr>
              <w:pStyle w:val="TAH"/>
            </w:pPr>
            <w:r w:rsidRPr="00FC7496">
              <w:t>SFN\S</w:t>
            </w:r>
            <w:r w:rsidR="00A4534E" w:rsidRPr="00FC7496">
              <w:t>ub</w:t>
            </w:r>
            <w:r w:rsidRPr="00FC7496">
              <w:t>Frame</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1566531A" w14:textId="77777777" w:rsidR="0035405E" w:rsidRPr="00FC7496" w:rsidRDefault="0035405E" w:rsidP="003123FF">
            <w:pPr>
              <w:pStyle w:val="TAH"/>
            </w:pPr>
            <w:r w:rsidRPr="00FC7496">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18ECCE3" w14:textId="77777777" w:rsidR="0035405E" w:rsidRPr="00FC7496" w:rsidRDefault="0035405E" w:rsidP="003123FF">
            <w:pPr>
              <w:pStyle w:val="TAH"/>
            </w:pPr>
            <w:r w:rsidRPr="00FC7496">
              <w:t>1</w:t>
            </w: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2E56DC09" w14:textId="77777777" w:rsidR="0035405E" w:rsidRPr="00FC7496" w:rsidRDefault="0035405E" w:rsidP="003123FF">
            <w:pPr>
              <w:pStyle w:val="TAH"/>
            </w:pPr>
            <w:r w:rsidRPr="00FC7496">
              <w:t>2</w:t>
            </w: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55440841" w14:textId="77777777" w:rsidR="0035405E" w:rsidRPr="00FC7496" w:rsidRDefault="0035405E" w:rsidP="003123FF">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FD8E4A" w14:textId="77777777" w:rsidR="0035405E" w:rsidRPr="00FC7496" w:rsidRDefault="0035405E" w:rsidP="003123FF">
            <w:pPr>
              <w:pStyle w:val="TAH"/>
            </w:pPr>
            <w:r w:rsidRPr="00FC7496">
              <w:t>4</w:t>
            </w: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73487D34" w14:textId="77777777" w:rsidR="0035405E" w:rsidRPr="00FC7496" w:rsidRDefault="0035405E" w:rsidP="003123FF">
            <w:pPr>
              <w:pStyle w:val="TAH"/>
            </w:pPr>
            <w:r w:rsidRPr="00FC7496">
              <w:t>5</w:t>
            </w: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3EF8294E" w14:textId="77777777" w:rsidR="0035405E" w:rsidRPr="00FC7496" w:rsidRDefault="0035405E" w:rsidP="003123FF">
            <w:pPr>
              <w:pStyle w:val="TAH"/>
            </w:pPr>
            <w:r w:rsidRPr="00FC7496">
              <w:t>6</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556116" w14:textId="77777777" w:rsidR="0035405E" w:rsidRPr="00FC7496" w:rsidRDefault="0035405E" w:rsidP="003123FF">
            <w:pPr>
              <w:pStyle w:val="TAH"/>
            </w:pPr>
            <w:r w:rsidRPr="00FC7496">
              <w:t>7</w:t>
            </w: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537A7B55" w14:textId="77777777" w:rsidR="0035405E" w:rsidRPr="00FC7496" w:rsidRDefault="0035405E" w:rsidP="003123FF">
            <w:pPr>
              <w:pStyle w:val="TAH"/>
            </w:pPr>
            <w:r w:rsidRPr="00FC7496">
              <w:t>8</w:t>
            </w: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1CDA4CC3" w14:textId="77777777" w:rsidR="0035405E" w:rsidRPr="00FC7496" w:rsidRDefault="0035405E" w:rsidP="003123FF">
            <w:pPr>
              <w:pStyle w:val="TAH"/>
            </w:pPr>
            <w:r w:rsidRPr="00FC7496">
              <w:t>9</w:t>
            </w:r>
          </w:p>
        </w:tc>
      </w:tr>
      <w:tr w:rsidR="0035405E" w:rsidRPr="00FC7496" w14:paraId="1CD050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CD10411" w14:textId="77777777" w:rsidR="0035405E" w:rsidRPr="00FC7496" w:rsidRDefault="0035405E" w:rsidP="003123FF">
            <w:pPr>
              <w:pStyle w:val="TAC"/>
            </w:pPr>
            <w:r w:rsidRPr="00FC7496">
              <w:t>0</w:t>
            </w:r>
          </w:p>
        </w:tc>
        <w:tc>
          <w:tcPr>
            <w:tcW w:w="1389" w:type="dxa"/>
            <w:tcBorders>
              <w:top w:val="nil"/>
              <w:left w:val="nil"/>
              <w:bottom w:val="single" w:sz="4" w:space="0" w:color="auto"/>
              <w:right w:val="single" w:sz="4" w:space="0" w:color="auto"/>
            </w:tcBorders>
            <w:shd w:val="clear" w:color="auto" w:fill="auto"/>
            <w:noWrap/>
            <w:vAlign w:val="bottom"/>
          </w:tcPr>
          <w:p w14:paraId="3995CB54" w14:textId="77777777" w:rsidR="00A4534E" w:rsidRPr="00FC7496" w:rsidRDefault="0035405E" w:rsidP="00A4534E">
            <w:pPr>
              <w:pStyle w:val="TAC"/>
            </w:pPr>
            <w:r w:rsidRPr="00FC7496">
              <w:t>MIB, SI1</w:t>
            </w:r>
            <w:r w:rsidR="00A4534E" w:rsidRPr="00FC7496">
              <w:t>,</w:t>
            </w:r>
          </w:p>
          <w:p w14:paraId="42A63679"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7D849B7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4C35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BE03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E810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4C9748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F87A69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1004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B7EA5E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4AF1BF5" w14:textId="77777777" w:rsidR="0035405E" w:rsidRPr="00FC7496" w:rsidRDefault="0035405E" w:rsidP="003123FF">
            <w:pPr>
              <w:pStyle w:val="TAC"/>
            </w:pPr>
          </w:p>
        </w:tc>
      </w:tr>
      <w:tr w:rsidR="0035405E" w:rsidRPr="00FC7496" w14:paraId="1882FAE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EB50D43" w14:textId="77777777" w:rsidR="0035405E" w:rsidRPr="00FC7496" w:rsidRDefault="0035405E" w:rsidP="003123FF">
            <w:pPr>
              <w:pStyle w:val="TAC"/>
            </w:pPr>
            <w:r w:rsidRPr="00FC7496">
              <w:t>1</w:t>
            </w:r>
          </w:p>
        </w:tc>
        <w:tc>
          <w:tcPr>
            <w:tcW w:w="1389" w:type="dxa"/>
            <w:tcBorders>
              <w:top w:val="nil"/>
              <w:left w:val="nil"/>
              <w:bottom w:val="single" w:sz="4" w:space="0" w:color="auto"/>
              <w:right w:val="single" w:sz="4" w:space="0" w:color="auto"/>
            </w:tcBorders>
            <w:shd w:val="clear" w:color="auto" w:fill="auto"/>
            <w:noWrap/>
            <w:vAlign w:val="bottom"/>
          </w:tcPr>
          <w:p w14:paraId="02CAB78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5F091F0"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91B656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0D05C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DA30DA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34F137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BAA694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950F8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82506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A52E0B3" w14:textId="77777777" w:rsidR="0035405E" w:rsidRPr="00FC7496" w:rsidRDefault="0035405E" w:rsidP="003123FF">
            <w:pPr>
              <w:pStyle w:val="TAC"/>
            </w:pPr>
          </w:p>
        </w:tc>
      </w:tr>
      <w:tr w:rsidR="0035405E" w:rsidRPr="00FC7496" w14:paraId="4314DA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DF915B" w14:textId="77777777" w:rsidR="0035405E" w:rsidRPr="00FC7496" w:rsidRDefault="0035405E" w:rsidP="003123FF">
            <w:pPr>
              <w:pStyle w:val="TAC"/>
            </w:pPr>
            <w:r w:rsidRPr="00FC7496">
              <w:t>2</w:t>
            </w:r>
          </w:p>
        </w:tc>
        <w:tc>
          <w:tcPr>
            <w:tcW w:w="1389" w:type="dxa"/>
            <w:tcBorders>
              <w:top w:val="nil"/>
              <w:left w:val="nil"/>
              <w:bottom w:val="single" w:sz="4" w:space="0" w:color="auto"/>
              <w:right w:val="single" w:sz="4" w:space="0" w:color="auto"/>
            </w:tcBorders>
            <w:shd w:val="clear" w:color="auto" w:fill="auto"/>
            <w:noWrap/>
            <w:vAlign w:val="bottom"/>
          </w:tcPr>
          <w:p w14:paraId="62D8476B" w14:textId="77777777" w:rsidR="00A4534E" w:rsidRPr="00FC7496" w:rsidRDefault="0035405E" w:rsidP="00A4534E">
            <w:pPr>
              <w:pStyle w:val="TAC"/>
            </w:pPr>
            <w:r w:rsidRPr="00FC7496">
              <w:t>MIB, SI2</w:t>
            </w:r>
            <w:r w:rsidR="00A4534E" w:rsidRPr="00FC7496">
              <w:t>,</w:t>
            </w:r>
          </w:p>
          <w:p w14:paraId="1E38BB59"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17819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76D9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241D50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9782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988AB8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B2A2E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44864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E155B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EA17510" w14:textId="77777777" w:rsidR="0035405E" w:rsidRPr="00FC7496" w:rsidRDefault="0035405E" w:rsidP="003123FF">
            <w:pPr>
              <w:pStyle w:val="TAC"/>
            </w:pPr>
          </w:p>
        </w:tc>
      </w:tr>
      <w:tr w:rsidR="0035405E" w:rsidRPr="00FC7496" w14:paraId="307086A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00EC72" w14:textId="77777777" w:rsidR="0035405E" w:rsidRPr="00FC7496" w:rsidRDefault="0035405E" w:rsidP="003123FF">
            <w:pPr>
              <w:pStyle w:val="TAC"/>
            </w:pPr>
            <w:r w:rsidRPr="00FC7496">
              <w:t>3</w:t>
            </w:r>
          </w:p>
        </w:tc>
        <w:tc>
          <w:tcPr>
            <w:tcW w:w="1389" w:type="dxa"/>
            <w:tcBorders>
              <w:top w:val="nil"/>
              <w:left w:val="nil"/>
              <w:bottom w:val="single" w:sz="4" w:space="0" w:color="auto"/>
              <w:right w:val="single" w:sz="4" w:space="0" w:color="auto"/>
            </w:tcBorders>
            <w:shd w:val="clear" w:color="auto" w:fill="auto"/>
            <w:noWrap/>
            <w:vAlign w:val="bottom"/>
          </w:tcPr>
          <w:p w14:paraId="487B9DB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95D65B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F1321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00A72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019FFF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7DEE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A24B5A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D59140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23FA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11EA0" w14:textId="77777777" w:rsidR="0035405E" w:rsidRPr="00FC7496" w:rsidRDefault="0035405E" w:rsidP="003123FF">
            <w:pPr>
              <w:pStyle w:val="TAC"/>
            </w:pPr>
          </w:p>
        </w:tc>
      </w:tr>
      <w:tr w:rsidR="0035405E" w:rsidRPr="00FC7496" w14:paraId="22C292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7EA02FD" w14:textId="77777777" w:rsidR="0035405E" w:rsidRPr="00FC7496" w:rsidRDefault="0035405E" w:rsidP="003123FF">
            <w:pPr>
              <w:pStyle w:val="TAC"/>
            </w:pPr>
            <w:r w:rsidRPr="00FC7496">
              <w:t>4</w:t>
            </w:r>
          </w:p>
        </w:tc>
        <w:tc>
          <w:tcPr>
            <w:tcW w:w="1389" w:type="dxa"/>
            <w:tcBorders>
              <w:top w:val="nil"/>
              <w:left w:val="nil"/>
              <w:bottom w:val="single" w:sz="4" w:space="0" w:color="auto"/>
              <w:right w:val="single" w:sz="4" w:space="0" w:color="auto"/>
            </w:tcBorders>
            <w:shd w:val="clear" w:color="auto" w:fill="auto"/>
            <w:noWrap/>
            <w:vAlign w:val="bottom"/>
          </w:tcPr>
          <w:p w14:paraId="178193B5" w14:textId="77777777" w:rsidR="00A4534E" w:rsidRPr="00FC7496" w:rsidRDefault="0035405E" w:rsidP="00A4534E">
            <w:pPr>
              <w:pStyle w:val="TAC"/>
            </w:pPr>
            <w:r w:rsidRPr="00FC7496">
              <w:t>MIB</w:t>
            </w:r>
            <w:r w:rsidR="00A4534E" w:rsidRPr="00FC7496">
              <w:t xml:space="preserve">, </w:t>
            </w:r>
            <w:r w:rsidRPr="00FC7496">
              <w:t>SI3</w:t>
            </w:r>
            <w:r w:rsidR="00A4534E" w:rsidRPr="00FC7496">
              <w:t>,</w:t>
            </w:r>
          </w:p>
          <w:p w14:paraId="610C3A87"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2D2E3A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8A7BC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8BAB7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20F35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243D4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64EA8A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7DCF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CD3C2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E1FD63" w14:textId="77777777" w:rsidR="0035405E" w:rsidRPr="00FC7496" w:rsidRDefault="0035405E" w:rsidP="003123FF">
            <w:pPr>
              <w:pStyle w:val="TAC"/>
            </w:pPr>
          </w:p>
        </w:tc>
      </w:tr>
      <w:tr w:rsidR="0035405E" w:rsidRPr="00FC7496" w14:paraId="50A9DB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6A3426" w14:textId="77777777" w:rsidR="0035405E" w:rsidRPr="00FC7496" w:rsidRDefault="0035405E" w:rsidP="003123FF">
            <w:pPr>
              <w:pStyle w:val="TAC"/>
            </w:pPr>
            <w:r w:rsidRPr="00FC7496">
              <w:t>5</w:t>
            </w:r>
          </w:p>
        </w:tc>
        <w:tc>
          <w:tcPr>
            <w:tcW w:w="1389" w:type="dxa"/>
            <w:tcBorders>
              <w:top w:val="nil"/>
              <w:left w:val="nil"/>
              <w:bottom w:val="single" w:sz="4" w:space="0" w:color="auto"/>
              <w:right w:val="single" w:sz="4" w:space="0" w:color="auto"/>
            </w:tcBorders>
            <w:shd w:val="clear" w:color="auto" w:fill="auto"/>
            <w:noWrap/>
            <w:vAlign w:val="bottom"/>
          </w:tcPr>
          <w:p w14:paraId="0E5F627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C50F55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8E239A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B2E3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B8A65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0D1E7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F9C34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9515B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6EE3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230CAA" w14:textId="77777777" w:rsidR="0035405E" w:rsidRPr="00FC7496" w:rsidRDefault="0035405E" w:rsidP="003123FF">
            <w:pPr>
              <w:pStyle w:val="TAC"/>
            </w:pPr>
          </w:p>
        </w:tc>
      </w:tr>
      <w:tr w:rsidR="0035405E" w:rsidRPr="00FC7496" w14:paraId="6524919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56C68C" w14:textId="77777777" w:rsidR="0035405E" w:rsidRPr="00FC7496" w:rsidRDefault="0035405E" w:rsidP="003123FF">
            <w:pPr>
              <w:pStyle w:val="TAC"/>
            </w:pPr>
            <w:r w:rsidRPr="00FC7496">
              <w:t>6</w:t>
            </w:r>
          </w:p>
        </w:tc>
        <w:tc>
          <w:tcPr>
            <w:tcW w:w="1389" w:type="dxa"/>
            <w:tcBorders>
              <w:top w:val="nil"/>
              <w:left w:val="nil"/>
              <w:bottom w:val="single" w:sz="4" w:space="0" w:color="auto"/>
              <w:right w:val="single" w:sz="4" w:space="0" w:color="auto"/>
            </w:tcBorders>
            <w:shd w:val="clear" w:color="auto" w:fill="auto"/>
            <w:noWrap/>
            <w:vAlign w:val="bottom"/>
          </w:tcPr>
          <w:p w14:paraId="5F0BA4CD" w14:textId="77777777" w:rsidR="00A4534E" w:rsidRPr="00FC7496" w:rsidRDefault="0035405E" w:rsidP="00A4534E">
            <w:pPr>
              <w:pStyle w:val="TAC"/>
            </w:pPr>
            <w:r w:rsidRPr="00FC7496">
              <w:t>MIB, SI4</w:t>
            </w:r>
            <w:r w:rsidR="00A4534E" w:rsidRPr="00FC7496">
              <w:t>,</w:t>
            </w:r>
          </w:p>
          <w:p w14:paraId="5CBE324C"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079C880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B1BE03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7749B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2610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D1FE1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E0DDEE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DD57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63B00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656019" w14:textId="77777777" w:rsidR="0035405E" w:rsidRPr="00FC7496" w:rsidRDefault="0035405E" w:rsidP="003123FF">
            <w:pPr>
              <w:pStyle w:val="TAC"/>
            </w:pPr>
          </w:p>
        </w:tc>
      </w:tr>
      <w:tr w:rsidR="0035405E" w:rsidRPr="00FC7496" w14:paraId="182BF08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F17CDC" w14:textId="77777777" w:rsidR="0035405E" w:rsidRPr="00FC7496" w:rsidRDefault="0035405E" w:rsidP="003123FF">
            <w:pPr>
              <w:pStyle w:val="TAC"/>
            </w:pPr>
            <w:r w:rsidRPr="00FC7496">
              <w:t>7</w:t>
            </w:r>
          </w:p>
        </w:tc>
        <w:tc>
          <w:tcPr>
            <w:tcW w:w="1389" w:type="dxa"/>
            <w:tcBorders>
              <w:top w:val="nil"/>
              <w:left w:val="nil"/>
              <w:bottom w:val="single" w:sz="4" w:space="0" w:color="auto"/>
              <w:right w:val="single" w:sz="4" w:space="0" w:color="auto"/>
            </w:tcBorders>
            <w:shd w:val="clear" w:color="auto" w:fill="auto"/>
            <w:noWrap/>
            <w:vAlign w:val="bottom"/>
          </w:tcPr>
          <w:p w14:paraId="394FD03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5F30AE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7F6C3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0C133B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EE98A1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64289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D77041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E41C1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16EB0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448195" w14:textId="77777777" w:rsidR="0035405E" w:rsidRPr="00FC7496" w:rsidRDefault="0035405E" w:rsidP="003123FF">
            <w:pPr>
              <w:pStyle w:val="TAC"/>
            </w:pPr>
          </w:p>
        </w:tc>
      </w:tr>
      <w:tr w:rsidR="0035405E" w:rsidRPr="00FC7496" w14:paraId="1E238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B6EB6A" w14:textId="77777777" w:rsidR="0035405E" w:rsidRPr="00FC7496" w:rsidRDefault="0035405E" w:rsidP="003123FF">
            <w:pPr>
              <w:pStyle w:val="TAC"/>
            </w:pPr>
            <w:r w:rsidRPr="00FC7496">
              <w:t>8</w:t>
            </w:r>
          </w:p>
        </w:tc>
        <w:tc>
          <w:tcPr>
            <w:tcW w:w="1389" w:type="dxa"/>
            <w:tcBorders>
              <w:top w:val="nil"/>
              <w:left w:val="nil"/>
              <w:bottom w:val="single" w:sz="4" w:space="0" w:color="auto"/>
              <w:right w:val="single" w:sz="4" w:space="0" w:color="auto"/>
            </w:tcBorders>
            <w:shd w:val="clear" w:color="auto" w:fill="auto"/>
            <w:noWrap/>
            <w:vAlign w:val="bottom"/>
          </w:tcPr>
          <w:p w14:paraId="4C723E3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5C89AD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EA11E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DBDFAA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C44A3F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5229E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B1E0BD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AB8DB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D5E14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8304066" w14:textId="77777777" w:rsidR="0035405E" w:rsidRPr="00FC7496" w:rsidRDefault="0035405E" w:rsidP="003123FF">
            <w:pPr>
              <w:pStyle w:val="TAC"/>
            </w:pPr>
          </w:p>
        </w:tc>
      </w:tr>
      <w:tr w:rsidR="0035405E" w:rsidRPr="00FC7496" w14:paraId="205074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30809A6" w14:textId="77777777" w:rsidR="0035405E" w:rsidRPr="00FC7496" w:rsidRDefault="0035405E" w:rsidP="003123FF">
            <w:pPr>
              <w:pStyle w:val="TAC"/>
            </w:pPr>
            <w:r w:rsidRPr="00FC7496">
              <w:t>9</w:t>
            </w:r>
          </w:p>
        </w:tc>
        <w:tc>
          <w:tcPr>
            <w:tcW w:w="1389" w:type="dxa"/>
            <w:tcBorders>
              <w:top w:val="nil"/>
              <w:left w:val="nil"/>
              <w:bottom w:val="single" w:sz="4" w:space="0" w:color="auto"/>
              <w:right w:val="single" w:sz="4" w:space="0" w:color="auto"/>
            </w:tcBorders>
            <w:shd w:val="clear" w:color="auto" w:fill="auto"/>
            <w:noWrap/>
            <w:vAlign w:val="bottom"/>
          </w:tcPr>
          <w:p w14:paraId="7667106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AEC22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FEF54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942E0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B6DDB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64BC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A0607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20A5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D73027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0329A26" w14:textId="77777777" w:rsidR="0035405E" w:rsidRPr="00FC7496" w:rsidRDefault="0035405E" w:rsidP="003123FF">
            <w:pPr>
              <w:pStyle w:val="TAC"/>
            </w:pPr>
          </w:p>
        </w:tc>
      </w:tr>
      <w:tr w:rsidR="0035405E" w:rsidRPr="00FC7496" w14:paraId="487177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9924464" w14:textId="77777777" w:rsidR="0035405E" w:rsidRPr="00FC7496" w:rsidRDefault="0035405E" w:rsidP="003123FF">
            <w:pPr>
              <w:pStyle w:val="TAC"/>
            </w:pPr>
            <w:r w:rsidRPr="00FC7496">
              <w:t>10</w:t>
            </w:r>
          </w:p>
        </w:tc>
        <w:tc>
          <w:tcPr>
            <w:tcW w:w="1389" w:type="dxa"/>
            <w:tcBorders>
              <w:top w:val="nil"/>
              <w:left w:val="nil"/>
              <w:bottom w:val="single" w:sz="4" w:space="0" w:color="auto"/>
              <w:right w:val="single" w:sz="4" w:space="0" w:color="auto"/>
            </w:tcBorders>
            <w:shd w:val="clear" w:color="auto" w:fill="auto"/>
            <w:noWrap/>
            <w:vAlign w:val="bottom"/>
          </w:tcPr>
          <w:p w14:paraId="0B568DC4"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2895F1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11A2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E8F902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9ACA8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157FE5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7C47DD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81D343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6A07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5B8AA7D" w14:textId="77777777" w:rsidR="0035405E" w:rsidRPr="00FC7496" w:rsidRDefault="0035405E" w:rsidP="003123FF">
            <w:pPr>
              <w:pStyle w:val="TAC"/>
            </w:pPr>
          </w:p>
        </w:tc>
      </w:tr>
      <w:tr w:rsidR="0035405E" w:rsidRPr="00FC7496" w14:paraId="67843CD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0C8BDF" w14:textId="77777777" w:rsidR="0035405E" w:rsidRPr="00FC7496" w:rsidRDefault="0035405E" w:rsidP="003123FF">
            <w:pPr>
              <w:pStyle w:val="TAC"/>
            </w:pPr>
            <w:r w:rsidRPr="00FC7496">
              <w:t>11</w:t>
            </w:r>
          </w:p>
        </w:tc>
        <w:tc>
          <w:tcPr>
            <w:tcW w:w="1389" w:type="dxa"/>
            <w:tcBorders>
              <w:top w:val="nil"/>
              <w:left w:val="nil"/>
              <w:bottom w:val="single" w:sz="4" w:space="0" w:color="auto"/>
              <w:right w:val="single" w:sz="4" w:space="0" w:color="auto"/>
            </w:tcBorders>
            <w:shd w:val="clear" w:color="auto" w:fill="auto"/>
            <w:noWrap/>
            <w:vAlign w:val="bottom"/>
          </w:tcPr>
          <w:p w14:paraId="305EB28B"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BF451B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6F0B84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DB000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9C93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0D0FE6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CBDE4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017B0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DA853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5E44E" w14:textId="77777777" w:rsidR="0035405E" w:rsidRPr="00FC7496" w:rsidRDefault="0035405E" w:rsidP="003123FF">
            <w:pPr>
              <w:pStyle w:val="TAC"/>
            </w:pPr>
          </w:p>
        </w:tc>
      </w:tr>
      <w:tr w:rsidR="0035405E" w:rsidRPr="00FC7496" w14:paraId="426AFAF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71E8F92" w14:textId="77777777" w:rsidR="0035405E" w:rsidRPr="00FC7496" w:rsidRDefault="0035405E" w:rsidP="003123FF">
            <w:pPr>
              <w:pStyle w:val="TAC"/>
            </w:pPr>
            <w:r w:rsidRPr="00FC7496">
              <w:t>12</w:t>
            </w:r>
          </w:p>
        </w:tc>
        <w:tc>
          <w:tcPr>
            <w:tcW w:w="1389" w:type="dxa"/>
            <w:tcBorders>
              <w:top w:val="nil"/>
              <w:left w:val="nil"/>
              <w:bottom w:val="single" w:sz="4" w:space="0" w:color="auto"/>
              <w:right w:val="single" w:sz="4" w:space="0" w:color="auto"/>
            </w:tcBorders>
            <w:shd w:val="clear" w:color="auto" w:fill="auto"/>
            <w:noWrap/>
            <w:vAlign w:val="bottom"/>
          </w:tcPr>
          <w:p w14:paraId="4A76A5D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4C5D03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D2ED3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E3E34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3C5F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1F134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D32CC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0DA533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2B6292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54EF3E" w14:textId="77777777" w:rsidR="0035405E" w:rsidRPr="00FC7496" w:rsidRDefault="0035405E" w:rsidP="003123FF">
            <w:pPr>
              <w:pStyle w:val="TAC"/>
            </w:pPr>
          </w:p>
        </w:tc>
      </w:tr>
      <w:tr w:rsidR="0035405E" w:rsidRPr="00FC7496" w14:paraId="7391196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2A7640" w14:textId="77777777" w:rsidR="0035405E" w:rsidRPr="00FC7496" w:rsidRDefault="0035405E" w:rsidP="003123FF">
            <w:pPr>
              <w:pStyle w:val="TAC"/>
            </w:pPr>
            <w:r w:rsidRPr="00FC7496">
              <w:t>13</w:t>
            </w:r>
          </w:p>
        </w:tc>
        <w:tc>
          <w:tcPr>
            <w:tcW w:w="1389" w:type="dxa"/>
            <w:tcBorders>
              <w:top w:val="nil"/>
              <w:left w:val="nil"/>
              <w:bottom w:val="single" w:sz="4" w:space="0" w:color="auto"/>
              <w:right w:val="single" w:sz="4" w:space="0" w:color="auto"/>
            </w:tcBorders>
            <w:shd w:val="clear" w:color="auto" w:fill="auto"/>
            <w:noWrap/>
            <w:vAlign w:val="bottom"/>
          </w:tcPr>
          <w:p w14:paraId="010748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7AC22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770E5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96DD9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2F03E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4B685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92C30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4F72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3CA411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304342" w14:textId="77777777" w:rsidR="0035405E" w:rsidRPr="00FC7496" w:rsidRDefault="0035405E" w:rsidP="003123FF">
            <w:pPr>
              <w:pStyle w:val="TAC"/>
            </w:pPr>
          </w:p>
        </w:tc>
      </w:tr>
      <w:tr w:rsidR="0035405E" w:rsidRPr="00FC7496" w14:paraId="31FD6E8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087BFB6" w14:textId="77777777" w:rsidR="0035405E" w:rsidRPr="00FC7496" w:rsidRDefault="0035405E" w:rsidP="003123FF">
            <w:pPr>
              <w:pStyle w:val="TAC"/>
            </w:pPr>
            <w:r w:rsidRPr="00FC7496">
              <w:t>14</w:t>
            </w:r>
          </w:p>
        </w:tc>
        <w:tc>
          <w:tcPr>
            <w:tcW w:w="1389" w:type="dxa"/>
            <w:tcBorders>
              <w:top w:val="nil"/>
              <w:left w:val="nil"/>
              <w:bottom w:val="single" w:sz="4" w:space="0" w:color="auto"/>
              <w:right w:val="single" w:sz="4" w:space="0" w:color="auto"/>
            </w:tcBorders>
            <w:shd w:val="clear" w:color="auto" w:fill="auto"/>
            <w:noWrap/>
            <w:vAlign w:val="bottom"/>
          </w:tcPr>
          <w:p w14:paraId="12D26D6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BAE7E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601FB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0ADF7F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0F817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6E5D8C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AB9B5B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17BFCA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C9852B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AAAB562" w14:textId="77777777" w:rsidR="0035405E" w:rsidRPr="00FC7496" w:rsidRDefault="0035405E" w:rsidP="003123FF">
            <w:pPr>
              <w:pStyle w:val="TAC"/>
            </w:pPr>
          </w:p>
        </w:tc>
      </w:tr>
      <w:tr w:rsidR="0035405E" w:rsidRPr="00FC7496" w14:paraId="72AFFCE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2872463" w14:textId="77777777" w:rsidR="0035405E" w:rsidRPr="00FC7496" w:rsidRDefault="0035405E" w:rsidP="003123FF">
            <w:pPr>
              <w:pStyle w:val="TAC"/>
            </w:pPr>
            <w:r w:rsidRPr="00FC7496">
              <w:t>15</w:t>
            </w:r>
          </w:p>
        </w:tc>
        <w:tc>
          <w:tcPr>
            <w:tcW w:w="1389" w:type="dxa"/>
            <w:tcBorders>
              <w:top w:val="nil"/>
              <w:left w:val="nil"/>
              <w:bottom w:val="single" w:sz="4" w:space="0" w:color="auto"/>
              <w:right w:val="single" w:sz="4" w:space="0" w:color="auto"/>
            </w:tcBorders>
            <w:shd w:val="clear" w:color="auto" w:fill="auto"/>
            <w:noWrap/>
            <w:vAlign w:val="bottom"/>
          </w:tcPr>
          <w:p w14:paraId="758BCBE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19F98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870BF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1E2944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EBBA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9521CC2"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261A9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6D5E9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60DA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9F6343" w14:textId="77777777" w:rsidR="0035405E" w:rsidRPr="00FC7496" w:rsidRDefault="0035405E" w:rsidP="003123FF">
            <w:pPr>
              <w:pStyle w:val="TAC"/>
            </w:pPr>
          </w:p>
        </w:tc>
      </w:tr>
      <w:tr w:rsidR="0035405E" w:rsidRPr="00FC7496" w14:paraId="73F3CE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85CB42" w14:textId="77777777" w:rsidR="0035405E" w:rsidRPr="00FC7496" w:rsidRDefault="0035405E" w:rsidP="003123FF">
            <w:pPr>
              <w:pStyle w:val="TAC"/>
            </w:pPr>
            <w:r w:rsidRPr="00FC7496">
              <w:t>16</w:t>
            </w:r>
          </w:p>
        </w:tc>
        <w:tc>
          <w:tcPr>
            <w:tcW w:w="1389" w:type="dxa"/>
            <w:tcBorders>
              <w:top w:val="nil"/>
              <w:left w:val="nil"/>
              <w:bottom w:val="single" w:sz="4" w:space="0" w:color="auto"/>
              <w:right w:val="single" w:sz="4" w:space="0" w:color="auto"/>
            </w:tcBorders>
            <w:shd w:val="clear" w:color="auto" w:fill="auto"/>
            <w:noWrap/>
            <w:vAlign w:val="bottom"/>
          </w:tcPr>
          <w:p w14:paraId="7BD39CBB" w14:textId="77777777" w:rsidR="00A4534E" w:rsidRPr="00FC7496" w:rsidRDefault="0035405E" w:rsidP="00A4534E">
            <w:pPr>
              <w:pStyle w:val="TAC"/>
            </w:pPr>
            <w:r w:rsidRPr="00FC7496">
              <w:t>MIB, SI1</w:t>
            </w:r>
            <w:r w:rsidR="00A4534E" w:rsidRPr="00FC7496">
              <w:t>,</w:t>
            </w:r>
          </w:p>
          <w:p w14:paraId="0030B882"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68230F6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126A1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17BBD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13BC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D0357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89FD1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63D889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1ADE64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83630" w14:textId="77777777" w:rsidR="0035405E" w:rsidRPr="00FC7496" w:rsidRDefault="0035405E" w:rsidP="003123FF">
            <w:pPr>
              <w:pStyle w:val="TAC"/>
            </w:pPr>
          </w:p>
        </w:tc>
      </w:tr>
      <w:tr w:rsidR="0035405E" w:rsidRPr="00FC7496" w14:paraId="3FD6347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B353B1D" w14:textId="77777777" w:rsidR="0035405E" w:rsidRPr="00FC7496" w:rsidRDefault="0035405E" w:rsidP="003123FF">
            <w:pPr>
              <w:pStyle w:val="TAC"/>
            </w:pPr>
            <w:r w:rsidRPr="00FC7496">
              <w:t>17</w:t>
            </w:r>
          </w:p>
        </w:tc>
        <w:tc>
          <w:tcPr>
            <w:tcW w:w="1389" w:type="dxa"/>
            <w:tcBorders>
              <w:top w:val="nil"/>
              <w:left w:val="nil"/>
              <w:bottom w:val="single" w:sz="4" w:space="0" w:color="auto"/>
              <w:right w:val="single" w:sz="4" w:space="0" w:color="auto"/>
            </w:tcBorders>
            <w:shd w:val="clear" w:color="auto" w:fill="auto"/>
            <w:noWrap/>
            <w:vAlign w:val="bottom"/>
          </w:tcPr>
          <w:p w14:paraId="7429B8C0"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7FA1894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1C0F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67B6B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DAC33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80D70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FC5CF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A9F4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D25DA1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02BEAA9" w14:textId="77777777" w:rsidR="0035405E" w:rsidRPr="00FC7496" w:rsidRDefault="0035405E" w:rsidP="003123FF">
            <w:pPr>
              <w:pStyle w:val="TAC"/>
            </w:pPr>
          </w:p>
        </w:tc>
      </w:tr>
      <w:tr w:rsidR="0035405E" w:rsidRPr="00FC7496" w14:paraId="4C5513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A8196B" w14:textId="77777777" w:rsidR="0035405E" w:rsidRPr="00FC7496" w:rsidRDefault="0035405E" w:rsidP="003123FF">
            <w:pPr>
              <w:pStyle w:val="TAC"/>
            </w:pPr>
            <w:r w:rsidRPr="00FC7496">
              <w:t>18</w:t>
            </w:r>
          </w:p>
        </w:tc>
        <w:tc>
          <w:tcPr>
            <w:tcW w:w="1389" w:type="dxa"/>
            <w:tcBorders>
              <w:top w:val="nil"/>
              <w:left w:val="nil"/>
              <w:bottom w:val="single" w:sz="4" w:space="0" w:color="auto"/>
              <w:right w:val="single" w:sz="4" w:space="0" w:color="auto"/>
            </w:tcBorders>
            <w:shd w:val="clear" w:color="auto" w:fill="auto"/>
            <w:noWrap/>
            <w:vAlign w:val="bottom"/>
          </w:tcPr>
          <w:p w14:paraId="26E3E355"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F94F5F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0ACE68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4140B0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F6EFE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F5ED9F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4DBEF2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72AE1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E8CA8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2A2187" w14:textId="77777777" w:rsidR="0035405E" w:rsidRPr="00FC7496" w:rsidRDefault="0035405E" w:rsidP="003123FF">
            <w:pPr>
              <w:pStyle w:val="TAC"/>
            </w:pPr>
          </w:p>
        </w:tc>
      </w:tr>
      <w:tr w:rsidR="0035405E" w:rsidRPr="00FC7496" w14:paraId="331C848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6E3B98A" w14:textId="77777777" w:rsidR="0035405E" w:rsidRPr="00FC7496" w:rsidRDefault="0035405E" w:rsidP="003123FF">
            <w:pPr>
              <w:pStyle w:val="TAC"/>
            </w:pPr>
            <w:r w:rsidRPr="00FC7496">
              <w:t>19</w:t>
            </w:r>
          </w:p>
        </w:tc>
        <w:tc>
          <w:tcPr>
            <w:tcW w:w="1389" w:type="dxa"/>
            <w:tcBorders>
              <w:top w:val="nil"/>
              <w:left w:val="nil"/>
              <w:bottom w:val="single" w:sz="4" w:space="0" w:color="auto"/>
              <w:right w:val="single" w:sz="4" w:space="0" w:color="auto"/>
            </w:tcBorders>
            <w:shd w:val="clear" w:color="auto" w:fill="auto"/>
            <w:noWrap/>
            <w:vAlign w:val="bottom"/>
          </w:tcPr>
          <w:p w14:paraId="1951C89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188FA3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F49E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964D7D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B88B5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C5C8B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B10A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EB3AB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93957C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E83A97" w14:textId="77777777" w:rsidR="0035405E" w:rsidRPr="00FC7496" w:rsidRDefault="0035405E" w:rsidP="003123FF">
            <w:pPr>
              <w:pStyle w:val="TAC"/>
            </w:pPr>
          </w:p>
        </w:tc>
      </w:tr>
      <w:tr w:rsidR="0035405E" w:rsidRPr="00FC7496" w14:paraId="55925A1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15086E" w14:textId="77777777" w:rsidR="0035405E" w:rsidRPr="00FC7496" w:rsidRDefault="0035405E" w:rsidP="003123FF">
            <w:pPr>
              <w:pStyle w:val="TAC"/>
            </w:pPr>
            <w:r w:rsidRPr="00FC7496">
              <w:t>20</w:t>
            </w:r>
          </w:p>
        </w:tc>
        <w:tc>
          <w:tcPr>
            <w:tcW w:w="1389" w:type="dxa"/>
            <w:tcBorders>
              <w:top w:val="nil"/>
              <w:left w:val="nil"/>
              <w:bottom w:val="single" w:sz="4" w:space="0" w:color="auto"/>
              <w:right w:val="single" w:sz="4" w:space="0" w:color="auto"/>
            </w:tcBorders>
            <w:shd w:val="clear" w:color="auto" w:fill="auto"/>
            <w:noWrap/>
            <w:vAlign w:val="bottom"/>
          </w:tcPr>
          <w:p w14:paraId="09F1588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EE4F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0316C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58E70F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9194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06056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209986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8A7C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3B9102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AE5F7E" w14:textId="77777777" w:rsidR="0035405E" w:rsidRPr="00FC7496" w:rsidRDefault="0035405E" w:rsidP="003123FF">
            <w:pPr>
              <w:pStyle w:val="TAC"/>
            </w:pPr>
          </w:p>
        </w:tc>
      </w:tr>
      <w:tr w:rsidR="0035405E" w:rsidRPr="00FC7496" w14:paraId="0A4ECF2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97CF64" w14:textId="77777777" w:rsidR="0035405E" w:rsidRPr="00FC7496" w:rsidRDefault="0035405E" w:rsidP="003123FF">
            <w:pPr>
              <w:pStyle w:val="TAC"/>
            </w:pPr>
            <w:r w:rsidRPr="00FC7496">
              <w:t>21</w:t>
            </w:r>
          </w:p>
        </w:tc>
        <w:tc>
          <w:tcPr>
            <w:tcW w:w="1389" w:type="dxa"/>
            <w:tcBorders>
              <w:top w:val="nil"/>
              <w:left w:val="nil"/>
              <w:bottom w:val="single" w:sz="4" w:space="0" w:color="auto"/>
              <w:right w:val="single" w:sz="4" w:space="0" w:color="auto"/>
            </w:tcBorders>
            <w:shd w:val="clear" w:color="auto" w:fill="auto"/>
            <w:noWrap/>
            <w:vAlign w:val="bottom"/>
          </w:tcPr>
          <w:p w14:paraId="5CFC2CC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14DEAD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37F8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4CD1C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17B4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5642A6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BA66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0718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B5340B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E599EC" w14:textId="77777777" w:rsidR="0035405E" w:rsidRPr="00FC7496" w:rsidRDefault="0035405E" w:rsidP="003123FF">
            <w:pPr>
              <w:pStyle w:val="TAC"/>
            </w:pPr>
          </w:p>
        </w:tc>
      </w:tr>
      <w:tr w:rsidR="0035405E" w:rsidRPr="00FC7496" w14:paraId="6C2AC4D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C6CB0AE" w14:textId="77777777" w:rsidR="0035405E" w:rsidRPr="00FC7496" w:rsidRDefault="0035405E" w:rsidP="003123FF">
            <w:pPr>
              <w:pStyle w:val="TAC"/>
            </w:pPr>
            <w:r w:rsidRPr="00FC7496">
              <w:t>22</w:t>
            </w:r>
          </w:p>
        </w:tc>
        <w:tc>
          <w:tcPr>
            <w:tcW w:w="1389" w:type="dxa"/>
            <w:tcBorders>
              <w:top w:val="nil"/>
              <w:left w:val="nil"/>
              <w:bottom w:val="single" w:sz="4" w:space="0" w:color="auto"/>
              <w:right w:val="single" w:sz="4" w:space="0" w:color="auto"/>
            </w:tcBorders>
            <w:shd w:val="clear" w:color="auto" w:fill="auto"/>
            <w:noWrap/>
            <w:vAlign w:val="bottom"/>
          </w:tcPr>
          <w:p w14:paraId="40C2C39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5B9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435124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30A2FE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CF7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01D49D9"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A6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6D7685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0CB62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5800ACB" w14:textId="77777777" w:rsidR="0035405E" w:rsidRPr="00FC7496" w:rsidRDefault="0035405E" w:rsidP="003123FF">
            <w:pPr>
              <w:pStyle w:val="TAC"/>
            </w:pPr>
          </w:p>
        </w:tc>
      </w:tr>
      <w:tr w:rsidR="0035405E" w:rsidRPr="00FC7496" w14:paraId="2E3B11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CD7EAC" w14:textId="77777777" w:rsidR="0035405E" w:rsidRPr="00FC7496" w:rsidRDefault="0035405E" w:rsidP="003123FF">
            <w:pPr>
              <w:pStyle w:val="TAC"/>
            </w:pPr>
            <w:r w:rsidRPr="00FC7496">
              <w:t>23</w:t>
            </w:r>
          </w:p>
        </w:tc>
        <w:tc>
          <w:tcPr>
            <w:tcW w:w="1389" w:type="dxa"/>
            <w:tcBorders>
              <w:top w:val="nil"/>
              <w:left w:val="nil"/>
              <w:bottom w:val="single" w:sz="4" w:space="0" w:color="auto"/>
              <w:right w:val="single" w:sz="4" w:space="0" w:color="auto"/>
            </w:tcBorders>
            <w:shd w:val="clear" w:color="auto" w:fill="auto"/>
            <w:noWrap/>
            <w:vAlign w:val="bottom"/>
          </w:tcPr>
          <w:p w14:paraId="49816E9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7B819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E27AB0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2D889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20C83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CAD234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2FF22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68957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A3A8F8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3A2238F" w14:textId="77777777" w:rsidR="0035405E" w:rsidRPr="00FC7496" w:rsidRDefault="0035405E" w:rsidP="003123FF">
            <w:pPr>
              <w:pStyle w:val="TAC"/>
            </w:pPr>
          </w:p>
        </w:tc>
      </w:tr>
      <w:tr w:rsidR="0035405E" w:rsidRPr="00FC7496" w14:paraId="774FD2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B0D9D5F" w14:textId="77777777" w:rsidR="0035405E" w:rsidRPr="00FC7496" w:rsidRDefault="0035405E" w:rsidP="003123FF">
            <w:pPr>
              <w:pStyle w:val="TAC"/>
            </w:pPr>
            <w:r w:rsidRPr="00FC7496">
              <w:t>24</w:t>
            </w:r>
          </w:p>
        </w:tc>
        <w:tc>
          <w:tcPr>
            <w:tcW w:w="1389" w:type="dxa"/>
            <w:tcBorders>
              <w:top w:val="nil"/>
              <w:left w:val="nil"/>
              <w:bottom w:val="single" w:sz="4" w:space="0" w:color="auto"/>
              <w:right w:val="single" w:sz="4" w:space="0" w:color="auto"/>
            </w:tcBorders>
            <w:shd w:val="clear" w:color="auto" w:fill="auto"/>
            <w:noWrap/>
            <w:vAlign w:val="bottom"/>
          </w:tcPr>
          <w:p w14:paraId="445B12B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E8C73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12FB50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40361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67EFD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E67E82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3415DE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D5DC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4C3B8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37E1746" w14:textId="77777777" w:rsidR="0035405E" w:rsidRPr="00FC7496" w:rsidRDefault="0035405E" w:rsidP="003123FF">
            <w:pPr>
              <w:pStyle w:val="TAC"/>
            </w:pPr>
          </w:p>
        </w:tc>
      </w:tr>
      <w:tr w:rsidR="0035405E" w:rsidRPr="00FC7496" w14:paraId="2B543A5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C537ABD" w14:textId="77777777" w:rsidR="0035405E" w:rsidRPr="00FC7496" w:rsidRDefault="0035405E" w:rsidP="003123FF">
            <w:pPr>
              <w:pStyle w:val="TAC"/>
            </w:pPr>
            <w:r w:rsidRPr="00FC7496">
              <w:t>25</w:t>
            </w:r>
          </w:p>
        </w:tc>
        <w:tc>
          <w:tcPr>
            <w:tcW w:w="1389" w:type="dxa"/>
            <w:tcBorders>
              <w:top w:val="nil"/>
              <w:left w:val="nil"/>
              <w:bottom w:val="single" w:sz="4" w:space="0" w:color="auto"/>
              <w:right w:val="single" w:sz="4" w:space="0" w:color="auto"/>
            </w:tcBorders>
            <w:shd w:val="clear" w:color="auto" w:fill="auto"/>
            <w:noWrap/>
            <w:vAlign w:val="bottom"/>
          </w:tcPr>
          <w:p w14:paraId="399890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CF7269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0914CB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13825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65B3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8E6D6A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AC693E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24AB5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CCEA2D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E4AEC33" w14:textId="77777777" w:rsidR="0035405E" w:rsidRPr="00FC7496" w:rsidRDefault="0035405E" w:rsidP="003123FF">
            <w:pPr>
              <w:pStyle w:val="TAC"/>
            </w:pPr>
          </w:p>
        </w:tc>
      </w:tr>
      <w:tr w:rsidR="0035405E" w:rsidRPr="00FC7496" w14:paraId="36FA4B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94FF9D2" w14:textId="77777777" w:rsidR="0035405E" w:rsidRPr="00FC7496" w:rsidRDefault="0035405E" w:rsidP="003123FF">
            <w:pPr>
              <w:pStyle w:val="TAC"/>
            </w:pPr>
            <w:r w:rsidRPr="00FC7496">
              <w:t>26</w:t>
            </w:r>
          </w:p>
        </w:tc>
        <w:tc>
          <w:tcPr>
            <w:tcW w:w="1389" w:type="dxa"/>
            <w:tcBorders>
              <w:top w:val="nil"/>
              <w:left w:val="nil"/>
              <w:bottom w:val="single" w:sz="4" w:space="0" w:color="auto"/>
              <w:right w:val="single" w:sz="4" w:space="0" w:color="auto"/>
            </w:tcBorders>
            <w:shd w:val="clear" w:color="auto" w:fill="auto"/>
            <w:noWrap/>
            <w:vAlign w:val="bottom"/>
          </w:tcPr>
          <w:p w14:paraId="6C2FC6AD"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FE5CF6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53C7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F17061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51FB4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22630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F3D19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6117BF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7CCB8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3C9FCF6" w14:textId="77777777" w:rsidR="0035405E" w:rsidRPr="00FC7496" w:rsidRDefault="0035405E" w:rsidP="003123FF">
            <w:pPr>
              <w:pStyle w:val="TAC"/>
            </w:pPr>
          </w:p>
        </w:tc>
      </w:tr>
      <w:tr w:rsidR="0035405E" w:rsidRPr="00FC7496" w14:paraId="40E5A6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21CC38" w14:textId="77777777" w:rsidR="0035405E" w:rsidRPr="00FC7496" w:rsidRDefault="0035405E" w:rsidP="003123FF">
            <w:pPr>
              <w:pStyle w:val="TAC"/>
            </w:pPr>
            <w:r w:rsidRPr="00FC7496">
              <w:t>27</w:t>
            </w:r>
          </w:p>
        </w:tc>
        <w:tc>
          <w:tcPr>
            <w:tcW w:w="1389" w:type="dxa"/>
            <w:tcBorders>
              <w:top w:val="nil"/>
              <w:left w:val="nil"/>
              <w:bottom w:val="single" w:sz="4" w:space="0" w:color="auto"/>
              <w:right w:val="single" w:sz="4" w:space="0" w:color="auto"/>
            </w:tcBorders>
            <w:shd w:val="clear" w:color="auto" w:fill="auto"/>
            <w:noWrap/>
            <w:vAlign w:val="bottom"/>
          </w:tcPr>
          <w:p w14:paraId="1AA44AE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BDA292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B68AD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4CD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FF38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332A59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07E77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4807B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95BD90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A0F50C" w14:textId="77777777" w:rsidR="0035405E" w:rsidRPr="00FC7496" w:rsidRDefault="0035405E" w:rsidP="003123FF">
            <w:pPr>
              <w:pStyle w:val="TAC"/>
            </w:pPr>
          </w:p>
        </w:tc>
      </w:tr>
      <w:tr w:rsidR="0035405E" w:rsidRPr="00FC7496" w14:paraId="5CEB43E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535223C" w14:textId="77777777" w:rsidR="0035405E" w:rsidRPr="00FC7496" w:rsidRDefault="0035405E" w:rsidP="003123FF">
            <w:pPr>
              <w:pStyle w:val="TAC"/>
            </w:pPr>
            <w:r w:rsidRPr="00FC7496">
              <w:t>28</w:t>
            </w:r>
          </w:p>
        </w:tc>
        <w:tc>
          <w:tcPr>
            <w:tcW w:w="1389" w:type="dxa"/>
            <w:tcBorders>
              <w:top w:val="nil"/>
              <w:left w:val="nil"/>
              <w:bottom w:val="single" w:sz="4" w:space="0" w:color="auto"/>
              <w:right w:val="single" w:sz="4" w:space="0" w:color="auto"/>
            </w:tcBorders>
            <w:shd w:val="clear" w:color="auto" w:fill="auto"/>
            <w:noWrap/>
            <w:vAlign w:val="bottom"/>
          </w:tcPr>
          <w:p w14:paraId="226F2BC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DEFD5F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4F099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391BF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F2CA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623A4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62A4F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6046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D83CFE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4CBE3B4" w14:textId="77777777" w:rsidR="0035405E" w:rsidRPr="00FC7496" w:rsidRDefault="0035405E" w:rsidP="003123FF">
            <w:pPr>
              <w:pStyle w:val="TAC"/>
            </w:pPr>
          </w:p>
        </w:tc>
      </w:tr>
      <w:tr w:rsidR="0035405E" w:rsidRPr="00FC7496" w14:paraId="7E85C3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89A15F8" w14:textId="77777777" w:rsidR="0035405E" w:rsidRPr="00FC7496" w:rsidRDefault="0035405E" w:rsidP="003123FF">
            <w:pPr>
              <w:pStyle w:val="TAC"/>
            </w:pPr>
            <w:r w:rsidRPr="00FC7496">
              <w:t>29</w:t>
            </w:r>
          </w:p>
        </w:tc>
        <w:tc>
          <w:tcPr>
            <w:tcW w:w="1389" w:type="dxa"/>
            <w:tcBorders>
              <w:top w:val="nil"/>
              <w:left w:val="nil"/>
              <w:bottom w:val="single" w:sz="4" w:space="0" w:color="auto"/>
              <w:right w:val="single" w:sz="4" w:space="0" w:color="auto"/>
            </w:tcBorders>
            <w:shd w:val="clear" w:color="auto" w:fill="auto"/>
            <w:noWrap/>
            <w:vAlign w:val="bottom"/>
          </w:tcPr>
          <w:p w14:paraId="5A49A56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65A75B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762FA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3F0D7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F52B0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480BBB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ADD48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BE838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3C989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AD904D" w14:textId="77777777" w:rsidR="0035405E" w:rsidRPr="00FC7496" w:rsidRDefault="0035405E" w:rsidP="003123FF">
            <w:pPr>
              <w:pStyle w:val="TAC"/>
            </w:pPr>
          </w:p>
        </w:tc>
      </w:tr>
      <w:tr w:rsidR="0035405E" w:rsidRPr="00FC7496" w14:paraId="7AD6E91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CB448AF" w14:textId="77777777" w:rsidR="0035405E" w:rsidRPr="00FC7496" w:rsidRDefault="0035405E" w:rsidP="003123FF">
            <w:pPr>
              <w:pStyle w:val="TAC"/>
            </w:pPr>
            <w:r w:rsidRPr="00FC7496">
              <w:t>30</w:t>
            </w:r>
          </w:p>
        </w:tc>
        <w:tc>
          <w:tcPr>
            <w:tcW w:w="1389" w:type="dxa"/>
            <w:tcBorders>
              <w:top w:val="nil"/>
              <w:left w:val="nil"/>
              <w:bottom w:val="single" w:sz="4" w:space="0" w:color="auto"/>
              <w:right w:val="single" w:sz="4" w:space="0" w:color="auto"/>
            </w:tcBorders>
            <w:shd w:val="clear" w:color="auto" w:fill="auto"/>
            <w:noWrap/>
            <w:vAlign w:val="bottom"/>
          </w:tcPr>
          <w:p w14:paraId="5B5565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635D9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AF14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53891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415FC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03EC2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28730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761DE5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09AA1F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7455B93" w14:textId="77777777" w:rsidR="0035405E" w:rsidRPr="00FC7496" w:rsidRDefault="0035405E" w:rsidP="003123FF">
            <w:pPr>
              <w:pStyle w:val="TAC"/>
            </w:pPr>
          </w:p>
        </w:tc>
      </w:tr>
      <w:tr w:rsidR="0035405E" w:rsidRPr="00FC7496" w14:paraId="33A508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1BA387C" w14:textId="77777777" w:rsidR="0035405E" w:rsidRPr="00FC7496" w:rsidRDefault="0035405E" w:rsidP="003123FF">
            <w:pPr>
              <w:pStyle w:val="TAC"/>
            </w:pPr>
            <w:r w:rsidRPr="00FC7496">
              <w:t>31</w:t>
            </w:r>
          </w:p>
        </w:tc>
        <w:tc>
          <w:tcPr>
            <w:tcW w:w="1389" w:type="dxa"/>
            <w:tcBorders>
              <w:top w:val="nil"/>
              <w:left w:val="nil"/>
              <w:bottom w:val="single" w:sz="4" w:space="0" w:color="auto"/>
              <w:right w:val="single" w:sz="4" w:space="0" w:color="auto"/>
            </w:tcBorders>
            <w:shd w:val="clear" w:color="auto" w:fill="auto"/>
            <w:noWrap/>
            <w:vAlign w:val="bottom"/>
          </w:tcPr>
          <w:p w14:paraId="0015A80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9DB796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3CDE12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C43702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318F7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25963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A56A9A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9B85BD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A91D7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DBC1C2" w14:textId="77777777" w:rsidR="0035405E" w:rsidRPr="00FC7496" w:rsidRDefault="0035405E" w:rsidP="003123FF">
            <w:pPr>
              <w:pStyle w:val="TAC"/>
            </w:pPr>
          </w:p>
        </w:tc>
      </w:tr>
      <w:tr w:rsidR="0035405E" w:rsidRPr="00FC7496" w14:paraId="01A64F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D40BBA6" w14:textId="77777777" w:rsidR="0035405E" w:rsidRPr="00FC7496" w:rsidRDefault="0035405E" w:rsidP="003123FF">
            <w:pPr>
              <w:pStyle w:val="TAC"/>
            </w:pPr>
            <w:r w:rsidRPr="00FC7496">
              <w:t>32</w:t>
            </w:r>
          </w:p>
        </w:tc>
        <w:tc>
          <w:tcPr>
            <w:tcW w:w="1389" w:type="dxa"/>
            <w:tcBorders>
              <w:top w:val="nil"/>
              <w:left w:val="nil"/>
              <w:bottom w:val="single" w:sz="4" w:space="0" w:color="auto"/>
              <w:right w:val="single" w:sz="4" w:space="0" w:color="auto"/>
            </w:tcBorders>
            <w:shd w:val="clear" w:color="auto" w:fill="auto"/>
            <w:noWrap/>
            <w:vAlign w:val="bottom"/>
          </w:tcPr>
          <w:p w14:paraId="176BB3C9" w14:textId="77777777" w:rsidR="00A4534E" w:rsidRPr="00FC7496" w:rsidRDefault="0035405E" w:rsidP="00A4534E">
            <w:pPr>
              <w:pStyle w:val="TAC"/>
            </w:pPr>
            <w:r w:rsidRPr="00FC7496">
              <w:t>MIB, SI1</w:t>
            </w:r>
            <w:r w:rsidR="00A4534E" w:rsidRPr="00FC7496">
              <w:t>,</w:t>
            </w:r>
          </w:p>
          <w:p w14:paraId="19DCEFC0"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4BE668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3FEE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9EBF4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11DD4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0803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29638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BDBD3F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604F4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8CD28E2" w14:textId="77777777" w:rsidR="0035405E" w:rsidRPr="00FC7496" w:rsidRDefault="0035405E" w:rsidP="003123FF">
            <w:pPr>
              <w:pStyle w:val="TAC"/>
            </w:pPr>
          </w:p>
        </w:tc>
      </w:tr>
      <w:tr w:rsidR="0035405E" w:rsidRPr="00FC7496" w14:paraId="4462563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4E56EF" w14:textId="77777777" w:rsidR="0035405E" w:rsidRPr="00FC7496" w:rsidRDefault="0035405E" w:rsidP="003123FF">
            <w:pPr>
              <w:pStyle w:val="TAC"/>
            </w:pPr>
            <w:r w:rsidRPr="00FC7496">
              <w:t>33</w:t>
            </w:r>
          </w:p>
        </w:tc>
        <w:tc>
          <w:tcPr>
            <w:tcW w:w="1389" w:type="dxa"/>
            <w:tcBorders>
              <w:top w:val="nil"/>
              <w:left w:val="nil"/>
              <w:bottom w:val="single" w:sz="4" w:space="0" w:color="auto"/>
              <w:right w:val="single" w:sz="4" w:space="0" w:color="auto"/>
            </w:tcBorders>
            <w:shd w:val="clear" w:color="auto" w:fill="auto"/>
            <w:noWrap/>
            <w:vAlign w:val="bottom"/>
          </w:tcPr>
          <w:p w14:paraId="2C69F50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7E9E98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B1C88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6691B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F1464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E2173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51073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8EDC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AB440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0CC159" w14:textId="77777777" w:rsidR="0035405E" w:rsidRPr="00FC7496" w:rsidRDefault="0035405E" w:rsidP="003123FF">
            <w:pPr>
              <w:pStyle w:val="TAC"/>
            </w:pPr>
          </w:p>
        </w:tc>
      </w:tr>
      <w:tr w:rsidR="0035405E" w:rsidRPr="00FC7496" w14:paraId="29A272A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B933303" w14:textId="77777777" w:rsidR="0035405E" w:rsidRPr="00FC7496" w:rsidRDefault="0035405E" w:rsidP="003123FF">
            <w:pPr>
              <w:pStyle w:val="TAC"/>
            </w:pPr>
            <w:r w:rsidRPr="00FC7496">
              <w:t>34</w:t>
            </w:r>
          </w:p>
        </w:tc>
        <w:tc>
          <w:tcPr>
            <w:tcW w:w="1389" w:type="dxa"/>
            <w:tcBorders>
              <w:top w:val="nil"/>
              <w:left w:val="nil"/>
              <w:bottom w:val="single" w:sz="4" w:space="0" w:color="auto"/>
              <w:right w:val="single" w:sz="4" w:space="0" w:color="auto"/>
            </w:tcBorders>
            <w:shd w:val="clear" w:color="auto" w:fill="auto"/>
            <w:noWrap/>
            <w:vAlign w:val="bottom"/>
          </w:tcPr>
          <w:p w14:paraId="2918AD31" w14:textId="77777777" w:rsidR="00A4534E" w:rsidRPr="00FC7496" w:rsidRDefault="0035405E" w:rsidP="00A4534E">
            <w:pPr>
              <w:pStyle w:val="TAC"/>
            </w:pPr>
            <w:r w:rsidRPr="00FC7496">
              <w:t>MIB, SI2</w:t>
            </w:r>
            <w:r w:rsidR="00A4534E" w:rsidRPr="00FC7496">
              <w:t>,</w:t>
            </w:r>
          </w:p>
          <w:p w14:paraId="32B905FF"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7F27CF4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47566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CCB244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3CB19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75748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40418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B9F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64F710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0AF2170" w14:textId="77777777" w:rsidR="0035405E" w:rsidRPr="00FC7496" w:rsidRDefault="0035405E" w:rsidP="003123FF">
            <w:pPr>
              <w:pStyle w:val="TAC"/>
            </w:pPr>
          </w:p>
        </w:tc>
      </w:tr>
      <w:tr w:rsidR="0035405E" w:rsidRPr="00FC7496" w14:paraId="37A04EB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814FD2E" w14:textId="77777777" w:rsidR="0035405E" w:rsidRPr="00FC7496" w:rsidRDefault="0035405E" w:rsidP="003123FF">
            <w:pPr>
              <w:pStyle w:val="TAC"/>
            </w:pPr>
            <w:r w:rsidRPr="00FC7496">
              <w:t>35</w:t>
            </w:r>
          </w:p>
        </w:tc>
        <w:tc>
          <w:tcPr>
            <w:tcW w:w="1389" w:type="dxa"/>
            <w:tcBorders>
              <w:top w:val="nil"/>
              <w:left w:val="nil"/>
              <w:bottom w:val="single" w:sz="4" w:space="0" w:color="auto"/>
              <w:right w:val="single" w:sz="4" w:space="0" w:color="auto"/>
            </w:tcBorders>
            <w:shd w:val="clear" w:color="auto" w:fill="auto"/>
            <w:noWrap/>
            <w:vAlign w:val="bottom"/>
          </w:tcPr>
          <w:p w14:paraId="3841B45D"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BB127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64FEEE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8C3C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7AFE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4544F8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17C4F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FFF0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DC69B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74971D1" w14:textId="77777777" w:rsidR="0035405E" w:rsidRPr="00FC7496" w:rsidRDefault="0035405E" w:rsidP="003123FF">
            <w:pPr>
              <w:pStyle w:val="TAC"/>
            </w:pPr>
          </w:p>
        </w:tc>
      </w:tr>
      <w:tr w:rsidR="0035405E" w:rsidRPr="00FC7496" w14:paraId="7AF0093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F8C2FC" w14:textId="77777777" w:rsidR="0035405E" w:rsidRPr="00FC7496" w:rsidRDefault="0035405E" w:rsidP="003123FF">
            <w:pPr>
              <w:pStyle w:val="TAC"/>
            </w:pPr>
            <w:r w:rsidRPr="00FC7496">
              <w:t>36</w:t>
            </w:r>
          </w:p>
        </w:tc>
        <w:tc>
          <w:tcPr>
            <w:tcW w:w="1389" w:type="dxa"/>
            <w:tcBorders>
              <w:top w:val="nil"/>
              <w:left w:val="nil"/>
              <w:bottom w:val="single" w:sz="4" w:space="0" w:color="auto"/>
              <w:right w:val="single" w:sz="4" w:space="0" w:color="auto"/>
            </w:tcBorders>
            <w:shd w:val="clear" w:color="auto" w:fill="auto"/>
            <w:noWrap/>
            <w:vAlign w:val="bottom"/>
          </w:tcPr>
          <w:p w14:paraId="315D04B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88B42D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19001D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A3060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2BC0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A8D1BD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271445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E57C3E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02556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C92E88C" w14:textId="77777777" w:rsidR="0035405E" w:rsidRPr="00FC7496" w:rsidRDefault="0035405E" w:rsidP="003123FF">
            <w:pPr>
              <w:pStyle w:val="TAC"/>
            </w:pPr>
          </w:p>
        </w:tc>
      </w:tr>
      <w:tr w:rsidR="0035405E" w:rsidRPr="00FC7496" w14:paraId="73AB92A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59E7252" w14:textId="77777777" w:rsidR="0035405E" w:rsidRPr="00FC7496" w:rsidRDefault="0035405E" w:rsidP="003123FF">
            <w:pPr>
              <w:pStyle w:val="TAC"/>
            </w:pPr>
            <w:r w:rsidRPr="00FC7496">
              <w:t>37</w:t>
            </w:r>
          </w:p>
        </w:tc>
        <w:tc>
          <w:tcPr>
            <w:tcW w:w="1389" w:type="dxa"/>
            <w:tcBorders>
              <w:top w:val="nil"/>
              <w:left w:val="nil"/>
              <w:bottom w:val="single" w:sz="4" w:space="0" w:color="auto"/>
              <w:right w:val="single" w:sz="4" w:space="0" w:color="auto"/>
            </w:tcBorders>
            <w:shd w:val="clear" w:color="auto" w:fill="auto"/>
            <w:noWrap/>
            <w:vAlign w:val="bottom"/>
          </w:tcPr>
          <w:p w14:paraId="0A94B0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56EE1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F9D9A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20A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C4CC4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DEAAF8"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651D5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81B83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84AF7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4BEC0D" w14:textId="77777777" w:rsidR="0035405E" w:rsidRPr="00FC7496" w:rsidRDefault="0035405E" w:rsidP="003123FF">
            <w:pPr>
              <w:pStyle w:val="TAC"/>
            </w:pPr>
          </w:p>
        </w:tc>
      </w:tr>
      <w:tr w:rsidR="0035405E" w:rsidRPr="00FC7496" w14:paraId="762F806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826DC87" w14:textId="77777777" w:rsidR="0035405E" w:rsidRPr="00FC7496" w:rsidRDefault="0035405E" w:rsidP="003123FF">
            <w:pPr>
              <w:pStyle w:val="TAC"/>
            </w:pPr>
            <w:r w:rsidRPr="00FC7496">
              <w:t>38</w:t>
            </w:r>
          </w:p>
        </w:tc>
        <w:tc>
          <w:tcPr>
            <w:tcW w:w="1389" w:type="dxa"/>
            <w:tcBorders>
              <w:top w:val="nil"/>
              <w:left w:val="nil"/>
              <w:bottom w:val="single" w:sz="4" w:space="0" w:color="auto"/>
              <w:right w:val="single" w:sz="4" w:space="0" w:color="auto"/>
            </w:tcBorders>
            <w:shd w:val="clear" w:color="auto" w:fill="auto"/>
            <w:noWrap/>
            <w:vAlign w:val="bottom"/>
          </w:tcPr>
          <w:p w14:paraId="25E6ED4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72891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A68B8F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E8CBA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A8A8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D144D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649F5C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E674D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C256D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2E63FEF" w14:textId="77777777" w:rsidR="0035405E" w:rsidRPr="00FC7496" w:rsidRDefault="0035405E" w:rsidP="003123FF">
            <w:pPr>
              <w:pStyle w:val="TAC"/>
            </w:pPr>
          </w:p>
        </w:tc>
      </w:tr>
      <w:tr w:rsidR="0035405E" w:rsidRPr="00FC7496" w14:paraId="674CD35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5DBB53" w14:textId="77777777" w:rsidR="0035405E" w:rsidRPr="00FC7496" w:rsidRDefault="0035405E" w:rsidP="003123FF">
            <w:pPr>
              <w:pStyle w:val="TAC"/>
            </w:pPr>
            <w:r w:rsidRPr="00FC7496">
              <w:t>39</w:t>
            </w:r>
          </w:p>
        </w:tc>
        <w:tc>
          <w:tcPr>
            <w:tcW w:w="1389" w:type="dxa"/>
            <w:tcBorders>
              <w:top w:val="nil"/>
              <w:left w:val="nil"/>
              <w:bottom w:val="single" w:sz="4" w:space="0" w:color="auto"/>
              <w:right w:val="single" w:sz="4" w:space="0" w:color="auto"/>
            </w:tcBorders>
            <w:shd w:val="clear" w:color="auto" w:fill="auto"/>
            <w:noWrap/>
            <w:vAlign w:val="bottom"/>
          </w:tcPr>
          <w:p w14:paraId="01E812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F253B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77DE1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8F18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9E722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8EF2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EF2588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23B03B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D0B5B8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7C40DA8" w14:textId="77777777" w:rsidR="0035405E" w:rsidRPr="00FC7496" w:rsidRDefault="0035405E" w:rsidP="003123FF">
            <w:pPr>
              <w:pStyle w:val="TAC"/>
            </w:pPr>
          </w:p>
        </w:tc>
      </w:tr>
      <w:tr w:rsidR="0035405E" w:rsidRPr="00FC7496" w14:paraId="7DF77D8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954FE10" w14:textId="77777777" w:rsidR="0035405E" w:rsidRPr="00FC7496" w:rsidRDefault="0035405E" w:rsidP="003123FF">
            <w:pPr>
              <w:pStyle w:val="TAC"/>
            </w:pPr>
            <w:r w:rsidRPr="00FC7496">
              <w:t>40</w:t>
            </w:r>
          </w:p>
        </w:tc>
        <w:tc>
          <w:tcPr>
            <w:tcW w:w="1389" w:type="dxa"/>
            <w:tcBorders>
              <w:top w:val="nil"/>
              <w:left w:val="nil"/>
              <w:bottom w:val="single" w:sz="4" w:space="0" w:color="auto"/>
              <w:right w:val="single" w:sz="4" w:space="0" w:color="auto"/>
            </w:tcBorders>
            <w:shd w:val="clear" w:color="auto" w:fill="auto"/>
            <w:noWrap/>
            <w:vAlign w:val="bottom"/>
          </w:tcPr>
          <w:p w14:paraId="1CA3618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2E1A7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5EA68B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BF4E2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251D3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4DD5BC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B16DAF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DB991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18BD8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CF995E0" w14:textId="77777777" w:rsidR="0035405E" w:rsidRPr="00FC7496" w:rsidRDefault="0035405E" w:rsidP="003123FF">
            <w:pPr>
              <w:pStyle w:val="TAC"/>
            </w:pPr>
          </w:p>
        </w:tc>
      </w:tr>
      <w:tr w:rsidR="0035405E" w:rsidRPr="00FC7496" w14:paraId="759D4A2A"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A978501" w14:textId="77777777" w:rsidR="0035405E" w:rsidRPr="00FC7496" w:rsidRDefault="0035405E" w:rsidP="003123FF">
            <w:pPr>
              <w:pStyle w:val="TAC"/>
            </w:pPr>
            <w:r w:rsidRPr="00FC7496">
              <w:t>41</w:t>
            </w:r>
          </w:p>
        </w:tc>
        <w:tc>
          <w:tcPr>
            <w:tcW w:w="1389" w:type="dxa"/>
            <w:tcBorders>
              <w:top w:val="nil"/>
              <w:left w:val="nil"/>
              <w:bottom w:val="single" w:sz="4" w:space="0" w:color="auto"/>
              <w:right w:val="single" w:sz="4" w:space="0" w:color="auto"/>
            </w:tcBorders>
            <w:shd w:val="clear" w:color="auto" w:fill="auto"/>
            <w:noWrap/>
            <w:vAlign w:val="bottom"/>
          </w:tcPr>
          <w:p w14:paraId="41D62CA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07B48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9FD80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308E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DDFA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CFC7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C30EA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BB2403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55A8C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1391311" w14:textId="77777777" w:rsidR="0035405E" w:rsidRPr="00FC7496" w:rsidRDefault="0035405E" w:rsidP="003123FF">
            <w:pPr>
              <w:pStyle w:val="TAC"/>
            </w:pPr>
          </w:p>
        </w:tc>
      </w:tr>
      <w:tr w:rsidR="0035405E" w:rsidRPr="00FC7496" w14:paraId="2647959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E33290A" w14:textId="77777777" w:rsidR="0035405E" w:rsidRPr="00FC7496" w:rsidRDefault="0035405E" w:rsidP="003123FF">
            <w:pPr>
              <w:pStyle w:val="TAC"/>
            </w:pPr>
            <w:r w:rsidRPr="00FC7496">
              <w:t>42</w:t>
            </w:r>
          </w:p>
        </w:tc>
        <w:tc>
          <w:tcPr>
            <w:tcW w:w="1389" w:type="dxa"/>
            <w:tcBorders>
              <w:top w:val="nil"/>
              <w:left w:val="nil"/>
              <w:bottom w:val="single" w:sz="4" w:space="0" w:color="auto"/>
              <w:right w:val="single" w:sz="4" w:space="0" w:color="auto"/>
            </w:tcBorders>
            <w:shd w:val="clear" w:color="auto" w:fill="auto"/>
            <w:noWrap/>
            <w:vAlign w:val="bottom"/>
          </w:tcPr>
          <w:p w14:paraId="7BBA412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3362F4F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5CD31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1B03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14F1BB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2E66FC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D5BFA2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981BC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26EA64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9EE4E88" w14:textId="77777777" w:rsidR="0035405E" w:rsidRPr="00FC7496" w:rsidRDefault="0035405E" w:rsidP="003123FF">
            <w:pPr>
              <w:pStyle w:val="TAC"/>
            </w:pPr>
          </w:p>
        </w:tc>
      </w:tr>
      <w:tr w:rsidR="0035405E" w:rsidRPr="00FC7496" w14:paraId="30E7565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342A80F" w14:textId="77777777" w:rsidR="0035405E" w:rsidRPr="00FC7496" w:rsidRDefault="0035405E" w:rsidP="003123FF">
            <w:pPr>
              <w:pStyle w:val="TAC"/>
            </w:pPr>
            <w:r w:rsidRPr="00FC7496">
              <w:t>43</w:t>
            </w:r>
          </w:p>
        </w:tc>
        <w:tc>
          <w:tcPr>
            <w:tcW w:w="1389" w:type="dxa"/>
            <w:tcBorders>
              <w:top w:val="nil"/>
              <w:left w:val="nil"/>
              <w:bottom w:val="single" w:sz="4" w:space="0" w:color="auto"/>
              <w:right w:val="single" w:sz="4" w:space="0" w:color="auto"/>
            </w:tcBorders>
            <w:shd w:val="clear" w:color="auto" w:fill="auto"/>
            <w:noWrap/>
            <w:vAlign w:val="bottom"/>
          </w:tcPr>
          <w:p w14:paraId="4F3617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94375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C030788"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44D8E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41F05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AEB63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8903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5565E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A33253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728523B" w14:textId="77777777" w:rsidR="0035405E" w:rsidRPr="00FC7496" w:rsidRDefault="0035405E" w:rsidP="003123FF">
            <w:pPr>
              <w:pStyle w:val="TAC"/>
            </w:pPr>
          </w:p>
        </w:tc>
      </w:tr>
      <w:tr w:rsidR="0035405E" w:rsidRPr="00FC7496" w14:paraId="7B01FAA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5E7DDDC" w14:textId="77777777" w:rsidR="0035405E" w:rsidRPr="00FC7496" w:rsidRDefault="0035405E" w:rsidP="003123FF">
            <w:pPr>
              <w:pStyle w:val="TAC"/>
            </w:pPr>
            <w:r w:rsidRPr="00FC7496">
              <w:t>44</w:t>
            </w:r>
          </w:p>
        </w:tc>
        <w:tc>
          <w:tcPr>
            <w:tcW w:w="1389" w:type="dxa"/>
            <w:tcBorders>
              <w:top w:val="nil"/>
              <w:left w:val="nil"/>
              <w:bottom w:val="single" w:sz="4" w:space="0" w:color="auto"/>
              <w:right w:val="single" w:sz="4" w:space="0" w:color="auto"/>
            </w:tcBorders>
            <w:shd w:val="clear" w:color="auto" w:fill="auto"/>
            <w:noWrap/>
            <w:vAlign w:val="bottom"/>
          </w:tcPr>
          <w:p w14:paraId="1B3718B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BBCE00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EA5B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4D5A3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FEE5E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7C7E11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A11D11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8904F7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45E4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B5C9D0F" w14:textId="77777777" w:rsidR="0035405E" w:rsidRPr="00FC7496" w:rsidRDefault="0035405E" w:rsidP="003123FF">
            <w:pPr>
              <w:pStyle w:val="TAC"/>
            </w:pPr>
          </w:p>
        </w:tc>
      </w:tr>
      <w:tr w:rsidR="0035405E" w:rsidRPr="00FC7496" w14:paraId="20995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5F9A6F9" w14:textId="77777777" w:rsidR="0035405E" w:rsidRPr="00FC7496" w:rsidRDefault="0035405E" w:rsidP="003123FF">
            <w:pPr>
              <w:pStyle w:val="TAC"/>
            </w:pPr>
            <w:r w:rsidRPr="00FC7496">
              <w:t>45</w:t>
            </w:r>
          </w:p>
        </w:tc>
        <w:tc>
          <w:tcPr>
            <w:tcW w:w="1389" w:type="dxa"/>
            <w:tcBorders>
              <w:top w:val="nil"/>
              <w:left w:val="nil"/>
              <w:bottom w:val="single" w:sz="4" w:space="0" w:color="auto"/>
              <w:right w:val="single" w:sz="4" w:space="0" w:color="auto"/>
            </w:tcBorders>
            <w:shd w:val="clear" w:color="auto" w:fill="auto"/>
            <w:noWrap/>
            <w:vAlign w:val="bottom"/>
          </w:tcPr>
          <w:p w14:paraId="25874AE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50DBA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30772C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FCC1A3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16472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5B3D91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1F9B225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8224A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4C5C0F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896FF8" w14:textId="77777777" w:rsidR="0035405E" w:rsidRPr="00FC7496" w:rsidRDefault="0035405E" w:rsidP="003123FF">
            <w:pPr>
              <w:pStyle w:val="TAC"/>
            </w:pPr>
          </w:p>
        </w:tc>
      </w:tr>
      <w:tr w:rsidR="0035405E" w:rsidRPr="00FC7496" w14:paraId="094D4E9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4B48B7D" w14:textId="77777777" w:rsidR="0035405E" w:rsidRPr="00FC7496" w:rsidRDefault="0035405E" w:rsidP="003123FF">
            <w:pPr>
              <w:pStyle w:val="TAC"/>
            </w:pPr>
            <w:r w:rsidRPr="00FC7496">
              <w:t>46</w:t>
            </w:r>
          </w:p>
        </w:tc>
        <w:tc>
          <w:tcPr>
            <w:tcW w:w="1389" w:type="dxa"/>
            <w:tcBorders>
              <w:top w:val="nil"/>
              <w:left w:val="nil"/>
              <w:bottom w:val="single" w:sz="4" w:space="0" w:color="auto"/>
              <w:right w:val="single" w:sz="4" w:space="0" w:color="auto"/>
            </w:tcBorders>
            <w:shd w:val="clear" w:color="auto" w:fill="auto"/>
            <w:noWrap/>
            <w:vAlign w:val="bottom"/>
          </w:tcPr>
          <w:p w14:paraId="0D5818D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7BD050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976EE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A6BD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B5E88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AA6856B"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15935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721B2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28919B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0AC33D6" w14:textId="77777777" w:rsidR="0035405E" w:rsidRPr="00FC7496" w:rsidRDefault="0035405E" w:rsidP="003123FF">
            <w:pPr>
              <w:pStyle w:val="TAC"/>
            </w:pPr>
          </w:p>
        </w:tc>
      </w:tr>
      <w:tr w:rsidR="0035405E" w:rsidRPr="00FC7496" w14:paraId="0196D7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5CDCDE0" w14:textId="77777777" w:rsidR="0035405E" w:rsidRPr="00FC7496" w:rsidRDefault="0035405E" w:rsidP="003123FF">
            <w:pPr>
              <w:pStyle w:val="TAC"/>
            </w:pPr>
            <w:r w:rsidRPr="00FC7496">
              <w:t>47</w:t>
            </w:r>
          </w:p>
        </w:tc>
        <w:tc>
          <w:tcPr>
            <w:tcW w:w="1389" w:type="dxa"/>
            <w:tcBorders>
              <w:top w:val="nil"/>
              <w:left w:val="nil"/>
              <w:bottom w:val="single" w:sz="4" w:space="0" w:color="auto"/>
              <w:right w:val="single" w:sz="4" w:space="0" w:color="auto"/>
            </w:tcBorders>
            <w:shd w:val="clear" w:color="auto" w:fill="auto"/>
            <w:noWrap/>
            <w:vAlign w:val="bottom"/>
          </w:tcPr>
          <w:p w14:paraId="735FF95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3ED7F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937DC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064B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FB8B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AF7B1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212C79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801E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0FF6B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279469E" w14:textId="77777777" w:rsidR="0035405E" w:rsidRPr="00FC7496" w:rsidRDefault="0035405E" w:rsidP="003123FF">
            <w:pPr>
              <w:pStyle w:val="TAC"/>
            </w:pPr>
          </w:p>
        </w:tc>
      </w:tr>
      <w:tr w:rsidR="0035405E" w:rsidRPr="00FC7496" w14:paraId="33094D9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D00A70" w14:textId="77777777" w:rsidR="0035405E" w:rsidRPr="00FC7496" w:rsidRDefault="0035405E" w:rsidP="003123FF">
            <w:pPr>
              <w:pStyle w:val="TAC"/>
            </w:pPr>
            <w:r w:rsidRPr="00FC7496">
              <w:t>48</w:t>
            </w:r>
          </w:p>
        </w:tc>
        <w:tc>
          <w:tcPr>
            <w:tcW w:w="1389" w:type="dxa"/>
            <w:tcBorders>
              <w:top w:val="nil"/>
              <w:left w:val="nil"/>
              <w:bottom w:val="single" w:sz="4" w:space="0" w:color="auto"/>
              <w:right w:val="single" w:sz="4" w:space="0" w:color="auto"/>
            </w:tcBorders>
            <w:shd w:val="clear" w:color="auto" w:fill="auto"/>
            <w:noWrap/>
            <w:vAlign w:val="bottom"/>
          </w:tcPr>
          <w:p w14:paraId="522D2F64" w14:textId="77777777" w:rsidR="00A4534E" w:rsidRPr="00FC7496" w:rsidRDefault="0035405E" w:rsidP="00A4534E">
            <w:pPr>
              <w:pStyle w:val="TAC"/>
            </w:pPr>
            <w:r w:rsidRPr="00FC7496">
              <w:t>MIB, SI1</w:t>
            </w:r>
            <w:r w:rsidR="00A4534E" w:rsidRPr="00FC7496">
              <w:t>,</w:t>
            </w:r>
          </w:p>
          <w:p w14:paraId="2A7FEBB3"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881EBF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458C6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288E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F970A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862CD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770D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51F5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9CFBEB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D56826" w14:textId="77777777" w:rsidR="0035405E" w:rsidRPr="00FC7496" w:rsidRDefault="0035405E" w:rsidP="003123FF">
            <w:pPr>
              <w:pStyle w:val="TAC"/>
            </w:pPr>
          </w:p>
        </w:tc>
      </w:tr>
      <w:tr w:rsidR="0035405E" w:rsidRPr="00FC7496" w14:paraId="11FDAA5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F1DD18" w14:textId="77777777" w:rsidR="0035405E" w:rsidRPr="00FC7496" w:rsidRDefault="0035405E" w:rsidP="003123FF">
            <w:pPr>
              <w:pStyle w:val="TAC"/>
            </w:pPr>
            <w:r w:rsidRPr="00FC7496">
              <w:t>49</w:t>
            </w:r>
          </w:p>
        </w:tc>
        <w:tc>
          <w:tcPr>
            <w:tcW w:w="1389" w:type="dxa"/>
            <w:tcBorders>
              <w:top w:val="nil"/>
              <w:left w:val="nil"/>
              <w:bottom w:val="single" w:sz="4" w:space="0" w:color="auto"/>
              <w:right w:val="single" w:sz="4" w:space="0" w:color="auto"/>
            </w:tcBorders>
            <w:shd w:val="clear" w:color="auto" w:fill="auto"/>
            <w:noWrap/>
            <w:vAlign w:val="bottom"/>
          </w:tcPr>
          <w:p w14:paraId="07BB8949"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08E65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1D4D68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D3665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DA76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0E3E2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F73E19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A171B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950F0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06DDE81" w14:textId="77777777" w:rsidR="0035405E" w:rsidRPr="00FC7496" w:rsidRDefault="0035405E" w:rsidP="003123FF">
            <w:pPr>
              <w:pStyle w:val="TAC"/>
            </w:pPr>
          </w:p>
        </w:tc>
      </w:tr>
      <w:tr w:rsidR="0035405E" w:rsidRPr="00FC7496" w14:paraId="4A40C3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B7DB822" w14:textId="77777777" w:rsidR="0035405E" w:rsidRPr="00FC7496" w:rsidRDefault="0035405E" w:rsidP="003123FF">
            <w:pPr>
              <w:pStyle w:val="TAC"/>
            </w:pPr>
            <w:r w:rsidRPr="00FC7496">
              <w:t>50</w:t>
            </w:r>
          </w:p>
        </w:tc>
        <w:tc>
          <w:tcPr>
            <w:tcW w:w="1389" w:type="dxa"/>
            <w:tcBorders>
              <w:top w:val="nil"/>
              <w:left w:val="nil"/>
              <w:bottom w:val="single" w:sz="4" w:space="0" w:color="auto"/>
              <w:right w:val="single" w:sz="4" w:space="0" w:color="auto"/>
            </w:tcBorders>
            <w:shd w:val="clear" w:color="auto" w:fill="auto"/>
            <w:noWrap/>
            <w:vAlign w:val="bottom"/>
          </w:tcPr>
          <w:p w14:paraId="310DC97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8F73C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FDF1C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5347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F4D17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114A2F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BCA45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F86E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FC5361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BB99973" w14:textId="77777777" w:rsidR="0035405E" w:rsidRPr="00FC7496" w:rsidRDefault="0035405E" w:rsidP="003123FF">
            <w:pPr>
              <w:pStyle w:val="TAC"/>
            </w:pPr>
          </w:p>
        </w:tc>
      </w:tr>
      <w:tr w:rsidR="0035405E" w:rsidRPr="00FC7496" w14:paraId="23763FD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192D678" w14:textId="77777777" w:rsidR="0035405E" w:rsidRPr="00FC7496" w:rsidRDefault="0035405E" w:rsidP="003123FF">
            <w:pPr>
              <w:pStyle w:val="TAC"/>
            </w:pPr>
            <w:r w:rsidRPr="00FC7496">
              <w:t>51</w:t>
            </w:r>
          </w:p>
        </w:tc>
        <w:tc>
          <w:tcPr>
            <w:tcW w:w="1389" w:type="dxa"/>
            <w:tcBorders>
              <w:top w:val="nil"/>
              <w:left w:val="nil"/>
              <w:bottom w:val="single" w:sz="4" w:space="0" w:color="auto"/>
              <w:right w:val="single" w:sz="4" w:space="0" w:color="auto"/>
            </w:tcBorders>
            <w:shd w:val="clear" w:color="auto" w:fill="auto"/>
            <w:noWrap/>
            <w:vAlign w:val="bottom"/>
          </w:tcPr>
          <w:p w14:paraId="693A88B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9BCD7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5271BA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85D07C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00078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2E972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669481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FECE6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40320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2CC5217" w14:textId="77777777" w:rsidR="0035405E" w:rsidRPr="00FC7496" w:rsidRDefault="0035405E" w:rsidP="003123FF">
            <w:pPr>
              <w:pStyle w:val="TAC"/>
            </w:pPr>
          </w:p>
        </w:tc>
      </w:tr>
      <w:tr w:rsidR="0035405E" w:rsidRPr="00FC7496" w14:paraId="0FEF8C6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A7C8602" w14:textId="77777777" w:rsidR="0035405E" w:rsidRPr="00FC7496" w:rsidRDefault="0035405E" w:rsidP="003123FF">
            <w:pPr>
              <w:pStyle w:val="TAC"/>
            </w:pPr>
            <w:r w:rsidRPr="00FC7496">
              <w:t>52</w:t>
            </w:r>
          </w:p>
        </w:tc>
        <w:tc>
          <w:tcPr>
            <w:tcW w:w="1389" w:type="dxa"/>
            <w:tcBorders>
              <w:top w:val="nil"/>
              <w:left w:val="nil"/>
              <w:bottom w:val="single" w:sz="4" w:space="0" w:color="auto"/>
              <w:right w:val="single" w:sz="4" w:space="0" w:color="auto"/>
            </w:tcBorders>
            <w:shd w:val="clear" w:color="auto" w:fill="auto"/>
            <w:noWrap/>
            <w:vAlign w:val="bottom"/>
          </w:tcPr>
          <w:p w14:paraId="662DBF36"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40D553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E8A9CE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B160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D56BE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99BF0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8436E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DE4AD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8CD97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3F42B9" w14:textId="77777777" w:rsidR="0035405E" w:rsidRPr="00FC7496" w:rsidRDefault="0035405E" w:rsidP="003123FF">
            <w:pPr>
              <w:pStyle w:val="TAC"/>
            </w:pPr>
          </w:p>
        </w:tc>
      </w:tr>
      <w:tr w:rsidR="0035405E" w:rsidRPr="00FC7496" w14:paraId="3B3294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E8F831" w14:textId="77777777" w:rsidR="0035405E" w:rsidRPr="00FC7496" w:rsidRDefault="0035405E" w:rsidP="003123FF">
            <w:pPr>
              <w:pStyle w:val="TAC"/>
            </w:pPr>
            <w:r w:rsidRPr="00FC7496">
              <w:t>53</w:t>
            </w:r>
          </w:p>
        </w:tc>
        <w:tc>
          <w:tcPr>
            <w:tcW w:w="1389" w:type="dxa"/>
            <w:tcBorders>
              <w:top w:val="nil"/>
              <w:left w:val="nil"/>
              <w:bottom w:val="single" w:sz="4" w:space="0" w:color="auto"/>
              <w:right w:val="single" w:sz="4" w:space="0" w:color="auto"/>
            </w:tcBorders>
            <w:shd w:val="clear" w:color="auto" w:fill="auto"/>
            <w:noWrap/>
            <w:vAlign w:val="bottom"/>
          </w:tcPr>
          <w:p w14:paraId="4B866E4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418B0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07EB72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845FF1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588CC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1D32D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B352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E0D2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E4ED8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878BE8B" w14:textId="77777777" w:rsidR="0035405E" w:rsidRPr="00FC7496" w:rsidRDefault="0035405E" w:rsidP="003123FF">
            <w:pPr>
              <w:pStyle w:val="TAC"/>
            </w:pPr>
          </w:p>
        </w:tc>
      </w:tr>
      <w:tr w:rsidR="0035405E" w:rsidRPr="00FC7496" w14:paraId="7951DA1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E749002" w14:textId="77777777" w:rsidR="0035405E" w:rsidRPr="00FC7496" w:rsidRDefault="0035405E" w:rsidP="003123FF">
            <w:pPr>
              <w:pStyle w:val="TAC"/>
            </w:pPr>
            <w:r w:rsidRPr="00FC7496">
              <w:t>54</w:t>
            </w:r>
          </w:p>
        </w:tc>
        <w:tc>
          <w:tcPr>
            <w:tcW w:w="1389" w:type="dxa"/>
            <w:tcBorders>
              <w:top w:val="nil"/>
              <w:left w:val="nil"/>
              <w:bottom w:val="single" w:sz="4" w:space="0" w:color="auto"/>
              <w:right w:val="single" w:sz="4" w:space="0" w:color="auto"/>
            </w:tcBorders>
            <w:shd w:val="clear" w:color="auto" w:fill="auto"/>
            <w:noWrap/>
            <w:vAlign w:val="bottom"/>
          </w:tcPr>
          <w:p w14:paraId="78C56C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8F27A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961BF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0A7A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FF96A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4261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A8076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2FB5F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447C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B236E78" w14:textId="77777777" w:rsidR="0035405E" w:rsidRPr="00FC7496" w:rsidRDefault="0035405E" w:rsidP="003123FF">
            <w:pPr>
              <w:pStyle w:val="TAC"/>
            </w:pPr>
          </w:p>
        </w:tc>
      </w:tr>
      <w:tr w:rsidR="0035405E" w:rsidRPr="00FC7496" w14:paraId="040B463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42999A6" w14:textId="77777777" w:rsidR="0035405E" w:rsidRPr="00FC7496" w:rsidRDefault="0035405E" w:rsidP="003123FF">
            <w:pPr>
              <w:pStyle w:val="TAC"/>
            </w:pPr>
            <w:r w:rsidRPr="00FC7496">
              <w:t>55</w:t>
            </w:r>
          </w:p>
        </w:tc>
        <w:tc>
          <w:tcPr>
            <w:tcW w:w="1389" w:type="dxa"/>
            <w:tcBorders>
              <w:top w:val="nil"/>
              <w:left w:val="nil"/>
              <w:bottom w:val="single" w:sz="4" w:space="0" w:color="auto"/>
              <w:right w:val="single" w:sz="4" w:space="0" w:color="auto"/>
            </w:tcBorders>
            <w:shd w:val="clear" w:color="auto" w:fill="auto"/>
            <w:noWrap/>
            <w:vAlign w:val="bottom"/>
          </w:tcPr>
          <w:p w14:paraId="5AF84CB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2A5144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06C56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0A8D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E9FA1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2C818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72C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2C9A72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1E4F7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EDA9ECF" w14:textId="77777777" w:rsidR="0035405E" w:rsidRPr="00FC7496" w:rsidRDefault="0035405E" w:rsidP="003123FF">
            <w:pPr>
              <w:pStyle w:val="TAC"/>
            </w:pPr>
          </w:p>
        </w:tc>
      </w:tr>
      <w:tr w:rsidR="0035405E" w:rsidRPr="00FC7496" w14:paraId="14313EF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920439" w14:textId="77777777" w:rsidR="0035405E" w:rsidRPr="00FC7496" w:rsidRDefault="0035405E" w:rsidP="003123FF">
            <w:pPr>
              <w:pStyle w:val="TAC"/>
            </w:pPr>
            <w:r w:rsidRPr="00FC7496">
              <w:t>56</w:t>
            </w:r>
          </w:p>
        </w:tc>
        <w:tc>
          <w:tcPr>
            <w:tcW w:w="1389" w:type="dxa"/>
            <w:tcBorders>
              <w:top w:val="nil"/>
              <w:left w:val="nil"/>
              <w:bottom w:val="single" w:sz="4" w:space="0" w:color="auto"/>
              <w:right w:val="single" w:sz="4" w:space="0" w:color="auto"/>
            </w:tcBorders>
            <w:shd w:val="clear" w:color="auto" w:fill="auto"/>
            <w:noWrap/>
            <w:vAlign w:val="bottom"/>
          </w:tcPr>
          <w:p w14:paraId="5FB8E0C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294764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8B6EC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4254C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F9F79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9BFE5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8787EE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A9726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C97D23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90D54" w14:textId="77777777" w:rsidR="0035405E" w:rsidRPr="00FC7496" w:rsidRDefault="0035405E" w:rsidP="003123FF">
            <w:pPr>
              <w:pStyle w:val="TAC"/>
            </w:pPr>
          </w:p>
        </w:tc>
      </w:tr>
      <w:tr w:rsidR="0035405E" w:rsidRPr="00FC7496" w14:paraId="11B15E6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048348F" w14:textId="77777777" w:rsidR="0035405E" w:rsidRPr="00FC7496" w:rsidRDefault="0035405E" w:rsidP="003123FF">
            <w:pPr>
              <w:pStyle w:val="TAC"/>
            </w:pPr>
            <w:r w:rsidRPr="00FC7496">
              <w:t>57</w:t>
            </w:r>
          </w:p>
        </w:tc>
        <w:tc>
          <w:tcPr>
            <w:tcW w:w="1389" w:type="dxa"/>
            <w:tcBorders>
              <w:top w:val="nil"/>
              <w:left w:val="nil"/>
              <w:bottom w:val="single" w:sz="4" w:space="0" w:color="auto"/>
              <w:right w:val="single" w:sz="4" w:space="0" w:color="auto"/>
            </w:tcBorders>
            <w:shd w:val="clear" w:color="auto" w:fill="auto"/>
            <w:noWrap/>
            <w:vAlign w:val="bottom"/>
          </w:tcPr>
          <w:p w14:paraId="2D1534B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193C6A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D39497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9C42EA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3F7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F2F0E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50FC1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797CD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7B6906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1CEB2E2" w14:textId="77777777" w:rsidR="0035405E" w:rsidRPr="00FC7496" w:rsidRDefault="0035405E" w:rsidP="003123FF">
            <w:pPr>
              <w:pStyle w:val="TAC"/>
            </w:pPr>
          </w:p>
        </w:tc>
      </w:tr>
      <w:tr w:rsidR="0035405E" w:rsidRPr="00FC7496" w14:paraId="5E7DCFF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C80124D" w14:textId="77777777" w:rsidR="0035405E" w:rsidRPr="00FC7496" w:rsidRDefault="0035405E" w:rsidP="003123FF">
            <w:pPr>
              <w:pStyle w:val="TAC"/>
            </w:pPr>
            <w:r w:rsidRPr="00FC7496">
              <w:t>58</w:t>
            </w:r>
          </w:p>
        </w:tc>
        <w:tc>
          <w:tcPr>
            <w:tcW w:w="1389" w:type="dxa"/>
            <w:tcBorders>
              <w:top w:val="nil"/>
              <w:left w:val="nil"/>
              <w:bottom w:val="single" w:sz="4" w:space="0" w:color="auto"/>
              <w:right w:val="single" w:sz="4" w:space="0" w:color="auto"/>
            </w:tcBorders>
            <w:shd w:val="clear" w:color="auto" w:fill="auto"/>
            <w:noWrap/>
            <w:vAlign w:val="bottom"/>
          </w:tcPr>
          <w:p w14:paraId="384AEF3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C8B3C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A5B1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88548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1F2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455D5F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BFD443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2F88C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9F82E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6CAEE1" w14:textId="77777777" w:rsidR="0035405E" w:rsidRPr="00FC7496" w:rsidRDefault="0035405E" w:rsidP="003123FF">
            <w:pPr>
              <w:pStyle w:val="TAC"/>
            </w:pPr>
          </w:p>
        </w:tc>
      </w:tr>
      <w:tr w:rsidR="0035405E" w:rsidRPr="00FC7496" w14:paraId="74FF6D1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A03BF5" w14:textId="77777777" w:rsidR="0035405E" w:rsidRPr="00FC7496" w:rsidRDefault="0035405E" w:rsidP="003123FF">
            <w:pPr>
              <w:pStyle w:val="TAC"/>
            </w:pPr>
            <w:r w:rsidRPr="00FC7496">
              <w:t>59</w:t>
            </w:r>
          </w:p>
        </w:tc>
        <w:tc>
          <w:tcPr>
            <w:tcW w:w="1389" w:type="dxa"/>
            <w:tcBorders>
              <w:top w:val="nil"/>
              <w:left w:val="nil"/>
              <w:bottom w:val="single" w:sz="4" w:space="0" w:color="auto"/>
              <w:right w:val="single" w:sz="4" w:space="0" w:color="auto"/>
            </w:tcBorders>
            <w:shd w:val="clear" w:color="auto" w:fill="auto"/>
            <w:noWrap/>
            <w:vAlign w:val="bottom"/>
          </w:tcPr>
          <w:p w14:paraId="6D28D7D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ECD83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2F03D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DB3AE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3BD70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FB3DFE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2A2B1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8E1D2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50293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EDCBB03" w14:textId="77777777" w:rsidR="0035405E" w:rsidRPr="00FC7496" w:rsidRDefault="0035405E" w:rsidP="003123FF">
            <w:pPr>
              <w:pStyle w:val="TAC"/>
            </w:pPr>
          </w:p>
        </w:tc>
      </w:tr>
      <w:tr w:rsidR="0035405E" w:rsidRPr="00FC7496" w14:paraId="1C9A3D1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089660" w14:textId="77777777" w:rsidR="0035405E" w:rsidRPr="00FC7496" w:rsidRDefault="0035405E" w:rsidP="003123FF">
            <w:pPr>
              <w:pStyle w:val="TAC"/>
            </w:pPr>
            <w:r w:rsidRPr="00FC7496">
              <w:t>60</w:t>
            </w:r>
          </w:p>
        </w:tc>
        <w:tc>
          <w:tcPr>
            <w:tcW w:w="1389" w:type="dxa"/>
            <w:tcBorders>
              <w:top w:val="nil"/>
              <w:left w:val="nil"/>
              <w:bottom w:val="single" w:sz="4" w:space="0" w:color="auto"/>
              <w:right w:val="single" w:sz="4" w:space="0" w:color="auto"/>
            </w:tcBorders>
            <w:shd w:val="clear" w:color="auto" w:fill="auto"/>
            <w:noWrap/>
            <w:vAlign w:val="bottom"/>
          </w:tcPr>
          <w:p w14:paraId="127D88F7"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FC260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84B9A2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65D2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4DA1F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4B147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C5BDD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B5A29B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CFF3C8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6C2DCB8" w14:textId="77777777" w:rsidR="0035405E" w:rsidRPr="00FC7496" w:rsidRDefault="0035405E" w:rsidP="003123FF">
            <w:pPr>
              <w:pStyle w:val="TAC"/>
            </w:pPr>
          </w:p>
        </w:tc>
      </w:tr>
      <w:tr w:rsidR="0035405E" w:rsidRPr="00FC7496" w14:paraId="77C10F9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2732D6" w14:textId="77777777" w:rsidR="0035405E" w:rsidRPr="00FC7496" w:rsidRDefault="0035405E" w:rsidP="003123FF">
            <w:pPr>
              <w:pStyle w:val="TAC"/>
            </w:pPr>
            <w:r w:rsidRPr="00FC7496">
              <w:t>61</w:t>
            </w:r>
          </w:p>
        </w:tc>
        <w:tc>
          <w:tcPr>
            <w:tcW w:w="1389" w:type="dxa"/>
            <w:tcBorders>
              <w:top w:val="nil"/>
              <w:left w:val="nil"/>
              <w:bottom w:val="single" w:sz="4" w:space="0" w:color="auto"/>
              <w:right w:val="single" w:sz="4" w:space="0" w:color="auto"/>
            </w:tcBorders>
            <w:shd w:val="clear" w:color="auto" w:fill="auto"/>
            <w:noWrap/>
            <w:vAlign w:val="bottom"/>
          </w:tcPr>
          <w:p w14:paraId="4ED6298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903646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F86C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452657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0AA87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EEE10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63CDCE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7F29B2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37D55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600CCE3" w14:textId="77777777" w:rsidR="0035405E" w:rsidRPr="00FC7496" w:rsidRDefault="0035405E" w:rsidP="003123FF">
            <w:pPr>
              <w:pStyle w:val="TAC"/>
            </w:pPr>
          </w:p>
        </w:tc>
      </w:tr>
      <w:tr w:rsidR="0035405E" w:rsidRPr="00FC7496" w14:paraId="7C3E7FB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7FBABE" w14:textId="77777777" w:rsidR="0035405E" w:rsidRPr="00FC7496" w:rsidRDefault="0035405E" w:rsidP="003123FF">
            <w:pPr>
              <w:pStyle w:val="TAC"/>
            </w:pPr>
            <w:r w:rsidRPr="00FC7496">
              <w:t>62</w:t>
            </w:r>
          </w:p>
        </w:tc>
        <w:tc>
          <w:tcPr>
            <w:tcW w:w="1389" w:type="dxa"/>
            <w:tcBorders>
              <w:top w:val="nil"/>
              <w:left w:val="nil"/>
              <w:bottom w:val="single" w:sz="4" w:space="0" w:color="auto"/>
              <w:right w:val="single" w:sz="4" w:space="0" w:color="auto"/>
            </w:tcBorders>
            <w:shd w:val="clear" w:color="auto" w:fill="auto"/>
            <w:noWrap/>
            <w:vAlign w:val="bottom"/>
          </w:tcPr>
          <w:p w14:paraId="732BEF5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78A31D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A7503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CBDF8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E48D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12C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C8066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AA14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F29A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1A1903" w14:textId="77777777" w:rsidR="0035405E" w:rsidRPr="00FC7496" w:rsidRDefault="0035405E" w:rsidP="003123FF">
            <w:pPr>
              <w:pStyle w:val="TAC"/>
            </w:pPr>
          </w:p>
        </w:tc>
      </w:tr>
      <w:tr w:rsidR="0035405E" w:rsidRPr="00FC7496" w14:paraId="5A05B48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4B7C5AA" w14:textId="77777777" w:rsidR="0035405E" w:rsidRPr="00FC7496" w:rsidRDefault="0035405E" w:rsidP="003123FF">
            <w:pPr>
              <w:pStyle w:val="TAC"/>
            </w:pPr>
            <w:r w:rsidRPr="00FC7496">
              <w:t>63</w:t>
            </w:r>
          </w:p>
        </w:tc>
        <w:tc>
          <w:tcPr>
            <w:tcW w:w="1389" w:type="dxa"/>
            <w:tcBorders>
              <w:top w:val="nil"/>
              <w:left w:val="nil"/>
              <w:bottom w:val="single" w:sz="4" w:space="0" w:color="auto"/>
              <w:right w:val="single" w:sz="4" w:space="0" w:color="auto"/>
            </w:tcBorders>
            <w:shd w:val="clear" w:color="auto" w:fill="auto"/>
            <w:noWrap/>
            <w:vAlign w:val="bottom"/>
          </w:tcPr>
          <w:p w14:paraId="1926C73A"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B5C5F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77D8D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C76B2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6795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EEC91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3A528B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1882A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159E5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CB804C" w14:textId="77777777" w:rsidR="0035405E" w:rsidRPr="00FC7496" w:rsidRDefault="0035405E" w:rsidP="003123FF">
            <w:pPr>
              <w:pStyle w:val="TAC"/>
            </w:pPr>
          </w:p>
        </w:tc>
      </w:tr>
      <w:tr w:rsidR="0035405E" w:rsidRPr="00FC7496" w14:paraId="5908EF3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7EBA5D7" w14:textId="77777777" w:rsidR="0035405E" w:rsidRPr="00FC7496" w:rsidRDefault="0035405E" w:rsidP="003123FF">
            <w:pPr>
              <w:pStyle w:val="TAC"/>
            </w:pPr>
            <w:r w:rsidRPr="00FC7496">
              <w:t>64</w:t>
            </w:r>
          </w:p>
        </w:tc>
        <w:tc>
          <w:tcPr>
            <w:tcW w:w="1389" w:type="dxa"/>
            <w:tcBorders>
              <w:top w:val="nil"/>
              <w:left w:val="nil"/>
              <w:bottom w:val="single" w:sz="4" w:space="0" w:color="auto"/>
              <w:right w:val="single" w:sz="4" w:space="0" w:color="auto"/>
            </w:tcBorders>
            <w:shd w:val="clear" w:color="auto" w:fill="auto"/>
            <w:noWrap/>
            <w:vAlign w:val="bottom"/>
          </w:tcPr>
          <w:p w14:paraId="1645FA2E" w14:textId="77777777" w:rsidR="00A4534E" w:rsidRPr="00FC7496" w:rsidRDefault="0035405E" w:rsidP="00A4534E">
            <w:pPr>
              <w:pStyle w:val="TAC"/>
            </w:pPr>
            <w:r w:rsidRPr="00FC7496">
              <w:t>MIB, SI1</w:t>
            </w:r>
            <w:r w:rsidR="00A4534E" w:rsidRPr="00FC7496">
              <w:t>,</w:t>
            </w:r>
          </w:p>
          <w:p w14:paraId="159B7EB8"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95921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6DB29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69A6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15D2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4C1FE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56FF1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282322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7CB516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DFF5FBF" w14:textId="77777777" w:rsidR="0035405E" w:rsidRPr="00FC7496" w:rsidRDefault="0035405E" w:rsidP="003123FF">
            <w:pPr>
              <w:pStyle w:val="TAC"/>
            </w:pPr>
          </w:p>
        </w:tc>
      </w:tr>
      <w:tr w:rsidR="0035405E" w:rsidRPr="00FC7496" w14:paraId="45BE1C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CCE53F" w14:textId="77777777" w:rsidR="0035405E" w:rsidRPr="00FC7496" w:rsidRDefault="0035405E" w:rsidP="003123FF">
            <w:pPr>
              <w:pStyle w:val="TAC"/>
            </w:pPr>
            <w:r w:rsidRPr="00FC7496">
              <w:t>65</w:t>
            </w:r>
          </w:p>
        </w:tc>
        <w:tc>
          <w:tcPr>
            <w:tcW w:w="1389" w:type="dxa"/>
            <w:tcBorders>
              <w:top w:val="nil"/>
              <w:left w:val="nil"/>
              <w:bottom w:val="single" w:sz="4" w:space="0" w:color="auto"/>
              <w:right w:val="single" w:sz="4" w:space="0" w:color="auto"/>
            </w:tcBorders>
            <w:shd w:val="clear" w:color="auto" w:fill="auto"/>
            <w:noWrap/>
            <w:vAlign w:val="bottom"/>
          </w:tcPr>
          <w:p w14:paraId="3D836F7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656F57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1132DD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D2950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AD0E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21B0E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D8C407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9312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D497F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ACA837" w14:textId="77777777" w:rsidR="0035405E" w:rsidRPr="00FC7496" w:rsidRDefault="0035405E" w:rsidP="003123FF">
            <w:pPr>
              <w:pStyle w:val="TAC"/>
            </w:pPr>
          </w:p>
        </w:tc>
      </w:tr>
      <w:tr w:rsidR="0035405E" w:rsidRPr="00FC7496" w14:paraId="4F4594C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95BF286" w14:textId="77777777" w:rsidR="0035405E" w:rsidRPr="00FC7496" w:rsidRDefault="0035405E" w:rsidP="003123FF">
            <w:pPr>
              <w:pStyle w:val="TAC"/>
            </w:pPr>
            <w:r w:rsidRPr="00FC7496">
              <w:t>66</w:t>
            </w:r>
          </w:p>
        </w:tc>
        <w:tc>
          <w:tcPr>
            <w:tcW w:w="1389" w:type="dxa"/>
            <w:tcBorders>
              <w:top w:val="nil"/>
              <w:left w:val="nil"/>
              <w:bottom w:val="single" w:sz="4" w:space="0" w:color="auto"/>
              <w:right w:val="single" w:sz="4" w:space="0" w:color="auto"/>
            </w:tcBorders>
            <w:shd w:val="clear" w:color="auto" w:fill="auto"/>
            <w:noWrap/>
            <w:vAlign w:val="bottom"/>
          </w:tcPr>
          <w:p w14:paraId="4773C975" w14:textId="77777777" w:rsidR="00A4534E" w:rsidRPr="00FC7496" w:rsidRDefault="0035405E" w:rsidP="00A4534E">
            <w:pPr>
              <w:pStyle w:val="TAC"/>
            </w:pPr>
            <w:r w:rsidRPr="00FC7496">
              <w:t>MIB, SI2</w:t>
            </w:r>
            <w:r w:rsidR="00A4534E" w:rsidRPr="00FC7496">
              <w:t>,</w:t>
            </w:r>
          </w:p>
          <w:p w14:paraId="400471FC"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5959A4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74C65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C7D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DB88BF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BDD5E3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67335C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E2BAB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217A1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C547626" w14:textId="77777777" w:rsidR="0035405E" w:rsidRPr="00FC7496" w:rsidRDefault="0035405E" w:rsidP="003123FF">
            <w:pPr>
              <w:pStyle w:val="TAC"/>
            </w:pPr>
          </w:p>
        </w:tc>
      </w:tr>
      <w:tr w:rsidR="0035405E" w:rsidRPr="00FC7496" w14:paraId="18EB350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6A71BC" w14:textId="77777777" w:rsidR="0035405E" w:rsidRPr="00FC7496" w:rsidRDefault="0035405E" w:rsidP="003123FF">
            <w:pPr>
              <w:pStyle w:val="TAC"/>
            </w:pPr>
            <w:r w:rsidRPr="00FC7496">
              <w:t>67</w:t>
            </w:r>
          </w:p>
        </w:tc>
        <w:tc>
          <w:tcPr>
            <w:tcW w:w="1389" w:type="dxa"/>
            <w:tcBorders>
              <w:top w:val="nil"/>
              <w:left w:val="nil"/>
              <w:bottom w:val="single" w:sz="4" w:space="0" w:color="auto"/>
              <w:right w:val="single" w:sz="4" w:space="0" w:color="auto"/>
            </w:tcBorders>
            <w:shd w:val="clear" w:color="auto" w:fill="auto"/>
            <w:noWrap/>
            <w:vAlign w:val="bottom"/>
          </w:tcPr>
          <w:p w14:paraId="7D9A1D66"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1C66C5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BA157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D5BE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AAE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DD7EC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56033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3C559B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50FEF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F6DF8B6" w14:textId="77777777" w:rsidR="0035405E" w:rsidRPr="00FC7496" w:rsidRDefault="0035405E" w:rsidP="003123FF">
            <w:pPr>
              <w:pStyle w:val="TAC"/>
            </w:pPr>
          </w:p>
        </w:tc>
      </w:tr>
      <w:tr w:rsidR="0035405E" w:rsidRPr="00FC7496" w14:paraId="4F17DF9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5E68B9" w14:textId="77777777" w:rsidR="0035405E" w:rsidRPr="00FC7496" w:rsidRDefault="0035405E" w:rsidP="003123FF">
            <w:pPr>
              <w:pStyle w:val="TAC"/>
            </w:pPr>
            <w:r w:rsidRPr="00FC7496">
              <w:t>68</w:t>
            </w:r>
          </w:p>
        </w:tc>
        <w:tc>
          <w:tcPr>
            <w:tcW w:w="1389" w:type="dxa"/>
            <w:tcBorders>
              <w:top w:val="nil"/>
              <w:left w:val="nil"/>
              <w:bottom w:val="single" w:sz="4" w:space="0" w:color="auto"/>
              <w:right w:val="single" w:sz="4" w:space="0" w:color="auto"/>
            </w:tcBorders>
            <w:shd w:val="clear" w:color="auto" w:fill="auto"/>
            <w:noWrap/>
            <w:vAlign w:val="bottom"/>
          </w:tcPr>
          <w:p w14:paraId="4AE43B80" w14:textId="77777777" w:rsidR="00A4534E" w:rsidRPr="00FC7496" w:rsidRDefault="0035405E" w:rsidP="00A4534E">
            <w:pPr>
              <w:pStyle w:val="TAC"/>
            </w:pPr>
            <w:r w:rsidRPr="00FC7496">
              <w:t>MIB, SI3</w:t>
            </w:r>
            <w:r w:rsidR="00A4534E" w:rsidRPr="00FC7496">
              <w:t>,</w:t>
            </w:r>
          </w:p>
          <w:p w14:paraId="30CB837B"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0A7FC15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87D78" w14:textId="77777777" w:rsidR="0035405E" w:rsidRPr="00FC7496" w:rsidRDefault="0035405E" w:rsidP="003123FF">
            <w:pPr>
              <w:pStyle w:val="TAC"/>
            </w:pPr>
          </w:p>
        </w:tc>
        <w:tc>
          <w:tcPr>
            <w:tcW w:w="737" w:type="dxa"/>
            <w:tcBorders>
              <w:top w:val="nil"/>
              <w:left w:val="nil"/>
              <w:bottom w:val="nil"/>
              <w:right w:val="nil"/>
            </w:tcBorders>
            <w:shd w:val="clear" w:color="auto" w:fill="auto"/>
            <w:noWrap/>
            <w:vAlign w:val="bottom"/>
          </w:tcPr>
          <w:p w14:paraId="46624926" w14:textId="77777777" w:rsidR="0035405E" w:rsidRPr="00FC7496" w:rsidRDefault="0035405E" w:rsidP="003123FF">
            <w:pPr>
              <w:pStyle w:val="TAC"/>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439D078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A35AB6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FCF8C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E03E2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BBD855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0B0F0EE" w14:textId="77777777" w:rsidR="0035405E" w:rsidRPr="00FC7496" w:rsidRDefault="0035405E" w:rsidP="003123FF">
            <w:pPr>
              <w:pStyle w:val="TAC"/>
            </w:pPr>
          </w:p>
        </w:tc>
      </w:tr>
      <w:tr w:rsidR="0035405E" w:rsidRPr="00FC7496" w14:paraId="64E61CD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1EA34F8" w14:textId="77777777" w:rsidR="0035405E" w:rsidRPr="00FC7496" w:rsidRDefault="0035405E" w:rsidP="003123FF">
            <w:pPr>
              <w:pStyle w:val="TAC"/>
            </w:pPr>
            <w:r w:rsidRPr="00FC7496">
              <w:t>69</w:t>
            </w:r>
          </w:p>
        </w:tc>
        <w:tc>
          <w:tcPr>
            <w:tcW w:w="1389" w:type="dxa"/>
            <w:tcBorders>
              <w:top w:val="nil"/>
              <w:left w:val="nil"/>
              <w:bottom w:val="single" w:sz="4" w:space="0" w:color="auto"/>
              <w:right w:val="single" w:sz="4" w:space="0" w:color="auto"/>
            </w:tcBorders>
            <w:shd w:val="clear" w:color="auto" w:fill="auto"/>
            <w:noWrap/>
            <w:vAlign w:val="bottom"/>
          </w:tcPr>
          <w:p w14:paraId="70FEEB0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E8A683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ECC101F"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159333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2C99B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911A28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94CC7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75C12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7F1A8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A28A8F1" w14:textId="77777777" w:rsidR="0035405E" w:rsidRPr="00FC7496" w:rsidRDefault="0035405E" w:rsidP="003123FF">
            <w:pPr>
              <w:pStyle w:val="TAC"/>
            </w:pPr>
          </w:p>
        </w:tc>
      </w:tr>
      <w:tr w:rsidR="0035405E" w:rsidRPr="00FC7496" w14:paraId="2E44C8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ED1E2C" w14:textId="77777777" w:rsidR="0035405E" w:rsidRPr="00FC7496" w:rsidRDefault="0035405E" w:rsidP="003123FF">
            <w:pPr>
              <w:pStyle w:val="TAC"/>
            </w:pPr>
            <w:r w:rsidRPr="00FC7496">
              <w:t>70</w:t>
            </w:r>
          </w:p>
        </w:tc>
        <w:tc>
          <w:tcPr>
            <w:tcW w:w="1389" w:type="dxa"/>
            <w:tcBorders>
              <w:top w:val="nil"/>
              <w:left w:val="nil"/>
              <w:bottom w:val="single" w:sz="4" w:space="0" w:color="auto"/>
              <w:right w:val="single" w:sz="4" w:space="0" w:color="auto"/>
            </w:tcBorders>
            <w:shd w:val="clear" w:color="auto" w:fill="auto"/>
            <w:noWrap/>
            <w:vAlign w:val="bottom"/>
          </w:tcPr>
          <w:p w14:paraId="25AB756C" w14:textId="77777777" w:rsidR="00A4534E" w:rsidRPr="00FC7496" w:rsidRDefault="0035405E" w:rsidP="00A4534E">
            <w:pPr>
              <w:pStyle w:val="TAC"/>
            </w:pPr>
            <w:r w:rsidRPr="00FC7496">
              <w:t>MIB, SI4</w:t>
            </w:r>
            <w:r w:rsidR="00A4534E" w:rsidRPr="00FC7496">
              <w:t>,</w:t>
            </w:r>
          </w:p>
          <w:p w14:paraId="3DC47864"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354B6B1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9585E9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31D61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F0222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5A0EAD"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CF1CFA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B7F4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31CCA1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8187D5" w14:textId="77777777" w:rsidR="0035405E" w:rsidRPr="00FC7496" w:rsidRDefault="0035405E" w:rsidP="003123FF">
            <w:pPr>
              <w:pStyle w:val="TAC"/>
            </w:pPr>
            <w:r w:rsidRPr="00FC7496">
              <w:t> </w:t>
            </w:r>
          </w:p>
        </w:tc>
      </w:tr>
      <w:tr w:rsidR="0035405E" w:rsidRPr="00FC7496" w14:paraId="75F5FE6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BE53FC" w14:textId="77777777" w:rsidR="0035405E" w:rsidRPr="00FC7496" w:rsidRDefault="0035405E" w:rsidP="003123FF">
            <w:pPr>
              <w:pStyle w:val="TAC"/>
            </w:pPr>
            <w:r w:rsidRPr="00FC7496">
              <w:t>71</w:t>
            </w:r>
          </w:p>
        </w:tc>
        <w:tc>
          <w:tcPr>
            <w:tcW w:w="1389" w:type="dxa"/>
            <w:tcBorders>
              <w:top w:val="nil"/>
              <w:left w:val="nil"/>
              <w:bottom w:val="single" w:sz="4" w:space="0" w:color="auto"/>
              <w:right w:val="single" w:sz="4" w:space="0" w:color="auto"/>
            </w:tcBorders>
            <w:shd w:val="clear" w:color="auto" w:fill="auto"/>
            <w:noWrap/>
            <w:vAlign w:val="bottom"/>
          </w:tcPr>
          <w:p w14:paraId="63A8B4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A2736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6DF89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EE59EF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FCD0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39966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4AE56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50467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9AB07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1416CC0" w14:textId="77777777" w:rsidR="0035405E" w:rsidRPr="00FC7496" w:rsidRDefault="0035405E" w:rsidP="003123FF">
            <w:pPr>
              <w:pStyle w:val="TAC"/>
            </w:pPr>
          </w:p>
        </w:tc>
      </w:tr>
      <w:tr w:rsidR="0035405E" w:rsidRPr="00FC7496" w14:paraId="520D647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92EA563" w14:textId="77777777" w:rsidR="0035405E" w:rsidRPr="00FC7496" w:rsidRDefault="0035405E" w:rsidP="003123FF">
            <w:pPr>
              <w:pStyle w:val="TAC"/>
            </w:pPr>
            <w:r w:rsidRPr="00FC7496">
              <w:t>72</w:t>
            </w:r>
          </w:p>
        </w:tc>
        <w:tc>
          <w:tcPr>
            <w:tcW w:w="1389" w:type="dxa"/>
            <w:tcBorders>
              <w:top w:val="nil"/>
              <w:left w:val="nil"/>
              <w:bottom w:val="single" w:sz="4" w:space="0" w:color="auto"/>
              <w:right w:val="single" w:sz="4" w:space="0" w:color="auto"/>
            </w:tcBorders>
            <w:shd w:val="clear" w:color="auto" w:fill="auto"/>
            <w:noWrap/>
            <w:vAlign w:val="bottom"/>
          </w:tcPr>
          <w:p w14:paraId="0D8BC8A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69E0B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836D25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A2F65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51596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6DEFD5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3A8B18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9AEEB6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68A59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48E4C2F" w14:textId="77777777" w:rsidR="0035405E" w:rsidRPr="00FC7496" w:rsidRDefault="0035405E" w:rsidP="003123FF">
            <w:pPr>
              <w:pStyle w:val="TAC"/>
            </w:pPr>
            <w:r w:rsidRPr="00FC7496">
              <w:t> </w:t>
            </w:r>
          </w:p>
        </w:tc>
      </w:tr>
      <w:tr w:rsidR="0035405E" w:rsidRPr="00FC7496" w14:paraId="5F22FCEA" w14:textId="77777777" w:rsidTr="00A4534E">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313D2" w14:textId="77777777" w:rsidR="0035405E" w:rsidRPr="00FC7496" w:rsidRDefault="0035405E" w:rsidP="003123FF">
            <w:pPr>
              <w:pStyle w:val="TAC"/>
            </w:pPr>
            <w:r w:rsidRPr="00FC7496">
              <w:t>73</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4AAC5826" w14:textId="77777777" w:rsidR="0035405E" w:rsidRPr="00FC7496" w:rsidRDefault="0035405E" w:rsidP="003123FF">
            <w:pPr>
              <w:pStyle w:val="TAC"/>
            </w:pPr>
            <w:r w:rsidRPr="00FC7496">
              <w:t>MIB, SIB1-BR</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0BE831E" w14:textId="77777777" w:rsidR="0035405E" w:rsidRPr="00FC7496" w:rsidRDefault="0035405E" w:rsidP="003123FF">
            <w:pPr>
              <w:pStyle w:val="TAC"/>
            </w:pP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37B90385"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4FC8D530" w14:textId="77777777" w:rsidR="0035405E" w:rsidRPr="00FC7496" w:rsidRDefault="0035405E" w:rsidP="003123FF">
            <w:pPr>
              <w:pStyle w:val="TAC"/>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6A78467" w14:textId="77777777" w:rsidR="0035405E" w:rsidRPr="00FC7496" w:rsidRDefault="0035405E" w:rsidP="003123F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438F47D2" w14:textId="77777777" w:rsidR="0035405E" w:rsidRPr="00FC7496" w:rsidRDefault="0035405E" w:rsidP="003123FF">
            <w:pPr>
              <w:pStyle w:val="TAC"/>
            </w:pP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6AC32C69" w14:textId="77777777" w:rsidR="0035405E" w:rsidRPr="00FC7496" w:rsidRDefault="0035405E" w:rsidP="003123FF">
            <w:pPr>
              <w:pStyle w:val="TAC"/>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C8BB247" w14:textId="77777777" w:rsidR="0035405E" w:rsidRPr="00FC7496" w:rsidRDefault="0035405E" w:rsidP="003123FF">
            <w:pPr>
              <w:pStyle w:val="TAC"/>
            </w:pP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76432A7A" w14:textId="77777777" w:rsidR="0035405E" w:rsidRPr="00FC7496" w:rsidRDefault="0035405E" w:rsidP="003123FF">
            <w:pPr>
              <w:pStyle w:val="TAC"/>
            </w:pP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09C17E9D" w14:textId="77777777" w:rsidR="0035405E" w:rsidRPr="00FC7496" w:rsidRDefault="0035405E" w:rsidP="003123FF">
            <w:pPr>
              <w:pStyle w:val="TAC"/>
            </w:pPr>
          </w:p>
        </w:tc>
      </w:tr>
    </w:tbl>
    <w:p w14:paraId="5C4D7978" w14:textId="77777777" w:rsidR="00A4534E" w:rsidRPr="00FC7496" w:rsidRDefault="00A4534E" w:rsidP="00A4534E"/>
    <w:p w14:paraId="2339CFFB" w14:textId="77777777" w:rsidR="00A4534E" w:rsidRPr="00FC7496" w:rsidRDefault="00A4534E" w:rsidP="00A4534E">
      <w:pPr>
        <w:pStyle w:val="TH"/>
      </w:pPr>
      <w:r w:rsidRPr="00FC7496">
        <w:t>Table 7.7.2a-6: BR System Information Scheduling (TDD) for DL bandwidth = 5 MHz</w:t>
      </w:r>
    </w:p>
    <w:tbl>
      <w:tblPr>
        <w:tblW w:w="9782" w:type="dxa"/>
        <w:jc w:val="center"/>
        <w:tblCellMar>
          <w:left w:w="28" w:type="dxa"/>
        </w:tblCellMar>
        <w:tblLook w:val="0000" w:firstRow="0" w:lastRow="0" w:firstColumn="0" w:lastColumn="0" w:noHBand="0" w:noVBand="0"/>
      </w:tblPr>
      <w:tblGrid>
        <w:gridCol w:w="1517"/>
        <w:gridCol w:w="1214"/>
        <w:gridCol w:w="742"/>
        <w:gridCol w:w="638"/>
        <w:gridCol w:w="420"/>
        <w:gridCol w:w="900"/>
        <w:gridCol w:w="1260"/>
        <w:gridCol w:w="581"/>
        <w:gridCol w:w="667"/>
        <w:gridCol w:w="851"/>
        <w:gridCol w:w="992"/>
      </w:tblGrid>
      <w:tr w:rsidR="00A4534E" w:rsidRPr="00FC7496" w14:paraId="7C77A04E" w14:textId="77777777" w:rsidTr="009B0016">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C8C6C" w14:textId="77777777" w:rsidR="00A4534E" w:rsidRPr="00FC7496" w:rsidRDefault="00A4534E" w:rsidP="009B0016">
            <w:pPr>
              <w:pStyle w:val="TAH"/>
            </w:pPr>
            <w:r w:rsidRPr="00FC7496">
              <w:t>SFN\SubFrame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3CD40CF0" w14:textId="77777777" w:rsidR="00A4534E" w:rsidRPr="00FC7496" w:rsidRDefault="00A4534E" w:rsidP="009B0016">
            <w:pPr>
              <w:pStyle w:val="TAH"/>
            </w:pPr>
            <w:r w:rsidRPr="00FC7496">
              <w:t>0</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2E0116D9" w14:textId="77777777" w:rsidR="00A4534E" w:rsidRPr="00FC7496" w:rsidRDefault="00A4534E" w:rsidP="009B0016">
            <w:pPr>
              <w:pStyle w:val="TAH"/>
            </w:pPr>
            <w:r w:rsidRPr="00FC7496">
              <w:t>1</w:t>
            </w: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AD65D7E" w14:textId="77777777" w:rsidR="00A4534E" w:rsidRPr="00FC7496" w:rsidRDefault="00A4534E" w:rsidP="009B0016">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0CCDA2BD" w14:textId="77777777" w:rsidR="00A4534E" w:rsidRPr="00FC7496" w:rsidRDefault="00A4534E" w:rsidP="009B0016">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7E8D8CB" w14:textId="77777777" w:rsidR="00A4534E" w:rsidRPr="00FC7496" w:rsidRDefault="00A4534E" w:rsidP="009B0016">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4AD1BD0F" w14:textId="77777777" w:rsidR="00A4534E" w:rsidRPr="00FC7496" w:rsidRDefault="00A4534E" w:rsidP="009B0016">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B4ED611" w14:textId="77777777" w:rsidR="00A4534E" w:rsidRPr="00FC7496" w:rsidRDefault="00A4534E" w:rsidP="009B0016">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4A77406A" w14:textId="77777777" w:rsidR="00A4534E" w:rsidRPr="00FC7496" w:rsidRDefault="00A4534E"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EEEE42" w14:textId="77777777" w:rsidR="00A4534E" w:rsidRPr="00FC7496" w:rsidRDefault="00A4534E" w:rsidP="009B0016">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8374C50" w14:textId="77777777" w:rsidR="00A4534E" w:rsidRPr="00FC7496" w:rsidRDefault="00A4534E" w:rsidP="009B0016">
            <w:pPr>
              <w:pStyle w:val="TAH"/>
            </w:pPr>
            <w:r w:rsidRPr="00FC7496">
              <w:t>9</w:t>
            </w:r>
          </w:p>
        </w:tc>
      </w:tr>
      <w:tr w:rsidR="00A4534E" w:rsidRPr="00FC7496" w14:paraId="6E4C58B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44DCB4C" w14:textId="77777777" w:rsidR="00A4534E" w:rsidRPr="00FC7496" w:rsidRDefault="00A4534E" w:rsidP="009B0016">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077CD8F0" w14:textId="77777777" w:rsidR="00A4534E" w:rsidRPr="00FC7496" w:rsidRDefault="00A4534E" w:rsidP="009B0016">
            <w:pPr>
              <w:pStyle w:val="TAC"/>
            </w:pPr>
            <w:r w:rsidRPr="00FC7496">
              <w:t>MIB,</w:t>
            </w:r>
          </w:p>
          <w:p w14:paraId="5B9B16C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67C499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5481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01E8A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1483DE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B36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D89C2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0EC64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E31ED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237500" w14:textId="77777777" w:rsidR="00A4534E" w:rsidRPr="00FC7496" w:rsidRDefault="00A4534E" w:rsidP="009B0016">
            <w:pPr>
              <w:pStyle w:val="TAC"/>
            </w:pPr>
          </w:p>
        </w:tc>
      </w:tr>
      <w:tr w:rsidR="00A4534E" w:rsidRPr="00FC7496" w14:paraId="3A11204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F53F67" w14:textId="77777777" w:rsidR="00A4534E" w:rsidRPr="00FC7496" w:rsidRDefault="00A4534E" w:rsidP="009B0016">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388E05E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B84F3D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68C55A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BFB96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373E2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58A42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9D67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8EACE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8B418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5CBED1" w14:textId="77777777" w:rsidR="00A4534E" w:rsidRPr="00FC7496" w:rsidRDefault="00A4534E" w:rsidP="009B0016">
            <w:pPr>
              <w:pStyle w:val="TAC"/>
            </w:pPr>
          </w:p>
        </w:tc>
      </w:tr>
      <w:tr w:rsidR="00A4534E" w:rsidRPr="00FC7496" w14:paraId="300791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113C02" w14:textId="77777777" w:rsidR="00A4534E" w:rsidRPr="00FC7496" w:rsidRDefault="00A4534E" w:rsidP="009B0016">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3637F33E" w14:textId="77777777" w:rsidR="00A4534E" w:rsidRPr="00FC7496" w:rsidRDefault="00A4534E" w:rsidP="009B0016">
            <w:pPr>
              <w:pStyle w:val="TAC"/>
            </w:pPr>
            <w:r w:rsidRPr="00FC7496">
              <w:t>MIB,</w:t>
            </w:r>
          </w:p>
          <w:p w14:paraId="1B7B5530"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57FC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F8124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E1406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705B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6F49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56EE69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A91BD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2B0DC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2BB8C71" w14:textId="77777777" w:rsidR="00A4534E" w:rsidRPr="00FC7496" w:rsidRDefault="00A4534E" w:rsidP="009B0016">
            <w:pPr>
              <w:pStyle w:val="TAC"/>
            </w:pPr>
          </w:p>
        </w:tc>
      </w:tr>
      <w:tr w:rsidR="00A4534E" w:rsidRPr="00FC7496" w14:paraId="4B3DDDD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53D2C6" w14:textId="77777777" w:rsidR="00A4534E" w:rsidRPr="00FC7496" w:rsidRDefault="00A4534E" w:rsidP="009B0016">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03C9BADE"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6D128E5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EAB80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A3CA0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48A39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C8C33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1F5E18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DAF6D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3CE31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9E181D0" w14:textId="77777777" w:rsidR="00A4534E" w:rsidRPr="00FC7496" w:rsidRDefault="00A4534E" w:rsidP="009B0016">
            <w:pPr>
              <w:pStyle w:val="TAC"/>
            </w:pPr>
          </w:p>
        </w:tc>
      </w:tr>
      <w:tr w:rsidR="00A4534E" w:rsidRPr="00FC7496" w14:paraId="08AD44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7402FB" w14:textId="77777777" w:rsidR="00A4534E" w:rsidRPr="00FC7496" w:rsidRDefault="00A4534E" w:rsidP="009B0016">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40A31F6A" w14:textId="77777777" w:rsidR="00A4534E" w:rsidRPr="00FC7496" w:rsidRDefault="00A4534E" w:rsidP="009B0016">
            <w:pPr>
              <w:pStyle w:val="TAC"/>
            </w:pPr>
            <w:r w:rsidRPr="00FC7496">
              <w:t>MIB,</w:t>
            </w:r>
          </w:p>
          <w:p w14:paraId="4CF9033E"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07FE444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08E411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30AE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A5548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94D8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1050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DDE76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72F4A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210443" w14:textId="77777777" w:rsidR="00A4534E" w:rsidRPr="00FC7496" w:rsidRDefault="00A4534E" w:rsidP="009B0016">
            <w:pPr>
              <w:pStyle w:val="TAC"/>
            </w:pPr>
          </w:p>
        </w:tc>
      </w:tr>
      <w:tr w:rsidR="00A4534E" w:rsidRPr="00FC7496" w14:paraId="0FFC34F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A25D086" w14:textId="77777777" w:rsidR="00A4534E" w:rsidRPr="00FC7496" w:rsidRDefault="00A4534E" w:rsidP="009B0016">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17BD8BDC"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5DAB2F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B3894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4ADCA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322C2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D51ED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0D51A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20195C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DC030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6C260A" w14:textId="77777777" w:rsidR="00A4534E" w:rsidRPr="00FC7496" w:rsidRDefault="00A4534E" w:rsidP="009B0016">
            <w:pPr>
              <w:pStyle w:val="TAC"/>
            </w:pPr>
          </w:p>
        </w:tc>
      </w:tr>
      <w:tr w:rsidR="00A4534E" w:rsidRPr="00FC7496" w14:paraId="41317CA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888759" w14:textId="77777777" w:rsidR="00A4534E" w:rsidRPr="00FC7496" w:rsidRDefault="00A4534E" w:rsidP="009B0016">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65BD5432" w14:textId="77777777" w:rsidR="00A4534E" w:rsidRPr="00FC7496" w:rsidRDefault="00A4534E" w:rsidP="009B0016">
            <w:pPr>
              <w:pStyle w:val="TAC"/>
            </w:pPr>
            <w:r w:rsidRPr="00FC7496">
              <w:t>MIB,</w:t>
            </w:r>
          </w:p>
          <w:p w14:paraId="2B53ED77"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4DC9A5E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BEE672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F94E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53577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5043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82C385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379EB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74F1FF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18973EF" w14:textId="77777777" w:rsidR="00A4534E" w:rsidRPr="00FC7496" w:rsidRDefault="00A4534E" w:rsidP="009B0016">
            <w:pPr>
              <w:pStyle w:val="TAC"/>
            </w:pPr>
          </w:p>
        </w:tc>
      </w:tr>
      <w:tr w:rsidR="00A4534E" w:rsidRPr="00FC7496" w14:paraId="3894286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288E592" w14:textId="77777777" w:rsidR="00A4534E" w:rsidRPr="00FC7496" w:rsidRDefault="00A4534E" w:rsidP="009B0016">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78DBDB04"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256E258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DA1CC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2401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5088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81290"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A3CD5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AE43D1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07BC9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0DA0F92" w14:textId="77777777" w:rsidR="00A4534E" w:rsidRPr="00FC7496" w:rsidRDefault="00A4534E" w:rsidP="009B0016">
            <w:pPr>
              <w:pStyle w:val="TAC"/>
            </w:pPr>
          </w:p>
        </w:tc>
      </w:tr>
      <w:tr w:rsidR="00A4534E" w:rsidRPr="00FC7496" w14:paraId="32D8BDF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DF0BDA" w14:textId="77777777" w:rsidR="00A4534E" w:rsidRPr="00FC7496" w:rsidRDefault="00A4534E" w:rsidP="009B0016">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55D67D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09A0A3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5E0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00962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8C87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48107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ACEFB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7404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EA4DA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B2A7B5" w14:textId="77777777" w:rsidR="00A4534E" w:rsidRPr="00FC7496" w:rsidRDefault="00A4534E" w:rsidP="009B0016">
            <w:pPr>
              <w:pStyle w:val="TAC"/>
            </w:pPr>
          </w:p>
        </w:tc>
      </w:tr>
      <w:tr w:rsidR="00A4534E" w:rsidRPr="00FC7496" w14:paraId="0982BE4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FDA133" w14:textId="77777777" w:rsidR="00A4534E" w:rsidRPr="00FC7496" w:rsidRDefault="00A4534E" w:rsidP="009B0016">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001DF8E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8E23B1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01A94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84C1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1CC47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9AA9BB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123BC8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0552BF"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446E5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248AF88" w14:textId="77777777" w:rsidR="00A4534E" w:rsidRPr="00FC7496" w:rsidRDefault="00A4534E" w:rsidP="009B0016">
            <w:pPr>
              <w:pStyle w:val="TAC"/>
            </w:pPr>
          </w:p>
        </w:tc>
      </w:tr>
      <w:tr w:rsidR="00A4534E" w:rsidRPr="00FC7496" w14:paraId="5B7A668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7CAD41A" w14:textId="77777777" w:rsidR="00A4534E" w:rsidRPr="00FC7496" w:rsidRDefault="00A4534E" w:rsidP="009B0016">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3B37E4A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A4ABF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A6D7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A77E4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A37B7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C5A8F4"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6EF6F1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6502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BEA15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176E1" w14:textId="77777777" w:rsidR="00A4534E" w:rsidRPr="00FC7496" w:rsidRDefault="00A4534E" w:rsidP="009B0016">
            <w:pPr>
              <w:pStyle w:val="TAC"/>
            </w:pPr>
          </w:p>
        </w:tc>
      </w:tr>
      <w:tr w:rsidR="00A4534E" w:rsidRPr="00FC7496" w14:paraId="7F43ED1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BB8217" w14:textId="77777777" w:rsidR="00A4534E" w:rsidRPr="00FC7496" w:rsidRDefault="00A4534E" w:rsidP="009B0016">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17A5F4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A720F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CA83DE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5AC9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F6577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B85731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99D793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4146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841E83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3765FBE" w14:textId="77777777" w:rsidR="00A4534E" w:rsidRPr="00FC7496" w:rsidRDefault="00A4534E" w:rsidP="009B0016">
            <w:pPr>
              <w:pStyle w:val="TAC"/>
            </w:pPr>
          </w:p>
        </w:tc>
      </w:tr>
      <w:tr w:rsidR="00A4534E" w:rsidRPr="00FC7496" w14:paraId="2A78D7D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EB68DD" w14:textId="77777777" w:rsidR="00A4534E" w:rsidRPr="00FC7496" w:rsidRDefault="00A4534E" w:rsidP="009B0016">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4122DA80"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1252FD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A97F6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88AD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D7A3AA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528FCD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78E52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8FAE3B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FF2E0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79501F4" w14:textId="77777777" w:rsidR="00A4534E" w:rsidRPr="00FC7496" w:rsidRDefault="00A4534E" w:rsidP="009B0016">
            <w:pPr>
              <w:pStyle w:val="TAC"/>
            </w:pPr>
          </w:p>
        </w:tc>
      </w:tr>
      <w:tr w:rsidR="00A4534E" w:rsidRPr="00FC7496" w14:paraId="38B5AEC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C2F3C" w14:textId="77777777" w:rsidR="00A4534E" w:rsidRPr="00FC7496" w:rsidRDefault="00A4534E" w:rsidP="009B0016">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7DAD077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204E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2555DD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FFDA6C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F4A19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E83A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2B853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3A1E3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9F782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D19E60" w14:textId="77777777" w:rsidR="00A4534E" w:rsidRPr="00FC7496" w:rsidRDefault="00A4534E" w:rsidP="009B0016">
            <w:pPr>
              <w:pStyle w:val="TAC"/>
            </w:pPr>
          </w:p>
        </w:tc>
      </w:tr>
      <w:tr w:rsidR="00A4534E" w:rsidRPr="00FC7496" w14:paraId="1274FD5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FEE355" w14:textId="77777777" w:rsidR="00A4534E" w:rsidRPr="00FC7496" w:rsidRDefault="00A4534E" w:rsidP="009B0016">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496401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ABD1D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69D398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B4105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E474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D68C00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69C06F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C4089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89B6E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739E0E1" w14:textId="77777777" w:rsidR="00A4534E" w:rsidRPr="00FC7496" w:rsidRDefault="00A4534E" w:rsidP="009B0016">
            <w:pPr>
              <w:pStyle w:val="TAC"/>
            </w:pPr>
          </w:p>
        </w:tc>
      </w:tr>
      <w:tr w:rsidR="00A4534E" w:rsidRPr="00FC7496" w14:paraId="332E2F3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27D823" w14:textId="77777777" w:rsidR="00A4534E" w:rsidRPr="00FC7496" w:rsidRDefault="00A4534E" w:rsidP="009B0016">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6C9B6EE9"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FAC35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2429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25A3335"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6B21D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FE07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796F2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A94B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CD2F1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9473E0" w14:textId="77777777" w:rsidR="00A4534E" w:rsidRPr="00FC7496" w:rsidRDefault="00A4534E" w:rsidP="009B0016">
            <w:pPr>
              <w:pStyle w:val="TAC"/>
            </w:pPr>
          </w:p>
        </w:tc>
      </w:tr>
      <w:tr w:rsidR="00A4534E" w:rsidRPr="00FC7496" w14:paraId="61E9FC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D63ED4" w14:textId="77777777" w:rsidR="00A4534E" w:rsidRPr="00FC7496" w:rsidRDefault="00A4534E" w:rsidP="009B0016">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6F35096E" w14:textId="77777777" w:rsidR="00A4534E" w:rsidRPr="00FC7496" w:rsidRDefault="00A4534E" w:rsidP="009B0016">
            <w:pPr>
              <w:pStyle w:val="TAC"/>
            </w:pPr>
            <w:r w:rsidRPr="00FC7496">
              <w:t>MIB,</w:t>
            </w:r>
          </w:p>
          <w:p w14:paraId="60B7A69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07DC7D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6861A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377997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464B9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9CF65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64ABB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51C7F5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D3F9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8D2C51" w14:textId="77777777" w:rsidR="00A4534E" w:rsidRPr="00FC7496" w:rsidRDefault="00A4534E" w:rsidP="009B0016">
            <w:pPr>
              <w:pStyle w:val="TAC"/>
            </w:pPr>
          </w:p>
        </w:tc>
      </w:tr>
      <w:tr w:rsidR="00A4534E" w:rsidRPr="00FC7496" w14:paraId="3B1B12B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8AF1AF" w14:textId="77777777" w:rsidR="00A4534E" w:rsidRPr="00FC7496" w:rsidRDefault="00A4534E" w:rsidP="009B0016">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3566AA7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EA602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C82F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D128D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E18A6B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BF6B9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8FDF9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818C3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DA53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E902BE" w14:textId="77777777" w:rsidR="00A4534E" w:rsidRPr="00FC7496" w:rsidRDefault="00A4534E" w:rsidP="009B0016">
            <w:pPr>
              <w:pStyle w:val="TAC"/>
            </w:pPr>
          </w:p>
        </w:tc>
      </w:tr>
      <w:tr w:rsidR="00A4534E" w:rsidRPr="00FC7496" w14:paraId="445071E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A981DF" w14:textId="77777777" w:rsidR="00A4534E" w:rsidRPr="00FC7496" w:rsidRDefault="00A4534E" w:rsidP="009B0016">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39E812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893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AB858E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D378C4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70E65E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71E8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0B57A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F2E21A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E76F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B68D1E" w14:textId="77777777" w:rsidR="00A4534E" w:rsidRPr="00FC7496" w:rsidRDefault="00A4534E" w:rsidP="009B0016">
            <w:pPr>
              <w:pStyle w:val="TAC"/>
            </w:pPr>
          </w:p>
        </w:tc>
      </w:tr>
      <w:tr w:rsidR="00A4534E" w:rsidRPr="00FC7496" w14:paraId="67E919B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2E284B" w14:textId="77777777" w:rsidR="00A4534E" w:rsidRPr="00FC7496" w:rsidRDefault="00A4534E" w:rsidP="009B0016">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4ECCB7B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B1961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DD8C92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0AA99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BD8D20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FF609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B29643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F63FE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FEB4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86BBAC6" w14:textId="77777777" w:rsidR="00A4534E" w:rsidRPr="00FC7496" w:rsidRDefault="00A4534E" w:rsidP="009B0016">
            <w:pPr>
              <w:pStyle w:val="TAC"/>
            </w:pPr>
          </w:p>
        </w:tc>
      </w:tr>
      <w:tr w:rsidR="00A4534E" w:rsidRPr="00FC7496" w14:paraId="799AF0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48C6EDF" w14:textId="77777777" w:rsidR="00A4534E" w:rsidRPr="00FC7496" w:rsidRDefault="00A4534E" w:rsidP="009B0016">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4A8668B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6BBFC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DA9B8F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2AD7D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A73EB5"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1D52E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0388F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AA6C6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0CC0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B4A39DF" w14:textId="77777777" w:rsidR="00A4534E" w:rsidRPr="00FC7496" w:rsidRDefault="00A4534E" w:rsidP="009B0016">
            <w:pPr>
              <w:pStyle w:val="TAC"/>
            </w:pPr>
          </w:p>
        </w:tc>
      </w:tr>
      <w:tr w:rsidR="00A4534E" w:rsidRPr="00FC7496" w14:paraId="0F1A5D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0B81E7" w14:textId="77777777" w:rsidR="00A4534E" w:rsidRPr="00FC7496" w:rsidRDefault="00A4534E" w:rsidP="009B0016">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7C8360B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723537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4581D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29353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F9FDE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8E618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63F82D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D8BE21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6DD16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07C4EB" w14:textId="77777777" w:rsidR="00A4534E" w:rsidRPr="00FC7496" w:rsidRDefault="00A4534E" w:rsidP="009B0016">
            <w:pPr>
              <w:pStyle w:val="TAC"/>
            </w:pPr>
          </w:p>
        </w:tc>
      </w:tr>
      <w:tr w:rsidR="00A4534E" w:rsidRPr="00FC7496" w14:paraId="171FAD1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E7085" w14:textId="77777777" w:rsidR="00A4534E" w:rsidRPr="00FC7496" w:rsidRDefault="00A4534E" w:rsidP="009B0016">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6AAF5C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48DF72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54F516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F3E6F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F165A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D6A206"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2838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4D2A4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55C14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8F28DF" w14:textId="77777777" w:rsidR="00A4534E" w:rsidRPr="00FC7496" w:rsidRDefault="00A4534E" w:rsidP="009B0016">
            <w:pPr>
              <w:pStyle w:val="TAC"/>
            </w:pPr>
          </w:p>
        </w:tc>
      </w:tr>
      <w:tr w:rsidR="00A4534E" w:rsidRPr="00FC7496" w14:paraId="536DFA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3FCFB4" w14:textId="77777777" w:rsidR="00A4534E" w:rsidRPr="00FC7496" w:rsidRDefault="00A4534E" w:rsidP="009B0016">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6C0FF46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B1FB5E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A918E3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09E27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F42E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CCD9E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1CFEF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11A218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85D3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3154E6A" w14:textId="77777777" w:rsidR="00A4534E" w:rsidRPr="00FC7496" w:rsidRDefault="00A4534E" w:rsidP="009B0016">
            <w:pPr>
              <w:pStyle w:val="TAC"/>
            </w:pPr>
          </w:p>
        </w:tc>
      </w:tr>
      <w:tr w:rsidR="00A4534E" w:rsidRPr="00FC7496" w14:paraId="2055DB1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2DBB42" w14:textId="77777777" w:rsidR="00A4534E" w:rsidRPr="00FC7496" w:rsidRDefault="00A4534E" w:rsidP="009B0016">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1E75B6A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4EC2EA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3C6B9A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CCEE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DCB1A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98AB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EE0CE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71567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0F636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647127" w14:textId="77777777" w:rsidR="00A4534E" w:rsidRPr="00FC7496" w:rsidRDefault="00A4534E" w:rsidP="009B0016">
            <w:pPr>
              <w:pStyle w:val="TAC"/>
            </w:pPr>
          </w:p>
        </w:tc>
      </w:tr>
      <w:tr w:rsidR="00A4534E" w:rsidRPr="00FC7496" w14:paraId="6884A95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C370E7" w14:textId="77777777" w:rsidR="00A4534E" w:rsidRPr="00FC7496" w:rsidRDefault="00A4534E" w:rsidP="009B0016">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1CCF1C7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08302A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D0A88B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2B43C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ED3C95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E0C4B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2E832D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F44EE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4EA0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13327C" w14:textId="77777777" w:rsidR="00A4534E" w:rsidRPr="00FC7496" w:rsidRDefault="00A4534E" w:rsidP="009B0016">
            <w:pPr>
              <w:pStyle w:val="TAC"/>
            </w:pPr>
          </w:p>
        </w:tc>
      </w:tr>
      <w:tr w:rsidR="00A4534E" w:rsidRPr="00FC7496" w14:paraId="2926285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46271AF" w14:textId="77777777" w:rsidR="00A4534E" w:rsidRPr="00FC7496" w:rsidRDefault="00A4534E" w:rsidP="009B0016">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0FB02E0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4E37C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318A3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8FB2A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4C568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3DCA01"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B3EE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29537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74393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1C3371D" w14:textId="77777777" w:rsidR="00A4534E" w:rsidRPr="00FC7496" w:rsidRDefault="00A4534E" w:rsidP="009B0016">
            <w:pPr>
              <w:pStyle w:val="TAC"/>
            </w:pPr>
          </w:p>
        </w:tc>
      </w:tr>
      <w:tr w:rsidR="00A4534E" w:rsidRPr="00FC7496" w14:paraId="67461E9C"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E6F636" w14:textId="77777777" w:rsidR="00A4534E" w:rsidRPr="00FC7496" w:rsidRDefault="00A4534E" w:rsidP="009B0016">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3280569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08620E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A89C5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82F42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1DD37C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B1808B"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9D37A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6BDAF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BB96B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919677" w14:textId="77777777" w:rsidR="00A4534E" w:rsidRPr="00FC7496" w:rsidRDefault="00A4534E" w:rsidP="009B0016">
            <w:pPr>
              <w:pStyle w:val="TAC"/>
            </w:pPr>
          </w:p>
        </w:tc>
      </w:tr>
      <w:tr w:rsidR="00A4534E" w:rsidRPr="00FC7496" w14:paraId="14238B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1121A3" w14:textId="77777777" w:rsidR="00A4534E" w:rsidRPr="00FC7496" w:rsidRDefault="00A4534E" w:rsidP="009B0016">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1444315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4F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5AE93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B12D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F2DE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2FF2D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84A32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B73CAF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3E176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14DB08" w14:textId="77777777" w:rsidR="00A4534E" w:rsidRPr="00FC7496" w:rsidRDefault="00A4534E" w:rsidP="009B0016">
            <w:pPr>
              <w:pStyle w:val="TAC"/>
            </w:pPr>
          </w:p>
        </w:tc>
      </w:tr>
      <w:tr w:rsidR="00A4534E" w:rsidRPr="00FC7496" w14:paraId="1974C2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9C9CC5" w14:textId="77777777" w:rsidR="00A4534E" w:rsidRPr="00FC7496" w:rsidRDefault="00A4534E" w:rsidP="009B0016">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3D37051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2CBF15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4F58A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AD7639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14E2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46687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194F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5B858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1DF9F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0C1B02" w14:textId="77777777" w:rsidR="00A4534E" w:rsidRPr="00FC7496" w:rsidRDefault="00A4534E" w:rsidP="009B0016">
            <w:pPr>
              <w:pStyle w:val="TAC"/>
            </w:pPr>
          </w:p>
        </w:tc>
      </w:tr>
      <w:tr w:rsidR="00A4534E" w:rsidRPr="00FC7496" w14:paraId="045AAE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60A508" w14:textId="77777777" w:rsidR="00A4534E" w:rsidRPr="00FC7496" w:rsidRDefault="00A4534E" w:rsidP="009B0016">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29A7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BB5E5F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43BCE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B295A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24EAA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4C177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82BF1B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3CA2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CEEC2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462734" w14:textId="77777777" w:rsidR="00A4534E" w:rsidRPr="00FC7496" w:rsidRDefault="00A4534E" w:rsidP="009B0016">
            <w:pPr>
              <w:pStyle w:val="TAC"/>
            </w:pPr>
          </w:p>
        </w:tc>
      </w:tr>
      <w:tr w:rsidR="00A4534E" w:rsidRPr="00FC7496" w14:paraId="1E3113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5EF4383" w14:textId="77777777" w:rsidR="00A4534E" w:rsidRPr="00FC7496" w:rsidRDefault="00A4534E" w:rsidP="009B0016">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6FDB5C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E3489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079F90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2529A4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5F5FD8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90CB695"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47C539F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4E59C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D804D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3E46DC" w14:textId="77777777" w:rsidR="00A4534E" w:rsidRPr="00FC7496" w:rsidRDefault="00A4534E" w:rsidP="009B0016">
            <w:pPr>
              <w:pStyle w:val="TAC"/>
            </w:pPr>
          </w:p>
        </w:tc>
      </w:tr>
      <w:tr w:rsidR="00A4534E" w:rsidRPr="00FC7496" w14:paraId="254170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C7F9D0" w14:textId="77777777" w:rsidR="00A4534E" w:rsidRPr="00FC7496" w:rsidRDefault="00A4534E" w:rsidP="009B0016">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21C7887D" w14:textId="77777777" w:rsidR="00A4534E" w:rsidRPr="00FC7496" w:rsidRDefault="00A4534E" w:rsidP="009B0016">
            <w:pPr>
              <w:pStyle w:val="TAC"/>
            </w:pPr>
            <w:r w:rsidRPr="00FC7496">
              <w:t>MIB,</w:t>
            </w:r>
          </w:p>
          <w:p w14:paraId="7ECBFAC6"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7260763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9A2FDC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EFB71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5056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C17636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84C6FB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673D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EB1950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B00876" w14:textId="77777777" w:rsidR="00A4534E" w:rsidRPr="00FC7496" w:rsidRDefault="00A4534E" w:rsidP="009B0016">
            <w:pPr>
              <w:pStyle w:val="TAC"/>
            </w:pPr>
          </w:p>
        </w:tc>
      </w:tr>
      <w:tr w:rsidR="00A4534E" w:rsidRPr="00FC7496" w14:paraId="702A8CF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A87E1AF" w14:textId="77777777" w:rsidR="00A4534E" w:rsidRPr="00FC7496" w:rsidRDefault="00A4534E" w:rsidP="009B0016">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29E9D83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0B183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F876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EFB2C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A9999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6ED6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C7E92A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CD3C1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87A2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86119E0" w14:textId="77777777" w:rsidR="00A4534E" w:rsidRPr="00FC7496" w:rsidRDefault="00A4534E" w:rsidP="009B0016">
            <w:pPr>
              <w:pStyle w:val="TAC"/>
            </w:pPr>
          </w:p>
        </w:tc>
      </w:tr>
      <w:tr w:rsidR="00A4534E" w:rsidRPr="00FC7496" w14:paraId="6BB2DDD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E39AB" w14:textId="77777777" w:rsidR="00A4534E" w:rsidRPr="00FC7496" w:rsidRDefault="00A4534E" w:rsidP="009B0016">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3EA72478" w14:textId="77777777" w:rsidR="00A4534E" w:rsidRPr="00FC7496" w:rsidRDefault="00A4534E" w:rsidP="009B0016">
            <w:pPr>
              <w:pStyle w:val="TAC"/>
            </w:pPr>
            <w:r w:rsidRPr="00FC7496">
              <w:t>MIB,</w:t>
            </w:r>
          </w:p>
          <w:p w14:paraId="2D2EF725"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7DCC21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B277A0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80D7E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DE67FD8"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C368A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992606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F8A115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C6EA2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10B315" w14:textId="77777777" w:rsidR="00A4534E" w:rsidRPr="00FC7496" w:rsidRDefault="00A4534E" w:rsidP="009B0016">
            <w:pPr>
              <w:pStyle w:val="TAC"/>
            </w:pPr>
          </w:p>
        </w:tc>
      </w:tr>
      <w:tr w:rsidR="00A4534E" w:rsidRPr="00FC7496" w14:paraId="1FD7DC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7F6015C" w14:textId="77777777" w:rsidR="00A4534E" w:rsidRPr="00FC7496" w:rsidRDefault="00A4534E" w:rsidP="009B0016">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439F085A"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47104E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78EE4A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E76AC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BF956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76EA0ED"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A208F7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2CD3A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8C148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0AEAA0" w14:textId="77777777" w:rsidR="00A4534E" w:rsidRPr="00FC7496" w:rsidRDefault="00A4534E" w:rsidP="009B0016">
            <w:pPr>
              <w:pStyle w:val="TAC"/>
            </w:pPr>
          </w:p>
        </w:tc>
      </w:tr>
      <w:tr w:rsidR="00A4534E" w:rsidRPr="00FC7496" w14:paraId="4A230A0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26CBAB" w14:textId="77777777" w:rsidR="00A4534E" w:rsidRPr="00FC7496" w:rsidRDefault="00A4534E" w:rsidP="009B0016">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66603BB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4E0624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F2631F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581FE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CCEA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243E43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9787B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3F7B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7E853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BC9DCA9" w14:textId="77777777" w:rsidR="00A4534E" w:rsidRPr="00FC7496" w:rsidRDefault="00A4534E" w:rsidP="009B0016">
            <w:pPr>
              <w:pStyle w:val="TAC"/>
            </w:pPr>
          </w:p>
        </w:tc>
      </w:tr>
      <w:tr w:rsidR="00A4534E" w:rsidRPr="00FC7496" w14:paraId="5AB4728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445EB9" w14:textId="77777777" w:rsidR="00A4534E" w:rsidRPr="00FC7496" w:rsidRDefault="00A4534E" w:rsidP="009B0016">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02F2B1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84009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1844C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36A8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EB5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69DA05F"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81E387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6868C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87407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C1610A" w14:textId="77777777" w:rsidR="00A4534E" w:rsidRPr="00FC7496" w:rsidRDefault="00A4534E" w:rsidP="009B0016">
            <w:pPr>
              <w:pStyle w:val="TAC"/>
            </w:pPr>
          </w:p>
        </w:tc>
      </w:tr>
      <w:tr w:rsidR="00A4534E" w:rsidRPr="00FC7496" w14:paraId="385545C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99AFB4" w14:textId="77777777" w:rsidR="00A4534E" w:rsidRPr="00FC7496" w:rsidRDefault="00A4534E" w:rsidP="009B0016">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3DF67B5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E752A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C5A055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48CABE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ACBF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4BA1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59F9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7741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1AFA8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009858C" w14:textId="77777777" w:rsidR="00A4534E" w:rsidRPr="00FC7496" w:rsidRDefault="00A4534E" w:rsidP="009B0016">
            <w:pPr>
              <w:pStyle w:val="TAC"/>
            </w:pPr>
          </w:p>
        </w:tc>
      </w:tr>
      <w:tr w:rsidR="00A4534E" w:rsidRPr="00FC7496" w14:paraId="37FAF4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625E6C" w14:textId="77777777" w:rsidR="00A4534E" w:rsidRPr="00FC7496" w:rsidRDefault="00A4534E" w:rsidP="009B0016">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6ACD367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B050C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177D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24E2E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2215A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A4AD8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A237C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42094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6A058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6258F1" w14:textId="77777777" w:rsidR="00A4534E" w:rsidRPr="00FC7496" w:rsidRDefault="00A4534E" w:rsidP="009B0016">
            <w:pPr>
              <w:pStyle w:val="TAC"/>
            </w:pPr>
          </w:p>
        </w:tc>
      </w:tr>
      <w:tr w:rsidR="00A4534E" w:rsidRPr="00FC7496" w14:paraId="426A6F5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70D8FC" w14:textId="77777777" w:rsidR="00A4534E" w:rsidRPr="00FC7496" w:rsidRDefault="00A4534E" w:rsidP="009B0016">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5140FB9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501752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F724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3538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D0329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318DD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91B59C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501DF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9AF53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BECA79" w14:textId="77777777" w:rsidR="00A4534E" w:rsidRPr="00FC7496" w:rsidRDefault="00A4534E" w:rsidP="009B0016">
            <w:pPr>
              <w:pStyle w:val="TAC"/>
            </w:pPr>
          </w:p>
        </w:tc>
      </w:tr>
      <w:tr w:rsidR="00A4534E" w:rsidRPr="00FC7496" w14:paraId="0DEDB4E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3DCE86" w14:textId="77777777" w:rsidR="00A4534E" w:rsidRPr="00FC7496" w:rsidRDefault="00A4534E" w:rsidP="009B0016">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4628987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6DC0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36CD29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D7C2F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5F95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DEFE32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6E9EE6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76C288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5BC2F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529A14" w14:textId="77777777" w:rsidR="00A4534E" w:rsidRPr="00FC7496" w:rsidRDefault="00A4534E" w:rsidP="009B0016">
            <w:pPr>
              <w:pStyle w:val="TAC"/>
            </w:pPr>
          </w:p>
        </w:tc>
      </w:tr>
      <w:tr w:rsidR="00A4534E" w:rsidRPr="00FC7496" w14:paraId="028BE40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42C2C2" w14:textId="77777777" w:rsidR="00A4534E" w:rsidRPr="00FC7496" w:rsidRDefault="00A4534E" w:rsidP="009B0016">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6336846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D838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18D76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0BDE9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66F07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22F19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C58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ED84B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0A1A9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AA8A64" w14:textId="77777777" w:rsidR="00A4534E" w:rsidRPr="00FC7496" w:rsidRDefault="00A4534E" w:rsidP="009B0016">
            <w:pPr>
              <w:pStyle w:val="TAC"/>
            </w:pPr>
          </w:p>
        </w:tc>
      </w:tr>
      <w:tr w:rsidR="00A4534E" w:rsidRPr="00FC7496" w14:paraId="14C5B26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BB71E15" w14:textId="77777777" w:rsidR="00A4534E" w:rsidRPr="00FC7496" w:rsidRDefault="00A4534E" w:rsidP="009B0016">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4B09E10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50B7CE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C360D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666F76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2E792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CEA5FE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66DE44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DB5CF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89920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B2B48F" w14:textId="77777777" w:rsidR="00A4534E" w:rsidRPr="00FC7496" w:rsidRDefault="00A4534E" w:rsidP="009B0016">
            <w:pPr>
              <w:pStyle w:val="TAC"/>
            </w:pPr>
          </w:p>
        </w:tc>
      </w:tr>
      <w:tr w:rsidR="00A4534E" w:rsidRPr="00FC7496" w14:paraId="7023F8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592AAC" w14:textId="77777777" w:rsidR="00A4534E" w:rsidRPr="00FC7496" w:rsidRDefault="00A4534E" w:rsidP="009B0016">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1AC6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8F87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360BCF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3DC0A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54CC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2EE39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DD7F9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274304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6DC42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0ADF43" w14:textId="77777777" w:rsidR="00A4534E" w:rsidRPr="00FC7496" w:rsidRDefault="00A4534E" w:rsidP="009B0016">
            <w:pPr>
              <w:pStyle w:val="TAC"/>
            </w:pPr>
          </w:p>
        </w:tc>
      </w:tr>
      <w:tr w:rsidR="00A4534E" w:rsidRPr="00FC7496" w14:paraId="778CCD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EF6449" w14:textId="77777777" w:rsidR="00A4534E" w:rsidRPr="00FC7496" w:rsidRDefault="00A4534E" w:rsidP="009B0016">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30E7177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C7C0C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E0B412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CFE0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1EDB5D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6694C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66BC7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59B63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B1302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913AE1" w14:textId="77777777" w:rsidR="00A4534E" w:rsidRPr="00FC7496" w:rsidRDefault="00A4534E" w:rsidP="009B0016">
            <w:pPr>
              <w:pStyle w:val="TAC"/>
            </w:pPr>
          </w:p>
        </w:tc>
      </w:tr>
      <w:tr w:rsidR="00A4534E" w:rsidRPr="00FC7496" w14:paraId="47AFB44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B30E4B" w14:textId="77777777" w:rsidR="00A4534E" w:rsidRPr="00FC7496" w:rsidRDefault="00A4534E" w:rsidP="009B0016">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33838C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EE6E29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A8E97F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68968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664856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5F772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6AAA6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17CA5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BB64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10E861" w14:textId="77777777" w:rsidR="00A4534E" w:rsidRPr="00FC7496" w:rsidRDefault="00A4534E" w:rsidP="009B0016">
            <w:pPr>
              <w:pStyle w:val="TAC"/>
            </w:pPr>
          </w:p>
        </w:tc>
      </w:tr>
      <w:tr w:rsidR="00A4534E" w:rsidRPr="00FC7496" w14:paraId="5ED2AA3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A4802E" w14:textId="77777777" w:rsidR="00A4534E" w:rsidRPr="00FC7496" w:rsidRDefault="00A4534E" w:rsidP="009B0016">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53D64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68FB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F420D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E9BDA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23D60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D5F80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C99BEC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1397B2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36D93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370BF5" w14:textId="77777777" w:rsidR="00A4534E" w:rsidRPr="00FC7496" w:rsidRDefault="00A4534E" w:rsidP="009B0016">
            <w:pPr>
              <w:pStyle w:val="TAC"/>
            </w:pPr>
          </w:p>
        </w:tc>
      </w:tr>
      <w:tr w:rsidR="00A4534E" w:rsidRPr="00FC7496" w14:paraId="378A11E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D8F59E" w14:textId="77777777" w:rsidR="00A4534E" w:rsidRPr="00FC7496" w:rsidRDefault="00A4534E" w:rsidP="009B0016">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68538EFB" w14:textId="77777777" w:rsidR="00A4534E" w:rsidRPr="00FC7496" w:rsidRDefault="00A4534E" w:rsidP="009B0016">
            <w:pPr>
              <w:pStyle w:val="TAC"/>
            </w:pPr>
            <w:r w:rsidRPr="00FC7496">
              <w:t>MIB,</w:t>
            </w:r>
          </w:p>
          <w:p w14:paraId="68A11231"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643C7E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59BF0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02CAB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27672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AC53F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E626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B104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1CC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0E3A052" w14:textId="77777777" w:rsidR="00A4534E" w:rsidRPr="00FC7496" w:rsidRDefault="00A4534E" w:rsidP="009B0016">
            <w:pPr>
              <w:pStyle w:val="TAC"/>
            </w:pPr>
          </w:p>
        </w:tc>
      </w:tr>
      <w:tr w:rsidR="00A4534E" w:rsidRPr="00FC7496" w14:paraId="03D652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DC9F09" w14:textId="77777777" w:rsidR="00A4534E" w:rsidRPr="00FC7496" w:rsidRDefault="00A4534E" w:rsidP="009B0016">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18CDE75A"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2E311B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F1F86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D3323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39C3D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1BE05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7AF28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B7EFD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955D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DFC6B1" w14:textId="77777777" w:rsidR="00A4534E" w:rsidRPr="00FC7496" w:rsidRDefault="00A4534E" w:rsidP="009B0016">
            <w:pPr>
              <w:pStyle w:val="TAC"/>
            </w:pPr>
          </w:p>
        </w:tc>
      </w:tr>
      <w:tr w:rsidR="00A4534E" w:rsidRPr="00FC7496" w14:paraId="4BC6F9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18E5E5" w14:textId="77777777" w:rsidR="00A4534E" w:rsidRPr="00FC7496" w:rsidRDefault="00A4534E" w:rsidP="009B0016">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66386758"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E17D0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1872CA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9C89661"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F3DB1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E07F4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B7FDC6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338115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FD5A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91F092" w14:textId="77777777" w:rsidR="00A4534E" w:rsidRPr="00FC7496" w:rsidRDefault="00A4534E" w:rsidP="009B0016">
            <w:pPr>
              <w:pStyle w:val="TAC"/>
            </w:pPr>
          </w:p>
        </w:tc>
      </w:tr>
      <w:tr w:rsidR="00A4534E" w:rsidRPr="00FC7496" w14:paraId="2DC42B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5B3266" w14:textId="77777777" w:rsidR="00A4534E" w:rsidRPr="00FC7496" w:rsidRDefault="00A4534E" w:rsidP="009B0016">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4A9333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A1DCB3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0A1D2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0E2E8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1BA92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358BF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478F8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B59C6C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E2B4B2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EF3B57" w14:textId="77777777" w:rsidR="00A4534E" w:rsidRPr="00FC7496" w:rsidRDefault="00A4534E" w:rsidP="009B0016">
            <w:pPr>
              <w:pStyle w:val="TAC"/>
            </w:pPr>
          </w:p>
        </w:tc>
      </w:tr>
      <w:tr w:rsidR="00A4534E" w:rsidRPr="00FC7496" w14:paraId="0B233D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B974DA" w14:textId="77777777" w:rsidR="00A4534E" w:rsidRPr="00FC7496" w:rsidRDefault="00A4534E" w:rsidP="009B0016">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3AC4B3A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2DBD9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EA66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D30D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BC647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7662B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58E700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6DBD3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01228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3966166" w14:textId="77777777" w:rsidR="00A4534E" w:rsidRPr="00FC7496" w:rsidRDefault="00A4534E" w:rsidP="009B0016">
            <w:pPr>
              <w:pStyle w:val="TAC"/>
            </w:pPr>
          </w:p>
        </w:tc>
      </w:tr>
      <w:tr w:rsidR="00A4534E" w:rsidRPr="00FC7496" w14:paraId="60E41B7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EA01FF" w14:textId="77777777" w:rsidR="00A4534E" w:rsidRPr="00FC7496" w:rsidRDefault="00A4534E" w:rsidP="009B0016">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695B91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8EA54C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C3891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6E60A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D7F2D8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30270E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FB1439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7B38F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44792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5E798F7" w14:textId="77777777" w:rsidR="00A4534E" w:rsidRPr="00FC7496" w:rsidRDefault="00A4534E" w:rsidP="009B0016">
            <w:pPr>
              <w:pStyle w:val="TAC"/>
            </w:pPr>
          </w:p>
        </w:tc>
      </w:tr>
      <w:tr w:rsidR="00A4534E" w:rsidRPr="00FC7496" w14:paraId="32BA1C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FF697F" w14:textId="77777777" w:rsidR="00A4534E" w:rsidRPr="00FC7496" w:rsidRDefault="00A4534E" w:rsidP="009B0016">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467EF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F5E777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61A1F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25CAC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10FB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245D5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21C6F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7E8866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789B1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3E2E6BA" w14:textId="77777777" w:rsidR="00A4534E" w:rsidRPr="00FC7496" w:rsidRDefault="00A4534E" w:rsidP="009B0016">
            <w:pPr>
              <w:pStyle w:val="TAC"/>
            </w:pPr>
          </w:p>
        </w:tc>
      </w:tr>
      <w:tr w:rsidR="00A4534E" w:rsidRPr="00FC7496" w14:paraId="07958FF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8E342EC" w14:textId="77777777" w:rsidR="00A4534E" w:rsidRPr="00FC7496" w:rsidRDefault="00A4534E" w:rsidP="009B0016">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318B1FF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156247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1CBF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BB6BD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22438F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AB631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04EB4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3DE8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43D1E6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7C33A05" w14:textId="77777777" w:rsidR="00A4534E" w:rsidRPr="00FC7496" w:rsidRDefault="00A4534E" w:rsidP="009B0016">
            <w:pPr>
              <w:pStyle w:val="TAC"/>
            </w:pPr>
          </w:p>
        </w:tc>
      </w:tr>
      <w:tr w:rsidR="00A4534E" w:rsidRPr="00FC7496" w14:paraId="36066A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8D8F" w14:textId="77777777" w:rsidR="00A4534E" w:rsidRPr="00FC7496" w:rsidRDefault="00A4534E" w:rsidP="009B0016">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2A6503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160EAD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E1EC45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5E8C2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339E0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A42D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83EAE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CD806E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8E657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D8AA33" w14:textId="77777777" w:rsidR="00A4534E" w:rsidRPr="00FC7496" w:rsidRDefault="00A4534E" w:rsidP="009B0016">
            <w:pPr>
              <w:pStyle w:val="TAC"/>
            </w:pPr>
          </w:p>
        </w:tc>
      </w:tr>
      <w:tr w:rsidR="00A4534E" w:rsidRPr="00FC7496" w14:paraId="6CBF272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2CBF45" w14:textId="77777777" w:rsidR="00A4534E" w:rsidRPr="00FC7496" w:rsidRDefault="00A4534E" w:rsidP="009B0016">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62B2895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64BA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CA37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67328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0AC81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AA68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48A24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8A94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A2F7D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80AADED" w14:textId="77777777" w:rsidR="00A4534E" w:rsidRPr="00FC7496" w:rsidRDefault="00A4534E" w:rsidP="009B0016">
            <w:pPr>
              <w:pStyle w:val="TAC"/>
            </w:pPr>
          </w:p>
        </w:tc>
      </w:tr>
      <w:tr w:rsidR="00A4534E" w:rsidRPr="00FC7496" w14:paraId="054667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4CE225" w14:textId="77777777" w:rsidR="00A4534E" w:rsidRPr="00FC7496" w:rsidRDefault="00A4534E" w:rsidP="009B0016">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2C8C987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8C1937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5427F8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23A60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9A52C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AF529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00841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D7A8F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7964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FFD55" w14:textId="77777777" w:rsidR="00A4534E" w:rsidRPr="00FC7496" w:rsidRDefault="00A4534E" w:rsidP="009B0016">
            <w:pPr>
              <w:pStyle w:val="TAC"/>
            </w:pPr>
          </w:p>
        </w:tc>
      </w:tr>
      <w:tr w:rsidR="00A4534E" w:rsidRPr="00FC7496" w14:paraId="0050B05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B316A" w14:textId="77777777" w:rsidR="00A4534E" w:rsidRPr="00FC7496" w:rsidRDefault="00A4534E" w:rsidP="009B0016">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57A3A7C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C67F89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B7E83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550E8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1C1F7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EF4BA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B362D7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87A37D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BD33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71AEEF" w14:textId="77777777" w:rsidR="00A4534E" w:rsidRPr="00FC7496" w:rsidRDefault="00A4534E" w:rsidP="009B0016">
            <w:pPr>
              <w:pStyle w:val="TAC"/>
            </w:pPr>
          </w:p>
        </w:tc>
      </w:tr>
      <w:tr w:rsidR="00A4534E" w:rsidRPr="00FC7496" w14:paraId="7C97428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899ED9" w14:textId="77777777" w:rsidR="00A4534E" w:rsidRPr="00FC7496" w:rsidRDefault="00A4534E" w:rsidP="009B0016">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649FA8D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C1E6A8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5E965A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5EDA2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891C2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09E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34B1D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7C6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A9A8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EC09169" w14:textId="77777777" w:rsidR="00A4534E" w:rsidRPr="00FC7496" w:rsidRDefault="00A4534E" w:rsidP="009B0016">
            <w:pPr>
              <w:pStyle w:val="TAC"/>
            </w:pPr>
          </w:p>
        </w:tc>
      </w:tr>
      <w:tr w:rsidR="00A4534E" w:rsidRPr="00FC7496" w14:paraId="238D97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E04FFE" w14:textId="77777777" w:rsidR="00A4534E" w:rsidRPr="00FC7496" w:rsidRDefault="00A4534E" w:rsidP="009B0016">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2569B56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360894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980563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7876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74D1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6628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1F224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6729E9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3BB5F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BFAE47" w14:textId="77777777" w:rsidR="00A4534E" w:rsidRPr="00FC7496" w:rsidRDefault="00A4534E" w:rsidP="009B0016">
            <w:pPr>
              <w:pStyle w:val="TAC"/>
            </w:pPr>
          </w:p>
        </w:tc>
      </w:tr>
      <w:tr w:rsidR="00A4534E" w:rsidRPr="00FC7496" w14:paraId="5BF2302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F85027" w14:textId="77777777" w:rsidR="00A4534E" w:rsidRPr="00FC7496" w:rsidRDefault="00A4534E" w:rsidP="009B0016">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1627AA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AB8818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4DD13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5FF52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F8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F8EC9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299E95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98E80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A1AF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B9B8C4" w14:textId="77777777" w:rsidR="00A4534E" w:rsidRPr="00FC7496" w:rsidRDefault="00A4534E" w:rsidP="009B0016">
            <w:pPr>
              <w:pStyle w:val="TAC"/>
            </w:pPr>
          </w:p>
        </w:tc>
      </w:tr>
      <w:tr w:rsidR="00A4534E" w:rsidRPr="00FC7496" w14:paraId="119733D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2D8EFF" w14:textId="77777777" w:rsidR="00A4534E" w:rsidRPr="00FC7496" w:rsidRDefault="00A4534E" w:rsidP="009B0016">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6FD3B62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FF2CF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36CC7E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F3D263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F08C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2439B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6B801A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25552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40134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2F81E6" w14:textId="77777777" w:rsidR="00A4534E" w:rsidRPr="00FC7496" w:rsidRDefault="00A4534E" w:rsidP="009B0016">
            <w:pPr>
              <w:pStyle w:val="TAC"/>
            </w:pPr>
          </w:p>
        </w:tc>
      </w:tr>
      <w:tr w:rsidR="00A4534E" w:rsidRPr="00FC7496" w14:paraId="7C7AA6C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0AD80EB" w14:textId="77777777" w:rsidR="00A4534E" w:rsidRPr="00FC7496" w:rsidRDefault="00A4534E" w:rsidP="009B0016">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4B37BD31" w14:textId="77777777" w:rsidR="00A4534E" w:rsidRPr="00FC7496" w:rsidRDefault="00A4534E" w:rsidP="009B0016">
            <w:pPr>
              <w:pStyle w:val="TAC"/>
            </w:pPr>
            <w:r w:rsidRPr="00FC7496">
              <w:t>MIB,</w:t>
            </w:r>
          </w:p>
          <w:p w14:paraId="3461EA87"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2B6EFBD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BFFC7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F450BC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E224D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AB371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6CA2E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B1569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F5402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F95690" w14:textId="77777777" w:rsidR="00A4534E" w:rsidRPr="00FC7496" w:rsidRDefault="00A4534E" w:rsidP="009B0016">
            <w:pPr>
              <w:pStyle w:val="TAC"/>
            </w:pPr>
          </w:p>
        </w:tc>
      </w:tr>
      <w:tr w:rsidR="00A4534E" w:rsidRPr="00FC7496" w14:paraId="6A85E0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5C2F28" w14:textId="77777777" w:rsidR="00A4534E" w:rsidRPr="00FC7496" w:rsidRDefault="00A4534E" w:rsidP="009B0016">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5389BA8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65C5418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6ECCC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4B1C84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C2B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0438F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709CFF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7C231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5A82C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578493" w14:textId="77777777" w:rsidR="00A4534E" w:rsidRPr="00FC7496" w:rsidRDefault="00A4534E" w:rsidP="009B0016">
            <w:pPr>
              <w:pStyle w:val="TAC"/>
            </w:pPr>
          </w:p>
        </w:tc>
      </w:tr>
      <w:tr w:rsidR="00A4534E" w:rsidRPr="00FC7496" w14:paraId="7BE842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01A9CC" w14:textId="77777777" w:rsidR="00A4534E" w:rsidRPr="00FC7496" w:rsidRDefault="00A4534E" w:rsidP="009B0016">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3DBCC27" w14:textId="77777777" w:rsidR="00A4534E" w:rsidRPr="00FC7496" w:rsidRDefault="00A4534E" w:rsidP="009B0016">
            <w:pPr>
              <w:pStyle w:val="TAC"/>
            </w:pPr>
            <w:r w:rsidRPr="00FC7496">
              <w:t>MIB,</w:t>
            </w:r>
          </w:p>
          <w:p w14:paraId="1233D43B"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96189A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DEB1B5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85D27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E81FF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31ED61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08135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DAA20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7EEC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E0B764" w14:textId="77777777" w:rsidR="00A4534E" w:rsidRPr="00FC7496" w:rsidRDefault="00A4534E" w:rsidP="009B0016">
            <w:pPr>
              <w:pStyle w:val="TAC"/>
            </w:pPr>
          </w:p>
        </w:tc>
      </w:tr>
      <w:tr w:rsidR="00A4534E" w:rsidRPr="00FC7496" w14:paraId="06AB6FF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4869C6" w14:textId="77777777" w:rsidR="00A4534E" w:rsidRPr="00FC7496" w:rsidRDefault="00A4534E" w:rsidP="009B0016">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2D0E8A40"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21DA915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078E0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F817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75DE6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E14BF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D027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1C3D1F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59CE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43088A" w14:textId="77777777" w:rsidR="00A4534E" w:rsidRPr="00FC7496" w:rsidRDefault="00A4534E" w:rsidP="009B0016">
            <w:pPr>
              <w:pStyle w:val="TAC"/>
            </w:pPr>
          </w:p>
        </w:tc>
      </w:tr>
      <w:tr w:rsidR="00A4534E" w:rsidRPr="00FC7496" w14:paraId="14E82EE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F37520" w14:textId="77777777" w:rsidR="00A4534E" w:rsidRPr="00FC7496" w:rsidRDefault="00A4534E" w:rsidP="009B0016">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0BE14C62" w14:textId="77777777" w:rsidR="00A4534E" w:rsidRPr="00FC7496" w:rsidRDefault="00A4534E" w:rsidP="009B0016">
            <w:pPr>
              <w:pStyle w:val="TAC"/>
            </w:pPr>
            <w:r w:rsidRPr="00FC7496">
              <w:t>MIB,</w:t>
            </w:r>
          </w:p>
          <w:p w14:paraId="5D3BF389"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5FFAC7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2D1E46A" w14:textId="77777777" w:rsidR="00A4534E" w:rsidRPr="00FC7496" w:rsidRDefault="00A4534E" w:rsidP="009B0016">
            <w:pPr>
              <w:pStyle w:val="TAC"/>
            </w:pPr>
          </w:p>
        </w:tc>
        <w:tc>
          <w:tcPr>
            <w:tcW w:w="420" w:type="dxa"/>
            <w:tcBorders>
              <w:top w:val="nil"/>
              <w:left w:val="nil"/>
              <w:bottom w:val="nil"/>
              <w:right w:val="nil"/>
            </w:tcBorders>
            <w:shd w:val="clear" w:color="auto" w:fill="auto"/>
            <w:noWrap/>
            <w:vAlign w:val="bottom"/>
          </w:tcPr>
          <w:p w14:paraId="393497C4" w14:textId="77777777" w:rsidR="00A4534E" w:rsidRPr="00FC7496" w:rsidRDefault="00A4534E" w:rsidP="009B0016">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31AF0B3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34D8AE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D7996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253FE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10D34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867FF7" w14:textId="77777777" w:rsidR="00A4534E" w:rsidRPr="00FC7496" w:rsidRDefault="00A4534E" w:rsidP="009B0016">
            <w:pPr>
              <w:pStyle w:val="TAC"/>
            </w:pPr>
          </w:p>
        </w:tc>
      </w:tr>
      <w:tr w:rsidR="00A4534E" w:rsidRPr="00FC7496" w14:paraId="6BC3BEB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B22DD" w14:textId="77777777" w:rsidR="00A4534E" w:rsidRPr="00FC7496" w:rsidRDefault="00A4534E" w:rsidP="009B0016">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055549D0"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33FD55A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8CBBE23"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5B4A0FB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49D8D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3117A0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082BC3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27BCF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6DDF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0F3DD4" w14:textId="77777777" w:rsidR="00A4534E" w:rsidRPr="00FC7496" w:rsidRDefault="00A4534E" w:rsidP="009B0016">
            <w:pPr>
              <w:pStyle w:val="TAC"/>
            </w:pPr>
          </w:p>
        </w:tc>
      </w:tr>
      <w:tr w:rsidR="00A4534E" w:rsidRPr="00FC7496" w14:paraId="084E3C5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783E02" w14:textId="77777777" w:rsidR="00A4534E" w:rsidRPr="00FC7496" w:rsidRDefault="00A4534E" w:rsidP="009B0016">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52EFB029" w14:textId="77777777" w:rsidR="00A4534E" w:rsidRPr="00FC7496" w:rsidRDefault="00A4534E" w:rsidP="009B0016">
            <w:pPr>
              <w:pStyle w:val="TAC"/>
            </w:pPr>
            <w:r w:rsidRPr="00FC7496">
              <w:t>MIB,</w:t>
            </w:r>
          </w:p>
          <w:p w14:paraId="50460224"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28CCF27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7EEC2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36E9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B3BEC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A9B9F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25040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18D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65A6B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5B91457" w14:textId="77777777" w:rsidR="00A4534E" w:rsidRPr="00FC7496" w:rsidRDefault="00A4534E" w:rsidP="009B0016">
            <w:pPr>
              <w:pStyle w:val="TAC"/>
            </w:pPr>
          </w:p>
        </w:tc>
      </w:tr>
      <w:tr w:rsidR="00A4534E" w:rsidRPr="00FC7496" w14:paraId="4C9D0B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E0E01" w14:textId="77777777" w:rsidR="00A4534E" w:rsidRPr="00FC7496" w:rsidRDefault="00A4534E" w:rsidP="009B0016">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651C16E0"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01A6796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8C18B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9D1C7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58F8E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152D984"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26F7DF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410F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EC46A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5EA2EB" w14:textId="77777777" w:rsidR="00A4534E" w:rsidRPr="00FC7496" w:rsidRDefault="00A4534E" w:rsidP="009B0016">
            <w:pPr>
              <w:pStyle w:val="TAC"/>
            </w:pPr>
          </w:p>
        </w:tc>
      </w:tr>
      <w:tr w:rsidR="00A4534E" w:rsidRPr="00FC7496" w14:paraId="494B3D1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BDF153" w14:textId="77777777" w:rsidR="00A4534E" w:rsidRPr="00FC7496" w:rsidRDefault="00A4534E" w:rsidP="009B0016">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74DFE3C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C3329D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1D89BA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D9511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5094C0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B7875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BD098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83F7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DAA69A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DA2CACF" w14:textId="77777777" w:rsidR="00A4534E" w:rsidRPr="00FC7496" w:rsidRDefault="00A4534E" w:rsidP="009B0016">
            <w:pPr>
              <w:pStyle w:val="TAC"/>
            </w:pPr>
          </w:p>
        </w:tc>
      </w:tr>
      <w:tr w:rsidR="00A4534E" w:rsidRPr="00FC7496" w14:paraId="7EAB30F1" w14:textId="77777777" w:rsidTr="009B0016">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29528" w14:textId="77777777" w:rsidR="00A4534E" w:rsidRPr="00FC7496" w:rsidRDefault="00A4534E" w:rsidP="009B0016">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54D11385" w14:textId="77777777" w:rsidR="00A4534E" w:rsidRPr="00FC7496" w:rsidRDefault="00A4534E" w:rsidP="009B0016">
            <w:pPr>
              <w:pStyle w:val="TAC"/>
            </w:pPr>
            <w:r w:rsidRPr="00FC7496">
              <w:t>MIB</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73E6B60C" w14:textId="77777777" w:rsidR="00A4534E" w:rsidRPr="00FC7496" w:rsidRDefault="00A4534E" w:rsidP="009B0016">
            <w:pPr>
              <w:pStyle w:val="TAC"/>
            </w:pP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4E2D74D"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D6AA95F" w14:textId="77777777" w:rsidR="00A4534E" w:rsidRPr="00FC7496" w:rsidRDefault="00A4534E" w:rsidP="009B0016">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FF079DA" w14:textId="77777777" w:rsidR="00A4534E" w:rsidRPr="00FC7496" w:rsidRDefault="00A4534E" w:rsidP="009B0016">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077F7FF5" w14:textId="77777777" w:rsidR="00A4534E" w:rsidRPr="00FC7496" w:rsidRDefault="00A4534E" w:rsidP="009B0016">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415C92BA" w14:textId="77777777" w:rsidR="00A4534E" w:rsidRPr="00FC7496" w:rsidRDefault="00A4534E" w:rsidP="009B0016">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775B04E" w14:textId="77777777" w:rsidR="00A4534E" w:rsidRPr="00FC7496" w:rsidRDefault="00A4534E" w:rsidP="009B0016">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F965CC" w14:textId="77777777" w:rsidR="00A4534E" w:rsidRPr="00FC7496" w:rsidRDefault="00A4534E" w:rsidP="009B0016">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2C30532" w14:textId="77777777" w:rsidR="00A4534E" w:rsidRPr="00FC7496" w:rsidRDefault="00A4534E" w:rsidP="009B0016">
            <w:pPr>
              <w:pStyle w:val="TAC"/>
            </w:pPr>
          </w:p>
        </w:tc>
      </w:tr>
    </w:tbl>
    <w:p w14:paraId="08818F55" w14:textId="77777777" w:rsidR="00F51464" w:rsidRPr="00FC7496" w:rsidRDefault="00F51464" w:rsidP="00A4534E"/>
    <w:p w14:paraId="6D645411" w14:textId="77777777" w:rsidR="00F51464" w:rsidRPr="00FC7496" w:rsidRDefault="00F51464" w:rsidP="00273022">
      <w:pPr>
        <w:pStyle w:val="Heading3"/>
      </w:pPr>
      <w:r w:rsidRPr="00FC7496">
        <w:t>7.7.3</w:t>
      </w:r>
      <w:r w:rsidRPr="00FC7496">
        <w:tab/>
        <w:t>System information modification</w:t>
      </w:r>
    </w:p>
    <w:p w14:paraId="3CFA061D" w14:textId="77777777" w:rsidR="00F51464" w:rsidRPr="00FC7496" w:rsidRDefault="00F51464" w:rsidP="00273022">
      <w:pPr>
        <w:keepNext/>
        <w:keepLines/>
      </w:pPr>
      <w:r w:rsidRPr="00FC7496">
        <w:t>For system information modification, the same rules a</w:t>
      </w:r>
      <w:r w:rsidR="00CF7212" w:rsidRPr="00FC7496">
        <w:t>s defined in clause 7.7.1 are applied.</w:t>
      </w:r>
    </w:p>
    <w:p w14:paraId="5EC95CC7" w14:textId="77777777" w:rsidR="00DC04E4" w:rsidRPr="00FC7496" w:rsidRDefault="00F51464" w:rsidP="00273022">
      <w:pPr>
        <w:keepNext/>
        <w:keepLines/>
      </w:pPr>
      <w:r w:rsidRPr="00FC7496">
        <w:t xml:space="preserve">The SFN </w:t>
      </w:r>
      <w:r w:rsidR="007211AF" w:rsidRPr="00FC7496">
        <w:t>and the H</w:t>
      </w:r>
      <w:r w:rsidR="00FF3BF7" w:rsidRPr="00FC7496">
        <w:t>-</w:t>
      </w:r>
      <w:r w:rsidR="007211AF" w:rsidRPr="00FC7496">
        <w:t xml:space="preserve">SFN </w:t>
      </w:r>
      <w:r w:rsidRPr="00FC7496">
        <w:t xml:space="preserve">for the start of modification period </w:t>
      </w:r>
      <w:r w:rsidR="007211AF" w:rsidRPr="00FC7496">
        <w:t>are</w:t>
      </w:r>
      <w:r w:rsidRPr="00FC7496">
        <w:t xml:space="preserve"> calculated by TTCN. The modified </w:t>
      </w:r>
      <w:r w:rsidR="004F1FED" w:rsidRPr="00FC7496">
        <w:t xml:space="preserve">system information </w:t>
      </w:r>
      <w:r w:rsidRPr="00FC7496">
        <w:t>and the calculated SFN</w:t>
      </w:r>
      <w:r w:rsidR="00E443C2" w:rsidRPr="00FC7496">
        <w:t>, H</w:t>
      </w:r>
      <w:r w:rsidR="00FF3BF7" w:rsidRPr="00FC7496">
        <w:t>-</w:t>
      </w:r>
      <w:r w:rsidR="00E443C2" w:rsidRPr="00FC7496">
        <w:t>SFN</w:t>
      </w:r>
      <w:r w:rsidRPr="00FC7496">
        <w:t xml:space="preserve"> are provided in the ASP SYSTEM_CTRL_REQ.</w:t>
      </w:r>
    </w:p>
    <w:p w14:paraId="6DF91AC1" w14:textId="77777777" w:rsidR="006E1EEA" w:rsidRPr="00FC7496" w:rsidRDefault="006E1EEA" w:rsidP="006E1EEA">
      <w:pPr>
        <w:pStyle w:val="Heading4"/>
      </w:pPr>
      <w:r w:rsidRPr="00FC7496">
        <w:t>7.7.3.1</w:t>
      </w:r>
      <w:r w:rsidRPr="00FC7496">
        <w:tab/>
        <w:t>Non-PWS System Information modification</w:t>
      </w:r>
    </w:p>
    <w:p w14:paraId="08843D80" w14:textId="77777777" w:rsidR="007211AF" w:rsidRPr="00FC7496" w:rsidRDefault="00DC04E4" w:rsidP="007211AF">
      <w:r w:rsidRPr="00FC7496">
        <w:t xml:space="preserve">The modification of system information is notified by paging messages containing the </w:t>
      </w:r>
      <w:r w:rsidRPr="00FC7496">
        <w:rPr>
          <w:i/>
        </w:rPr>
        <w:t>systemInfoModification</w:t>
      </w:r>
      <w:r w:rsidR="009B100F" w:rsidRPr="00FC7496">
        <w:t xml:space="preserve"> (normal DRX) or </w:t>
      </w:r>
      <w:r w:rsidR="009B100F" w:rsidRPr="00FC7496">
        <w:rPr>
          <w:i/>
        </w:rPr>
        <w:t>systemInfoModification-eDRX</w:t>
      </w:r>
      <w:r w:rsidR="009B100F" w:rsidRPr="00FC7496">
        <w:t xml:space="preserve"> (extended DRX)</w:t>
      </w:r>
      <w:r w:rsidRPr="00FC7496">
        <w:t>. The paging messages are sent during one modification period before broadcasting the modified system information</w:t>
      </w:r>
      <w:r w:rsidR="009B100F" w:rsidRPr="00FC7496">
        <w:t xml:space="preserve"> for normal DRX, and within a Paging Time Window (PTW) for extended DRX</w:t>
      </w:r>
      <w:r w:rsidRPr="00FC7496">
        <w:t xml:space="preserve">. The paging messages are sent on paging occasions (PO) within the paging frames (PF). With the default paging and sysinfo parameters provided in </w:t>
      </w:r>
      <w:r w:rsidR="009B100F" w:rsidRPr="00FC7496">
        <w:t xml:space="preserve">TS </w:t>
      </w:r>
      <w:r w:rsidRPr="00FC7496">
        <w:t>36.50</w:t>
      </w:r>
      <w:r w:rsidR="008C0BA3" w:rsidRPr="00FC7496">
        <w:t>8 [</w:t>
      </w:r>
      <w:r w:rsidRPr="00FC7496">
        <w:t>3] PO is set to 9 for FDD and 0 for TDD.</w:t>
      </w:r>
    </w:p>
    <w:p w14:paraId="543813D1" w14:textId="77777777" w:rsidR="00DC04E4" w:rsidRPr="00FC7496" w:rsidRDefault="007211AF" w:rsidP="007211AF">
      <w:r w:rsidRPr="00FC7496">
        <w:t xml:space="preserve">In case the UE </w:t>
      </w:r>
      <w:r w:rsidR="009B100F" w:rsidRPr="00FC7496">
        <w:t xml:space="preserve">is configured by the SS </w:t>
      </w:r>
      <w:r w:rsidRPr="00FC7496">
        <w:t>with an extended DRX cycle and the cell indicates support for eDRX in System Information, eDRX is performed. See to TS 36.304 [14], clause 7.3</w:t>
      </w:r>
    </w:p>
    <w:p w14:paraId="065D1B3C" w14:textId="77777777" w:rsidR="002040EA" w:rsidRPr="00FC7496" w:rsidRDefault="002040EA" w:rsidP="002040EA">
      <w:pPr>
        <w:pStyle w:val="Heading5"/>
      </w:pPr>
      <w:r w:rsidRPr="00FC7496">
        <w:t>7.7.3.1.1</w:t>
      </w:r>
      <w:r w:rsidRPr="00FC7496">
        <w:tab/>
        <w:t>UE in Idle_mode</w:t>
      </w:r>
    </w:p>
    <w:p w14:paraId="3CEA8C43" w14:textId="77777777" w:rsidR="0035405E" w:rsidRPr="00FC7496" w:rsidRDefault="0035405E" w:rsidP="0035405E">
      <w:pPr>
        <w:pStyle w:val="H6"/>
      </w:pPr>
      <w:r w:rsidRPr="00FC7496">
        <w:t>7.7.3.1.1.1</w:t>
      </w:r>
      <w:r w:rsidRPr="00FC7496">
        <w:tab/>
        <w:t xml:space="preserve">Paging in DRX when </w:t>
      </w:r>
      <w:r w:rsidRPr="00FC7496">
        <w:rPr>
          <w:lang w:eastAsia="zh-CN"/>
        </w:rPr>
        <w:t>P-RNTI transmitted on PDCCH</w:t>
      </w:r>
    </w:p>
    <w:p w14:paraId="0D13BA6A" w14:textId="77777777" w:rsidR="00DC04E4" w:rsidRPr="00FC7496" w:rsidRDefault="009B100F" w:rsidP="00DC04E4">
      <w:r w:rsidRPr="00FC7496">
        <w:t xml:space="preserve">In the case of normal DRX, </w:t>
      </w:r>
      <w:r w:rsidR="00DC04E4" w:rsidRPr="00FC7496">
        <w:t>the paging frames calculation is based on the UE identity (</w:t>
      </w:r>
      <w:r w:rsidR="000667DC" w:rsidRPr="00FC7496">
        <w:t>see</w:t>
      </w:r>
      <w:r w:rsidR="00DC04E4" w:rsidRPr="00FC7496">
        <w:t xml:space="preserve"> to </w:t>
      </w:r>
      <w:r w:rsidR="000667DC" w:rsidRPr="00FC7496">
        <w:t xml:space="preserve">TS </w:t>
      </w:r>
      <w:r w:rsidR="00DC04E4" w:rsidRPr="00FC7496">
        <w:t>36.304</w:t>
      </w:r>
      <w:r w:rsidR="000667DC" w:rsidRPr="00FC7496">
        <w:t xml:space="preserve"> </w:t>
      </w:r>
      <w:r w:rsidR="00DC04E4" w:rsidRPr="00FC7496">
        <w:t>[14]</w:t>
      </w:r>
      <w:r w:rsidR="000667DC" w:rsidRPr="00FC7496">
        <w:t>,</w:t>
      </w:r>
      <w:r w:rsidR="00DC04E4" w:rsidRPr="00FC7496">
        <w:t xml:space="preserve"> claus</w:t>
      </w:r>
      <w:r w:rsidR="000667DC" w:rsidRPr="00FC7496">
        <w:t>e 7). With:</w:t>
      </w:r>
    </w:p>
    <w:p w14:paraId="48E32057" w14:textId="77777777" w:rsidR="00DC04E4" w:rsidRPr="00FC7496" w:rsidRDefault="00DC04E4" w:rsidP="00BC1EC7">
      <w:pPr>
        <w:pStyle w:val="B1"/>
      </w:pPr>
      <w:r w:rsidRPr="00FC7496">
        <w:t>defaultPagingCycle=128</w:t>
      </w:r>
    </w:p>
    <w:p w14:paraId="4C5C8D69" w14:textId="77777777" w:rsidR="00DC04E4" w:rsidRPr="00FC7496" w:rsidRDefault="00DC04E4" w:rsidP="00BC1EC7">
      <w:pPr>
        <w:pStyle w:val="B1"/>
      </w:pPr>
      <w:r w:rsidRPr="00FC7496">
        <w:t>nB=oneT</w:t>
      </w:r>
    </w:p>
    <w:p w14:paraId="15A9CCE3" w14:textId="77777777" w:rsidR="00DC04E4" w:rsidRPr="00FC7496" w:rsidRDefault="00DC04E4" w:rsidP="00BC1EC7">
      <w:pPr>
        <w:pStyle w:val="B1"/>
      </w:pPr>
      <w:r w:rsidRPr="00FC7496">
        <w:t>modificationPeriodCoeff=n4</w:t>
      </w:r>
    </w:p>
    <w:p w14:paraId="2E25EED7" w14:textId="77777777" w:rsidR="00DC04E4" w:rsidRPr="00FC7496" w:rsidRDefault="00DC04E4" w:rsidP="00DC04E4">
      <w:r w:rsidRPr="00FC7496">
        <w:t xml:space="preserve">it results in 4 paging messages to be sent on the paging </w:t>
      </w:r>
      <w:r w:rsidR="0058169B" w:rsidRPr="00FC7496">
        <w:t>occasions</w:t>
      </w:r>
      <w:r w:rsidRPr="00FC7496">
        <w:t xml:space="preserve"> during the modification period in the frames of:</w:t>
      </w:r>
    </w:p>
    <w:p w14:paraId="004887CD" w14:textId="77777777" w:rsidR="007211AF" w:rsidRPr="00FC7496" w:rsidRDefault="000667DC" w:rsidP="007211AF">
      <w:pPr>
        <w:pStyle w:val="EQ"/>
        <w:rPr>
          <w:noProof w:val="0"/>
        </w:rPr>
      </w:pPr>
      <w:r w:rsidRPr="00FC7496">
        <w:rPr>
          <w:noProof w:val="0"/>
        </w:rPr>
        <w:tab/>
      </w:r>
      <w:r w:rsidR="00DC04E4" w:rsidRPr="00FC7496">
        <w:rPr>
          <w:noProof w:val="0"/>
        </w:rPr>
        <w:t>SFN mod 128 = (UE_ID) mod 128.</w:t>
      </w:r>
    </w:p>
    <w:p w14:paraId="798E60D7" w14:textId="77777777" w:rsidR="0035405E" w:rsidRPr="00FC7496" w:rsidRDefault="0035405E" w:rsidP="0035405E">
      <w:pPr>
        <w:pStyle w:val="H6"/>
      </w:pPr>
      <w:r w:rsidRPr="00FC7496">
        <w:t>7.7.3.1.1.2</w:t>
      </w:r>
      <w:r w:rsidRPr="00FC7496">
        <w:tab/>
        <w:t xml:space="preserve">Paging in extended DRX </w:t>
      </w:r>
    </w:p>
    <w:p w14:paraId="6626201A" w14:textId="77777777" w:rsidR="007211AF" w:rsidRPr="00FC7496" w:rsidRDefault="007211AF" w:rsidP="007211AF">
      <w:r w:rsidRPr="00FC7496">
        <w:t>In the case of eDRX</w:t>
      </w:r>
      <w:r w:rsidR="009B100F" w:rsidRPr="00FC7496">
        <w:t xml:space="preserve">, </w:t>
      </w:r>
      <w:r w:rsidRPr="00FC7496">
        <w:t xml:space="preserve">the DRX cycle is longer than the modification period and the parameter is the </w:t>
      </w:r>
      <w:r w:rsidR="009B100F" w:rsidRPr="00FC7496">
        <w:t xml:space="preserve">Paging Hyperframe (PH) </w:t>
      </w:r>
      <w:r w:rsidRPr="00FC7496">
        <w:t xml:space="preserve">and refers to the </w:t>
      </w:r>
      <w:r w:rsidR="009B100F" w:rsidRPr="00FC7496">
        <w:t xml:space="preserve">hyper SFN (H-SFN) </w:t>
      </w:r>
      <w:r w:rsidRPr="00FC7496">
        <w:t xml:space="preserve">in which the UE starts monitoring </w:t>
      </w:r>
      <w:r w:rsidR="009B100F" w:rsidRPr="00FC7496">
        <w:t>POs</w:t>
      </w:r>
      <w:r w:rsidRPr="00FC7496">
        <w:t xml:space="preserve"> during a Paging Time Window (PTW). The H-SFN is broadcasted by the cell and increments by one when the SFN wraps around. When a change notification is received, the UE acquires the updated system information at the next H-SFN boundary defined by:</w:t>
      </w:r>
    </w:p>
    <w:p w14:paraId="5FAA6161" w14:textId="77777777" w:rsidR="00DC04E4" w:rsidRPr="00FC7496" w:rsidRDefault="007211AF" w:rsidP="009F6D7E">
      <w:pPr>
        <w:pStyle w:val="EQ"/>
        <w:jc w:val="center"/>
        <w:rPr>
          <w:noProof w:val="0"/>
        </w:rPr>
      </w:pPr>
      <w:r w:rsidRPr="00FC7496">
        <w:rPr>
          <w:noProof w:val="0"/>
        </w:rPr>
        <w:t>H-SFN mod 256 = 0</w:t>
      </w:r>
    </w:p>
    <w:p w14:paraId="2666C192" w14:textId="77777777" w:rsidR="009B100F" w:rsidRPr="00FC7496" w:rsidRDefault="009B100F" w:rsidP="009B100F">
      <w:r w:rsidRPr="00FC7496">
        <w:t>If the UE is configured with a T</w:t>
      </w:r>
      <w:r w:rsidRPr="00FC7496">
        <w:rPr>
          <w:vertAlign w:val="subscript"/>
        </w:rPr>
        <w:t>eDRX</w:t>
      </w:r>
      <w:r w:rsidRPr="00FC7496">
        <w:t xml:space="preserve"> cycle of 512 radio frames, it monitors POs as defined on normal DRX with parameter T = 512, otherwise it will monitor POs calculated as normal DRX only</w:t>
      </w:r>
      <w:r w:rsidR="0035405E" w:rsidRPr="00FC7496">
        <w:t xml:space="preserve"> (as per clause 7.7.3.1.1.1 or 7.7.3.1.1.3)</w:t>
      </w:r>
      <w:r w:rsidRPr="00FC7496">
        <w:t xml:space="preserve"> within the periodic PTW configured for the UE. The calculation of the bounds for the PTW are UE-specific and described on TS 36.304 [14] clause 7.3.</w:t>
      </w:r>
    </w:p>
    <w:p w14:paraId="4F1CD721" w14:textId="77777777" w:rsidR="009B100F" w:rsidRPr="00FC7496" w:rsidRDefault="00F90C54" w:rsidP="008A5F61">
      <w:pPr>
        <w:pStyle w:val="TH"/>
      </w:pPr>
      <w:r>
        <w:pict w14:anchorId="00BEAAC2">
          <v:shape id="_x0000_i1038" type="#_x0000_t75" style="width:273.75pt;height:143.25pt" o:bordertopcolor="this" o:borderleftcolor="this" o:borderbottomcolor="this" o:borderrightcolor="this">
            <v:imagedata r:id="rId28" o:title="eDRX Connected1"/>
            <w10:bordertop type="single" width="6"/>
            <w10:borderleft type="single" width="6"/>
            <w10:borderbottom type="single" width="6"/>
            <w10:borderright type="single" width="6"/>
          </v:shape>
        </w:pict>
      </w:r>
    </w:p>
    <w:p w14:paraId="2075E5B5" w14:textId="77777777" w:rsidR="009B100F" w:rsidRPr="00FC7496" w:rsidRDefault="009B100F" w:rsidP="008A5F61">
      <w:pPr>
        <w:pStyle w:val="TF"/>
      </w:pPr>
      <w:r w:rsidRPr="00FC7496">
        <w:t>Figure 7.7.3.1.1-1: Paging cycles in eDRX idle mode</w:t>
      </w:r>
    </w:p>
    <w:p w14:paraId="65FA06A0" w14:textId="77777777" w:rsidR="008A5F61" w:rsidRPr="00FC7496" w:rsidRDefault="008A5F61" w:rsidP="008A5F61"/>
    <w:p w14:paraId="43DD18F8" w14:textId="77777777" w:rsidR="0035405E" w:rsidRPr="00FC7496" w:rsidRDefault="0035405E" w:rsidP="0035405E">
      <w:pPr>
        <w:pStyle w:val="H6"/>
      </w:pPr>
      <w:r w:rsidRPr="00FC7496">
        <w:t>7.7.3.1.1.3</w:t>
      </w:r>
      <w:r w:rsidRPr="00FC7496">
        <w:tab/>
        <w:t xml:space="preserve">Paging in DRX when </w:t>
      </w:r>
      <w:r w:rsidRPr="00FC7496">
        <w:rPr>
          <w:lang w:eastAsia="zh-CN"/>
        </w:rPr>
        <w:t>P-RNTI transmitted on MPDCCH</w:t>
      </w:r>
      <w:r w:rsidRPr="00FC7496" w:rsidDel="00F44339">
        <w:t xml:space="preserve"> </w:t>
      </w:r>
    </w:p>
    <w:p w14:paraId="1413AAB4" w14:textId="77777777" w:rsidR="0035405E" w:rsidRPr="00FC7496" w:rsidRDefault="0035405E" w:rsidP="0035405E">
      <w:pPr>
        <w:rPr>
          <w:lang w:eastAsia="ko-KR"/>
        </w:rPr>
      </w:pPr>
      <w:r w:rsidRPr="00FC7496">
        <w:t>BL/CE UEs can be notified using Direct Indication information or paging message.</w:t>
      </w:r>
    </w:p>
    <w:p w14:paraId="51886F3E" w14:textId="77777777" w:rsidR="009F6D7E" w:rsidRPr="00FC7496" w:rsidRDefault="009F6D7E" w:rsidP="009F6D7E">
      <w:r w:rsidRPr="00FC7496">
        <w:t>For BL/CE UEs, the paging frames calculation is based on the UE identity (see to TS 36.304 [14], clause 7.1). With:</w:t>
      </w:r>
    </w:p>
    <w:p w14:paraId="7A206BAC" w14:textId="77777777" w:rsidR="009F6D7E" w:rsidRPr="00FC7496" w:rsidRDefault="009F6D7E" w:rsidP="009F6D7E">
      <w:pPr>
        <w:pStyle w:val="EW"/>
      </w:pPr>
      <w:r w:rsidRPr="00FC7496">
        <w:t>defaultPagingCycle=128</w:t>
      </w:r>
    </w:p>
    <w:p w14:paraId="48CF90A2" w14:textId="77777777" w:rsidR="009F6D7E" w:rsidRPr="00FC7496" w:rsidRDefault="009F6D7E" w:rsidP="009F6D7E">
      <w:pPr>
        <w:pStyle w:val="EW"/>
      </w:pPr>
      <w:r w:rsidRPr="00FC7496">
        <w:t>nB=oneT</w:t>
      </w:r>
    </w:p>
    <w:p w14:paraId="5DEC6719" w14:textId="77777777" w:rsidR="009F6D7E" w:rsidRPr="00FC7496" w:rsidRDefault="009F6D7E" w:rsidP="009F6D7E">
      <w:pPr>
        <w:pStyle w:val="EW"/>
      </w:pPr>
      <w:r w:rsidRPr="00FC7496">
        <w:t>modificationPeriodCoeff=n4</w:t>
      </w:r>
    </w:p>
    <w:p w14:paraId="513C1887" w14:textId="77777777" w:rsidR="009F6D7E" w:rsidRPr="00FC7496" w:rsidRDefault="009F6D7E" w:rsidP="009F6D7E">
      <w:pPr>
        <w:pStyle w:val="EW"/>
      </w:pPr>
      <w:r w:rsidRPr="00FC7496">
        <w:t>number of paging narrowbands=1</w:t>
      </w:r>
    </w:p>
    <w:p w14:paraId="0985C2D8" w14:textId="77777777" w:rsidR="009F6D7E" w:rsidRPr="00FC7496" w:rsidRDefault="009F6D7E" w:rsidP="009F6D7E">
      <w:pPr>
        <w:pStyle w:val="EW"/>
      </w:pPr>
      <w:r w:rsidRPr="00FC7496">
        <w:t>SystemInformationBlockType1-BR modification period = 512 frames</w:t>
      </w:r>
    </w:p>
    <w:p w14:paraId="6B909D1A" w14:textId="77777777" w:rsidR="009F6D7E" w:rsidRPr="00FC7496" w:rsidRDefault="009F6D7E" w:rsidP="009F6D7E">
      <w:pPr>
        <w:pStyle w:val="EW"/>
      </w:pPr>
      <w:r w:rsidRPr="00FC7496">
        <w:t xml:space="preserve">SIs-BR modification period = </w:t>
      </w:r>
      <w:r w:rsidR="0035405E" w:rsidRPr="00FC7496">
        <w:t xml:space="preserve">512 </w:t>
      </w:r>
      <w:r w:rsidRPr="00FC7496">
        <w:t>frames</w:t>
      </w:r>
    </w:p>
    <w:p w14:paraId="25E7D6F9" w14:textId="77777777" w:rsidR="009F6D7E" w:rsidRPr="00FC7496" w:rsidRDefault="009F6D7E" w:rsidP="009F6D7E">
      <w:r w:rsidRPr="00FC7496">
        <w:t>The paging occasion calculation is resulting in the frames of: SFN mod 128 = (UE_ID) mod 128. The Paging Narrowband (PNB) is resulting in PNB=0</w:t>
      </w:r>
      <w:r w:rsidR="0035405E" w:rsidRPr="00FC7496">
        <w:t xml:space="preserve"> and then resulting in the Narrow Band used for MPDCCH defined in clause 7.3.3.9.1</w:t>
      </w:r>
      <w:r w:rsidRPr="00FC7496">
        <w:t>.</w:t>
      </w:r>
    </w:p>
    <w:p w14:paraId="4A2ED0EB" w14:textId="77777777" w:rsidR="009F6D7E" w:rsidRPr="00FC7496" w:rsidRDefault="009F6D7E" w:rsidP="009F6D7E">
      <w:r w:rsidRPr="00FC7496">
        <w:t>One paging message is sent on the calculated paging occasion before the start of SystemInformationBlockType1-BR modification period. When both SystemInformationBlockType1-BR and SIs-BR are modified, their respective modification period starts may not match:</w:t>
      </w:r>
    </w:p>
    <w:p w14:paraId="0111A5A3" w14:textId="77777777" w:rsidR="009F6D7E" w:rsidRPr="00FC7496" w:rsidRDefault="009F6D7E" w:rsidP="009F6D7E">
      <w:pPr>
        <w:pStyle w:val="B1"/>
      </w:pPr>
      <w:r w:rsidRPr="00FC7496">
        <w:t>-</w:t>
      </w:r>
      <w:r w:rsidRPr="00FC7496">
        <w:tab/>
        <w:t>When they match, SS is configured with the modified SystemInformationBlockType1-BR and SIs-BR in one ASP</w:t>
      </w:r>
    </w:p>
    <w:p w14:paraId="1D0BFEA9" w14:textId="77777777" w:rsidR="009F6D7E" w:rsidRPr="00FC7496" w:rsidRDefault="009F6D7E" w:rsidP="009F6D7E">
      <w:pPr>
        <w:pStyle w:val="B1"/>
      </w:pPr>
      <w:r w:rsidRPr="00FC7496">
        <w:t>-</w:t>
      </w:r>
      <w:r w:rsidRPr="00FC7496">
        <w:tab/>
        <w:t>When they do not match, SS is configured with the modified SystemInformationBlockType1-BR and SIs-BR in two different ASPs with activation time set to the start of the respective modification periods.</w:t>
      </w:r>
    </w:p>
    <w:p w14:paraId="703565D2" w14:textId="77777777" w:rsidR="002040EA" w:rsidRPr="00FC7496" w:rsidRDefault="002040EA" w:rsidP="009B100F">
      <w:pPr>
        <w:pStyle w:val="Heading5"/>
      </w:pPr>
      <w:r w:rsidRPr="00FC7496">
        <w:t>7.7.3.1.2</w:t>
      </w:r>
      <w:r w:rsidRPr="00FC7496">
        <w:tab/>
        <w:t>UE in connected mode</w:t>
      </w:r>
    </w:p>
    <w:p w14:paraId="4B90191F" w14:textId="77777777" w:rsidR="002040EA" w:rsidRPr="00FC7496" w:rsidRDefault="00DC04E4" w:rsidP="002040EA">
      <w:r w:rsidRPr="00FC7496">
        <w:t>When the UE is in connected mode, paging messages are sent on the paging occasions of each frame within the paging cycle throughout a modification period. This results in 128*4 consecutive paging messages to be sent during the modification period.</w:t>
      </w:r>
    </w:p>
    <w:p w14:paraId="722084D0" w14:textId="77777777" w:rsidR="002040EA" w:rsidRPr="00FC7496" w:rsidRDefault="00BE2415" w:rsidP="002040EA">
      <w:pPr>
        <w:pStyle w:val="TH"/>
      </w:pPr>
      <w:r>
        <w:pict w14:anchorId="2DA9954A">
          <v:shape id="_x0000_i1039" type="#_x0000_t75" style="width:324.75pt;height:82.5pt">
            <v:imagedata r:id="rId29" o:title=""/>
          </v:shape>
        </w:pict>
      </w:r>
    </w:p>
    <w:p w14:paraId="6494157F" w14:textId="77777777" w:rsidR="002040EA" w:rsidRPr="00FC7496" w:rsidRDefault="002040EA" w:rsidP="002040EA">
      <w:pPr>
        <w:pStyle w:val="TF"/>
      </w:pPr>
      <w:r w:rsidRPr="00FC7496">
        <w:t>Figure 7.7.3.1.2-1: Paging notification UE in connected mode</w:t>
      </w:r>
    </w:p>
    <w:p w14:paraId="2009A5BF" w14:textId="77777777" w:rsidR="00DC04E4" w:rsidRPr="00FC7496" w:rsidRDefault="00DC04E4" w:rsidP="00DC04E4"/>
    <w:p w14:paraId="2D28467D" w14:textId="77777777" w:rsidR="00AC3AC7" w:rsidRPr="00FC7496" w:rsidRDefault="00DC04E4" w:rsidP="00AC3AC7">
      <w:r w:rsidRPr="00FC7496">
        <w:t>For ETWS and/or CMAS capable UEs in connected mode, paging messages are sent on the paging occasions of each frame within the last paging cycle of the modification period. This results in 128 consecutive paging messages to be sent during the modification period.</w:t>
      </w:r>
    </w:p>
    <w:p w14:paraId="7D24E26D" w14:textId="77777777" w:rsidR="00AC3AC7" w:rsidRPr="00FC7496" w:rsidRDefault="00BE2415" w:rsidP="00AC3AC7">
      <w:pPr>
        <w:pStyle w:val="TH"/>
      </w:pPr>
      <w:r>
        <w:pict w14:anchorId="5DD1164B">
          <v:shape id="_x0000_i1040" type="#_x0000_t75" style="width:341.25pt;height:86.25pt">
            <v:imagedata r:id="rId30" o:title=""/>
          </v:shape>
        </w:pict>
      </w:r>
    </w:p>
    <w:p w14:paraId="0B0F7892" w14:textId="77777777" w:rsidR="00AC3AC7" w:rsidRPr="00FC7496" w:rsidRDefault="00AC3AC7" w:rsidP="00AC3AC7">
      <w:pPr>
        <w:pStyle w:val="TF"/>
      </w:pPr>
      <w:r w:rsidRPr="00FC7496">
        <w:t>Figure 7.7.3.1.2-2: Paging notification for ETWS and/or CMAS capable UE in connected mode</w:t>
      </w:r>
    </w:p>
    <w:p w14:paraId="6B912E03" w14:textId="77777777" w:rsidR="00AC3AC7" w:rsidRPr="00FC7496" w:rsidRDefault="00AC3AC7" w:rsidP="00AC3AC7"/>
    <w:p w14:paraId="3B9F130A" w14:textId="77777777" w:rsidR="00AC3AC7" w:rsidRPr="00FC7496" w:rsidRDefault="00AC3AC7" w:rsidP="00AC3AC7">
      <w:pPr>
        <w:pStyle w:val="Heading4"/>
      </w:pPr>
      <w:r w:rsidRPr="00FC7496">
        <w:t>7.7.3.2</w:t>
      </w:r>
      <w:r w:rsidRPr="00FC7496">
        <w:tab/>
        <w:t>PWS System Information modification</w:t>
      </w:r>
    </w:p>
    <w:p w14:paraId="60AA3A7A" w14:textId="77777777" w:rsidR="00AC3AC7" w:rsidRPr="00FC7496" w:rsidRDefault="00AC3AC7" w:rsidP="00AC3AC7">
      <w:r w:rsidRPr="00FC7496">
        <w:t>The modification of system information for ETWS and CMAS notification is notified by paging messages. The transmission of system information notification is not necessarily at the beginning of a modification period.</w:t>
      </w:r>
    </w:p>
    <w:p w14:paraId="7D923DF9" w14:textId="77777777" w:rsidR="00AC3AC7" w:rsidRPr="00FC7496" w:rsidRDefault="00AC3AC7" w:rsidP="00AC3AC7">
      <w:pPr>
        <w:rPr>
          <w:color w:val="000000"/>
        </w:rPr>
      </w:pPr>
      <w:r w:rsidRPr="00FC7496">
        <w:t>When the UE is in idle mode, the paging frames calculation is the same as defined in clause 7.7.3.1.1.</w:t>
      </w:r>
    </w:p>
    <w:p w14:paraId="6E60699F" w14:textId="77777777" w:rsidR="00F51464" w:rsidRPr="00FC7496" w:rsidRDefault="00AC3AC7" w:rsidP="00AC3AC7">
      <w:r w:rsidRPr="00FC7496">
        <w:rPr>
          <w:color w:val="000000"/>
        </w:rPr>
        <w:t xml:space="preserve">When the </w:t>
      </w:r>
      <w:r w:rsidRPr="00FC7496">
        <w:t>UE is in connected mode,</w:t>
      </w:r>
      <w:r w:rsidRPr="00FC7496">
        <w:rPr>
          <w:color w:val="000000"/>
        </w:rPr>
        <w:t xml:space="preserve"> </w:t>
      </w:r>
      <w:r w:rsidRPr="00FC7496">
        <w:t>paging messages are sent on the paging occasions of each frame during a paging cycle. This results in 128 consecutive paging messages to be sent. The transmission of the first paging message and the first system information notification are simultaneous and are sent at the beginning of a paging cycle.</w:t>
      </w:r>
    </w:p>
    <w:p w14:paraId="03C0F5D2" w14:textId="77777777" w:rsidR="00F51464" w:rsidRPr="00FC7496" w:rsidRDefault="00F51464" w:rsidP="00DB1099">
      <w:pPr>
        <w:pStyle w:val="Heading2"/>
      </w:pPr>
      <w:r w:rsidRPr="00FC7496">
        <w:t>7.8</w:t>
      </w:r>
      <w:r w:rsidRPr="00FC7496">
        <w:tab/>
        <w:t>Timers</w:t>
      </w:r>
      <w:r w:rsidR="004821F5" w:rsidRPr="00FC7496">
        <w:t xml:space="preserve"> and Timing </w:t>
      </w:r>
      <w:r w:rsidR="009F2B72" w:rsidRPr="00FC7496">
        <w:t>Considerations</w:t>
      </w:r>
    </w:p>
    <w:p w14:paraId="1CA332E9" w14:textId="77777777" w:rsidR="00F51464" w:rsidRPr="00FC7496" w:rsidRDefault="00F51464" w:rsidP="00F51464">
      <w:r w:rsidRPr="00FC7496">
        <w:t>A timer is set at the beginning of each test case to guard against system failure. Behaviour on expiry of this guard timer shall be consistent for all test cases.</w:t>
      </w:r>
    </w:p>
    <w:p w14:paraId="3BE4E245" w14:textId="77777777" w:rsidR="00F51464" w:rsidRPr="00FC7496" w:rsidRDefault="00F51464" w:rsidP="00F51464">
      <w:r w:rsidRPr="00FC7496">
        <w:t>A watchdog timer can be specified for receive statements in order to reduce blocking time when a test case has already failed.</w:t>
      </w:r>
      <w:r w:rsidR="004F1FED" w:rsidRPr="00FC7496">
        <w:t xml:space="preserve"> Watchdog timers are a kind of TTCN auxiliary timer. When a watchdog timer is used to control a receive event, its expiry does not need</w:t>
      </w:r>
      <w:r w:rsidR="004F1FED" w:rsidRPr="00FC7496" w:rsidDel="00CB389A">
        <w:t xml:space="preserve"> </w:t>
      </w:r>
      <w:r w:rsidR="004F1FED" w:rsidRPr="00FC7496">
        <w:t>to be handled explicitly in the test case, but will lead to a fail or inconclusive verdict due to handling in the default behaviour</w:t>
      </w:r>
      <w:r w:rsidR="000667DC" w:rsidRPr="00FC7496">
        <w:t>.</w:t>
      </w:r>
    </w:p>
    <w:p w14:paraId="56C951CC" w14:textId="77777777" w:rsidR="00F51464" w:rsidRPr="00FC7496" w:rsidRDefault="00F51464" w:rsidP="00F51464">
      <w:r w:rsidRPr="00FC7496">
        <w:t>In idle mode operations, an idle mode generic timer is specified for receive statements if the test case specification does not explicitly specify a wait time for the specific test step or test purpose. The expiry of this idle mode generic timer is at least 6 minutes to safely cover most test scenarios.</w:t>
      </w:r>
    </w:p>
    <w:p w14:paraId="0453EC0F" w14:textId="77777777" w:rsidR="00F51464" w:rsidRPr="00FC7496" w:rsidRDefault="00F51464" w:rsidP="00F51464">
      <w:r w:rsidRPr="00FC7496">
        <w:t>The watchdog timer and the idle mode generic timer are only to be used inside the test case test body; if the timer expires a fail verdict is applied.</w:t>
      </w:r>
    </w:p>
    <w:p w14:paraId="2293B2F9" w14:textId="77777777" w:rsidR="00F51464" w:rsidRPr="00FC7496" w:rsidRDefault="00F51464" w:rsidP="00F51464">
      <w:r w:rsidRPr="00FC7496">
        <w:t>It is the TTCN responsibility to ensure that appropriate timer values are being used.</w:t>
      </w:r>
    </w:p>
    <w:p w14:paraId="1745C4CA" w14:textId="77777777" w:rsidR="004F1FED" w:rsidRPr="00FC7496" w:rsidRDefault="00F51464" w:rsidP="004F1FED">
      <w:r w:rsidRPr="00FC7496">
        <w:t xml:space="preserve">Tolerances (as described in </w:t>
      </w:r>
      <w:r w:rsidR="00CF7212" w:rsidRPr="00FC7496">
        <w:t xml:space="preserve">TS 36.508 </w:t>
      </w:r>
      <w:r w:rsidRPr="00FC7496">
        <w:t>[</w:t>
      </w:r>
      <w:r w:rsidR="000667DC" w:rsidRPr="00FC7496">
        <w:t>3</w:t>
      </w:r>
      <w:r w:rsidRPr="00FC7496">
        <w:t>]) are not applicable to guard timers, idle mode generic timers and watchdog</w:t>
      </w:r>
      <w:r w:rsidR="00CF7212" w:rsidRPr="00FC7496">
        <w:t xml:space="preserve"> </w:t>
      </w:r>
      <w:r w:rsidRPr="00FC7496">
        <w:t>timers.</w:t>
      </w:r>
    </w:p>
    <w:p w14:paraId="6A9B340D" w14:textId="77777777" w:rsidR="004821F5" w:rsidRPr="00FC7496" w:rsidRDefault="004F1FED" w:rsidP="004821F5">
      <w:r w:rsidRPr="00FC7496">
        <w:t>In general timers of less than 500</w:t>
      </w:r>
      <w:r w:rsidR="000667DC" w:rsidRPr="00FC7496">
        <w:t xml:space="preserve"> </w:t>
      </w:r>
      <w:r w:rsidRPr="00FC7496">
        <w:t>ms shall not be implemented by TTCN timers but controlled by usage of the timing information provided by the SS (This is based on an estimate of the system delay). To achieve this, there will be cases when a DL message is scheduled at a specific point in time. This shall be done by adding at least 100</w:t>
      </w:r>
      <w:r w:rsidR="000667DC" w:rsidRPr="00FC7496">
        <w:t xml:space="preserve"> </w:t>
      </w:r>
      <w:r w:rsidRPr="00FC7496">
        <w:t>ms to the current time.</w:t>
      </w:r>
    </w:p>
    <w:p w14:paraId="5F28B92D" w14:textId="77777777" w:rsidR="00AF593B" w:rsidRPr="00FC7496" w:rsidRDefault="004821F5" w:rsidP="004821F5">
      <w:r w:rsidRPr="00FC7496">
        <w:t>If Timing is ‘now</w:t>
      </w:r>
      <w:r w:rsidR="00D726C0" w:rsidRPr="00FC7496">
        <w:t>'</w:t>
      </w:r>
      <w:r w:rsidRPr="00FC7496">
        <w:t xml:space="preserve"> the SS shall schedule the data transmission or the (re)configuration in the next available sub-frame, but will ensure that this period is less than 80</w:t>
      </w:r>
      <w:r w:rsidR="000667DC" w:rsidRPr="00FC7496">
        <w:t xml:space="preserve"> </w:t>
      </w:r>
      <w:r w:rsidRPr="00FC7496">
        <w:t>ms.</w:t>
      </w:r>
    </w:p>
    <w:p w14:paraId="3854E71D" w14:textId="77777777" w:rsidR="00AF593B" w:rsidRPr="00FC7496" w:rsidRDefault="00AF593B" w:rsidP="00273022">
      <w:pPr>
        <w:pStyle w:val="Heading3"/>
      </w:pPr>
      <w:r w:rsidRPr="00FC7496">
        <w:t>7.8.1</w:t>
      </w:r>
      <w:r w:rsidRPr="00FC7496">
        <w:tab/>
        <w:t>Auxiliary timers</w:t>
      </w:r>
    </w:p>
    <w:p w14:paraId="2C330F5D" w14:textId="77777777" w:rsidR="00AF593B" w:rsidRPr="00FC7496" w:rsidRDefault="00AF593B" w:rsidP="00AF593B">
      <w:r w:rsidRPr="00FC7496">
        <w:t>For practical reasons, the TTCN can include timers that are not specified as part of the expected sequence. These timers are documented below.</w:t>
      </w:r>
    </w:p>
    <w:p w14:paraId="3DE135BB" w14:textId="77777777" w:rsidR="00F51464" w:rsidRPr="00FC7496" w:rsidRDefault="00AF593B" w:rsidP="00BC1EC7">
      <w:pPr>
        <w:pStyle w:val="B1"/>
      </w:pPr>
      <w:r w:rsidRPr="00FC7496">
        <w:t>RLC and PDCP watchdog timer</w:t>
      </w:r>
      <w:r w:rsidR="000667DC" w:rsidRPr="00FC7496">
        <w:t>.</w:t>
      </w:r>
    </w:p>
    <w:p w14:paraId="03D723B3" w14:textId="77777777" w:rsidR="006B142A" w:rsidRPr="00FC7496" w:rsidRDefault="006B142A" w:rsidP="00273022">
      <w:pPr>
        <w:pStyle w:val="Heading3"/>
      </w:pPr>
      <w:r w:rsidRPr="00FC7496">
        <w:t>7.8.2</w:t>
      </w:r>
      <w:r w:rsidRPr="00FC7496">
        <w:tab/>
        <w:t>RRC timers reconfiguration</w:t>
      </w:r>
    </w:p>
    <w:p w14:paraId="6F81388E" w14:textId="77777777" w:rsidR="006B142A" w:rsidRPr="00FC7496" w:rsidRDefault="006B142A" w:rsidP="006B142A">
      <w:r w:rsidRPr="00FC7496">
        <w:t>Considering the allowed UE accuracy for the RRC timer T3xx being between 100</w:t>
      </w:r>
      <w:r w:rsidR="000667DC" w:rsidRPr="00FC7496">
        <w:t xml:space="preserve"> </w:t>
      </w:r>
      <w:r w:rsidRPr="00FC7496">
        <w:t>ms and 2.5</w:t>
      </w:r>
      <w:r w:rsidR="000667DC" w:rsidRPr="00FC7496">
        <w:t xml:space="preserve"> </w:t>
      </w:r>
      <w:r w:rsidRPr="00FC7496">
        <w:t>% of T3xx (</w:t>
      </w:r>
      <w:r w:rsidR="000667DC" w:rsidRPr="00FC7496">
        <w:t>see TS </w:t>
      </w:r>
      <w:r w:rsidRPr="00FC7496">
        <w:t>36.133</w:t>
      </w:r>
      <w:r w:rsidR="000667DC" w:rsidRPr="00FC7496">
        <w:t> </w:t>
      </w:r>
      <w:r w:rsidRPr="00FC7496">
        <w:t>[37]), the TTCN applies the RRC net timers tolerance as MAX (10% of T3xx, (100 ms + 5 RTT)), whereby:</w:t>
      </w:r>
    </w:p>
    <w:p w14:paraId="4B639812" w14:textId="77777777" w:rsidR="006B142A" w:rsidRPr="00FC7496" w:rsidRDefault="006B142A" w:rsidP="00BC1EC7">
      <w:pPr>
        <w:pStyle w:val="B1"/>
      </w:pPr>
      <w:r w:rsidRPr="00FC7496">
        <w:t>FDD: 10</w:t>
      </w:r>
      <w:r w:rsidR="00BC1EC7" w:rsidRPr="00FC7496">
        <w:t xml:space="preserve"> </w:t>
      </w:r>
      <w:r w:rsidRPr="00FC7496">
        <w:t>% of T3xx or 140 ms whichever is higher</w:t>
      </w:r>
      <w:r w:rsidR="000667DC" w:rsidRPr="00FC7496">
        <w:t>.</w:t>
      </w:r>
    </w:p>
    <w:p w14:paraId="46CDC760" w14:textId="77777777" w:rsidR="006B142A" w:rsidRPr="00FC7496" w:rsidRDefault="006B142A" w:rsidP="00BC1EC7">
      <w:pPr>
        <w:pStyle w:val="B1"/>
      </w:pPr>
      <w:r w:rsidRPr="00FC7496">
        <w:t>TDD: 10</w:t>
      </w:r>
      <w:r w:rsidR="00BC1EC7" w:rsidRPr="00FC7496">
        <w:t xml:space="preserve"> </w:t>
      </w:r>
      <w:r w:rsidRPr="00FC7496">
        <w:t>% of T3xx or 155 ms whichever is higher</w:t>
      </w:r>
      <w:r w:rsidR="000667DC" w:rsidRPr="00FC7496">
        <w:t>.</w:t>
      </w:r>
    </w:p>
    <w:p w14:paraId="5F6689BC" w14:textId="77777777" w:rsidR="006B142A" w:rsidRPr="00FC7496" w:rsidRDefault="006B142A" w:rsidP="00273022">
      <w:pPr>
        <w:pStyle w:val="Heading3"/>
      </w:pPr>
      <w:r w:rsidRPr="00FC7496">
        <w:t>7.8.3</w:t>
      </w:r>
      <w:r w:rsidRPr="00FC7496">
        <w:tab/>
        <w:t>MAC TA timer reconfiguration</w:t>
      </w:r>
    </w:p>
    <w:p w14:paraId="7BBEE5A8" w14:textId="77777777" w:rsidR="006B142A" w:rsidRPr="00FC7496" w:rsidRDefault="006B142A" w:rsidP="006B142A">
      <w:r w:rsidRPr="00FC7496">
        <w:t>Considering that the UE applies new values for MAC timers not before restart of the ti</w:t>
      </w:r>
      <w:r w:rsidR="000667DC" w:rsidRPr="00FC7496">
        <w:t>mer (see TS 36.321 [16], clause </w:t>
      </w:r>
      <w:r w:rsidRPr="00FC7496">
        <w:t>5.8), when the TA timer is changed at the UE, a delay in TTCN will be added so as to allow SS to transmit Timing advance MCE (based on current periodic Timing advance configuration) and hence resulting in restart of TA timer at UE with new value.</w:t>
      </w:r>
    </w:p>
    <w:p w14:paraId="657D619A" w14:textId="77777777" w:rsidR="00005C78" w:rsidRPr="00FC7496" w:rsidRDefault="00005C78" w:rsidP="00273022">
      <w:pPr>
        <w:pStyle w:val="Heading3"/>
      </w:pPr>
      <w:r w:rsidRPr="00FC7496">
        <w:t>7.8.4</w:t>
      </w:r>
      <w:r w:rsidRPr="00FC7496">
        <w:tab/>
        <w:t>Non-protocol timers</w:t>
      </w:r>
    </w:p>
    <w:p w14:paraId="16164FA7" w14:textId="77777777" w:rsidR="009F2B72" w:rsidRPr="00FC7496" w:rsidRDefault="00005C78" w:rsidP="009F2B72">
      <w:r w:rsidRPr="00FC7496">
        <w:t>Time durations or periods in the test specification without corresponding references in the core specifications are considered as non-protocol timers for which no timer tolerances are applied in the TTCN.</w:t>
      </w:r>
    </w:p>
    <w:p w14:paraId="70FA730F" w14:textId="77777777" w:rsidR="009F2B72" w:rsidRPr="00FC7496" w:rsidRDefault="009F2B72" w:rsidP="009F2B72">
      <w:pPr>
        <w:pStyle w:val="Heading3"/>
      </w:pPr>
      <w:r w:rsidRPr="00FC7496">
        <w:t>7.8.5</w:t>
      </w:r>
      <w:r w:rsidRPr="00FC7496">
        <w:tab/>
        <w:t>Timing information</w:t>
      </w:r>
    </w:p>
    <w:p w14:paraId="531D0BE5" w14:textId="77777777" w:rsidR="00005C78" w:rsidRPr="00FC7496" w:rsidRDefault="009F2B72" w:rsidP="009F2B72">
      <w:r w:rsidRPr="00FC7496">
        <w:t>For scheduling of DL data or UL Grant, when timing information is explicit, the timing provided by TTCN corresponds to the time at which the SS shall transmit to the UE the (M)PDCCH carrying the DCI message.</w:t>
      </w:r>
    </w:p>
    <w:p w14:paraId="1C5E3D5D" w14:textId="77777777" w:rsidR="00F51464" w:rsidRPr="00FC7496" w:rsidRDefault="00D409D1" w:rsidP="00DB1099">
      <w:pPr>
        <w:pStyle w:val="Heading2"/>
      </w:pPr>
      <w:r w:rsidRPr="00FC7496">
        <w:t>7.9</w:t>
      </w:r>
      <w:r w:rsidRPr="00FC7496">
        <w:tab/>
      </w:r>
      <w:r w:rsidR="00F51464" w:rsidRPr="00FC7496">
        <w:t>Error Indication</w:t>
      </w:r>
    </w:p>
    <w:p w14:paraId="6664E536" w14:textId="77777777" w:rsidR="00F51464" w:rsidRPr="00FC7496" w:rsidRDefault="00F51464" w:rsidP="00F51464">
      <w:r w:rsidRPr="00FC7496">
        <w:t xml:space="preserve">There are several situations on lower layer in which SS shall raise an error rather than trying to resolve the problem. This is done by sending a </w:t>
      </w:r>
      <w:r w:rsidR="00482AE2" w:rsidRPr="00FC7496">
        <w:t>SystemIndicationError</w:t>
      </w:r>
      <w:r w:rsidRPr="00FC7496">
        <w:t xml:space="preserve"> to the test case. SS shall raise an error in the following cases:</w:t>
      </w:r>
    </w:p>
    <w:p w14:paraId="47BA2CF2" w14:textId="77777777" w:rsidR="000667DC" w:rsidRPr="00FC7496" w:rsidRDefault="00BC1EC7" w:rsidP="00BC1EC7">
      <w:pPr>
        <w:pStyle w:val="B1"/>
      </w:pPr>
      <w:r w:rsidRPr="00FC7496">
        <w:t>-</w:t>
      </w:r>
      <w:r w:rsidRPr="00FC7496">
        <w:tab/>
      </w:r>
      <w:r w:rsidR="00183589" w:rsidRPr="00FC7496">
        <w:t>HARQ retransmissions (applicable when SS is configured to indicate HARQ retransmissions as errors)</w:t>
      </w:r>
      <w:r w:rsidR="000667DC" w:rsidRPr="00FC7496">
        <w:t>:</w:t>
      </w:r>
    </w:p>
    <w:p w14:paraId="4C5B2212" w14:textId="77777777" w:rsidR="000667DC" w:rsidRPr="00FC7496" w:rsidRDefault="000667DC" w:rsidP="000667DC">
      <w:pPr>
        <w:pStyle w:val="B2"/>
      </w:pPr>
      <w:r w:rsidRPr="00FC7496">
        <w:t>-</w:t>
      </w:r>
      <w:r w:rsidRPr="00FC7496">
        <w:tab/>
      </w:r>
      <w:r w:rsidR="00183589" w:rsidRPr="00FC7496">
        <w:t>HARQ CRC error for UL data</w:t>
      </w:r>
      <w:r w:rsidRPr="00FC7496">
        <w:t>;</w:t>
      </w:r>
    </w:p>
    <w:p w14:paraId="5F36E46E" w14:textId="77777777" w:rsidR="00183589" w:rsidRPr="00FC7496" w:rsidRDefault="00183589" w:rsidP="000667DC">
      <w:pPr>
        <w:pStyle w:val="B2"/>
      </w:pPr>
      <w:r w:rsidRPr="00FC7496">
        <w:t>-</w:t>
      </w:r>
      <w:r w:rsidR="000667DC" w:rsidRPr="00FC7496">
        <w:tab/>
      </w:r>
      <w:r w:rsidRPr="00FC7496">
        <w:t>HARQ NACK from the UE unless SS is configured to report HARQ ACK/NACK</w:t>
      </w:r>
      <w:r w:rsidR="000667DC" w:rsidRPr="00FC7496">
        <w:t>.</w:t>
      </w:r>
    </w:p>
    <w:p w14:paraId="57E62C45" w14:textId="77777777" w:rsidR="00F51464" w:rsidRPr="00FC7496" w:rsidRDefault="00BC1EC7" w:rsidP="00BC1EC7">
      <w:pPr>
        <w:pStyle w:val="B1"/>
      </w:pPr>
      <w:r w:rsidRPr="00FC7496">
        <w:t>-</w:t>
      </w:r>
      <w:r w:rsidRPr="00FC7496">
        <w:tab/>
      </w:r>
      <w:r w:rsidR="00F51464" w:rsidRPr="00FC7496">
        <w:t>Paging, System information exceeds max. number of resource blocks</w:t>
      </w:r>
      <w:r w:rsidR="00CF7212" w:rsidRPr="00FC7496">
        <w:t>.</w:t>
      </w:r>
    </w:p>
    <w:p w14:paraId="343D4AE1" w14:textId="77777777" w:rsidR="00F51464" w:rsidRPr="00FC7496" w:rsidRDefault="00BC1EC7" w:rsidP="00BC1EC7">
      <w:pPr>
        <w:pStyle w:val="B1"/>
      </w:pPr>
      <w:r w:rsidRPr="00FC7496">
        <w:t>-</w:t>
      </w:r>
      <w:r w:rsidRPr="00FC7496">
        <w:tab/>
      </w:r>
      <w:r w:rsidR="00CF7212" w:rsidRPr="00FC7496">
        <w:t>C</w:t>
      </w:r>
      <w:r w:rsidR="00F51464" w:rsidRPr="00FC7496">
        <w:t>onfiguration: max. number of resource blocks specified for a channel exceeds system bandwidth</w:t>
      </w:r>
      <w:r w:rsidR="00CF7212" w:rsidRPr="00FC7496">
        <w:t>.</w:t>
      </w:r>
    </w:p>
    <w:p w14:paraId="2E6E5E39" w14:textId="77777777" w:rsidR="0085607F" w:rsidRPr="00FC7496" w:rsidRDefault="00BC1EC7" w:rsidP="00BC1EC7">
      <w:pPr>
        <w:pStyle w:val="B1"/>
      </w:pPr>
      <w:r w:rsidRPr="00FC7496">
        <w:t>-</w:t>
      </w:r>
      <w:r w:rsidRPr="00FC7496">
        <w:tab/>
      </w:r>
      <w:r w:rsidR="00CF7212" w:rsidRPr="00FC7496">
        <w:t>W</w:t>
      </w:r>
      <w:r w:rsidR="00F51464" w:rsidRPr="00FC7496">
        <w:t>hen in User-Plane a DL PDCP PDU or SDU not fitting into one TTI is sent with Harq Pro</w:t>
      </w:r>
      <w:r w:rsidR="000667DC" w:rsidRPr="00FC7496">
        <w:t>cess being explicitly specified.</w:t>
      </w:r>
    </w:p>
    <w:p w14:paraId="5B218B4B" w14:textId="77777777" w:rsidR="0085607F" w:rsidRPr="00FC7496" w:rsidRDefault="00BC1EC7" w:rsidP="00BC1EC7">
      <w:pPr>
        <w:pStyle w:val="B1"/>
      </w:pPr>
      <w:r w:rsidRPr="00FC7496">
        <w:t>-</w:t>
      </w:r>
      <w:r w:rsidRPr="00FC7496">
        <w:tab/>
      </w:r>
      <w:r w:rsidR="0085607F" w:rsidRPr="00FC7496">
        <w:t>SS gets invalid TimingInfo for TDD from the test case</w:t>
      </w:r>
      <w:r w:rsidR="000667DC" w:rsidRPr="00FC7496">
        <w:t>.</w:t>
      </w:r>
    </w:p>
    <w:p w14:paraId="30E9AD3D" w14:textId="77777777" w:rsidR="0085607F" w:rsidRPr="00FC7496" w:rsidRDefault="00BC1EC7" w:rsidP="00BC1EC7">
      <w:pPr>
        <w:pStyle w:val="B1"/>
      </w:pPr>
      <w:r w:rsidRPr="00FC7496">
        <w:t>-</w:t>
      </w:r>
      <w:r w:rsidRPr="00FC7496">
        <w:tab/>
      </w:r>
      <w:r w:rsidR="0085607F" w:rsidRPr="00FC7496">
        <w:t>SS detects contradiction of UL grant</w:t>
      </w:r>
      <w:r w:rsidR="00A07348" w:rsidRPr="00FC7496">
        <w:t>(</w:t>
      </w:r>
      <w:r w:rsidR="0085607F" w:rsidRPr="00FC7496">
        <w:t>s</w:t>
      </w:r>
      <w:r w:rsidR="00A07348" w:rsidRPr="00FC7496">
        <w:t>)</w:t>
      </w:r>
      <w:r w:rsidR="0085607F" w:rsidRPr="00FC7496">
        <w:t xml:space="preserve"> and TDD configuration</w:t>
      </w:r>
      <w:r w:rsidR="000667DC" w:rsidRPr="00FC7496">
        <w:t>.</w:t>
      </w:r>
    </w:p>
    <w:p w14:paraId="0FA7D3B5" w14:textId="77777777" w:rsidR="0085607F" w:rsidRPr="00FC7496" w:rsidRDefault="00BC1EC7" w:rsidP="00BC1EC7">
      <w:pPr>
        <w:pStyle w:val="B1"/>
      </w:pPr>
      <w:r w:rsidRPr="00FC7496">
        <w:t>-</w:t>
      </w:r>
      <w:r w:rsidRPr="00FC7496">
        <w:tab/>
      </w:r>
      <w:r w:rsidR="0085607F" w:rsidRPr="00FC7496">
        <w:t>Data scheduled for the same TTI does not fit into an available transport block</w:t>
      </w:r>
      <w:r w:rsidR="000667DC" w:rsidRPr="00FC7496">
        <w:t>.</w:t>
      </w:r>
    </w:p>
    <w:p w14:paraId="3471725D" w14:textId="77777777" w:rsidR="00F51464" w:rsidRPr="00FC7496" w:rsidRDefault="0085607F" w:rsidP="000667DC">
      <w:r w:rsidRPr="00FC7496">
        <w:t>F</w:t>
      </w:r>
      <w:r w:rsidR="00F51464" w:rsidRPr="00FC7496">
        <w:t>u</w:t>
      </w:r>
      <w:r w:rsidR="004F1FED" w:rsidRPr="00FC7496">
        <w:t>r</w:t>
      </w:r>
      <w:r w:rsidR="00F51464" w:rsidRPr="00FC7496">
        <w:t xml:space="preserve">ther error conditions are specified in </w:t>
      </w:r>
      <w:r w:rsidR="00CF7212" w:rsidRPr="00FC7496">
        <w:t>a</w:t>
      </w:r>
      <w:r w:rsidR="00F51464" w:rsidRPr="00FC7496">
        <w:t>nnex D.</w:t>
      </w:r>
    </w:p>
    <w:p w14:paraId="7F3D28AE" w14:textId="77777777" w:rsidR="004F1FED" w:rsidRPr="00FC7496" w:rsidRDefault="004F1FED" w:rsidP="00DB1099">
      <w:pPr>
        <w:pStyle w:val="Heading2"/>
      </w:pPr>
      <w:r w:rsidRPr="00FC7496">
        <w:t>7.10</w:t>
      </w:r>
      <w:r w:rsidRPr="00FC7496">
        <w:tab/>
        <w:t>Race Conditions</w:t>
      </w:r>
    </w:p>
    <w:p w14:paraId="684EA5AD" w14:textId="77777777" w:rsidR="00183589" w:rsidRPr="00FC7496" w:rsidRDefault="004F1FED" w:rsidP="000667DC">
      <w:pPr>
        <w:keepNext/>
        <w:keepLines/>
      </w:pPr>
      <w:r w:rsidRPr="00FC7496">
        <w:t xml:space="preserve">When </w:t>
      </w:r>
      <w:r w:rsidR="00183589" w:rsidRPr="00FC7496">
        <w:t>two</w:t>
      </w:r>
      <w:r w:rsidRPr="00FC7496">
        <w:t xml:space="preserve"> uplink messages are sent from the UE within a very small amount of time, they may be received in either order in the TTCN if they are received on different ports.</w:t>
      </w:r>
      <w:r w:rsidR="00381D78" w:rsidRPr="00FC7496">
        <w:t xml:space="preserve"> </w:t>
      </w:r>
      <w:r w:rsidRPr="00FC7496">
        <w:t>This may cause a race condition which is due to the snapshot mechanism in TTCN. In these cases, the TTCN will accept the messages in either order and then compare the timestamps of both messages to ensure they were sent in the correct order.</w:t>
      </w:r>
    </w:p>
    <w:p w14:paraId="2C36D177" w14:textId="77777777" w:rsidR="00183589" w:rsidRPr="00FC7496" w:rsidRDefault="00183589" w:rsidP="00183589">
      <w:r w:rsidRPr="00FC7496">
        <w:t>For UL messages received at a single port, there are normally no race conditions, with the exception of the SRB port where the following rules shall be fulfilled, in order to achieve an ordered UL message queue:</w:t>
      </w:r>
    </w:p>
    <w:p w14:paraId="4E0E801F" w14:textId="77777777" w:rsidR="00183589" w:rsidRPr="00FC7496" w:rsidRDefault="00183589" w:rsidP="00183589">
      <w:pPr>
        <w:pStyle w:val="B1"/>
      </w:pPr>
      <w:r w:rsidRPr="00FC7496">
        <w:t>-</w:t>
      </w:r>
      <w:r w:rsidRPr="00FC7496">
        <w:tab/>
        <w:t>UL messages are queued according to the timing information</w:t>
      </w:r>
      <w:r w:rsidR="000667DC" w:rsidRPr="00FC7496">
        <w:t>.</w:t>
      </w:r>
    </w:p>
    <w:p w14:paraId="1D560074" w14:textId="77777777" w:rsidR="004F1FED" w:rsidRPr="00FC7496" w:rsidRDefault="00183589" w:rsidP="00183589">
      <w:pPr>
        <w:pStyle w:val="B1"/>
      </w:pPr>
      <w:r w:rsidRPr="00FC7496">
        <w:t>-</w:t>
      </w:r>
      <w:r w:rsidRPr="00FC7496">
        <w:tab/>
        <w:t>UL messages with the same timing information are queued according to the logical channel priority with the "higher-first-in" principle.</w:t>
      </w:r>
    </w:p>
    <w:p w14:paraId="075C17CB" w14:textId="77777777" w:rsidR="004F1FED" w:rsidRPr="00FC7496" w:rsidRDefault="004F1FED" w:rsidP="00DB1099">
      <w:pPr>
        <w:pStyle w:val="Heading2"/>
      </w:pPr>
      <w:r w:rsidRPr="00FC7496">
        <w:t>7.11</w:t>
      </w:r>
      <w:r w:rsidRPr="00FC7496">
        <w:tab/>
        <w:t>Radio Link Failure</w:t>
      </w:r>
    </w:p>
    <w:p w14:paraId="73097C51" w14:textId="77777777" w:rsidR="004F1FED" w:rsidRPr="00FC7496" w:rsidRDefault="004F1FED" w:rsidP="004F1FED">
      <w:r w:rsidRPr="00FC7496">
        <w:t>A radio link failure shall be triggered by switching the downlink power level of the source cell to the value for non</w:t>
      </w:r>
      <w:r w:rsidR="000667DC" w:rsidRPr="00FC7496">
        <w:noBreakHyphen/>
      </w:r>
      <w:r w:rsidRPr="00FC7496">
        <w:t xml:space="preserve">suitable </w:t>
      </w:r>
      <w:r w:rsidR="00630027" w:rsidRPr="00FC7496">
        <w:t>"</w:t>
      </w:r>
      <w:r w:rsidRPr="00FC7496">
        <w:t>Off</w:t>
      </w:r>
      <w:r w:rsidR="00630027" w:rsidRPr="00FC7496">
        <w:t>"</w:t>
      </w:r>
      <w:r w:rsidRPr="00FC7496">
        <w:t xml:space="preserve"> for the time period of least T310 + time it takes to receive N310 consecutive out-of-sync indications from lower layers (non-suitable </w:t>
      </w:r>
      <w:r w:rsidR="00630027" w:rsidRPr="00FC7496">
        <w:t>"</w:t>
      </w:r>
      <w:r w:rsidRPr="00FC7496">
        <w:t>Off</w:t>
      </w:r>
      <w:r w:rsidR="00630027" w:rsidRPr="00FC7496">
        <w:t>"</w:t>
      </w:r>
      <w:r w:rsidR="00381D78" w:rsidRPr="00FC7496">
        <w:t xml:space="preserve"> </w:t>
      </w:r>
      <w:r w:rsidRPr="00FC7496">
        <w:t xml:space="preserve">is defined in </w:t>
      </w:r>
      <w:r w:rsidR="000667DC" w:rsidRPr="00FC7496">
        <w:t xml:space="preserve">TS </w:t>
      </w:r>
      <w:r w:rsidRPr="00FC7496">
        <w:t xml:space="preserve">36.508 [3], whereas T310 and N310 are defined in </w:t>
      </w:r>
      <w:r w:rsidR="000667DC" w:rsidRPr="00FC7496">
        <w:t>TS </w:t>
      </w:r>
      <w:r w:rsidRPr="00FC7496">
        <w:t>36</w:t>
      </w:r>
      <w:r w:rsidR="000667DC" w:rsidRPr="00FC7496">
        <w:t>.</w:t>
      </w:r>
      <w:r w:rsidRPr="00FC7496">
        <w:t>331</w:t>
      </w:r>
      <w:r w:rsidR="000667DC" w:rsidRPr="00FC7496">
        <w:t> </w:t>
      </w:r>
      <w:r w:rsidRPr="00FC7496">
        <w:t>[19]).</w:t>
      </w:r>
    </w:p>
    <w:p w14:paraId="4DF32AC2" w14:textId="77777777" w:rsidR="00AF593B" w:rsidRPr="00FC7496" w:rsidRDefault="004F1FED" w:rsidP="00AF593B">
      <w:r w:rsidRPr="00FC7496">
        <w:t>If the RRC re-establishment procedure is used in a radio link failure context, it shall be realised by using two cells.</w:t>
      </w:r>
    </w:p>
    <w:p w14:paraId="04BC2DB8" w14:textId="77777777" w:rsidR="00AF593B" w:rsidRPr="00FC7496" w:rsidRDefault="00AF593B" w:rsidP="00DB1099">
      <w:pPr>
        <w:pStyle w:val="Heading2"/>
      </w:pPr>
      <w:r w:rsidRPr="00FC7496">
        <w:t>7.12</w:t>
      </w:r>
      <w:r w:rsidRPr="00FC7496">
        <w:tab/>
        <w:t>Test method for RRC signalling latency</w:t>
      </w:r>
    </w:p>
    <w:p w14:paraId="4232AC22" w14:textId="77777777" w:rsidR="00AF593B" w:rsidRPr="00FC7496" w:rsidRDefault="00AF593B" w:rsidP="00AF593B">
      <w:r w:rsidRPr="00FC7496">
        <w:t>Test cases testing RRC signalling latency will need special test method. The PUCCH synchronisation state of UE influences the test method. Following 2 different ways in which the UE</w:t>
      </w:r>
      <w:r w:rsidR="00D726C0" w:rsidRPr="00FC7496">
        <w:t>'</w:t>
      </w:r>
      <w:r w:rsidRPr="00FC7496">
        <w:t>s completeness of procedure can be probed are considered:</w:t>
      </w:r>
    </w:p>
    <w:p w14:paraId="2D026859" w14:textId="77777777" w:rsidR="00AF593B" w:rsidRPr="00FC7496" w:rsidRDefault="00AF593B" w:rsidP="00AF593B">
      <w:pPr>
        <w:pStyle w:val="B1"/>
      </w:pPr>
      <w:r w:rsidRPr="00FC7496">
        <w:t>1.</w:t>
      </w:r>
      <w:r w:rsidRPr="00FC7496">
        <w:tab/>
        <w:t>UE is still PUCCH synchronized and can respond to uplink grants</w:t>
      </w:r>
      <w:r w:rsidR="000667DC" w:rsidRPr="00FC7496">
        <w:t>.</w:t>
      </w:r>
    </w:p>
    <w:p w14:paraId="5069E98F" w14:textId="77777777" w:rsidR="00AF593B" w:rsidRPr="00FC7496" w:rsidRDefault="00AF593B" w:rsidP="00AF593B">
      <w:pPr>
        <w:pStyle w:val="B1"/>
      </w:pPr>
      <w:r w:rsidRPr="00FC7496">
        <w:t>2.</w:t>
      </w:r>
      <w:r w:rsidRPr="00FC7496">
        <w:tab/>
        <w:t>UE needs a RACH procedure and hence RACH procedural delays add upon the actual procedure delay.</w:t>
      </w:r>
    </w:p>
    <w:p w14:paraId="0A31FAE1" w14:textId="77777777" w:rsidR="00AF593B" w:rsidRPr="00FC7496" w:rsidRDefault="00AF593B" w:rsidP="00273022">
      <w:pPr>
        <w:pStyle w:val="Heading3"/>
      </w:pPr>
      <w:r w:rsidRPr="00FC7496">
        <w:t>7.12.1</w:t>
      </w:r>
      <w:r w:rsidRPr="00FC7496">
        <w:tab/>
        <w:t>Procedure delays in PUCCH synchronized state</w:t>
      </w:r>
    </w:p>
    <w:p w14:paraId="3A723ABE" w14:textId="77777777" w:rsidR="00831D94" w:rsidRPr="00FC7496" w:rsidRDefault="00831D94" w:rsidP="00831D94">
      <w:r w:rsidRPr="00FC7496">
        <w:t>For latency tests there may be up to 4 HARQ retransmissions in DL (corresponding to the default configuration of the SS) but HARQ retransmissions in UL cannot be compensated , i.e. any HARQ error in UL shall result in an inconclusive verdict for the test case (otherwise a UE may get fail due to a HARQ error).</w:t>
      </w:r>
    </w:p>
    <w:p w14:paraId="4B445CEB" w14:textId="77777777" w:rsidR="00AF593B" w:rsidRPr="00FC7496" w:rsidRDefault="00AF593B" w:rsidP="00AF593B">
      <w:r w:rsidRPr="00FC7496">
        <w:t>Figure 7.</w:t>
      </w:r>
      <w:r w:rsidR="0085607F" w:rsidRPr="00FC7496">
        <w:t>12</w:t>
      </w:r>
      <w:r w:rsidRPr="00FC7496">
        <w:t>.1</w:t>
      </w:r>
      <w:r w:rsidR="0085607F" w:rsidRPr="00FC7496">
        <w:t>-1</w:t>
      </w:r>
      <w:r w:rsidRPr="00FC7496">
        <w:t xml:space="preserve"> demonstrates the latency check procedure that will be applied when UE is in PUCCH synchronized state and can respond to uplink grants.</w:t>
      </w:r>
    </w:p>
    <w:p w14:paraId="18AD91AB" w14:textId="77777777" w:rsidR="00831D94" w:rsidRPr="00FC7496" w:rsidRDefault="00AF593B" w:rsidP="00831D94">
      <w:pPr>
        <w:pStyle w:val="B1"/>
      </w:pPr>
      <w:r w:rsidRPr="00FC7496">
        <w:t>SS is configured to report ACK/NACK received from UE, to TTCN.</w:t>
      </w:r>
    </w:p>
    <w:p w14:paraId="55BA0EFB" w14:textId="77777777" w:rsidR="00AF593B" w:rsidRPr="00FC7496" w:rsidRDefault="00831D94" w:rsidP="00831D94">
      <w:pPr>
        <w:pStyle w:val="NO"/>
      </w:pPr>
      <w:r w:rsidRPr="00FC7496">
        <w:t>NOTE:</w:t>
      </w:r>
      <w:r w:rsidR="00DE079A" w:rsidRPr="00FC7496">
        <w:tab/>
      </w:r>
      <w:r w:rsidRPr="00FC7496">
        <w:t>Due to L2 signalling (e.g. RLC STATUS PDUs) it is necessary to limit the reporting of UL HARQ ACK/NACK to the time between sending of the RRC message and receiving the ACK.</w:t>
      </w:r>
    </w:p>
    <w:p w14:paraId="5DDDA66C" w14:textId="77777777" w:rsidR="00AF593B" w:rsidRPr="00FC7496" w:rsidRDefault="00AF593B" w:rsidP="00831D94">
      <w:pPr>
        <w:pStyle w:val="B1"/>
      </w:pPr>
      <w:r w:rsidRPr="00FC7496">
        <w:t>By default SS is configured to retransmit any DL MAC PDU max 4 times.</w:t>
      </w:r>
    </w:p>
    <w:p w14:paraId="1B466503" w14:textId="77777777" w:rsidR="00FA470E" w:rsidRPr="00FC7496" w:rsidRDefault="00FA470E" w:rsidP="00FA470E">
      <w:pPr>
        <w:pStyle w:val="B1"/>
        <w:ind w:left="284" w:firstLine="0"/>
      </w:pPr>
      <w:r w:rsidRPr="00FC7496">
        <w:t>To avoid unexpected side effects the Time Alignment timer needs to be set to infinity and the SS shall be configured to not send any Timing Advance MAC control elements during the latency tests (since this may result in additional ACK/NACK)</w:t>
      </w:r>
    </w:p>
    <w:p w14:paraId="769DED84" w14:textId="77777777" w:rsidR="00FA470E" w:rsidRPr="00FC7496" w:rsidRDefault="00FA470E" w:rsidP="00FA470E">
      <w:pPr>
        <w:pStyle w:val="B1"/>
        <w:ind w:left="567"/>
      </w:pPr>
      <w:r w:rsidRPr="00FC7496">
        <w:t>The SS shall be configured to report HARQ errors and in the case of an UL HARQ error, an inconclusive verdict is assigned.</w:t>
      </w:r>
    </w:p>
    <w:p w14:paraId="23ADE175" w14:textId="77777777" w:rsidR="00FA470E" w:rsidRPr="00FC7496" w:rsidRDefault="00FA470E" w:rsidP="00FA470E">
      <w:pPr>
        <w:pStyle w:val="B1"/>
        <w:ind w:left="567"/>
      </w:pPr>
      <w:r w:rsidRPr="00FC7496">
        <w:t>In the case of HARQ retransmissions in DL the HARQ RTT Timer according to TS 36.321 clause 7.7 [16] is</w:t>
      </w:r>
    </w:p>
    <w:p w14:paraId="60AF0CC2" w14:textId="77777777" w:rsidR="00FA470E" w:rsidRPr="00FC7496" w:rsidRDefault="00FA470E" w:rsidP="00FA470E">
      <w:pPr>
        <w:pStyle w:val="B2"/>
      </w:pPr>
      <w:r w:rsidRPr="00FC7496">
        <w:t>-</w:t>
      </w:r>
      <w:r w:rsidRPr="00FC7496">
        <w:tab/>
        <w:t>8 for FDD</w:t>
      </w:r>
    </w:p>
    <w:p w14:paraId="368964B7" w14:textId="77777777" w:rsidR="00FA470E" w:rsidRPr="00FC7496" w:rsidRDefault="00FA470E" w:rsidP="00FA470E">
      <w:pPr>
        <w:pStyle w:val="B2"/>
      </w:pPr>
      <w:r w:rsidRPr="00FC7496">
        <w:t>-</w:t>
      </w:r>
      <w:r w:rsidRPr="00FC7496">
        <w:tab/>
        <w:t>10 for TDD configuration 1 in case the DL PDU is sent in subframe 4 (as per default; see Table 7.12.1-1).</w:t>
      </w:r>
    </w:p>
    <w:p w14:paraId="4FE98C15" w14:textId="77777777" w:rsidR="005935C1" w:rsidRPr="00FC7496" w:rsidRDefault="005935C1" w:rsidP="005935C1">
      <w:pPr>
        <w:pStyle w:val="B1"/>
        <w:ind w:left="284" w:firstLine="0"/>
      </w:pPr>
      <w:r w:rsidRPr="00FC7496">
        <w:t>For type B FDD half-duplex, the restrictions provided in subclause 7.26 shall be respected.  This results in an RTT of 10.</w:t>
      </w:r>
    </w:p>
    <w:p w14:paraId="4DAFE608" w14:textId="77777777" w:rsidR="005935C1" w:rsidRPr="00FC7496" w:rsidRDefault="005935C1" w:rsidP="005935C1">
      <w:pPr>
        <w:pStyle w:val="B1"/>
        <w:ind w:left="284" w:firstLine="0"/>
      </w:pPr>
      <w:r w:rsidRPr="00FC7496">
        <w:t>For Cat M1, explicit timing is applied with T</w:t>
      </w:r>
      <w:r w:rsidRPr="00FC7496">
        <w:rPr>
          <w:vertAlign w:val="subscript"/>
        </w:rPr>
        <w:t>0</w:t>
      </w:r>
      <w:r w:rsidRPr="00FC7496">
        <w:t xml:space="preserve"> pointing to PDSCH.</w:t>
      </w:r>
    </w:p>
    <w:p w14:paraId="7018AA07" w14:textId="77777777" w:rsidR="00FA470E" w:rsidRPr="00FC7496" w:rsidRDefault="00FA470E" w:rsidP="00FA470E">
      <w:pPr>
        <w:pStyle w:val="B1"/>
        <w:ind w:left="284" w:firstLine="0"/>
      </w:pPr>
      <w:r w:rsidRPr="00FC7496">
        <w:t xml:space="preserve">The SS shall schedule DL retransmission at 4th TTI for FDD </w:t>
      </w:r>
      <w:r w:rsidR="005F4455" w:rsidRPr="00FC7496">
        <w:t>and</w:t>
      </w:r>
      <w:r w:rsidRPr="00FC7496">
        <w:t xml:space="preserve"> TDD since reception of the NACK.</w:t>
      </w:r>
    </w:p>
    <w:p w14:paraId="7D3FC8AC" w14:textId="77777777" w:rsidR="00AF593B" w:rsidRPr="00FC7496" w:rsidRDefault="00AF593B" w:rsidP="00FA470E">
      <w:pPr>
        <w:pStyle w:val="B1"/>
      </w:pPr>
      <w:r w:rsidRPr="00FC7496">
        <w:t>Let N be the max allowed delay for procedure.</w:t>
      </w:r>
    </w:p>
    <w:p w14:paraId="130271B0" w14:textId="77777777" w:rsidR="00AF593B" w:rsidRPr="00FC7496" w:rsidRDefault="00AF593B" w:rsidP="00FA470E">
      <w:pPr>
        <w:pStyle w:val="B1"/>
      </w:pPr>
      <w:r w:rsidRPr="00FC7496">
        <w:t xml:space="preserve">TTCN schedules at time T1 </w:t>
      </w:r>
      <w:r w:rsidR="0085607F" w:rsidRPr="00FC7496">
        <w:t xml:space="preserve">a </w:t>
      </w:r>
      <w:r w:rsidRPr="00FC7496">
        <w:t>DL message to the UE.</w:t>
      </w:r>
    </w:p>
    <w:p w14:paraId="5FD02282" w14:textId="77777777" w:rsidR="00FA470E" w:rsidRPr="00FC7496" w:rsidRDefault="00FA470E" w:rsidP="00FA470E">
      <w:pPr>
        <w:pStyle w:val="B1"/>
      </w:pPr>
      <w:r w:rsidRPr="00FC7496">
        <w:t>TTCN schedules UL grants at</w:t>
      </w:r>
    </w:p>
    <w:p w14:paraId="4EC8D08F" w14:textId="77777777" w:rsidR="00FA470E" w:rsidRPr="00FC7496" w:rsidRDefault="00FA470E" w:rsidP="00FA470E">
      <w:pPr>
        <w:pStyle w:val="B1"/>
        <w:ind w:left="852"/>
      </w:pPr>
      <w:r w:rsidRPr="00FC7496">
        <w:t>T</w:t>
      </w:r>
      <w:r w:rsidRPr="00FC7496">
        <w:rPr>
          <w:vertAlign w:val="subscript"/>
        </w:rPr>
        <w:t>2</w:t>
      </w:r>
      <w:r w:rsidRPr="00FC7496">
        <w:t>(k) = T</w:t>
      </w:r>
      <w:r w:rsidRPr="00FC7496">
        <w:rPr>
          <w:vertAlign w:val="subscript"/>
        </w:rPr>
        <w:t>1</w:t>
      </w:r>
      <w:r w:rsidRPr="00FC7496">
        <w:t xml:space="preserve"> + N</w:t>
      </w:r>
      <w:r w:rsidR="005F4455" w:rsidRPr="00FC7496">
        <w:t xml:space="preserve"> + 1</w:t>
      </w:r>
      <w:r w:rsidRPr="00FC7496">
        <w:t xml:space="preserve"> + ∆</w:t>
      </w:r>
      <w:r w:rsidRPr="00FC7496">
        <w:rPr>
          <w:vertAlign w:val="subscript"/>
        </w:rPr>
        <w:t>1</w:t>
      </w:r>
      <w:r w:rsidRPr="00FC7496">
        <w:t xml:space="preserve"> + k * RTT;</w:t>
      </w:r>
    </w:p>
    <w:p w14:paraId="08F5D70B" w14:textId="77777777" w:rsidR="00FA470E" w:rsidRPr="00FC7496" w:rsidRDefault="00FA470E" w:rsidP="00FA470E">
      <w:pPr>
        <w:pStyle w:val="B1"/>
        <w:ind w:left="852"/>
      </w:pPr>
      <w:r w:rsidRPr="00FC7496">
        <w:t xml:space="preserve">with </w:t>
      </w:r>
      <w:r w:rsidRPr="00FC7496">
        <w:br/>
        <w:t>k = 0..4; number of HARQ retransmission in DL</w:t>
      </w:r>
      <w:r w:rsidRPr="00FC7496">
        <w:br/>
        <w:t>RTT = 8 (FDD)</w:t>
      </w:r>
      <w:r w:rsidRPr="00FC7496">
        <w:br/>
        <w:t xml:space="preserve">RTT = 10 (TDD) </w:t>
      </w:r>
      <w:r w:rsidRPr="00FC7496">
        <w:br/>
        <w:t>∆</w:t>
      </w:r>
      <w:r w:rsidRPr="00FC7496">
        <w:rPr>
          <w:vertAlign w:val="subscript"/>
        </w:rPr>
        <w:t>1</w:t>
      </w:r>
      <w:r w:rsidRPr="00FC7496">
        <w:t xml:space="preserve"> = 0 (FDD)</w:t>
      </w:r>
      <w:r w:rsidRPr="00FC7496">
        <w:br/>
        <w:t>∆</w:t>
      </w:r>
      <w:r w:rsidRPr="00FC7496">
        <w:rPr>
          <w:vertAlign w:val="subscript"/>
        </w:rPr>
        <w:t>1</w:t>
      </w:r>
      <w:r w:rsidRPr="00FC7496">
        <w:t xml:space="preserve"> = 0..3 (TDD; possible UL subframe uncertainty since not all subframes can be used for UL)</w:t>
      </w:r>
    </w:p>
    <w:p w14:paraId="5A477359" w14:textId="77777777" w:rsidR="00FA470E" w:rsidRPr="00FC7496" w:rsidRDefault="00FA470E" w:rsidP="00FA470E">
      <w:pPr>
        <w:pStyle w:val="B1"/>
        <w:ind w:left="852"/>
      </w:pPr>
      <w:r w:rsidRPr="00FC7496">
        <w:t xml:space="preserve">Example: </w:t>
      </w:r>
      <w:r w:rsidRPr="00FC7496">
        <w:br/>
        <w:t>given TDD; DL PDU sent at subframe 4; N=</w:t>
      </w:r>
      <w:r w:rsidR="005F4455" w:rsidRPr="00FC7496">
        <w:t>10</w:t>
      </w:r>
      <w:r w:rsidRPr="00FC7496">
        <w:br/>
      </w:r>
      <w:r w:rsidRPr="00FC7496">
        <w:sym w:font="Symbol" w:char="F0DE"/>
      </w:r>
      <w:r w:rsidRPr="00FC7496">
        <w:t xml:space="preserve"> ∆</w:t>
      </w:r>
      <w:r w:rsidRPr="00FC7496">
        <w:rPr>
          <w:vertAlign w:val="subscript"/>
        </w:rPr>
        <w:t>1</w:t>
      </w:r>
      <w:r w:rsidRPr="00FC7496">
        <w:t xml:space="preserve"> = 1 since UL grant cannot be scheduled for subframe </w:t>
      </w:r>
      <w:r w:rsidR="005F4455" w:rsidRPr="00FC7496">
        <w:t xml:space="preserve">5 </w:t>
      </w:r>
      <w:r w:rsidRPr="00FC7496">
        <w:t xml:space="preserve">but needs subframe </w:t>
      </w:r>
      <w:r w:rsidR="005F4455" w:rsidRPr="00FC7496">
        <w:t>6 (36.213 [30] cl.8.0)</w:t>
      </w:r>
    </w:p>
    <w:p w14:paraId="0220F993" w14:textId="77777777" w:rsidR="00FA470E" w:rsidRPr="00FC7496" w:rsidRDefault="00FA470E" w:rsidP="00FA470E">
      <w:pPr>
        <w:pStyle w:val="B1"/>
      </w:pPr>
      <w:r w:rsidRPr="00FC7496">
        <w:t>The UL data is sent by the UE at</w:t>
      </w:r>
    </w:p>
    <w:p w14:paraId="46132085"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2</w:t>
      </w:r>
      <w:r w:rsidRPr="00FC7496">
        <w:t>(K) + 4 + ∆</w:t>
      </w:r>
      <w:r w:rsidRPr="00FC7496">
        <w:rPr>
          <w:vertAlign w:val="subscript"/>
        </w:rPr>
        <w:t>2</w:t>
      </w:r>
      <w:r w:rsidR="00381D78" w:rsidRPr="00FC7496">
        <w:t xml:space="preserve"> </w:t>
      </w:r>
      <w:r w:rsidRPr="00FC7496">
        <w:t>with ∆</w:t>
      </w:r>
      <w:r w:rsidRPr="00FC7496">
        <w:rPr>
          <w:vertAlign w:val="subscript"/>
        </w:rPr>
        <w:t>2</w:t>
      </w:r>
      <w:r w:rsidR="00381D78" w:rsidRPr="00FC7496">
        <w:t xml:space="preserve"> </w:t>
      </w:r>
      <w:r w:rsidRPr="00FC7496">
        <w:t>= 0 for FDD and ∆</w:t>
      </w:r>
      <w:r w:rsidRPr="00FC7496">
        <w:rPr>
          <w:vertAlign w:val="subscript"/>
        </w:rPr>
        <w:t>2</w:t>
      </w:r>
      <w:r w:rsidR="00381D78" w:rsidRPr="00FC7496">
        <w:t xml:space="preserve"> </w:t>
      </w:r>
      <w:r w:rsidRPr="00FC7496">
        <w:t>= 0..3 for TDD and K is the value of k corresponding to which a HARQ Ack is received</w:t>
      </w:r>
    </w:p>
    <w:p w14:paraId="66D356EC" w14:textId="77777777" w:rsidR="00FA470E" w:rsidRPr="00FC7496" w:rsidRDefault="00FA470E" w:rsidP="00FA470E">
      <w:pPr>
        <w:pStyle w:val="B1"/>
      </w:pPr>
      <w:r w:rsidRPr="00FC7496">
        <w:t>The latency requirements are fulfilled when</w:t>
      </w:r>
    </w:p>
    <w:p w14:paraId="54BA8CF3"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w:t>
      </w:r>
      <w:r w:rsidRPr="00FC7496">
        <w:rPr>
          <w:vertAlign w:val="subscript"/>
        </w:rPr>
        <w:t>1</w:t>
      </w:r>
      <w:r w:rsidRPr="00FC7496">
        <w:t xml:space="preserve"> + ∆</w:t>
      </w:r>
      <w:r w:rsidRPr="00FC7496">
        <w:rPr>
          <w:vertAlign w:val="subscript"/>
        </w:rPr>
        <w:t xml:space="preserve">2 </w:t>
      </w:r>
      <w:r w:rsidRPr="00FC7496">
        <w:t>+ K * RTT</w:t>
      </w:r>
    </w:p>
    <w:p w14:paraId="13BE31BA" w14:textId="77777777" w:rsidR="00FA470E" w:rsidRPr="00FC7496" w:rsidRDefault="00FA470E" w:rsidP="00FA470E">
      <w:pPr>
        <w:pStyle w:val="B1"/>
      </w:pPr>
      <w:r w:rsidRPr="00FC7496">
        <w:t>Looking at TDD configuration 1 in detail it can be shown that ∆ = ∆</w:t>
      </w:r>
      <w:r w:rsidRPr="00FC7496">
        <w:rPr>
          <w:vertAlign w:val="subscript"/>
        </w:rPr>
        <w:t>1</w:t>
      </w:r>
      <w:r w:rsidRPr="00FC7496">
        <w:t xml:space="preserve"> + ∆</w:t>
      </w:r>
      <w:r w:rsidRPr="00FC7496">
        <w:rPr>
          <w:vertAlign w:val="subscript"/>
        </w:rPr>
        <w:t>2</w:t>
      </w:r>
      <w:r w:rsidRPr="00FC7496">
        <w:t xml:space="preserve"> = 0 .. 3</w:t>
      </w:r>
    </w:p>
    <w:p w14:paraId="0286722F" w14:textId="77777777" w:rsidR="00FA470E" w:rsidRPr="00FC7496" w:rsidRDefault="00FA470E" w:rsidP="00FA470E">
      <w:pPr>
        <w:pStyle w:val="B1"/>
        <w:ind w:left="852"/>
      </w:pPr>
      <w:r w:rsidRPr="00FC7496">
        <w:sym w:font="Symbol" w:char="F0DE"/>
      </w:r>
      <w:r w:rsidRPr="00FC7496">
        <w:t xml:space="preserve"> 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 + k * RTT; with ∆ = 0 .. 3</w:t>
      </w:r>
    </w:p>
    <w:p w14:paraId="7AD71EBB" w14:textId="77777777" w:rsidR="00FA470E" w:rsidRPr="00FC7496" w:rsidRDefault="00FA470E" w:rsidP="00FA470E">
      <w:pPr>
        <w:pStyle w:val="B1"/>
        <w:ind w:left="852"/>
      </w:pPr>
      <w:r w:rsidRPr="00FC7496">
        <w:t>NOTE:</w:t>
      </w:r>
      <w:r w:rsidRPr="00FC7496">
        <w:br/>
        <w:t>as long as N is a multiple of 5ms</w:t>
      </w:r>
      <w:r w:rsidR="005F4455" w:rsidRPr="00FC7496">
        <w:t>,</w:t>
      </w:r>
      <w:r w:rsidRPr="00FC7496">
        <w:t xml:space="preserve"> </w:t>
      </w:r>
      <w:r w:rsidR="005F4455" w:rsidRPr="00FC7496">
        <w:t xml:space="preserve">given T1 is at 4th TTI </w:t>
      </w:r>
      <w:r w:rsidRPr="00FC7496">
        <w:t xml:space="preserve">for TDD configuration 1 we get ∆ = </w:t>
      </w:r>
      <w:r w:rsidR="005F4455" w:rsidRPr="00FC7496">
        <w:t>3 (∆</w:t>
      </w:r>
      <w:r w:rsidR="005F4455" w:rsidRPr="00FC7496">
        <w:rPr>
          <w:vertAlign w:val="subscript"/>
        </w:rPr>
        <w:t>1</w:t>
      </w:r>
      <w:r w:rsidR="005F4455" w:rsidRPr="00FC7496">
        <w:t xml:space="preserve"> = 1 and ∆</w:t>
      </w:r>
      <w:r w:rsidR="005F4455" w:rsidRPr="00FC7496">
        <w:rPr>
          <w:vertAlign w:val="subscript"/>
        </w:rPr>
        <w:t>2</w:t>
      </w:r>
      <w:r w:rsidR="005F4455" w:rsidRPr="00FC7496">
        <w:t xml:space="preserve"> = 2, 36.213 [30] cl.8.0)</w:t>
      </w:r>
    </w:p>
    <w:p w14:paraId="29C2EBD7" w14:textId="77777777" w:rsidR="00AF593B" w:rsidRPr="00FC7496" w:rsidRDefault="00BE2415" w:rsidP="00AF593B">
      <w:pPr>
        <w:pStyle w:val="TH"/>
      </w:pPr>
      <w:r>
        <w:pict w14:anchorId="39511B7E">
          <v:shape id="_x0000_i1041" type="#_x0000_t75" style="width:482.25pt;height:243pt">
            <v:imagedata r:id="rId31" o:title=""/>
          </v:shape>
        </w:pict>
      </w:r>
    </w:p>
    <w:p w14:paraId="35DE63E8" w14:textId="77777777" w:rsidR="0085607F" w:rsidRPr="00FC7496" w:rsidRDefault="00DE079A" w:rsidP="007A53B6">
      <w:pPr>
        <w:pStyle w:val="TF"/>
      </w:pPr>
      <w:r w:rsidRPr="00FC7496">
        <w:t>F</w:t>
      </w:r>
      <w:r w:rsidR="00AF593B" w:rsidRPr="00FC7496">
        <w:t>igure 7.1</w:t>
      </w:r>
      <w:r w:rsidR="0085607F" w:rsidRPr="00FC7496">
        <w:t>2</w:t>
      </w:r>
      <w:r w:rsidR="00AF593B" w:rsidRPr="00FC7496">
        <w:t>.1-1: Delays in PUCCH synchronized state</w:t>
      </w:r>
    </w:p>
    <w:p w14:paraId="2FAB9C17" w14:textId="77777777" w:rsidR="003503BA" w:rsidRPr="00FC7496" w:rsidRDefault="003503BA" w:rsidP="003503BA"/>
    <w:p w14:paraId="658FEBE7" w14:textId="77777777" w:rsidR="0085607F" w:rsidRPr="00FC7496" w:rsidRDefault="00262537" w:rsidP="007A53B6">
      <w:pPr>
        <w:pStyle w:val="TH"/>
      </w:pPr>
      <w:r w:rsidRPr="00FC7496">
        <w:t>Table 7.12.1</w:t>
      </w:r>
      <w:r w:rsidR="0085607F" w:rsidRPr="00FC7496">
        <w:t>-1: TDD configuration 1</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5"/>
        <w:gridCol w:w="579"/>
        <w:gridCol w:w="579"/>
        <w:gridCol w:w="639"/>
        <w:gridCol w:w="479"/>
        <w:gridCol w:w="579"/>
        <w:gridCol w:w="579"/>
        <w:gridCol w:w="579"/>
        <w:gridCol w:w="639"/>
        <w:gridCol w:w="460"/>
        <w:gridCol w:w="579"/>
      </w:tblGrid>
      <w:tr w:rsidR="0085607F" w:rsidRPr="00FC7496" w14:paraId="45D75400" w14:textId="77777777">
        <w:trPr>
          <w:jc w:val="center"/>
        </w:trPr>
        <w:tc>
          <w:tcPr>
            <w:tcW w:w="3495" w:type="dxa"/>
          </w:tcPr>
          <w:p w14:paraId="5D59FD0B" w14:textId="77777777" w:rsidR="0085607F" w:rsidRPr="00FC7496" w:rsidRDefault="0085607F" w:rsidP="0085607F">
            <w:pPr>
              <w:pStyle w:val="TAH"/>
            </w:pPr>
            <w:r w:rsidRPr="00FC7496">
              <w:t>Subframe</w:t>
            </w:r>
          </w:p>
        </w:tc>
        <w:tc>
          <w:tcPr>
            <w:tcW w:w="579" w:type="dxa"/>
          </w:tcPr>
          <w:p w14:paraId="604D8010" w14:textId="77777777" w:rsidR="0085607F" w:rsidRPr="00FC7496" w:rsidRDefault="0085607F" w:rsidP="000816E0">
            <w:pPr>
              <w:pStyle w:val="TAC"/>
            </w:pPr>
            <w:r w:rsidRPr="00FC7496">
              <w:t>0</w:t>
            </w:r>
          </w:p>
        </w:tc>
        <w:tc>
          <w:tcPr>
            <w:tcW w:w="579" w:type="dxa"/>
          </w:tcPr>
          <w:p w14:paraId="1836C353" w14:textId="77777777" w:rsidR="0085607F" w:rsidRPr="00FC7496" w:rsidRDefault="0085607F" w:rsidP="000816E0">
            <w:pPr>
              <w:pStyle w:val="TAC"/>
            </w:pPr>
            <w:r w:rsidRPr="00FC7496">
              <w:t>1</w:t>
            </w:r>
          </w:p>
        </w:tc>
        <w:tc>
          <w:tcPr>
            <w:tcW w:w="639" w:type="dxa"/>
          </w:tcPr>
          <w:p w14:paraId="07F01502" w14:textId="77777777" w:rsidR="0085607F" w:rsidRPr="00FC7496" w:rsidRDefault="0085607F" w:rsidP="000816E0">
            <w:pPr>
              <w:pStyle w:val="TAC"/>
            </w:pPr>
            <w:r w:rsidRPr="00FC7496">
              <w:t>2</w:t>
            </w:r>
          </w:p>
        </w:tc>
        <w:tc>
          <w:tcPr>
            <w:tcW w:w="479" w:type="dxa"/>
          </w:tcPr>
          <w:p w14:paraId="206296A4" w14:textId="77777777" w:rsidR="0085607F" w:rsidRPr="00FC7496" w:rsidRDefault="0085607F" w:rsidP="000816E0">
            <w:pPr>
              <w:pStyle w:val="TAC"/>
            </w:pPr>
            <w:r w:rsidRPr="00FC7496">
              <w:t>3</w:t>
            </w:r>
          </w:p>
        </w:tc>
        <w:tc>
          <w:tcPr>
            <w:tcW w:w="579" w:type="dxa"/>
          </w:tcPr>
          <w:p w14:paraId="0139CBCD" w14:textId="77777777" w:rsidR="0085607F" w:rsidRPr="00FC7496" w:rsidRDefault="0085607F" w:rsidP="000816E0">
            <w:pPr>
              <w:pStyle w:val="TAC"/>
            </w:pPr>
            <w:r w:rsidRPr="00FC7496">
              <w:t>4</w:t>
            </w:r>
          </w:p>
        </w:tc>
        <w:tc>
          <w:tcPr>
            <w:tcW w:w="579" w:type="dxa"/>
          </w:tcPr>
          <w:p w14:paraId="214C301F" w14:textId="77777777" w:rsidR="0085607F" w:rsidRPr="00FC7496" w:rsidRDefault="0085607F" w:rsidP="000816E0">
            <w:pPr>
              <w:pStyle w:val="TAC"/>
            </w:pPr>
            <w:r w:rsidRPr="00FC7496">
              <w:t>5</w:t>
            </w:r>
          </w:p>
        </w:tc>
        <w:tc>
          <w:tcPr>
            <w:tcW w:w="579" w:type="dxa"/>
          </w:tcPr>
          <w:p w14:paraId="02DED508" w14:textId="77777777" w:rsidR="0085607F" w:rsidRPr="00FC7496" w:rsidRDefault="0085607F" w:rsidP="000816E0">
            <w:pPr>
              <w:pStyle w:val="TAC"/>
            </w:pPr>
            <w:r w:rsidRPr="00FC7496">
              <w:t>6</w:t>
            </w:r>
          </w:p>
        </w:tc>
        <w:tc>
          <w:tcPr>
            <w:tcW w:w="639" w:type="dxa"/>
          </w:tcPr>
          <w:p w14:paraId="399F42A0" w14:textId="77777777" w:rsidR="0085607F" w:rsidRPr="00FC7496" w:rsidRDefault="0085607F" w:rsidP="000816E0">
            <w:pPr>
              <w:pStyle w:val="TAC"/>
            </w:pPr>
            <w:r w:rsidRPr="00FC7496">
              <w:t>7</w:t>
            </w:r>
          </w:p>
        </w:tc>
        <w:tc>
          <w:tcPr>
            <w:tcW w:w="460" w:type="dxa"/>
          </w:tcPr>
          <w:p w14:paraId="2DCBC47D" w14:textId="77777777" w:rsidR="0085607F" w:rsidRPr="00FC7496" w:rsidRDefault="0085607F" w:rsidP="000816E0">
            <w:pPr>
              <w:pStyle w:val="TAC"/>
            </w:pPr>
            <w:r w:rsidRPr="00FC7496">
              <w:t>8</w:t>
            </w:r>
          </w:p>
        </w:tc>
        <w:tc>
          <w:tcPr>
            <w:tcW w:w="579" w:type="dxa"/>
          </w:tcPr>
          <w:p w14:paraId="7D3DC5B9" w14:textId="77777777" w:rsidR="0085607F" w:rsidRPr="00FC7496" w:rsidRDefault="0085607F" w:rsidP="000816E0">
            <w:pPr>
              <w:pStyle w:val="TAC"/>
            </w:pPr>
            <w:r w:rsidRPr="00FC7496">
              <w:t>9</w:t>
            </w:r>
          </w:p>
        </w:tc>
      </w:tr>
      <w:tr w:rsidR="0085607F" w:rsidRPr="00FC7496" w14:paraId="3C1D9E99" w14:textId="77777777">
        <w:trPr>
          <w:jc w:val="center"/>
        </w:trPr>
        <w:tc>
          <w:tcPr>
            <w:tcW w:w="3495" w:type="dxa"/>
          </w:tcPr>
          <w:p w14:paraId="70BE5F56" w14:textId="77777777" w:rsidR="0085607F" w:rsidRPr="00FC7496" w:rsidRDefault="0085607F" w:rsidP="0085607F">
            <w:pPr>
              <w:pStyle w:val="TAH"/>
            </w:pPr>
            <w:r w:rsidRPr="00FC7496">
              <w:t>Configuration 1</w:t>
            </w:r>
          </w:p>
        </w:tc>
        <w:tc>
          <w:tcPr>
            <w:tcW w:w="579" w:type="dxa"/>
          </w:tcPr>
          <w:p w14:paraId="525C5031" w14:textId="77777777" w:rsidR="0085607F" w:rsidRPr="00FC7496" w:rsidRDefault="0085607F" w:rsidP="000816E0">
            <w:pPr>
              <w:pStyle w:val="TAC"/>
            </w:pPr>
            <w:r w:rsidRPr="00FC7496">
              <w:t>D</w:t>
            </w:r>
          </w:p>
        </w:tc>
        <w:tc>
          <w:tcPr>
            <w:tcW w:w="579" w:type="dxa"/>
          </w:tcPr>
          <w:p w14:paraId="3A7D3BA5" w14:textId="77777777" w:rsidR="0085607F" w:rsidRPr="00FC7496" w:rsidRDefault="0085607F" w:rsidP="000816E0">
            <w:pPr>
              <w:pStyle w:val="TAC"/>
            </w:pPr>
            <w:r w:rsidRPr="00FC7496">
              <w:t>S</w:t>
            </w:r>
          </w:p>
        </w:tc>
        <w:tc>
          <w:tcPr>
            <w:tcW w:w="639" w:type="dxa"/>
          </w:tcPr>
          <w:p w14:paraId="71660C98" w14:textId="77777777" w:rsidR="0085607F" w:rsidRPr="00FC7496" w:rsidRDefault="0085607F" w:rsidP="000816E0">
            <w:pPr>
              <w:pStyle w:val="TAC"/>
            </w:pPr>
            <w:r w:rsidRPr="00FC7496">
              <w:t>U</w:t>
            </w:r>
          </w:p>
        </w:tc>
        <w:tc>
          <w:tcPr>
            <w:tcW w:w="479" w:type="dxa"/>
          </w:tcPr>
          <w:p w14:paraId="72FE1362" w14:textId="77777777" w:rsidR="0085607F" w:rsidRPr="00FC7496" w:rsidRDefault="0085607F" w:rsidP="000816E0">
            <w:pPr>
              <w:pStyle w:val="TAC"/>
            </w:pPr>
            <w:r w:rsidRPr="00FC7496">
              <w:t>U</w:t>
            </w:r>
          </w:p>
        </w:tc>
        <w:tc>
          <w:tcPr>
            <w:tcW w:w="579" w:type="dxa"/>
          </w:tcPr>
          <w:p w14:paraId="183A93A9" w14:textId="77777777" w:rsidR="0085607F" w:rsidRPr="00FC7496" w:rsidRDefault="0085607F" w:rsidP="000816E0">
            <w:pPr>
              <w:pStyle w:val="TAC"/>
            </w:pPr>
            <w:r w:rsidRPr="00FC7496">
              <w:t>D</w:t>
            </w:r>
          </w:p>
        </w:tc>
        <w:tc>
          <w:tcPr>
            <w:tcW w:w="579" w:type="dxa"/>
          </w:tcPr>
          <w:p w14:paraId="1A3F7404" w14:textId="77777777" w:rsidR="0085607F" w:rsidRPr="00FC7496" w:rsidRDefault="0085607F" w:rsidP="000816E0">
            <w:pPr>
              <w:pStyle w:val="TAC"/>
            </w:pPr>
            <w:r w:rsidRPr="00FC7496">
              <w:t>D</w:t>
            </w:r>
          </w:p>
        </w:tc>
        <w:tc>
          <w:tcPr>
            <w:tcW w:w="579" w:type="dxa"/>
          </w:tcPr>
          <w:p w14:paraId="0F528B15" w14:textId="77777777" w:rsidR="0085607F" w:rsidRPr="00FC7496" w:rsidRDefault="0085607F" w:rsidP="000816E0">
            <w:pPr>
              <w:pStyle w:val="TAC"/>
            </w:pPr>
            <w:r w:rsidRPr="00FC7496">
              <w:t>S</w:t>
            </w:r>
          </w:p>
        </w:tc>
        <w:tc>
          <w:tcPr>
            <w:tcW w:w="639" w:type="dxa"/>
          </w:tcPr>
          <w:p w14:paraId="6CAE5EFF" w14:textId="77777777" w:rsidR="0085607F" w:rsidRPr="00FC7496" w:rsidRDefault="0085607F" w:rsidP="000816E0">
            <w:pPr>
              <w:pStyle w:val="TAC"/>
            </w:pPr>
            <w:r w:rsidRPr="00FC7496">
              <w:t>U</w:t>
            </w:r>
          </w:p>
        </w:tc>
        <w:tc>
          <w:tcPr>
            <w:tcW w:w="460" w:type="dxa"/>
          </w:tcPr>
          <w:p w14:paraId="787F4994" w14:textId="77777777" w:rsidR="0085607F" w:rsidRPr="00FC7496" w:rsidRDefault="0085607F" w:rsidP="000816E0">
            <w:pPr>
              <w:pStyle w:val="TAC"/>
            </w:pPr>
            <w:r w:rsidRPr="00FC7496">
              <w:t>U</w:t>
            </w:r>
          </w:p>
        </w:tc>
        <w:tc>
          <w:tcPr>
            <w:tcW w:w="579" w:type="dxa"/>
          </w:tcPr>
          <w:p w14:paraId="4636B72A" w14:textId="77777777" w:rsidR="0085607F" w:rsidRPr="00FC7496" w:rsidRDefault="0085607F" w:rsidP="000816E0">
            <w:pPr>
              <w:pStyle w:val="TAC"/>
            </w:pPr>
            <w:r w:rsidRPr="00FC7496">
              <w:t>D</w:t>
            </w:r>
          </w:p>
        </w:tc>
      </w:tr>
      <w:tr w:rsidR="0085607F" w:rsidRPr="00FC7496" w14:paraId="4625BC60" w14:textId="77777777">
        <w:trPr>
          <w:jc w:val="center"/>
        </w:trPr>
        <w:tc>
          <w:tcPr>
            <w:tcW w:w="3495" w:type="dxa"/>
          </w:tcPr>
          <w:p w14:paraId="575A3357" w14:textId="77777777" w:rsidR="0085607F" w:rsidRPr="00FC7496" w:rsidRDefault="0085607F" w:rsidP="0085607F">
            <w:pPr>
              <w:pStyle w:val="TAH"/>
            </w:pPr>
            <w:r w:rsidRPr="00FC7496">
              <w:t>Delay from DL to Ack/Nack [TTIs]</w:t>
            </w:r>
          </w:p>
        </w:tc>
        <w:tc>
          <w:tcPr>
            <w:tcW w:w="579" w:type="dxa"/>
          </w:tcPr>
          <w:p w14:paraId="3A706FB1" w14:textId="77777777" w:rsidR="0085607F" w:rsidRPr="00FC7496" w:rsidRDefault="0085607F" w:rsidP="000816E0">
            <w:pPr>
              <w:pStyle w:val="TAC"/>
            </w:pPr>
          </w:p>
        </w:tc>
        <w:tc>
          <w:tcPr>
            <w:tcW w:w="579" w:type="dxa"/>
          </w:tcPr>
          <w:p w14:paraId="0679A009" w14:textId="77777777" w:rsidR="0085607F" w:rsidRPr="00FC7496" w:rsidRDefault="0085607F" w:rsidP="000816E0">
            <w:pPr>
              <w:pStyle w:val="TAC"/>
            </w:pPr>
          </w:p>
        </w:tc>
        <w:tc>
          <w:tcPr>
            <w:tcW w:w="639" w:type="dxa"/>
          </w:tcPr>
          <w:p w14:paraId="02FD3EBB" w14:textId="77777777" w:rsidR="0085607F" w:rsidRPr="00FC7496" w:rsidRDefault="0085607F" w:rsidP="000816E0">
            <w:pPr>
              <w:pStyle w:val="TAC"/>
            </w:pPr>
            <w:r w:rsidRPr="00FC7496">
              <w:t>6,7</w:t>
            </w:r>
          </w:p>
        </w:tc>
        <w:tc>
          <w:tcPr>
            <w:tcW w:w="479" w:type="dxa"/>
          </w:tcPr>
          <w:p w14:paraId="485C4E05" w14:textId="77777777" w:rsidR="0085607F" w:rsidRPr="00FC7496" w:rsidRDefault="0085607F" w:rsidP="000816E0">
            <w:pPr>
              <w:pStyle w:val="TAC"/>
            </w:pPr>
            <w:r w:rsidRPr="00FC7496">
              <w:t>4</w:t>
            </w:r>
          </w:p>
        </w:tc>
        <w:tc>
          <w:tcPr>
            <w:tcW w:w="579" w:type="dxa"/>
          </w:tcPr>
          <w:p w14:paraId="1829F79A" w14:textId="77777777" w:rsidR="0085607F" w:rsidRPr="00FC7496" w:rsidRDefault="0085607F" w:rsidP="000816E0">
            <w:pPr>
              <w:pStyle w:val="TAC"/>
            </w:pPr>
          </w:p>
        </w:tc>
        <w:tc>
          <w:tcPr>
            <w:tcW w:w="579" w:type="dxa"/>
          </w:tcPr>
          <w:p w14:paraId="1D0C9B00" w14:textId="77777777" w:rsidR="0085607F" w:rsidRPr="00FC7496" w:rsidRDefault="0085607F" w:rsidP="000816E0">
            <w:pPr>
              <w:pStyle w:val="TAC"/>
            </w:pPr>
          </w:p>
        </w:tc>
        <w:tc>
          <w:tcPr>
            <w:tcW w:w="579" w:type="dxa"/>
          </w:tcPr>
          <w:p w14:paraId="07A3107E" w14:textId="77777777" w:rsidR="0085607F" w:rsidRPr="00FC7496" w:rsidRDefault="0085607F" w:rsidP="000816E0">
            <w:pPr>
              <w:pStyle w:val="TAC"/>
            </w:pPr>
          </w:p>
        </w:tc>
        <w:tc>
          <w:tcPr>
            <w:tcW w:w="639" w:type="dxa"/>
          </w:tcPr>
          <w:p w14:paraId="15BC5BD0" w14:textId="77777777" w:rsidR="0085607F" w:rsidRPr="00FC7496" w:rsidRDefault="0085607F" w:rsidP="000816E0">
            <w:pPr>
              <w:pStyle w:val="TAC"/>
            </w:pPr>
            <w:r w:rsidRPr="00FC7496">
              <w:t>6,7</w:t>
            </w:r>
          </w:p>
        </w:tc>
        <w:tc>
          <w:tcPr>
            <w:tcW w:w="460" w:type="dxa"/>
          </w:tcPr>
          <w:p w14:paraId="761AEA37" w14:textId="77777777" w:rsidR="0085607F" w:rsidRPr="00FC7496" w:rsidRDefault="0085607F" w:rsidP="000816E0">
            <w:pPr>
              <w:pStyle w:val="TAC"/>
            </w:pPr>
            <w:r w:rsidRPr="00FC7496">
              <w:t>4</w:t>
            </w:r>
          </w:p>
        </w:tc>
        <w:tc>
          <w:tcPr>
            <w:tcW w:w="579" w:type="dxa"/>
          </w:tcPr>
          <w:p w14:paraId="01982DE8" w14:textId="77777777" w:rsidR="0085607F" w:rsidRPr="00FC7496" w:rsidRDefault="0085607F" w:rsidP="000816E0">
            <w:pPr>
              <w:pStyle w:val="TAC"/>
            </w:pPr>
          </w:p>
        </w:tc>
      </w:tr>
      <w:tr w:rsidR="0085607F" w:rsidRPr="00FC7496" w14:paraId="5E157520" w14:textId="77777777">
        <w:trPr>
          <w:jc w:val="center"/>
        </w:trPr>
        <w:tc>
          <w:tcPr>
            <w:tcW w:w="3495" w:type="dxa"/>
          </w:tcPr>
          <w:p w14:paraId="30B89754" w14:textId="77777777" w:rsidR="0085607F" w:rsidRPr="00FC7496" w:rsidRDefault="0085607F" w:rsidP="0085607F">
            <w:pPr>
              <w:pStyle w:val="TAH"/>
            </w:pPr>
            <w:r w:rsidRPr="00FC7496">
              <w:t>Delay from NCK to re tx [TTIs]</w:t>
            </w:r>
          </w:p>
        </w:tc>
        <w:tc>
          <w:tcPr>
            <w:tcW w:w="579" w:type="dxa"/>
          </w:tcPr>
          <w:p w14:paraId="34923866" w14:textId="77777777" w:rsidR="0085607F" w:rsidRPr="00FC7496" w:rsidRDefault="0085607F" w:rsidP="000816E0">
            <w:pPr>
              <w:pStyle w:val="TAC"/>
            </w:pPr>
          </w:p>
        </w:tc>
        <w:tc>
          <w:tcPr>
            <w:tcW w:w="579" w:type="dxa"/>
          </w:tcPr>
          <w:p w14:paraId="688A7473" w14:textId="77777777" w:rsidR="0085607F" w:rsidRPr="00FC7496" w:rsidRDefault="0085607F" w:rsidP="000816E0">
            <w:pPr>
              <w:pStyle w:val="TAC"/>
            </w:pPr>
          </w:p>
        </w:tc>
        <w:tc>
          <w:tcPr>
            <w:tcW w:w="639" w:type="dxa"/>
          </w:tcPr>
          <w:p w14:paraId="22A23FFD" w14:textId="77777777" w:rsidR="0085607F" w:rsidRPr="00FC7496" w:rsidRDefault="0085607F" w:rsidP="000816E0">
            <w:pPr>
              <w:pStyle w:val="TAC"/>
            </w:pPr>
            <w:r w:rsidRPr="00FC7496">
              <w:t>4</w:t>
            </w:r>
          </w:p>
        </w:tc>
        <w:tc>
          <w:tcPr>
            <w:tcW w:w="479" w:type="dxa"/>
          </w:tcPr>
          <w:p w14:paraId="457D8914" w14:textId="77777777" w:rsidR="0085607F" w:rsidRPr="00FC7496" w:rsidRDefault="0085607F" w:rsidP="000816E0">
            <w:pPr>
              <w:pStyle w:val="TAC"/>
            </w:pPr>
            <w:r w:rsidRPr="00FC7496">
              <w:t>6</w:t>
            </w:r>
          </w:p>
        </w:tc>
        <w:tc>
          <w:tcPr>
            <w:tcW w:w="579" w:type="dxa"/>
          </w:tcPr>
          <w:p w14:paraId="7C0098A2" w14:textId="77777777" w:rsidR="0085607F" w:rsidRPr="00FC7496" w:rsidRDefault="0085607F" w:rsidP="000816E0">
            <w:pPr>
              <w:pStyle w:val="TAC"/>
            </w:pPr>
          </w:p>
        </w:tc>
        <w:tc>
          <w:tcPr>
            <w:tcW w:w="579" w:type="dxa"/>
          </w:tcPr>
          <w:p w14:paraId="3DEC6CEC" w14:textId="77777777" w:rsidR="0085607F" w:rsidRPr="00FC7496" w:rsidRDefault="0085607F" w:rsidP="000816E0">
            <w:pPr>
              <w:pStyle w:val="TAC"/>
            </w:pPr>
          </w:p>
        </w:tc>
        <w:tc>
          <w:tcPr>
            <w:tcW w:w="579" w:type="dxa"/>
          </w:tcPr>
          <w:p w14:paraId="321B6D21" w14:textId="77777777" w:rsidR="0085607F" w:rsidRPr="00FC7496" w:rsidRDefault="0085607F" w:rsidP="000816E0">
            <w:pPr>
              <w:pStyle w:val="TAC"/>
            </w:pPr>
          </w:p>
        </w:tc>
        <w:tc>
          <w:tcPr>
            <w:tcW w:w="639" w:type="dxa"/>
          </w:tcPr>
          <w:p w14:paraId="61366B32" w14:textId="77777777" w:rsidR="0085607F" w:rsidRPr="00FC7496" w:rsidRDefault="0085607F" w:rsidP="000816E0">
            <w:pPr>
              <w:pStyle w:val="TAC"/>
            </w:pPr>
            <w:r w:rsidRPr="00FC7496">
              <w:t>4</w:t>
            </w:r>
          </w:p>
        </w:tc>
        <w:tc>
          <w:tcPr>
            <w:tcW w:w="460" w:type="dxa"/>
          </w:tcPr>
          <w:p w14:paraId="7FBB3FB1" w14:textId="77777777" w:rsidR="0085607F" w:rsidRPr="00FC7496" w:rsidRDefault="0085607F" w:rsidP="000816E0">
            <w:pPr>
              <w:pStyle w:val="TAC"/>
            </w:pPr>
            <w:r w:rsidRPr="00FC7496">
              <w:t>6</w:t>
            </w:r>
          </w:p>
        </w:tc>
        <w:tc>
          <w:tcPr>
            <w:tcW w:w="579" w:type="dxa"/>
          </w:tcPr>
          <w:p w14:paraId="4D876408" w14:textId="77777777" w:rsidR="0085607F" w:rsidRPr="00FC7496" w:rsidRDefault="0085607F" w:rsidP="000816E0">
            <w:pPr>
              <w:pStyle w:val="TAC"/>
            </w:pPr>
          </w:p>
        </w:tc>
      </w:tr>
      <w:tr w:rsidR="0085607F" w:rsidRPr="00FC7496" w14:paraId="2CA7091C" w14:textId="77777777">
        <w:trPr>
          <w:jc w:val="center"/>
        </w:trPr>
        <w:tc>
          <w:tcPr>
            <w:tcW w:w="3495" w:type="dxa"/>
          </w:tcPr>
          <w:p w14:paraId="783B2DE1" w14:textId="77777777" w:rsidR="0085607F" w:rsidRPr="00FC7496" w:rsidRDefault="0085607F" w:rsidP="0085607F">
            <w:pPr>
              <w:pStyle w:val="TAH"/>
            </w:pPr>
            <w:r w:rsidRPr="00FC7496">
              <w:t>RTT</w:t>
            </w:r>
          </w:p>
        </w:tc>
        <w:tc>
          <w:tcPr>
            <w:tcW w:w="579" w:type="dxa"/>
          </w:tcPr>
          <w:p w14:paraId="115C081A" w14:textId="77777777" w:rsidR="0085607F" w:rsidRPr="00FC7496" w:rsidRDefault="0085607F" w:rsidP="000816E0">
            <w:pPr>
              <w:pStyle w:val="TAC"/>
            </w:pPr>
            <w:r w:rsidRPr="00FC7496">
              <w:t>11</w:t>
            </w:r>
          </w:p>
        </w:tc>
        <w:tc>
          <w:tcPr>
            <w:tcW w:w="579" w:type="dxa"/>
          </w:tcPr>
          <w:p w14:paraId="12AF8E90" w14:textId="77777777" w:rsidR="0085607F" w:rsidRPr="00FC7496" w:rsidRDefault="0085607F" w:rsidP="000816E0">
            <w:pPr>
              <w:pStyle w:val="TAC"/>
            </w:pPr>
            <w:r w:rsidRPr="00FC7496">
              <w:t>10</w:t>
            </w:r>
          </w:p>
        </w:tc>
        <w:tc>
          <w:tcPr>
            <w:tcW w:w="639" w:type="dxa"/>
          </w:tcPr>
          <w:p w14:paraId="73FCD7DE" w14:textId="77777777" w:rsidR="0085607F" w:rsidRPr="00FC7496" w:rsidRDefault="0085607F" w:rsidP="000816E0">
            <w:pPr>
              <w:pStyle w:val="TAC"/>
            </w:pPr>
          </w:p>
        </w:tc>
        <w:tc>
          <w:tcPr>
            <w:tcW w:w="479" w:type="dxa"/>
          </w:tcPr>
          <w:p w14:paraId="45F24A45" w14:textId="77777777" w:rsidR="0085607F" w:rsidRPr="00FC7496" w:rsidRDefault="0085607F" w:rsidP="000816E0">
            <w:pPr>
              <w:pStyle w:val="TAC"/>
            </w:pPr>
          </w:p>
        </w:tc>
        <w:tc>
          <w:tcPr>
            <w:tcW w:w="579" w:type="dxa"/>
          </w:tcPr>
          <w:p w14:paraId="7B18252F" w14:textId="77777777" w:rsidR="0085607F" w:rsidRPr="00FC7496" w:rsidRDefault="0085607F" w:rsidP="000816E0">
            <w:pPr>
              <w:pStyle w:val="TAC"/>
            </w:pPr>
            <w:r w:rsidRPr="00FC7496">
              <w:t>10</w:t>
            </w:r>
          </w:p>
        </w:tc>
        <w:tc>
          <w:tcPr>
            <w:tcW w:w="579" w:type="dxa"/>
          </w:tcPr>
          <w:p w14:paraId="68578065" w14:textId="77777777" w:rsidR="0085607F" w:rsidRPr="00FC7496" w:rsidRDefault="0085607F" w:rsidP="000816E0">
            <w:pPr>
              <w:pStyle w:val="TAC"/>
            </w:pPr>
            <w:r w:rsidRPr="00FC7496">
              <w:t>11</w:t>
            </w:r>
          </w:p>
        </w:tc>
        <w:tc>
          <w:tcPr>
            <w:tcW w:w="579" w:type="dxa"/>
          </w:tcPr>
          <w:p w14:paraId="7FE59A80" w14:textId="77777777" w:rsidR="0085607F" w:rsidRPr="00FC7496" w:rsidRDefault="0085607F" w:rsidP="000816E0">
            <w:pPr>
              <w:pStyle w:val="TAC"/>
            </w:pPr>
            <w:r w:rsidRPr="00FC7496">
              <w:t>10</w:t>
            </w:r>
          </w:p>
        </w:tc>
        <w:tc>
          <w:tcPr>
            <w:tcW w:w="639" w:type="dxa"/>
          </w:tcPr>
          <w:p w14:paraId="26650B5A" w14:textId="77777777" w:rsidR="0085607F" w:rsidRPr="00FC7496" w:rsidRDefault="0085607F" w:rsidP="000816E0">
            <w:pPr>
              <w:pStyle w:val="TAC"/>
            </w:pPr>
          </w:p>
        </w:tc>
        <w:tc>
          <w:tcPr>
            <w:tcW w:w="460" w:type="dxa"/>
          </w:tcPr>
          <w:p w14:paraId="0D713013" w14:textId="77777777" w:rsidR="0085607F" w:rsidRPr="00FC7496" w:rsidRDefault="0085607F" w:rsidP="000816E0">
            <w:pPr>
              <w:pStyle w:val="TAC"/>
            </w:pPr>
          </w:p>
        </w:tc>
        <w:tc>
          <w:tcPr>
            <w:tcW w:w="579" w:type="dxa"/>
          </w:tcPr>
          <w:p w14:paraId="4A4DFB1B" w14:textId="77777777" w:rsidR="0085607F" w:rsidRPr="00FC7496" w:rsidRDefault="0085607F" w:rsidP="000816E0">
            <w:pPr>
              <w:pStyle w:val="TAC"/>
            </w:pPr>
            <w:r w:rsidRPr="00FC7496">
              <w:t>10</w:t>
            </w:r>
          </w:p>
        </w:tc>
      </w:tr>
    </w:tbl>
    <w:p w14:paraId="1F1549E5" w14:textId="77777777" w:rsidR="00AF593B" w:rsidRPr="00FC7496" w:rsidRDefault="00AF593B" w:rsidP="00AF593B"/>
    <w:p w14:paraId="0EC09E0D" w14:textId="77777777" w:rsidR="00AF593B" w:rsidRPr="00FC7496" w:rsidRDefault="00AF593B" w:rsidP="00273022">
      <w:pPr>
        <w:pStyle w:val="Heading3"/>
      </w:pPr>
      <w:r w:rsidRPr="00FC7496">
        <w:t>7.12.2</w:t>
      </w:r>
      <w:r w:rsidRPr="00FC7496">
        <w:tab/>
        <w:t>Procedure delays when RACH procedure required</w:t>
      </w:r>
    </w:p>
    <w:p w14:paraId="0E7C139F" w14:textId="77777777" w:rsidR="00AF593B" w:rsidRPr="00FC7496" w:rsidRDefault="00AF593B" w:rsidP="00AF593B">
      <w:r w:rsidRPr="00FC7496">
        <w:t>Figure 7.</w:t>
      </w:r>
      <w:r w:rsidR="00201A3D" w:rsidRPr="00FC7496">
        <w:t>12</w:t>
      </w:r>
      <w:r w:rsidRPr="00FC7496">
        <w:t>.2</w:t>
      </w:r>
      <w:r w:rsidR="00201A3D" w:rsidRPr="00FC7496">
        <w:t>-1</w:t>
      </w:r>
      <w:r w:rsidRPr="00FC7496">
        <w:t xml:space="preserve"> demonstrates the latency check procedure that will be applied when UE is not PUCCH synchronized state needs RACH procedure.</w:t>
      </w:r>
    </w:p>
    <w:p w14:paraId="49096565" w14:textId="77777777" w:rsidR="00AF593B" w:rsidRPr="00FC7496" w:rsidRDefault="00AF593B" w:rsidP="00BC1EC7">
      <w:pPr>
        <w:pStyle w:val="B1"/>
      </w:pPr>
      <w:r w:rsidRPr="00FC7496">
        <w:t>PRACH configuration index is set as 14</w:t>
      </w:r>
      <w:r w:rsidR="00201A3D" w:rsidRPr="00FC7496">
        <w:t xml:space="preserve"> for </w:t>
      </w:r>
      <w:r w:rsidRPr="00FC7496">
        <w:t>FDD</w:t>
      </w:r>
      <w:r w:rsidR="00201A3D" w:rsidRPr="00FC7496">
        <w:t>, 12 for TDD</w:t>
      </w:r>
      <w:r w:rsidRPr="00FC7496">
        <w:t xml:space="preserve"> which allows UE to send Preamble in any frame at any subframe.</w:t>
      </w:r>
    </w:p>
    <w:p w14:paraId="0883BB19" w14:textId="77777777" w:rsidR="00AF593B" w:rsidRPr="00FC7496" w:rsidRDefault="00AF593B" w:rsidP="00BC1EC7">
      <w:pPr>
        <w:pStyle w:val="B1"/>
      </w:pPr>
      <w:r w:rsidRPr="00FC7496">
        <w:t>SS is configured to report ACK/NACK, PRACH preambles received from UE.</w:t>
      </w:r>
    </w:p>
    <w:p w14:paraId="40AD54AC" w14:textId="77777777" w:rsidR="00AF593B" w:rsidRPr="00FC7496" w:rsidRDefault="00AF593B" w:rsidP="00BC1EC7">
      <w:pPr>
        <w:pStyle w:val="B1"/>
      </w:pPr>
      <w:r w:rsidRPr="00FC7496">
        <w:t xml:space="preserve">By default SS is configured to retransmit any DL MAC PDU max 4 times </w:t>
      </w:r>
      <w:r w:rsidR="001B16A2" w:rsidRPr="00FC7496">
        <w:t>[1</w:t>
      </w:r>
      <w:r w:rsidRPr="00FC7496">
        <w:t xml:space="preserve"> Transmission and 4 Retransmission].</w:t>
      </w:r>
    </w:p>
    <w:p w14:paraId="549612DD" w14:textId="77777777" w:rsidR="00AF593B" w:rsidRPr="00FC7496" w:rsidRDefault="00AF593B" w:rsidP="00BC1EC7">
      <w:pPr>
        <w:pStyle w:val="B1"/>
      </w:pPr>
      <w:r w:rsidRPr="00FC7496">
        <w:t>Let N be the max allowed delay for procedure.</w:t>
      </w:r>
    </w:p>
    <w:p w14:paraId="1C5E93F6" w14:textId="77777777" w:rsidR="00AF593B" w:rsidRPr="00FC7496" w:rsidRDefault="00AF593B" w:rsidP="00BC1EC7">
      <w:pPr>
        <w:pStyle w:val="B1"/>
      </w:pPr>
      <w:r w:rsidRPr="00FC7496">
        <w:t>TTCN schedules at time T1, DL message to the UE. This is achieved using Time stamps in send ASP</w:t>
      </w:r>
      <w:r w:rsidR="00D726C0" w:rsidRPr="00FC7496">
        <w:t>'</w:t>
      </w:r>
      <w:r w:rsidRPr="00FC7496">
        <w:t>s.</w:t>
      </w:r>
    </w:p>
    <w:p w14:paraId="735EF884" w14:textId="77777777" w:rsidR="00201A3D" w:rsidRPr="00FC7496" w:rsidRDefault="00AF593B" w:rsidP="00BC1EC7">
      <w:pPr>
        <w:pStyle w:val="B1"/>
        <w:keepNext/>
        <w:keepLines/>
      </w:pPr>
      <w:r w:rsidRPr="00FC7496">
        <w:t>The time difference between the ACK and the reception of PRACH preamble will be checked against N plus any Interruption time (TS 36.133 [37]) and verdict is assigned</w:t>
      </w:r>
      <w:r w:rsidR="00201A3D" w:rsidRPr="00FC7496">
        <w:t>, when (Y-X) &lt;= N + Tinterrupt + ∆</w:t>
      </w:r>
      <w:r w:rsidR="00315B9A" w:rsidRPr="00FC7496">
        <w:t>:</w:t>
      </w:r>
    </w:p>
    <w:p w14:paraId="1D70C9FB" w14:textId="77777777" w:rsidR="00201A3D" w:rsidRPr="00FC7496" w:rsidRDefault="00315B9A" w:rsidP="00BC1EC7">
      <w:pPr>
        <w:pStyle w:val="B2"/>
        <w:keepNext/>
        <w:keepLines/>
      </w:pPr>
      <w:r w:rsidRPr="00FC7496">
        <w:t>∆ = 0 for FDD;</w:t>
      </w:r>
    </w:p>
    <w:p w14:paraId="0B015690" w14:textId="77777777" w:rsidR="00AF593B" w:rsidRPr="00FC7496" w:rsidRDefault="00201A3D" w:rsidP="001071B9">
      <w:pPr>
        <w:pStyle w:val="B2"/>
      </w:pPr>
      <w:r w:rsidRPr="00FC7496">
        <w:t>∆ = 3TTI for TDD, where 3TTI is UL subframe uncertainty</w:t>
      </w:r>
      <w:r w:rsidR="00AF593B" w:rsidRPr="00FC7496">
        <w:t>.</w:t>
      </w:r>
    </w:p>
    <w:p w14:paraId="4D628484" w14:textId="77777777" w:rsidR="00AF593B" w:rsidRPr="00FC7496" w:rsidRDefault="00AF593B" w:rsidP="00BC1EC7">
      <w:pPr>
        <w:pStyle w:val="B1"/>
      </w:pPr>
      <w:r w:rsidRPr="00FC7496">
        <w:t>If cell change occurs, cell timing differences, Frame number offsets need to be included for procedural delay evaluations.</w:t>
      </w:r>
    </w:p>
    <w:p w14:paraId="57828A41" w14:textId="77777777" w:rsidR="00AF593B" w:rsidRPr="00FC7496" w:rsidRDefault="00BE2415" w:rsidP="00AF593B">
      <w:pPr>
        <w:pStyle w:val="TH"/>
      </w:pPr>
      <w:r>
        <w:pict w14:anchorId="779883A4">
          <v:shape id="_x0000_i1042" type="#_x0000_t75" style="width:418.5pt;height:187.5pt">
            <v:imagedata r:id="rId32" o:title="" croptop="6824f" cropbottom="6462f" cropright="8686f"/>
          </v:shape>
        </w:pict>
      </w:r>
    </w:p>
    <w:p w14:paraId="45FEB256" w14:textId="77777777" w:rsidR="00AF593B" w:rsidRPr="00FC7496" w:rsidRDefault="00AF593B" w:rsidP="007A53B6">
      <w:pPr>
        <w:pStyle w:val="TF"/>
      </w:pPr>
      <w:r w:rsidRPr="00FC7496">
        <w:t>Figure 7.1</w:t>
      </w:r>
      <w:r w:rsidR="00201A3D" w:rsidRPr="00FC7496">
        <w:t>2</w:t>
      </w:r>
      <w:r w:rsidRPr="00FC7496">
        <w:t>.2-1: Delays when RACH procedure needed</w:t>
      </w:r>
    </w:p>
    <w:p w14:paraId="570C5519" w14:textId="77777777" w:rsidR="00B747AC" w:rsidRPr="00FC7496" w:rsidRDefault="00B747AC" w:rsidP="00DB1099">
      <w:pPr>
        <w:pStyle w:val="Heading2"/>
      </w:pPr>
      <w:r w:rsidRPr="00FC7496">
        <w:t>7.13</w:t>
      </w:r>
      <w:r w:rsidRPr="00FC7496">
        <w:tab/>
        <w:t>RLC test method for scheduled data</w:t>
      </w:r>
    </w:p>
    <w:p w14:paraId="0F298158" w14:textId="77777777" w:rsidR="00B747AC" w:rsidRPr="00FC7496" w:rsidRDefault="00B747AC" w:rsidP="00B747AC">
      <w:r w:rsidRPr="00FC7496">
        <w:t>The test loop mode is applied to the RLC tests. The allowed SS delay for sending data (&lt; 80 ms) is comparable to the default values of the RLC timers. In order to ensure a unique TTCN implementation of the RLC test cases and the deterministic test result, independent from the SS platforms and UEs, scheduled data method can be applied to the test.</w:t>
      </w:r>
    </w:p>
    <w:p w14:paraId="4653B79A" w14:textId="77777777" w:rsidR="00B747AC" w:rsidRPr="00FC7496" w:rsidRDefault="00B747AC" w:rsidP="00B747AC">
      <w:r w:rsidRPr="00FC7496">
        <w:t>The scheduled data method is suitable to the RLC test if</w:t>
      </w:r>
      <w:r w:rsidR="00315B9A" w:rsidRPr="00FC7496">
        <w:t>:</w:t>
      </w:r>
    </w:p>
    <w:p w14:paraId="14B77659" w14:textId="77777777" w:rsidR="00B747AC" w:rsidRPr="00FC7496" w:rsidRDefault="00B747AC" w:rsidP="00BC1EC7">
      <w:pPr>
        <w:pStyle w:val="B1"/>
      </w:pPr>
      <w:r w:rsidRPr="00FC7496">
        <w:t>Receiving multiple UL RLC SDUs is expected in the test; the UE ma</w:t>
      </w:r>
      <w:r w:rsidR="00315B9A" w:rsidRPr="00FC7496">
        <w:t>y send a STATUS PDU in addition.</w:t>
      </w:r>
    </w:p>
    <w:p w14:paraId="5D440148" w14:textId="77777777" w:rsidR="00B747AC" w:rsidRPr="00FC7496" w:rsidRDefault="00B747AC" w:rsidP="00BC1EC7">
      <w:pPr>
        <w:pStyle w:val="B1"/>
      </w:pPr>
      <w:r w:rsidRPr="00FC7496">
        <w:t>Time measurement is requir</w:t>
      </w:r>
      <w:r w:rsidR="00315B9A" w:rsidRPr="00FC7496">
        <w:t>ed for the looped back RLC SDUs.</w:t>
      </w:r>
    </w:p>
    <w:p w14:paraId="14F215E7" w14:textId="77777777" w:rsidR="00B747AC" w:rsidRPr="00FC7496" w:rsidRDefault="00B747AC" w:rsidP="00BC1EC7">
      <w:pPr>
        <w:pStyle w:val="B1"/>
      </w:pPr>
      <w:r w:rsidRPr="00FC7496">
        <w:t>DL RLC PDUs are sent on consecutive TTIs; the subframe numbers to be applied are relevant in TDD.</w:t>
      </w:r>
    </w:p>
    <w:p w14:paraId="263F043B" w14:textId="77777777" w:rsidR="00B747AC" w:rsidRPr="00FC7496" w:rsidRDefault="00315B9A" w:rsidP="00B747AC">
      <w:r w:rsidRPr="00FC7496">
        <w:t>T</w:t>
      </w:r>
      <w:r w:rsidR="00B747AC" w:rsidRPr="00FC7496">
        <w:t>able 7.13-1 illustrates the data scheduling in the RLC test.</w:t>
      </w:r>
    </w:p>
    <w:p w14:paraId="5A91FF95" w14:textId="77777777" w:rsidR="00C81F31" w:rsidRPr="00FC7496" w:rsidRDefault="00C81F31" w:rsidP="007A53B6">
      <w:pPr>
        <w:pStyle w:val="TH"/>
      </w:pPr>
      <w:r w:rsidRPr="00FC7496">
        <w:t>Table 7.13-1: Scheduled RLC test events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1E0" w:firstRow="1" w:lastRow="1" w:firstColumn="1" w:lastColumn="1" w:noHBand="0" w:noVBand="0"/>
      </w:tblPr>
      <w:tblGrid>
        <w:gridCol w:w="1418"/>
        <w:gridCol w:w="1843"/>
        <w:gridCol w:w="1417"/>
        <w:gridCol w:w="1843"/>
        <w:gridCol w:w="2835"/>
      </w:tblGrid>
      <w:tr w:rsidR="00C81F31" w:rsidRPr="00FC7496" w14:paraId="64AE68DE" w14:textId="77777777">
        <w:trPr>
          <w:jc w:val="center"/>
        </w:trPr>
        <w:tc>
          <w:tcPr>
            <w:tcW w:w="3261" w:type="dxa"/>
            <w:gridSpan w:val="2"/>
          </w:tcPr>
          <w:p w14:paraId="2E06E127" w14:textId="77777777" w:rsidR="00C81F31" w:rsidRPr="00FC7496" w:rsidRDefault="00C81F31" w:rsidP="00C81F31">
            <w:pPr>
              <w:pStyle w:val="TAH"/>
            </w:pPr>
            <w:r w:rsidRPr="00FC7496">
              <w:t>Scheduled timing</w:t>
            </w:r>
          </w:p>
        </w:tc>
        <w:tc>
          <w:tcPr>
            <w:tcW w:w="1417" w:type="dxa"/>
          </w:tcPr>
          <w:p w14:paraId="58F86FD4" w14:textId="77777777" w:rsidR="00C81F31" w:rsidRPr="00FC7496" w:rsidRDefault="00C81F31" w:rsidP="00FE0425">
            <w:pPr>
              <w:pStyle w:val="TAH"/>
            </w:pPr>
            <w:r w:rsidRPr="00FC7496">
              <w:t xml:space="preserve">t0 </w:t>
            </w:r>
            <w:r w:rsidRPr="00FC7496">
              <w:rPr>
                <w:bCs/>
              </w:rPr>
              <w:t>(</w:t>
            </w:r>
            <w:r w:rsidR="00FE0425" w:rsidRPr="00FC7496">
              <w:rPr>
                <w:bCs/>
              </w:rPr>
              <w:t>see n</w:t>
            </w:r>
            <w:r w:rsidRPr="00FC7496">
              <w:rPr>
                <w:bCs/>
              </w:rPr>
              <w:t>ote 1)</w:t>
            </w:r>
          </w:p>
        </w:tc>
        <w:tc>
          <w:tcPr>
            <w:tcW w:w="1843" w:type="dxa"/>
          </w:tcPr>
          <w:p w14:paraId="4DE70FFA" w14:textId="77777777" w:rsidR="00C81F31" w:rsidRPr="00FC7496" w:rsidRDefault="00C81F31" w:rsidP="00FE0425">
            <w:pPr>
              <w:pStyle w:val="TAH"/>
            </w:pPr>
            <w:r w:rsidRPr="00FC7496">
              <w:t xml:space="preserve">t1 </w:t>
            </w:r>
            <w:r w:rsidRPr="00FC7496">
              <w:rPr>
                <w:bCs/>
              </w:rPr>
              <w:t>(</w:t>
            </w:r>
            <w:r w:rsidR="00FE0425" w:rsidRPr="00FC7496">
              <w:rPr>
                <w:bCs/>
              </w:rPr>
              <w:t>see n</w:t>
            </w:r>
            <w:r w:rsidRPr="00FC7496">
              <w:rPr>
                <w:bCs/>
              </w:rPr>
              <w:t>ote 1)</w:t>
            </w:r>
          </w:p>
        </w:tc>
        <w:tc>
          <w:tcPr>
            <w:tcW w:w="2835" w:type="dxa"/>
          </w:tcPr>
          <w:p w14:paraId="345CBC3E" w14:textId="77777777" w:rsidR="00C81F31" w:rsidRPr="00FC7496" w:rsidRDefault="00C81F31" w:rsidP="00C81F31">
            <w:pPr>
              <w:pStyle w:val="TAH"/>
            </w:pPr>
            <w:r w:rsidRPr="00FC7496">
              <w:t>t2</w:t>
            </w:r>
          </w:p>
        </w:tc>
      </w:tr>
      <w:tr w:rsidR="00C81F31" w:rsidRPr="00FC7496" w14:paraId="245D81E2" w14:textId="77777777">
        <w:trPr>
          <w:jc w:val="center"/>
        </w:trPr>
        <w:tc>
          <w:tcPr>
            <w:tcW w:w="1418" w:type="dxa"/>
            <w:vMerge w:val="restart"/>
          </w:tcPr>
          <w:p w14:paraId="11F9FE65" w14:textId="77777777" w:rsidR="00C81F31" w:rsidRPr="00FC7496" w:rsidRDefault="00C81F31" w:rsidP="00C81F31">
            <w:pPr>
              <w:pStyle w:val="TAH"/>
            </w:pPr>
            <w:r w:rsidRPr="00FC7496">
              <w:t>Test event descriptions</w:t>
            </w:r>
          </w:p>
        </w:tc>
        <w:tc>
          <w:tcPr>
            <w:tcW w:w="1843" w:type="dxa"/>
          </w:tcPr>
          <w:p w14:paraId="3EA111D4" w14:textId="77777777" w:rsidR="00C81F31" w:rsidRPr="00FC7496" w:rsidRDefault="00C81F31" w:rsidP="00C81F31">
            <w:pPr>
              <w:pStyle w:val="TAC"/>
            </w:pPr>
            <w:r w:rsidRPr="00FC7496">
              <w:t>Multiple SDUs</w:t>
            </w:r>
          </w:p>
        </w:tc>
        <w:tc>
          <w:tcPr>
            <w:tcW w:w="1417" w:type="dxa"/>
            <w:vMerge w:val="restart"/>
          </w:tcPr>
          <w:p w14:paraId="4435C124" w14:textId="77777777" w:rsidR="00C81F31" w:rsidRPr="00FC7496" w:rsidRDefault="00C81F31" w:rsidP="00C81F31">
            <w:pPr>
              <w:pStyle w:val="TAC"/>
            </w:pPr>
            <w:r w:rsidRPr="00FC7496">
              <w:t>Obtain the reference time</w:t>
            </w:r>
          </w:p>
        </w:tc>
        <w:tc>
          <w:tcPr>
            <w:tcW w:w="1843" w:type="dxa"/>
          </w:tcPr>
          <w:p w14:paraId="5D3F54B9" w14:textId="77777777" w:rsidR="00C81F31" w:rsidRPr="00FC7496" w:rsidRDefault="00C81F31" w:rsidP="00C81F31">
            <w:pPr>
              <w:pStyle w:val="TAC"/>
            </w:pPr>
            <w:r w:rsidRPr="00FC7496">
              <w:t>Send DL data</w:t>
            </w:r>
          </w:p>
        </w:tc>
        <w:tc>
          <w:tcPr>
            <w:tcW w:w="2835" w:type="dxa"/>
          </w:tcPr>
          <w:p w14:paraId="61A22475" w14:textId="77777777" w:rsidR="00C81F31" w:rsidRPr="00FC7496" w:rsidRDefault="00C81F31" w:rsidP="00FE0425">
            <w:pPr>
              <w:pStyle w:val="TAC"/>
            </w:pPr>
            <w:r w:rsidRPr="00FC7496">
              <w:rPr>
                <w:bCs/>
              </w:rPr>
              <w:t>Provide UL grant (</w:t>
            </w:r>
            <w:r w:rsidR="00FE0425" w:rsidRPr="00FC7496">
              <w:rPr>
                <w:bCs/>
              </w:rPr>
              <w:t>see n</w:t>
            </w:r>
            <w:r w:rsidRPr="00FC7496">
              <w:rPr>
                <w:bCs/>
              </w:rPr>
              <w:t>ote 2)</w:t>
            </w:r>
          </w:p>
        </w:tc>
      </w:tr>
      <w:tr w:rsidR="00C81F31" w:rsidRPr="00FC7496" w14:paraId="4F4EAEA0" w14:textId="77777777">
        <w:trPr>
          <w:jc w:val="center"/>
        </w:trPr>
        <w:tc>
          <w:tcPr>
            <w:tcW w:w="1418" w:type="dxa"/>
            <w:vMerge/>
          </w:tcPr>
          <w:p w14:paraId="324C8BBA" w14:textId="77777777" w:rsidR="00C81F31" w:rsidRPr="00FC7496" w:rsidRDefault="00C81F31" w:rsidP="006F3138">
            <w:pPr>
              <w:pStyle w:val="TOC4"/>
              <w:rPr>
                <w:noProof w:val="0"/>
              </w:rPr>
            </w:pPr>
          </w:p>
        </w:tc>
        <w:tc>
          <w:tcPr>
            <w:tcW w:w="1843" w:type="dxa"/>
          </w:tcPr>
          <w:p w14:paraId="3D992321" w14:textId="77777777" w:rsidR="00C81F31" w:rsidRPr="00FC7496" w:rsidRDefault="00C81F31" w:rsidP="00C81F31">
            <w:pPr>
              <w:pStyle w:val="TAC"/>
            </w:pPr>
            <w:r w:rsidRPr="00FC7496">
              <w:t>Time measurement</w:t>
            </w:r>
          </w:p>
        </w:tc>
        <w:tc>
          <w:tcPr>
            <w:tcW w:w="1417" w:type="dxa"/>
            <w:vMerge/>
          </w:tcPr>
          <w:p w14:paraId="36E58A8C" w14:textId="77777777" w:rsidR="00C81F31" w:rsidRPr="00FC7496" w:rsidRDefault="00C81F31" w:rsidP="00C81F31">
            <w:pPr>
              <w:pStyle w:val="TAC"/>
            </w:pPr>
          </w:p>
        </w:tc>
        <w:tc>
          <w:tcPr>
            <w:tcW w:w="1843" w:type="dxa"/>
          </w:tcPr>
          <w:p w14:paraId="1F00E35F" w14:textId="77777777" w:rsidR="00C81F31" w:rsidRPr="00FC7496" w:rsidRDefault="00C81F31" w:rsidP="00C81F31">
            <w:pPr>
              <w:pStyle w:val="TAC"/>
            </w:pPr>
            <w:r w:rsidRPr="00FC7496">
              <w:t>Send DL data</w:t>
            </w:r>
          </w:p>
        </w:tc>
        <w:tc>
          <w:tcPr>
            <w:tcW w:w="2835" w:type="dxa"/>
          </w:tcPr>
          <w:p w14:paraId="001F6412" w14:textId="77777777" w:rsidR="00C81F31" w:rsidRPr="00FC7496" w:rsidRDefault="00C81F31" w:rsidP="00C81F31">
            <w:pPr>
              <w:pStyle w:val="TAC"/>
            </w:pPr>
            <w:r w:rsidRPr="00FC7496">
              <w:rPr>
                <w:bCs/>
              </w:rPr>
              <w:t>Receive UL data</w:t>
            </w:r>
          </w:p>
        </w:tc>
      </w:tr>
      <w:tr w:rsidR="00C81F31" w:rsidRPr="00FC7496" w14:paraId="1A0CC1F4" w14:textId="77777777">
        <w:trPr>
          <w:jc w:val="center"/>
        </w:trPr>
        <w:tc>
          <w:tcPr>
            <w:tcW w:w="1418" w:type="dxa"/>
            <w:vMerge/>
          </w:tcPr>
          <w:p w14:paraId="188E10C9" w14:textId="77777777" w:rsidR="00C81F31" w:rsidRPr="00FC7496" w:rsidRDefault="00C81F31" w:rsidP="006F3138">
            <w:pPr>
              <w:pStyle w:val="TOC4"/>
              <w:rPr>
                <w:noProof w:val="0"/>
              </w:rPr>
            </w:pPr>
          </w:p>
        </w:tc>
        <w:tc>
          <w:tcPr>
            <w:tcW w:w="1843" w:type="dxa"/>
          </w:tcPr>
          <w:p w14:paraId="1D26BD06" w14:textId="77777777" w:rsidR="00C81F31" w:rsidRPr="00FC7496" w:rsidRDefault="00C81F31" w:rsidP="00C81F31">
            <w:pPr>
              <w:pStyle w:val="TAC"/>
            </w:pPr>
            <w:r w:rsidRPr="00FC7496">
              <w:t>DL data in TDD</w:t>
            </w:r>
          </w:p>
        </w:tc>
        <w:tc>
          <w:tcPr>
            <w:tcW w:w="1417" w:type="dxa"/>
            <w:vMerge/>
          </w:tcPr>
          <w:p w14:paraId="722E4606" w14:textId="77777777" w:rsidR="00C81F31" w:rsidRPr="00FC7496" w:rsidRDefault="00C81F31" w:rsidP="00C81F31">
            <w:pPr>
              <w:pStyle w:val="TAC"/>
            </w:pPr>
          </w:p>
        </w:tc>
        <w:tc>
          <w:tcPr>
            <w:tcW w:w="1843" w:type="dxa"/>
          </w:tcPr>
          <w:p w14:paraId="744152E1" w14:textId="77777777" w:rsidR="00C81F31" w:rsidRPr="00FC7496" w:rsidRDefault="00C81F31" w:rsidP="00C81F31">
            <w:pPr>
              <w:pStyle w:val="TAC"/>
            </w:pPr>
            <w:r w:rsidRPr="00FC7496">
              <w:t>Send 1</w:t>
            </w:r>
            <w:r w:rsidRPr="00FC7496">
              <w:rPr>
                <w:vertAlign w:val="superscript"/>
              </w:rPr>
              <w:t>st</w:t>
            </w:r>
            <w:r w:rsidRPr="00FC7496">
              <w:t xml:space="preserve"> DL data</w:t>
            </w:r>
          </w:p>
        </w:tc>
        <w:tc>
          <w:tcPr>
            <w:tcW w:w="2835" w:type="dxa"/>
          </w:tcPr>
          <w:p w14:paraId="091587F0" w14:textId="77777777" w:rsidR="00C81F31" w:rsidRPr="00FC7496" w:rsidRDefault="00FE0425" w:rsidP="00FE0425">
            <w:pPr>
              <w:pStyle w:val="TAC"/>
            </w:pPr>
            <w:r w:rsidRPr="00FC7496">
              <w:rPr>
                <w:bCs/>
              </w:rPr>
              <w:t>Send subsequent data</w:t>
            </w:r>
            <w:r w:rsidRPr="00FC7496">
              <w:rPr>
                <w:bCs/>
              </w:rPr>
              <w:br/>
            </w:r>
            <w:r w:rsidR="00C81F31" w:rsidRPr="00FC7496">
              <w:rPr>
                <w:bCs/>
              </w:rPr>
              <w:t>(</w:t>
            </w:r>
            <w:r w:rsidRPr="00FC7496">
              <w:rPr>
                <w:bCs/>
              </w:rPr>
              <w:t>see n</w:t>
            </w:r>
            <w:r w:rsidR="00C81F31" w:rsidRPr="00FC7496">
              <w:rPr>
                <w:bCs/>
              </w:rPr>
              <w:t>ote 3)</w:t>
            </w:r>
          </w:p>
        </w:tc>
      </w:tr>
      <w:tr w:rsidR="00C81F31" w:rsidRPr="00FC7496" w14:paraId="3B18DCE0" w14:textId="77777777">
        <w:trPr>
          <w:jc w:val="center"/>
        </w:trPr>
        <w:tc>
          <w:tcPr>
            <w:tcW w:w="9356" w:type="dxa"/>
            <w:gridSpan w:val="5"/>
          </w:tcPr>
          <w:p w14:paraId="76797738" w14:textId="77777777" w:rsidR="00C81F31" w:rsidRPr="00FC7496" w:rsidRDefault="00FE0425" w:rsidP="00C81F31">
            <w:pPr>
              <w:pStyle w:val="TAN"/>
            </w:pPr>
            <w:r w:rsidRPr="00FC7496">
              <w:t>NOTE</w:t>
            </w:r>
            <w:r w:rsidR="00C81F31" w:rsidRPr="00FC7496">
              <w:t xml:space="preserve"> 1:</w:t>
            </w:r>
            <w:r w:rsidRPr="00FC7496">
              <w:tab/>
            </w:r>
            <w:r w:rsidR="00C81F31" w:rsidRPr="00FC7496">
              <w:t xml:space="preserve">(t1-t0) </w:t>
            </w:r>
            <w:r w:rsidR="00C81F31" w:rsidRPr="00FC7496">
              <w:rPr>
                <w:rFonts w:ascii="Verdana" w:hAnsi="Verdana"/>
              </w:rPr>
              <w:t>≥</w:t>
            </w:r>
            <w:r w:rsidR="00C81F31" w:rsidRPr="00FC7496">
              <w:t xml:space="preserve"> 100 ms which is greater than the allowed SS max. delay time, 80</w:t>
            </w:r>
            <w:r w:rsidRPr="00FC7496">
              <w:t xml:space="preserve"> </w:t>
            </w:r>
            <w:r w:rsidR="00C81F31" w:rsidRPr="00FC7496">
              <w:t>ms.</w:t>
            </w:r>
          </w:p>
          <w:p w14:paraId="2CDF876C" w14:textId="77777777" w:rsidR="00C81F31" w:rsidRPr="00FC7496" w:rsidRDefault="00FE0425" w:rsidP="00C81F31">
            <w:pPr>
              <w:pStyle w:val="TAN"/>
            </w:pPr>
            <w:r w:rsidRPr="00FC7496">
              <w:t>NOTE 2:</w:t>
            </w:r>
            <w:r w:rsidRPr="00FC7496">
              <w:tab/>
            </w:r>
            <w:r w:rsidR="00C81F31" w:rsidRPr="00FC7496">
              <w:t>(t2-t1) = 60 ms, this duration will allow the UE transmitting max. 3 scheduling requests (every 20 ms once) after the UL data to be looped back being available at the UE without going onto PRACH.</w:t>
            </w:r>
          </w:p>
          <w:p w14:paraId="165AF940" w14:textId="77777777" w:rsidR="00C81F31" w:rsidRPr="00FC7496" w:rsidRDefault="00FE0425" w:rsidP="00C81F31">
            <w:pPr>
              <w:pStyle w:val="TAN"/>
              <w:rPr>
                <w:b/>
              </w:rPr>
            </w:pPr>
            <w:r w:rsidRPr="00FC7496">
              <w:t>NOTE 3:</w:t>
            </w:r>
            <w:r w:rsidRPr="00FC7496">
              <w:tab/>
            </w:r>
            <w:r w:rsidR="00C81F31" w:rsidRPr="00FC7496">
              <w:t>The applied TDD subframe numbers 4, 5, 9, 10, 14, 15, 19, 20, 24, 25,</w:t>
            </w:r>
            <w:r w:rsidR="00440493" w:rsidRPr="00FC7496">
              <w:t>.</w:t>
            </w:r>
            <w:r w:rsidR="00C81F31" w:rsidRPr="00FC7496">
              <w:t>..</w:t>
            </w:r>
          </w:p>
        </w:tc>
      </w:tr>
    </w:tbl>
    <w:p w14:paraId="43DE41EF" w14:textId="77777777" w:rsidR="00C81F31" w:rsidRPr="00FC7496" w:rsidRDefault="00C81F31" w:rsidP="00C81F31"/>
    <w:p w14:paraId="40944F62" w14:textId="77777777" w:rsidR="00B747AC" w:rsidRPr="00FC7496" w:rsidRDefault="00B747AC" w:rsidP="00B747AC">
      <w:r w:rsidRPr="00FC7496">
        <w:t>If the test case prose does not indicate timely restrictions for the scheduling, sequential sending events are</w:t>
      </w:r>
      <w:r w:rsidR="00FE0425" w:rsidRPr="00FC7496">
        <w:t xml:space="preserve"> scheduled in consecutive TTIs.</w:t>
      </w:r>
    </w:p>
    <w:p w14:paraId="14B6291D" w14:textId="77777777" w:rsidR="00B747AC" w:rsidRPr="00FC7496" w:rsidRDefault="00B747AC" w:rsidP="00B747AC">
      <w:pPr>
        <w:pStyle w:val="NO"/>
      </w:pPr>
      <w:r w:rsidRPr="00FC7496">
        <w:t>NOTE 1:</w:t>
      </w:r>
      <w:r w:rsidRPr="00FC7496">
        <w:tab/>
      </w:r>
      <w:r w:rsidRPr="00FC7496" w:rsidDel="00235F5A">
        <w:t xml:space="preserve"> </w:t>
      </w:r>
      <w:r w:rsidRPr="00FC7496">
        <w:t>For TDD configuration 1, the subframes 0, 4, 5 and 9 are considered as consecutive.</w:t>
      </w:r>
    </w:p>
    <w:p w14:paraId="2B53EE17" w14:textId="77777777" w:rsidR="00B747AC" w:rsidRPr="00FC7496" w:rsidRDefault="00B747AC" w:rsidP="00B747AC">
      <w:pPr>
        <w:pStyle w:val="NO"/>
      </w:pPr>
      <w:r w:rsidRPr="00FC7496">
        <w:t>NOTE 2:</w:t>
      </w:r>
      <w:r w:rsidRPr="00FC7496">
        <w:tab/>
        <w:t>Scheduling may imply to execute the test steps in the TTCN in an order different from the order given in the test case prose. However, the sequence of the events over the air follows the prose description.</w:t>
      </w:r>
    </w:p>
    <w:p w14:paraId="4DE1B6CE" w14:textId="77777777" w:rsidR="00B747AC" w:rsidRPr="00FC7496" w:rsidRDefault="00B747AC" w:rsidP="00DB1099">
      <w:pPr>
        <w:pStyle w:val="Heading2"/>
      </w:pPr>
      <w:r w:rsidRPr="00FC7496">
        <w:t>7.14</w:t>
      </w:r>
      <w:r w:rsidRPr="00FC7496">
        <w:tab/>
        <w:t>IP packets for Loopback Mode</w:t>
      </w:r>
    </w:p>
    <w:p w14:paraId="672EDD7E" w14:textId="77777777" w:rsidR="00B747AC" w:rsidRPr="00FC7496" w:rsidRDefault="00B747AC" w:rsidP="00273022">
      <w:pPr>
        <w:pStyle w:val="Heading3"/>
      </w:pPr>
      <w:r w:rsidRPr="00FC7496">
        <w:t>7.14.1</w:t>
      </w:r>
      <w:r w:rsidRPr="00FC7496">
        <w:tab/>
        <w:t>IP packets used for Loopback Mode A</w:t>
      </w:r>
    </w:p>
    <w:p w14:paraId="0BF410C1" w14:textId="77777777" w:rsidR="00B747AC" w:rsidRPr="00FC7496" w:rsidRDefault="00B747AC" w:rsidP="00B747AC">
      <w:r w:rsidRPr="00FC7496">
        <w:t xml:space="preserve">It is </w:t>
      </w:r>
      <w:r w:rsidR="001B16A2" w:rsidRPr="00FC7496">
        <w:t>irrelevant</w:t>
      </w:r>
      <w:r w:rsidRPr="00FC7496">
        <w:t xml:space="preserve"> which kind of data is used in loopback mode A. Some PDCP test cases however specify to use IP packets. In these cases, an ICMPv4 ECHO REPLY shall be used with a valid IP header checksum and valid ICMP checksum.</w:t>
      </w:r>
    </w:p>
    <w:p w14:paraId="2D3377C2" w14:textId="77777777" w:rsidR="00B747AC" w:rsidRPr="00FC7496" w:rsidRDefault="00B747AC" w:rsidP="00273022">
      <w:pPr>
        <w:pStyle w:val="Heading3"/>
      </w:pPr>
      <w:r w:rsidRPr="00FC7496">
        <w:t>7.14.2</w:t>
      </w:r>
      <w:r w:rsidRPr="00FC7496">
        <w:tab/>
        <w:t>IP packets used for Loopback Mode B</w:t>
      </w:r>
    </w:p>
    <w:p w14:paraId="2A86176F" w14:textId="77777777" w:rsidR="00B747AC" w:rsidRPr="00FC7496" w:rsidRDefault="00B747AC" w:rsidP="00B747AC">
      <w:r w:rsidRPr="00FC7496">
        <w:t>According to TS 36.509 [4], the UE performs loopback mode B above the UL TFT entity. Therefore IP packets need to match the packet filters signalled to the UE according to TS 36.508</w:t>
      </w:r>
      <w:r w:rsidR="00FE0425" w:rsidRPr="00FC7496">
        <w:t xml:space="preserve"> [3], clause 6.6.2</w:t>
      </w:r>
      <w:r w:rsidRPr="00FC7496">
        <w:t>:</w:t>
      </w:r>
    </w:p>
    <w:p w14:paraId="753DBB83" w14:textId="77777777" w:rsidR="00743218" w:rsidRPr="00FC7496" w:rsidRDefault="00743218" w:rsidP="00743218">
      <w:r w:rsidRPr="00FC7496">
        <w:t>a)</w:t>
      </w:r>
      <w:r w:rsidRPr="00FC7496">
        <w:tab/>
        <w:t>IP packets used when a dedicated bearer is configured with packet filters #1 and #2</w:t>
      </w:r>
    </w:p>
    <w:p w14:paraId="5C4F87A6" w14:textId="77777777" w:rsidR="00B747AC" w:rsidRPr="00FC7496" w:rsidRDefault="00B747AC" w:rsidP="00B747AC">
      <w:r w:rsidRPr="00FC7496">
        <w:t>When the UE gets configured via NAS signalling with packet filter</w:t>
      </w:r>
      <w:r w:rsidR="00743218" w:rsidRPr="00FC7496">
        <w:t>s</w:t>
      </w:r>
      <w:r w:rsidRPr="00FC7496">
        <w:t xml:space="preserve"> #1 and #2 according to TS 36.508 </w:t>
      </w:r>
      <w:r w:rsidR="00743218" w:rsidRPr="00FC7496">
        <w:t xml:space="preserve">[3] </w:t>
      </w:r>
      <w:r w:rsidRPr="00FC7496">
        <w:t>clause 6.6.2 the IP packets shall fulfil the following requirements:</w:t>
      </w:r>
    </w:p>
    <w:p w14:paraId="7213DD45" w14:textId="77777777" w:rsidR="00FE0425" w:rsidRPr="00FC7496" w:rsidRDefault="00B747AC" w:rsidP="00BC1EC7">
      <w:pPr>
        <w:pStyle w:val="B1"/>
      </w:pPr>
      <w:r w:rsidRPr="00FC7496">
        <w:t>Protocol:</w:t>
      </w:r>
    </w:p>
    <w:p w14:paraId="7F1C8477" w14:textId="77777777" w:rsidR="00B747AC" w:rsidRPr="00FC7496" w:rsidRDefault="00B747AC" w:rsidP="00FE0425">
      <w:pPr>
        <w:pStyle w:val="B2"/>
      </w:pPr>
      <w:r w:rsidRPr="00FC7496">
        <w:t>UDP referred to packet filter #1 and #2</w:t>
      </w:r>
    </w:p>
    <w:p w14:paraId="0412D8B9" w14:textId="77777777" w:rsidR="00FE0425" w:rsidRPr="00FC7496" w:rsidRDefault="00B747AC" w:rsidP="00BC1EC7">
      <w:pPr>
        <w:pStyle w:val="B1"/>
      </w:pPr>
      <w:r w:rsidRPr="00FC7496">
        <w:t>IP addresses:</w:t>
      </w:r>
    </w:p>
    <w:p w14:paraId="6210DEB0" w14:textId="77777777" w:rsidR="00B747AC" w:rsidRPr="00FC7496" w:rsidRDefault="00B747AC" w:rsidP="00FE0425">
      <w:pPr>
        <w:pStyle w:val="B2"/>
      </w:pPr>
      <w:r w:rsidRPr="00FC7496">
        <w:t>Referred to TS 36.508</w:t>
      </w:r>
      <w:r w:rsidR="00FE0425" w:rsidRPr="00FC7496">
        <w:t xml:space="preserve"> [3], ta</w:t>
      </w:r>
      <w:r w:rsidRPr="00FC7496">
        <w:t>ble 6.6.2-3</w:t>
      </w:r>
      <w:r w:rsidR="00FE0425" w:rsidRPr="00FC7496">
        <w:t>, n</w:t>
      </w:r>
      <w:r w:rsidRPr="00FC7496">
        <w:t>ote 1 source and destination IP address are the same.</w:t>
      </w:r>
    </w:p>
    <w:p w14:paraId="3C3BE998" w14:textId="77777777" w:rsidR="00FE0425" w:rsidRPr="00FC7496" w:rsidRDefault="00B747AC" w:rsidP="00BC1EC7">
      <w:pPr>
        <w:pStyle w:val="B1"/>
      </w:pPr>
      <w:r w:rsidRPr="00FC7496">
        <w:t>Ports:</w:t>
      </w:r>
    </w:p>
    <w:p w14:paraId="617D3605" w14:textId="77777777" w:rsidR="00FE0425" w:rsidRPr="00FC7496" w:rsidRDefault="00B747AC" w:rsidP="00FE0425">
      <w:pPr>
        <w:pStyle w:val="B2"/>
      </w:pPr>
      <w:r w:rsidRPr="00FC7496">
        <w:t xml:space="preserve">packet filter #1 specifies DL filter </w:t>
      </w:r>
      <w:r w:rsidRPr="00FC7496">
        <w:sym w:font="Symbol" w:char="F0DE"/>
      </w:r>
      <w:r w:rsidRPr="00FC7496">
        <w:t xml:space="preserve"> IP packet</w:t>
      </w:r>
      <w:r w:rsidR="00D726C0" w:rsidRPr="00FC7496">
        <w:t>'</w:t>
      </w:r>
      <w:r w:rsidRPr="00FC7496">
        <w:t>s source port shall match remote port of packet filter #1</w:t>
      </w:r>
      <w:r w:rsidR="00FE0425" w:rsidRPr="00FC7496">
        <w:t>.</w:t>
      </w:r>
    </w:p>
    <w:p w14:paraId="1B8E5ACD" w14:textId="77777777" w:rsidR="00B747AC" w:rsidRPr="00FC7496" w:rsidRDefault="00B747AC" w:rsidP="00FE0425">
      <w:pPr>
        <w:pStyle w:val="B2"/>
      </w:pPr>
      <w:r w:rsidRPr="00FC7496">
        <w:t xml:space="preserve">packet filter #2 specifies UL filter </w:t>
      </w:r>
      <w:r w:rsidRPr="00FC7496">
        <w:sym w:font="Symbol" w:char="F0DE"/>
      </w:r>
      <w:r w:rsidRPr="00FC7496">
        <w:t xml:space="preserve"> IP packet</w:t>
      </w:r>
      <w:r w:rsidR="00D726C0" w:rsidRPr="00FC7496">
        <w:t>'</w:t>
      </w:r>
      <w:r w:rsidRPr="00FC7496">
        <w:t>s destination port shall match remote port of packet filter #2</w:t>
      </w:r>
      <w:r w:rsidR="00FE0425" w:rsidRPr="00FC7496">
        <w:t>.</w:t>
      </w:r>
    </w:p>
    <w:p w14:paraId="3F3E1D0D" w14:textId="77777777" w:rsidR="00B747AC" w:rsidRPr="00FC7496" w:rsidRDefault="00B747AC" w:rsidP="00B747AC">
      <w:r w:rsidRPr="00FC7496">
        <w:t>To summarize, on dedicated bearers for loopback mode B, UDP packets used shall match the packet filters configured at the UE side. The UDP packets, having no specific content, shall have the correct header checksum and UDP checksum. On the default bearer, any other packets can be used, as an example, ICMPv4 ECHO REPLY similar as for loopback mode A.</w:t>
      </w:r>
    </w:p>
    <w:p w14:paraId="4CED4680" w14:textId="77777777" w:rsidR="00743218" w:rsidRPr="00FC7496" w:rsidRDefault="00743218" w:rsidP="00743218">
      <w:r w:rsidRPr="00FC7496">
        <w:t>b)</w:t>
      </w:r>
      <w:r w:rsidRPr="00FC7496">
        <w:tab/>
        <w:t>IP packets used when a dedicated bearer is configured with packet filters #6 and #7</w:t>
      </w:r>
    </w:p>
    <w:p w14:paraId="45B680FB" w14:textId="77777777" w:rsidR="00743218" w:rsidRPr="00FC7496" w:rsidRDefault="00743218" w:rsidP="00743218">
      <w:r w:rsidRPr="00FC7496">
        <w:t>When the UE gets configured via NAS signalling with packet filters #6 and #7 according to TS 36.508 [3] clause 6.6.2 the IP packets used on the dedicated bearer shall fulfil the following requirements:</w:t>
      </w:r>
    </w:p>
    <w:p w14:paraId="057EE6EB" w14:textId="77777777" w:rsidR="00743218" w:rsidRPr="00FC7496" w:rsidRDefault="00743218" w:rsidP="00743218">
      <w:pPr>
        <w:pStyle w:val="B1"/>
      </w:pPr>
      <w:r w:rsidRPr="00FC7496">
        <w:t>Protocol:</w:t>
      </w:r>
    </w:p>
    <w:p w14:paraId="706D6EA7" w14:textId="77777777" w:rsidR="00743218" w:rsidRPr="00FC7496" w:rsidRDefault="00743218" w:rsidP="00743218">
      <w:pPr>
        <w:pStyle w:val="B2"/>
      </w:pPr>
      <w:r w:rsidRPr="00FC7496">
        <w:t>ICMP or ICMPv6 depending on the packet filters being for IPv4 or IPv6</w:t>
      </w:r>
    </w:p>
    <w:p w14:paraId="313B0018" w14:textId="77777777" w:rsidR="00743218" w:rsidRPr="00FC7496" w:rsidRDefault="00743218" w:rsidP="00743218">
      <w:pPr>
        <w:pStyle w:val="B1"/>
      </w:pPr>
      <w:r w:rsidRPr="00FC7496">
        <w:t>IP addresses:</w:t>
      </w:r>
    </w:p>
    <w:p w14:paraId="3F7F6346" w14:textId="77777777" w:rsidR="00743218" w:rsidRPr="00FC7496" w:rsidRDefault="00743218" w:rsidP="00743218">
      <w:pPr>
        <w:pStyle w:val="B2"/>
      </w:pPr>
      <w:r w:rsidRPr="00FC7496">
        <w:t>The same network address shall be used for the source and destination address of the IP packet as used as remote address for the packet filters.</w:t>
      </w:r>
    </w:p>
    <w:p w14:paraId="15104402" w14:textId="77777777" w:rsidR="00743218" w:rsidRPr="00FC7496" w:rsidRDefault="00743218" w:rsidP="00743218">
      <w:r w:rsidRPr="00FC7496">
        <w:t>If there are IP packets to be used on the default bearer too, they can be the same as for the dedicated bearer but with the UE’s address being used for the source and destination address.</w:t>
      </w:r>
    </w:p>
    <w:p w14:paraId="2C0DB075" w14:textId="77777777" w:rsidR="00743218" w:rsidRPr="00FC7496" w:rsidRDefault="00743218" w:rsidP="00743218">
      <w:r w:rsidRPr="00FC7496">
        <w:t>c)</w:t>
      </w:r>
      <w:r w:rsidRPr="00FC7496">
        <w:tab/>
        <w:t xml:space="preserve">IP packets used for default bearer when no associated dedicated bearer is configured </w:t>
      </w:r>
    </w:p>
    <w:p w14:paraId="24374708" w14:textId="77777777" w:rsidR="00743218" w:rsidRPr="00FC7496" w:rsidRDefault="00743218" w:rsidP="00743218">
      <w:r w:rsidRPr="00FC7496">
        <w:t>When there is no dedicated bearer and therefore no packet filters being configured any valid IP packet may be used for loopback mode B on a default bearer.</w:t>
      </w:r>
    </w:p>
    <w:p w14:paraId="77ACBF2A" w14:textId="77777777" w:rsidR="004E5A3C" w:rsidRPr="00FC7496" w:rsidRDefault="004E5A3C" w:rsidP="00DB1099">
      <w:pPr>
        <w:pStyle w:val="Heading2"/>
      </w:pPr>
      <w:r w:rsidRPr="00FC7496">
        <w:t>7.15</w:t>
      </w:r>
      <w:r w:rsidRPr="00FC7496">
        <w:tab/>
        <w:t>Connected Mode DRX</w:t>
      </w:r>
    </w:p>
    <w:p w14:paraId="392EB67A" w14:textId="77777777" w:rsidR="004E5A3C" w:rsidRPr="00FC7496" w:rsidRDefault="004E5A3C" w:rsidP="004E5A3C">
      <w:r w:rsidRPr="00FC7496">
        <w:t>The SS shall support connected mode DRX according to TS 36.321</w:t>
      </w:r>
      <w:r w:rsidR="00FE0425" w:rsidRPr="00FC7496">
        <w:t xml:space="preserve"> [16]</w:t>
      </w:r>
      <w:r w:rsidRPr="00FC7496">
        <w:t>, i.e. the SS shall not send any data to the UE while the UE is not monitoring the PDCCH.</w:t>
      </w:r>
      <w:r w:rsidR="00381D78" w:rsidRPr="00FC7496">
        <w:t xml:space="preserve"> </w:t>
      </w:r>
      <w:r w:rsidRPr="00FC7496">
        <w:t>To achieve this, the SS needs to estimate the UE</w:t>
      </w:r>
      <w:r w:rsidR="00D726C0" w:rsidRPr="00FC7496">
        <w:t>'</w:t>
      </w:r>
      <w:r w:rsidRPr="00FC7496">
        <w:t>s Active Time by considering the on-duration as well as the drx-inactivity timer:</w:t>
      </w:r>
    </w:p>
    <w:p w14:paraId="501B48DA" w14:textId="77777777" w:rsidR="00FE0425" w:rsidRPr="00FC7496" w:rsidRDefault="004E5A3C" w:rsidP="00BC1EC7">
      <w:pPr>
        <w:pStyle w:val="B1"/>
      </w:pPr>
      <w:r w:rsidRPr="00FC7496">
        <w:t>on-duration</w:t>
      </w:r>
      <w:r w:rsidR="00FE0425" w:rsidRPr="00FC7496">
        <w:t>:</w:t>
      </w:r>
    </w:p>
    <w:p w14:paraId="41C6A791" w14:textId="77777777" w:rsidR="004E5A3C" w:rsidRPr="00FC7496" w:rsidRDefault="004E5A3C" w:rsidP="00FE0425">
      <w:pPr>
        <w:pStyle w:val="B2"/>
      </w:pPr>
      <w:r w:rsidRPr="00FC7496">
        <w:t>The on-duration can be derived from the SS</w:t>
      </w:r>
      <w:r w:rsidR="00D726C0" w:rsidRPr="00FC7496">
        <w:t>'</w:t>
      </w:r>
      <w:r w:rsidRPr="00FC7496">
        <w:t xml:space="preserve"> DRX configuration.</w:t>
      </w:r>
    </w:p>
    <w:p w14:paraId="7D172D61" w14:textId="77777777" w:rsidR="00FE0425" w:rsidRPr="00FC7496" w:rsidRDefault="004E5A3C" w:rsidP="00BC1EC7">
      <w:pPr>
        <w:pStyle w:val="B1"/>
      </w:pPr>
      <w:r w:rsidRPr="00FC7496">
        <w:t>drx-inactivity timer</w:t>
      </w:r>
      <w:r w:rsidR="00FE0425" w:rsidRPr="00FC7496">
        <w:t>:</w:t>
      </w:r>
    </w:p>
    <w:p w14:paraId="7D34DBEB" w14:textId="77777777" w:rsidR="004E5A3C" w:rsidRPr="00FC7496" w:rsidRDefault="004E5A3C" w:rsidP="00FE0425">
      <w:pPr>
        <w:pStyle w:val="B2"/>
      </w:pPr>
      <w:r w:rsidRPr="00FC7496">
        <w:t>According to TS 36.321</w:t>
      </w:r>
      <w:r w:rsidR="00FE0425" w:rsidRPr="00FC7496">
        <w:t xml:space="preserve"> [16],</w:t>
      </w:r>
      <w:r w:rsidRPr="00FC7496">
        <w:t xml:space="preserve"> clause 5.7 at the UE the drx-inactivity timer is started or restarted during the Active Time whenever PDCCH indicates a new transmission (DL or UL)</w:t>
      </w:r>
      <w:r w:rsidR="00FE0425" w:rsidRPr="00FC7496">
        <w:t>.</w:t>
      </w:r>
    </w:p>
    <w:p w14:paraId="6FE5C5F9" w14:textId="77777777" w:rsidR="004E5A3C" w:rsidRPr="00FC7496" w:rsidRDefault="004E5A3C" w:rsidP="004E5A3C">
      <w:r w:rsidRPr="00FC7496">
        <w:t>There is no activation time for the configuration of DRX at the UE and it is not acceptable just to consider the on</w:t>
      </w:r>
      <w:r w:rsidR="00FE0425" w:rsidRPr="00FC7496">
        <w:noBreakHyphen/>
      </w:r>
      <w:r w:rsidRPr="00FC7496">
        <w:t>duration after re-configuration of the UE (for DRX_L according to TS 36.508</w:t>
      </w:r>
      <w:r w:rsidR="00FE0425" w:rsidRPr="00FC7496">
        <w:t xml:space="preserve"> [3]</w:t>
      </w:r>
      <w:r w:rsidRPr="00FC7496">
        <w:t xml:space="preserve"> the DRX cycle is 1.28</w:t>
      </w:r>
      <w:r w:rsidR="00FE0425" w:rsidRPr="00FC7496">
        <w:t xml:space="preserve"> </w:t>
      </w:r>
      <w:r w:rsidRPr="00FC7496">
        <w:t>s); instead the drx-inactivity timer needs to be taken in account aft</w:t>
      </w:r>
      <w:r w:rsidR="00FE0425" w:rsidRPr="00FC7496">
        <w:t>er DRX reconfiguration as well.</w:t>
      </w:r>
    </w:p>
    <w:p w14:paraId="5CE8C82F" w14:textId="77777777" w:rsidR="004E5A3C" w:rsidRPr="00FC7496" w:rsidRDefault="004E5A3C" w:rsidP="004E5A3C">
      <w:r w:rsidRPr="00FC7496">
        <w:t>The following rules shall be applied to achieve synchronisation of SS and UE:</w:t>
      </w:r>
    </w:p>
    <w:p w14:paraId="69548E1C" w14:textId="77777777" w:rsidR="004E5A3C" w:rsidRPr="00FC7496" w:rsidRDefault="004E5A3C" w:rsidP="004E5A3C">
      <w:pPr>
        <w:pStyle w:val="B1"/>
      </w:pPr>
      <w:r w:rsidRPr="00FC7496">
        <w:t>1.</w:t>
      </w:r>
      <w:r w:rsidRPr="00FC7496">
        <w:tab/>
        <w:t>SS shall consider drx-inactivity timer as restarted at the UE whenever the UE is addressed on the PDCCH (DL data or UL grant)</w:t>
      </w:r>
      <w:r w:rsidR="00FE0425" w:rsidRPr="00FC7496">
        <w:t>.</w:t>
      </w:r>
    </w:p>
    <w:p w14:paraId="6BDCBC9C" w14:textId="77777777" w:rsidR="004E5A3C" w:rsidRPr="00FC7496" w:rsidRDefault="004E5A3C" w:rsidP="004E5A3C">
      <w:pPr>
        <w:pStyle w:val="B1"/>
      </w:pPr>
      <w:r w:rsidRPr="00FC7496">
        <w:t>2.</w:t>
      </w:r>
      <w:r w:rsidRPr="00FC7496">
        <w:tab/>
        <w:t>When there is a scheduling request sent by the UE, SS assigns a grant independent of DRX;</w:t>
      </w:r>
      <w:r w:rsidRPr="00FC7496">
        <w:br/>
        <w:t>when sending out that grant on PDCCH SS considers drx-inactivity timer as (re-)started (as per 1. above)</w:t>
      </w:r>
      <w:r w:rsidR="00FE0425" w:rsidRPr="00FC7496">
        <w:t>.</w:t>
      </w:r>
    </w:p>
    <w:p w14:paraId="0E3C90DB" w14:textId="77777777" w:rsidR="004E5A3C" w:rsidRPr="00FC7496" w:rsidRDefault="004E5A3C" w:rsidP="004E5A3C">
      <w:pPr>
        <w:pStyle w:val="B1"/>
      </w:pPr>
      <w:r w:rsidRPr="00FC7496">
        <w:t>3.</w:t>
      </w:r>
      <w:r w:rsidRPr="00FC7496">
        <w:tab/>
        <w:t>For all DL messages scheduled with specific timing information SS shall send the data at the given time irrespective of current DRX configuration</w:t>
      </w:r>
      <w:r w:rsidR="00FE0425" w:rsidRPr="00FC7496">
        <w:t>.</w:t>
      </w:r>
    </w:p>
    <w:p w14:paraId="448DCF7D" w14:textId="77777777" w:rsidR="004E5A3C" w:rsidRPr="00FC7496" w:rsidRDefault="004E5A3C" w:rsidP="004E5A3C">
      <w:pPr>
        <w:pStyle w:val="B1"/>
      </w:pPr>
      <w:r w:rsidRPr="00FC7496">
        <w:t>4.</w:t>
      </w:r>
      <w:r w:rsidRPr="00FC7496">
        <w:tab/>
        <w:t>DRX (re-)configuration:</w:t>
      </w:r>
    </w:p>
    <w:p w14:paraId="0F5DD584" w14:textId="77777777" w:rsidR="00FE0425" w:rsidRPr="00FC7496" w:rsidRDefault="004E5A3C" w:rsidP="004E5A3C">
      <w:pPr>
        <w:pStyle w:val="B2"/>
      </w:pPr>
      <w:r w:rsidRPr="00FC7496">
        <w:t>a)</w:t>
      </w:r>
      <w:r w:rsidRPr="00FC7496">
        <w:tab/>
        <w:t>when DRX has not been configured at the UE yet</w:t>
      </w:r>
      <w:r w:rsidR="00FE0425" w:rsidRPr="00FC7496">
        <w:t>:</w:t>
      </w:r>
    </w:p>
    <w:p w14:paraId="1DD4DA09" w14:textId="77777777" w:rsidR="00FE0425" w:rsidRPr="00FC7496" w:rsidRDefault="004E5A3C" w:rsidP="00FE0425">
      <w:pPr>
        <w:pStyle w:val="B3"/>
      </w:pPr>
      <w:r w:rsidRPr="00FC7496">
        <w:t>a1)</w:t>
      </w:r>
      <w:r w:rsidR="00FE0425" w:rsidRPr="00FC7496">
        <w:tab/>
      </w:r>
      <w:r w:rsidRPr="00FC7496">
        <w:t>TTCN will configure the SS just before the sending out the RRC</w:t>
      </w:r>
      <w:r w:rsidR="00F67312" w:rsidRPr="00FC7496">
        <w:t>ConnectionReconfiguration</w:t>
      </w:r>
      <w:r w:rsidRPr="00FC7496">
        <w:t xml:space="preserve"> message configuring DRX at the UE; no other send-events between the reconfiguration of the SS and sending the RRC message shall be scheduled in TTCN.</w:t>
      </w:r>
    </w:p>
    <w:p w14:paraId="09BD3DC6" w14:textId="77777777" w:rsidR="004E5A3C" w:rsidRPr="00FC7496" w:rsidRDefault="004E5A3C" w:rsidP="00FE0425">
      <w:pPr>
        <w:pStyle w:val="B3"/>
      </w:pPr>
      <w:r w:rsidRPr="00FC7496">
        <w:t>a2)</w:t>
      </w:r>
      <w:r w:rsidR="00FE0425" w:rsidRPr="00FC7496">
        <w:tab/>
      </w:r>
      <w:r w:rsidRPr="00FC7496">
        <w:t>TTCN will schedule sending of the RRC</w:t>
      </w:r>
      <w:r w:rsidR="00F67312" w:rsidRPr="00FC7496">
        <w:t>ConnectionReconfiguration</w:t>
      </w:r>
      <w:r w:rsidRPr="00FC7496">
        <w:t xml:space="preserve"> message configuring DRX with specific timing information.</w:t>
      </w:r>
    </w:p>
    <w:p w14:paraId="3BF798BE" w14:textId="77777777" w:rsidR="00FE0425" w:rsidRPr="00FC7496" w:rsidRDefault="004E5A3C" w:rsidP="004E5A3C">
      <w:pPr>
        <w:pStyle w:val="B2"/>
      </w:pPr>
      <w:r w:rsidRPr="00FC7496">
        <w:t>b)</w:t>
      </w:r>
      <w:r w:rsidRPr="00FC7496">
        <w:tab/>
        <w:t>Reconfiguration of DRX at the UE: Same as a) but</w:t>
      </w:r>
      <w:r w:rsidR="00FE0425" w:rsidRPr="00FC7496">
        <w:t>:</w:t>
      </w:r>
    </w:p>
    <w:p w14:paraId="24AB7343" w14:textId="77777777" w:rsidR="004E5A3C" w:rsidRPr="00FC7496" w:rsidRDefault="004E5A3C" w:rsidP="00FE0425">
      <w:pPr>
        <w:pStyle w:val="B3"/>
      </w:pPr>
      <w:r w:rsidRPr="00FC7496">
        <w:t>b1)</w:t>
      </w:r>
      <w:r w:rsidR="00FE0425" w:rsidRPr="00FC7496">
        <w:tab/>
      </w:r>
      <w:r w:rsidRPr="00FC7496">
        <w:t>TTCN shall schedule sending of the RRCConnectionReconfiguration according to the old DRX configuration (i.e. the SS does not need to cache the new configuration)</w:t>
      </w:r>
      <w:r w:rsidR="00FE0425" w:rsidRPr="00FC7496">
        <w:t>.</w:t>
      </w:r>
    </w:p>
    <w:p w14:paraId="60719AB1" w14:textId="77777777" w:rsidR="00FE0425" w:rsidRPr="00FC7496" w:rsidRDefault="004E5A3C" w:rsidP="004E5A3C">
      <w:pPr>
        <w:pStyle w:val="B2"/>
      </w:pPr>
      <w:r w:rsidRPr="00FC7496">
        <w:t>c)</w:t>
      </w:r>
      <w:r w:rsidRPr="00FC7496">
        <w:tab/>
        <w:t>RRC connection release</w:t>
      </w:r>
      <w:r w:rsidR="00FE0425" w:rsidRPr="00FC7496">
        <w:t>:</w:t>
      </w:r>
    </w:p>
    <w:p w14:paraId="014871D7" w14:textId="77777777" w:rsidR="004E5A3C" w:rsidRPr="00FC7496" w:rsidRDefault="004E5A3C" w:rsidP="00FE0425">
      <w:pPr>
        <w:pStyle w:val="B3"/>
      </w:pPr>
      <w:r w:rsidRPr="00FC7496">
        <w:t>c1)</w:t>
      </w:r>
      <w:r w:rsidR="00FE0425" w:rsidRPr="00FC7496">
        <w:tab/>
      </w:r>
      <w:r w:rsidRPr="00FC7496">
        <w:t xml:space="preserve">TTCN </w:t>
      </w:r>
      <w:r w:rsidR="00F67312" w:rsidRPr="00FC7496">
        <w:t xml:space="preserve">will </w:t>
      </w:r>
      <w:r w:rsidRPr="00FC7496">
        <w:t>release DRX at the SS just after the RRC connection release procedure</w:t>
      </w:r>
      <w:r w:rsidR="00FE0425" w:rsidRPr="00FC7496">
        <w:t>.</w:t>
      </w:r>
    </w:p>
    <w:p w14:paraId="5343EA0B" w14:textId="77777777" w:rsidR="004E5A3C" w:rsidRPr="00FC7496" w:rsidRDefault="004E5A3C" w:rsidP="004E5A3C">
      <w:pPr>
        <w:pStyle w:val="B1"/>
      </w:pPr>
      <w:r w:rsidRPr="00FC7496">
        <w:t>5.</w:t>
      </w:r>
      <w:r w:rsidRPr="00FC7496">
        <w:tab/>
        <w:t>There shall be no parallel data on any DRBs during DRX reconfiguration.</w:t>
      </w:r>
    </w:p>
    <w:p w14:paraId="6F7696E3" w14:textId="77777777" w:rsidR="00F67312" w:rsidRPr="00FC7496" w:rsidRDefault="00F67312" w:rsidP="00F67312">
      <w:pPr>
        <w:pStyle w:val="NO"/>
      </w:pPr>
      <w:r w:rsidRPr="00FC7496">
        <w:t>NOTE:</w:t>
      </w:r>
      <w:r w:rsidR="00FE0425" w:rsidRPr="00FC7496">
        <w:tab/>
      </w:r>
      <w:r w:rsidR="004E5A3C" w:rsidRPr="00FC7496">
        <w:t>Timing requirements</w:t>
      </w:r>
      <w:r w:rsidRPr="00FC7496">
        <w:t xml:space="preserve"> in the DRX test cases</w:t>
      </w:r>
      <w:r w:rsidR="00FE0425" w:rsidRPr="00FC7496">
        <w:t>:</w:t>
      </w:r>
    </w:p>
    <w:p w14:paraId="3387878A" w14:textId="77777777" w:rsidR="00F67312" w:rsidRPr="00FC7496" w:rsidRDefault="004E5A3C" w:rsidP="00FE0425">
      <w:pPr>
        <w:pStyle w:val="B4"/>
      </w:pPr>
      <w:r w:rsidRPr="00FC7496">
        <w:t>a)</w:t>
      </w:r>
      <w:r w:rsidR="00FE0425" w:rsidRPr="00FC7496">
        <w:tab/>
      </w:r>
      <w:r w:rsidRPr="00FC7496">
        <w:t>The drx-</w:t>
      </w:r>
      <w:r w:rsidR="001B16A2" w:rsidRPr="00FC7496">
        <w:t>Inactivity</w:t>
      </w:r>
      <w:r w:rsidRPr="00FC7496">
        <w:t xml:space="preserve"> Timer shall be long compared to the duration between sending RRCConnectionReconfiguration and receiving RRCConnectionReconfigurationComplete</w:t>
      </w:r>
      <w:r w:rsidR="00FE0425" w:rsidRPr="00FC7496">
        <w:t xml:space="preserve"> </w:t>
      </w:r>
      <w:r w:rsidRPr="00FC7496">
        <w:t>(&gt; 50</w:t>
      </w:r>
      <w:r w:rsidR="00FE0425" w:rsidRPr="00FC7496">
        <w:t> </w:t>
      </w:r>
      <w:r w:rsidRPr="00FC7496">
        <w:t>ms)</w:t>
      </w:r>
      <w:r w:rsidR="00FE0425" w:rsidRPr="00FC7496">
        <w:t xml:space="preserve">. </w:t>
      </w:r>
      <w:r w:rsidR="00F67312" w:rsidRPr="00FC7496">
        <w:t>It ensures the SS in-time sending of the RLC STATUS PDU.</w:t>
      </w:r>
    </w:p>
    <w:p w14:paraId="71678362" w14:textId="77777777" w:rsidR="00F67312" w:rsidRPr="00FC7496" w:rsidRDefault="004E5A3C" w:rsidP="00FE0425">
      <w:pPr>
        <w:pStyle w:val="B4"/>
      </w:pPr>
      <w:r w:rsidRPr="00FC7496">
        <w:t>or</w:t>
      </w:r>
    </w:p>
    <w:p w14:paraId="2B284708" w14:textId="77777777" w:rsidR="004E5A3C" w:rsidRPr="00FC7496" w:rsidRDefault="004E5A3C" w:rsidP="00FE0425">
      <w:pPr>
        <w:pStyle w:val="B4"/>
      </w:pPr>
      <w:r w:rsidRPr="00FC7496">
        <w:t>b)</w:t>
      </w:r>
      <w:r w:rsidR="00FE0425" w:rsidRPr="00FC7496">
        <w:tab/>
        <w:t>T</w:t>
      </w:r>
      <w:r w:rsidRPr="00FC7496">
        <w:t>he drx-cycle shall be short compared to the RLC timers applied for SRB1</w:t>
      </w:r>
      <w:r w:rsidR="00FE0425" w:rsidRPr="00FC7496">
        <w:t>.</w:t>
      </w:r>
    </w:p>
    <w:p w14:paraId="4339BE45" w14:textId="77777777" w:rsidR="004E5A3C" w:rsidRPr="00FC7496" w:rsidRDefault="004E5A3C" w:rsidP="00CC7FA2">
      <w:r w:rsidRPr="00FC7496">
        <w:t xml:space="preserve">Figure 7.15-1 illustrates DRX </w:t>
      </w:r>
      <w:r w:rsidR="00F67312" w:rsidRPr="00FC7496">
        <w:t>(</w:t>
      </w:r>
      <w:r w:rsidRPr="00FC7496">
        <w:t>re</w:t>
      </w:r>
      <w:r w:rsidR="00F67312" w:rsidRPr="00FC7496">
        <w:t>)</w:t>
      </w:r>
      <w:r w:rsidRPr="00FC7496">
        <w:t>configuration at the SS and the UE.</w:t>
      </w:r>
    </w:p>
    <w:p w14:paraId="19453808" w14:textId="77777777" w:rsidR="004E5A3C" w:rsidRPr="00FC7496" w:rsidRDefault="00F90C54" w:rsidP="004E5A3C">
      <w:pPr>
        <w:pStyle w:val="TH"/>
      </w:pPr>
      <w:r>
        <w:pict w14:anchorId="30FF26BC">
          <v:shape id="_x0000_i1043" type="#_x0000_t75" style="width:481.5pt;height:234pt" o:allowoverlap="f">
            <v:imagedata r:id="rId33" o:title=""/>
          </v:shape>
        </w:pict>
      </w:r>
    </w:p>
    <w:p w14:paraId="0F835204" w14:textId="77777777" w:rsidR="00552DBC" w:rsidRPr="00FC7496" w:rsidRDefault="00552DBC" w:rsidP="00552DBC">
      <w:pPr>
        <w:pStyle w:val="TF"/>
      </w:pPr>
      <w:r w:rsidRPr="00FC7496">
        <w:t>Figure 7.15</w:t>
      </w:r>
      <w:r w:rsidRPr="00FC7496">
        <w:rPr>
          <w:lang w:eastAsia="ja-JP"/>
        </w:rPr>
        <w:t>-1</w:t>
      </w:r>
      <w:r w:rsidRPr="00FC7496">
        <w:t>: DRX (Re)configuration</w:t>
      </w:r>
    </w:p>
    <w:p w14:paraId="3BEE2564" w14:textId="77777777" w:rsidR="00552DBC" w:rsidRPr="00FC7496" w:rsidRDefault="00552DBC" w:rsidP="00552DBC"/>
    <w:p w14:paraId="3A1D412C" w14:textId="77777777" w:rsidR="00FE0425" w:rsidRPr="00FC7496" w:rsidRDefault="00FE0425" w:rsidP="00C56D75">
      <w:pPr>
        <w:pStyle w:val="NO"/>
      </w:pPr>
      <w:r w:rsidRPr="00FC7496">
        <w:t>NOTE 1:</w:t>
      </w:r>
      <w:r w:rsidRPr="00FC7496">
        <w:tab/>
        <w:t>Between RRCConnectionReconfiguration and RRCConnectionReconfigurationComplete the UE may send a separate RLC STATUS PDU to acknowledge the RRCConnectionReconfiguration, but that does not affect the principle as long as SS applies rule 2.</w:t>
      </w:r>
    </w:p>
    <w:p w14:paraId="0F5A18A4" w14:textId="77777777" w:rsidR="00FE0425" w:rsidRPr="00FC7496" w:rsidRDefault="00FE0425" w:rsidP="00C56D75">
      <w:pPr>
        <w:pStyle w:val="NO"/>
      </w:pPr>
      <w:r w:rsidRPr="00FC7496">
        <w:t>NOTE 2:</w:t>
      </w:r>
      <w:r w:rsidRPr="00FC7496">
        <w:tab/>
        <w:t>During the "greyzone" SS does not know about DRX configuration at the UE; during that period according to rule 4a1 and rule 5 there is no data to be sent by SS.</w:t>
      </w:r>
    </w:p>
    <w:p w14:paraId="0E701563" w14:textId="77777777" w:rsidR="007211AF" w:rsidRPr="00FC7496" w:rsidRDefault="005C1C3F" w:rsidP="007211AF">
      <w:r w:rsidRPr="00FC7496">
        <w:t>The TTCN (re)configures the connected mode DRX in SS for the test cases if DRX_S is applied (Ref. TS 36.508 [3]. The (re)configuration of DRX_L in SS is FFS.</w:t>
      </w:r>
    </w:p>
    <w:p w14:paraId="7CF12737" w14:textId="77777777" w:rsidR="005C1C3F" w:rsidRPr="00FC7496" w:rsidRDefault="007211AF" w:rsidP="007211AF">
      <w:r w:rsidRPr="00FC7496">
        <w:t>Together with DRX, the SS shall implement eDRX for which an extended longDRX-Cycle can be configured. The values of eDRX cycle can be of 5.12 and 10.24s for connected mode. When</w:t>
      </w:r>
      <w:r w:rsidR="00E443C2" w:rsidRPr="00FC7496">
        <w:t xml:space="preserve"> </w:t>
      </w:r>
      <w:r w:rsidRPr="00FC7496">
        <w:t>TTCN configures the eDRX cycle on the SS alongside the DRX configuration, the SS shall apply it.</w:t>
      </w:r>
    </w:p>
    <w:p w14:paraId="4A7A6849" w14:textId="77777777" w:rsidR="005C1C3F" w:rsidRPr="00FC7496" w:rsidRDefault="005C1C3F" w:rsidP="005C1C3F">
      <w:pPr>
        <w:spacing w:before="100" w:beforeAutospacing="1" w:after="100" w:afterAutospacing="1"/>
      </w:pPr>
      <w:r w:rsidRPr="00FC7496">
        <w:t xml:space="preserve">For test case 7.1.6.1 and 7.1.6.2, DRX will not be activated at the SS. Periodic UL grants every </w:t>
      </w:r>
      <w:r w:rsidR="00A07348" w:rsidRPr="00FC7496">
        <w:t>5</w:t>
      </w:r>
      <w:r w:rsidRPr="00FC7496">
        <w:t xml:space="preserve">ms </w:t>
      </w:r>
      <w:r w:rsidR="00A07348" w:rsidRPr="00FC7496">
        <w:t xml:space="preserve">(suitable for both FDD and TDD and less than drx-InactivityTimer 6ms) </w:t>
      </w:r>
      <w:r w:rsidRPr="00FC7496">
        <w:t xml:space="preserve">will be allocated to the UE during the </w:t>
      </w:r>
      <w:r w:rsidR="00A07348" w:rsidRPr="00FC7496">
        <w:t xml:space="preserve">steps configuring test case specific DRX parameters </w:t>
      </w:r>
      <w:r w:rsidRPr="00FC7496">
        <w:t>of the test case to prevent UE from activating DRX; These grants may result in padding MAC PDU's transmitted by UE, which will be received by SS MAC and discarded.</w:t>
      </w:r>
    </w:p>
    <w:p w14:paraId="54FF835F" w14:textId="77777777" w:rsidR="005C523D" w:rsidRPr="00FC7496" w:rsidRDefault="005C523D" w:rsidP="00DB1099">
      <w:pPr>
        <w:pStyle w:val="Heading2"/>
      </w:pPr>
      <w:r w:rsidRPr="00FC7496">
        <w:t>7.16</w:t>
      </w:r>
      <w:r w:rsidRPr="00FC7496">
        <w:tab/>
        <w:t>Handover Sequences</w:t>
      </w:r>
    </w:p>
    <w:p w14:paraId="695FBEF5" w14:textId="77777777" w:rsidR="005C523D" w:rsidRPr="00FC7496" w:rsidRDefault="005C523D" w:rsidP="00273022">
      <w:pPr>
        <w:pStyle w:val="Heading3"/>
      </w:pPr>
      <w:r w:rsidRPr="00FC7496">
        <w:t>7.16.1</w:t>
      </w:r>
      <w:r w:rsidRPr="00FC7496">
        <w:tab/>
        <w:t>Sequence of inter-cell handover</w:t>
      </w:r>
    </w:p>
    <w:p w14:paraId="192DA8FA" w14:textId="77777777" w:rsidR="00093004" w:rsidRPr="00FC7496" w:rsidRDefault="005C523D" w:rsidP="00093004">
      <w:r w:rsidRPr="00FC7496">
        <w:t>In general, the Inter-Cell handover is done without activation time, i.e. the timing information for configuration of the SS and sending of the RRCConnectionReconfiguration is ‘Now</w:t>
      </w:r>
      <w:r w:rsidR="00D726C0" w:rsidRPr="00FC7496">
        <w:t>'</w:t>
      </w:r>
      <w:r w:rsidRPr="00FC7496">
        <w:t>.</w:t>
      </w:r>
    </w:p>
    <w:p w14:paraId="07B84ED9" w14:textId="77777777" w:rsidR="005C523D" w:rsidRPr="00FC7496" w:rsidRDefault="00093004" w:rsidP="00093004">
      <w:r w:rsidRPr="00FC7496">
        <w:t>The sequence may be interrupted if other events need to be handled. E.g. when a TAU procedure is performed in the target cell and there are procedures left to be executed on the source cell.</w:t>
      </w:r>
    </w:p>
    <w:p w14:paraId="44B58E02" w14:textId="77777777" w:rsidR="005C523D" w:rsidRPr="00FC7496" w:rsidRDefault="00FE0425" w:rsidP="005C523D">
      <w:pPr>
        <w:pStyle w:val="B1"/>
      </w:pPr>
      <w:r w:rsidRPr="00FC7496">
        <w:t>1.</w:t>
      </w:r>
      <w:r w:rsidRPr="00FC7496">
        <w:tab/>
      </w:r>
      <w:r w:rsidR="005C523D" w:rsidRPr="00FC7496">
        <w:t>Transfer of the PDCP Count for AM DRBs from source to target cell</w:t>
      </w:r>
      <w:r w:rsidRPr="00FC7496">
        <w:t>:</w:t>
      </w:r>
    </w:p>
    <w:p w14:paraId="0415BEE4" w14:textId="77777777" w:rsidR="005C523D" w:rsidRPr="00FC7496" w:rsidRDefault="005C523D" w:rsidP="005C523D">
      <w:pPr>
        <w:pStyle w:val="B2"/>
      </w:pPr>
      <w:r w:rsidRPr="00FC7496">
        <w:t>a)</w:t>
      </w:r>
      <w:r w:rsidR="00FE0425" w:rsidRPr="00FC7496">
        <w:tab/>
      </w:r>
      <w:r w:rsidRPr="00FC7496">
        <w:t>Source Cell: Get PDCP COUNT</w:t>
      </w:r>
      <w:r w:rsidR="00FE0425" w:rsidRPr="00FC7496">
        <w:t>.</w:t>
      </w:r>
    </w:p>
    <w:p w14:paraId="5148F456" w14:textId="77777777" w:rsidR="005C523D" w:rsidRPr="00FC7496" w:rsidRDefault="005C523D" w:rsidP="005C523D">
      <w:pPr>
        <w:pStyle w:val="B2"/>
      </w:pPr>
      <w:r w:rsidRPr="00FC7496">
        <w:t>b)</w:t>
      </w:r>
      <w:r w:rsidR="00FE0425" w:rsidRPr="00FC7496">
        <w:tab/>
      </w:r>
      <w:r w:rsidRPr="00FC7496">
        <w:t>Target Cell: Set PDCP COUNT</w:t>
      </w:r>
      <w:r w:rsidR="00FE0425" w:rsidRPr="00FC7496">
        <w:t>.</w:t>
      </w:r>
    </w:p>
    <w:p w14:paraId="76D27A54" w14:textId="77777777" w:rsidR="005C523D" w:rsidRPr="00FC7496" w:rsidRDefault="005C523D" w:rsidP="005C523D">
      <w:pPr>
        <w:pStyle w:val="NO"/>
      </w:pPr>
      <w:r w:rsidRPr="00FC7496">
        <w:t>NOTE 1:</w:t>
      </w:r>
      <w:r w:rsidR="00FE0425" w:rsidRPr="00FC7496">
        <w:tab/>
      </w:r>
      <w:r w:rsidRPr="00FC7496">
        <w:t>There shall be no further sending/receiving of AM DRB data before the HO has been done.</w:t>
      </w:r>
    </w:p>
    <w:p w14:paraId="03ABE8B9" w14:textId="77777777" w:rsidR="005C523D" w:rsidRPr="00FC7496" w:rsidRDefault="005C523D" w:rsidP="00BE6019">
      <w:pPr>
        <w:pStyle w:val="B1"/>
        <w:tabs>
          <w:tab w:val="left" w:pos="567"/>
          <w:tab w:val="left" w:pos="1985"/>
        </w:tabs>
      </w:pPr>
      <w:r w:rsidRPr="00FC7496">
        <w:t>2.</w:t>
      </w:r>
      <w:r w:rsidR="00FE0425" w:rsidRPr="00FC7496">
        <w:tab/>
      </w:r>
      <w:r w:rsidRPr="00FC7496">
        <w:t>Target Cell:</w:t>
      </w:r>
      <w:r w:rsidRPr="00FC7496">
        <w:tab/>
        <w:t>Inform the SS about the HO and about the source cell id</w:t>
      </w:r>
      <w:r w:rsidR="00FE0425" w:rsidRPr="00FC7496">
        <w:t>.</w:t>
      </w:r>
    </w:p>
    <w:p w14:paraId="750BAC96" w14:textId="77777777" w:rsidR="005C523D" w:rsidRPr="00FC7496" w:rsidRDefault="005C523D" w:rsidP="00BE6019">
      <w:pPr>
        <w:pStyle w:val="B1"/>
        <w:tabs>
          <w:tab w:val="left" w:pos="567"/>
          <w:tab w:val="left" w:pos="1985"/>
        </w:tabs>
      </w:pPr>
      <w:r w:rsidRPr="00FC7496">
        <w:t>3.</w:t>
      </w:r>
      <w:r w:rsidR="00FE0425" w:rsidRPr="00FC7496">
        <w:tab/>
      </w:r>
      <w:r w:rsidRPr="00FC7496">
        <w:t>Target Cell:</w:t>
      </w:r>
      <w:r w:rsidRPr="00FC7496">
        <w:tab/>
        <w:t>Configure RACH procedure either dedicated or C-RNTI based</w:t>
      </w:r>
      <w:r w:rsidR="00FE0425" w:rsidRPr="00FC7496">
        <w:t>.</w:t>
      </w:r>
    </w:p>
    <w:p w14:paraId="5BE8FD36" w14:textId="77777777" w:rsidR="003F2D56" w:rsidRPr="00FC7496" w:rsidRDefault="00FE0425" w:rsidP="003F2D56">
      <w:pPr>
        <w:pStyle w:val="B1"/>
        <w:tabs>
          <w:tab w:val="left" w:pos="567"/>
          <w:tab w:val="left" w:pos="1985"/>
        </w:tabs>
      </w:pPr>
      <w:r w:rsidRPr="00FC7496">
        <w:t>4.</w:t>
      </w:r>
      <w:r w:rsidRPr="00FC7496">
        <w:tab/>
        <w:t>Target Cell:</w:t>
      </w:r>
      <w:r w:rsidRPr="00FC7496">
        <w:tab/>
        <w:t>Activate security.</w:t>
      </w:r>
    </w:p>
    <w:p w14:paraId="1446F13D" w14:textId="77777777" w:rsidR="005C523D" w:rsidRPr="00FC7496" w:rsidRDefault="003F2D56" w:rsidP="003F2D56">
      <w:pPr>
        <w:pStyle w:val="NO"/>
      </w:pPr>
      <w:r w:rsidRPr="00FC7496">
        <w:t>NOTE 2:</w:t>
      </w:r>
      <w:r w:rsidR="00552DBC" w:rsidRPr="00FC7496">
        <w:tab/>
      </w:r>
      <w:r w:rsidRPr="00FC7496">
        <w:t>For AM DRBs the PDCP count is maintained (for SRBs and UM DRBs the PDCP count is reset).</w:t>
      </w:r>
    </w:p>
    <w:p w14:paraId="00A164DD" w14:textId="77777777" w:rsidR="005C523D" w:rsidRPr="00FC7496" w:rsidRDefault="00FE0425" w:rsidP="00BE6019">
      <w:pPr>
        <w:pStyle w:val="B1"/>
        <w:tabs>
          <w:tab w:val="left" w:pos="567"/>
          <w:tab w:val="left" w:pos="1985"/>
        </w:tabs>
      </w:pPr>
      <w:r w:rsidRPr="00FC7496">
        <w:t>5.</w:t>
      </w:r>
      <w:r w:rsidRPr="00FC7496">
        <w:tab/>
      </w:r>
      <w:r w:rsidR="005C523D" w:rsidRPr="00FC7496">
        <w:t>Target Cell:</w:t>
      </w:r>
      <w:r w:rsidR="005C523D" w:rsidRPr="00FC7496">
        <w:tab/>
        <w:t>configure DRX</w:t>
      </w:r>
      <w:r w:rsidR="00490412" w:rsidRPr="00FC7496">
        <w:t xml:space="preserve"> (if necessary)</w:t>
      </w:r>
      <w:r w:rsidRPr="00FC7496">
        <w:t>.</w:t>
      </w:r>
    </w:p>
    <w:p w14:paraId="4AA73280" w14:textId="77777777" w:rsidR="007705E8" w:rsidRPr="00FC7496" w:rsidRDefault="005C523D" w:rsidP="007705E8">
      <w:pPr>
        <w:pStyle w:val="NO"/>
      </w:pPr>
      <w:r w:rsidRPr="00FC7496">
        <w:t>NOTE</w:t>
      </w:r>
      <w:r w:rsidR="00FE0425" w:rsidRPr="00FC7496">
        <w:t xml:space="preserve"> 3</w:t>
      </w:r>
      <w:r w:rsidRPr="00FC7496">
        <w:t>:</w:t>
      </w:r>
      <w:r w:rsidR="00FE0425" w:rsidRPr="00FC7496">
        <w:tab/>
      </w:r>
      <w:r w:rsidRPr="00FC7496">
        <w:t>As long as the DRX configuration is not modified by the RRCConnectionReconfiguration the target cell gets the same DRX configuration as the source cell</w:t>
      </w:r>
      <w:r w:rsidR="00FE0425" w:rsidRPr="00FC7496">
        <w:t>.</w:t>
      </w:r>
    </w:p>
    <w:p w14:paraId="0B492588" w14:textId="77777777" w:rsidR="005C523D" w:rsidRPr="00FC7496" w:rsidRDefault="007705E8" w:rsidP="007705E8">
      <w:pPr>
        <w:pStyle w:val="NO"/>
      </w:pPr>
      <w:r w:rsidRPr="00FC7496">
        <w:t>NOTE 3A</w:t>
      </w:r>
      <w:r w:rsidR="00552DBC" w:rsidRPr="00FC7496">
        <w:t>:</w:t>
      </w:r>
      <w:r w:rsidR="00552DBC" w:rsidRPr="00FC7496">
        <w:tab/>
      </w:r>
      <w:r w:rsidRPr="00FC7496">
        <w:t>According to TS 36.331 clause 5.5.6.1 the measurement gap configuration is released at the UE due to the handover, therefore nothing needs to be configured at the target cell regarding measurement gaps.</w:t>
      </w:r>
    </w:p>
    <w:p w14:paraId="103186DC" w14:textId="77777777" w:rsidR="005C523D" w:rsidRPr="00FC7496" w:rsidRDefault="005C523D" w:rsidP="00BE6019">
      <w:pPr>
        <w:pStyle w:val="B1"/>
        <w:tabs>
          <w:tab w:val="left" w:pos="567"/>
          <w:tab w:val="left" w:pos="1985"/>
        </w:tabs>
      </w:pPr>
      <w:r w:rsidRPr="00FC7496">
        <w:t>6.</w:t>
      </w:r>
      <w:r w:rsidR="00FE0425" w:rsidRPr="00FC7496">
        <w:tab/>
      </w:r>
      <w:r w:rsidRPr="00FC7496">
        <w:t>Source Cell:</w:t>
      </w:r>
      <w:r w:rsidRPr="00FC7496">
        <w:tab/>
        <w:t>Stop periodic TA</w:t>
      </w:r>
      <w:r w:rsidR="00FE0425" w:rsidRPr="00FC7496">
        <w:t>.</w:t>
      </w:r>
    </w:p>
    <w:p w14:paraId="570F5F17" w14:textId="77777777" w:rsidR="005C523D" w:rsidRPr="00FC7496" w:rsidRDefault="005C523D" w:rsidP="005C523D">
      <w:pPr>
        <w:pStyle w:val="NO"/>
      </w:pPr>
      <w:r w:rsidRPr="00FC7496">
        <w:t>NOTE</w:t>
      </w:r>
      <w:r w:rsidR="00FE0425" w:rsidRPr="00FC7496">
        <w:t xml:space="preserve"> 4</w:t>
      </w:r>
      <w:r w:rsidRPr="00FC7496">
        <w:t>:</w:t>
      </w:r>
      <w:r w:rsidR="00FE0425" w:rsidRPr="00FC7496">
        <w:tab/>
      </w:r>
      <w:r w:rsidR="00005C78" w:rsidRPr="00FC7496">
        <w:t xml:space="preserve">Unless explicitly specified </w:t>
      </w:r>
      <w:r w:rsidRPr="00FC7496">
        <w:t>UL grant configuration keeps configured as per default at the source cell</w:t>
      </w:r>
      <w:r w:rsidR="00FE0425" w:rsidRPr="00FC7496">
        <w:t>.</w:t>
      </w:r>
    </w:p>
    <w:p w14:paraId="03BFE5E7" w14:textId="77777777" w:rsidR="005C523D" w:rsidRPr="00FC7496" w:rsidRDefault="005C523D" w:rsidP="00BE6019">
      <w:pPr>
        <w:pStyle w:val="B1"/>
        <w:tabs>
          <w:tab w:val="left" w:pos="567"/>
          <w:tab w:val="left" w:pos="1985"/>
        </w:tabs>
      </w:pPr>
      <w:r w:rsidRPr="00FC7496">
        <w:t>7.</w:t>
      </w:r>
      <w:r w:rsidR="00FE0425" w:rsidRPr="00FC7496">
        <w:tab/>
      </w:r>
      <w:r w:rsidRPr="00FC7496">
        <w:t>Target Cell:</w:t>
      </w:r>
      <w:r w:rsidRPr="00FC7496">
        <w:tab/>
        <w:t>Configure UL grant configuration (</w:t>
      </w:r>
      <w:r w:rsidR="00630027" w:rsidRPr="00FC7496">
        <w:t>"</w:t>
      </w:r>
      <w:r w:rsidRPr="00FC7496">
        <w:t>OnSR</w:t>
      </w:r>
      <w:r w:rsidR="00630027" w:rsidRPr="00FC7496">
        <w:t>"</w:t>
      </w:r>
      <w:r w:rsidRPr="00FC7496">
        <w:t>, periodic TA is not started)</w:t>
      </w:r>
      <w:r w:rsidR="00FE0425" w:rsidRPr="00FC7496">
        <w:t>.</w:t>
      </w:r>
    </w:p>
    <w:p w14:paraId="73E37BA6" w14:textId="77777777" w:rsidR="005C523D" w:rsidRPr="00FC7496" w:rsidRDefault="005C523D" w:rsidP="00BE6019">
      <w:pPr>
        <w:pStyle w:val="B1"/>
        <w:tabs>
          <w:tab w:val="left" w:pos="567"/>
          <w:tab w:val="left" w:pos="1985"/>
        </w:tabs>
      </w:pPr>
      <w:r w:rsidRPr="00FC7496">
        <w:t>8.</w:t>
      </w:r>
      <w:r w:rsidR="00FE0425" w:rsidRPr="00FC7496">
        <w:tab/>
      </w:r>
      <w:r w:rsidRPr="00FC7496">
        <w:t>Source Cell:</w:t>
      </w:r>
      <w:r w:rsidRPr="00FC7496">
        <w:tab/>
        <w:t>Send RRCConn</w:t>
      </w:r>
      <w:r w:rsidR="00FE0425" w:rsidRPr="00FC7496">
        <w:t>ectionReconfiguration.</w:t>
      </w:r>
    </w:p>
    <w:p w14:paraId="790B7A00" w14:textId="77777777" w:rsidR="005C523D" w:rsidRPr="00FC7496" w:rsidRDefault="005C523D" w:rsidP="00BE6019">
      <w:pPr>
        <w:pStyle w:val="B1"/>
        <w:tabs>
          <w:tab w:val="left" w:pos="567"/>
          <w:tab w:val="left" w:pos="1985"/>
        </w:tabs>
      </w:pPr>
      <w:r w:rsidRPr="00FC7496">
        <w:t>9.</w:t>
      </w:r>
      <w:r w:rsidR="00FE0425" w:rsidRPr="00FC7496">
        <w:tab/>
      </w:r>
      <w:r w:rsidRPr="00FC7496">
        <w:t>Target Cell:</w:t>
      </w:r>
      <w:r w:rsidRPr="00FC7496">
        <w:tab/>
        <w:t>Receive RRCCo</w:t>
      </w:r>
      <w:r w:rsidR="00FE0425" w:rsidRPr="00FC7496">
        <w:t>nnectionReconfigurationComplete.</w:t>
      </w:r>
    </w:p>
    <w:p w14:paraId="48544504" w14:textId="77777777" w:rsidR="005C523D" w:rsidRPr="00FC7496" w:rsidRDefault="005C523D" w:rsidP="00BE6019">
      <w:pPr>
        <w:pStyle w:val="B1"/>
        <w:tabs>
          <w:tab w:val="left" w:pos="567"/>
          <w:tab w:val="left" w:pos="1985"/>
        </w:tabs>
      </w:pPr>
      <w:r w:rsidRPr="00FC7496">
        <w:t>10.</w:t>
      </w:r>
      <w:r w:rsidR="00FE0425" w:rsidRPr="00FC7496">
        <w:tab/>
      </w:r>
      <w:r w:rsidRPr="00FC7496">
        <w:t>Target Cell:</w:t>
      </w:r>
      <w:r w:rsidRPr="00FC7496">
        <w:tab/>
        <w:t>Start periodic TA</w:t>
      </w:r>
      <w:r w:rsidR="00FE0425" w:rsidRPr="00FC7496">
        <w:t>.</w:t>
      </w:r>
    </w:p>
    <w:p w14:paraId="63E87D66" w14:textId="77777777" w:rsidR="005C523D" w:rsidRPr="00FC7496" w:rsidRDefault="005C523D" w:rsidP="00BE6019">
      <w:pPr>
        <w:pStyle w:val="B1"/>
        <w:tabs>
          <w:tab w:val="left" w:pos="567"/>
          <w:tab w:val="left" w:pos="1985"/>
        </w:tabs>
      </w:pPr>
      <w:r w:rsidRPr="00FC7496">
        <w:t>11.</w:t>
      </w:r>
      <w:r w:rsidR="00FE0425" w:rsidRPr="00FC7496">
        <w:tab/>
      </w:r>
      <w:r w:rsidRPr="00FC7496">
        <w:t>Target Cell:</w:t>
      </w:r>
      <w:r w:rsidRPr="00FC7496">
        <w:tab/>
        <w:t>Inform the SS about completion of the HO (e.g. to trigger PDCP STATUS PDU)</w:t>
      </w:r>
      <w:r w:rsidR="00FE0425" w:rsidRPr="00FC7496">
        <w:t>.</w:t>
      </w:r>
    </w:p>
    <w:p w14:paraId="691F8ED0" w14:textId="77777777" w:rsidR="008C1048" w:rsidRPr="00FC7496" w:rsidRDefault="005C523D" w:rsidP="008C1048">
      <w:pPr>
        <w:pStyle w:val="B1"/>
        <w:tabs>
          <w:tab w:val="left" w:pos="567"/>
          <w:tab w:val="left" w:pos="1985"/>
        </w:tabs>
      </w:pPr>
      <w:r w:rsidRPr="00FC7496">
        <w:t>12.</w:t>
      </w:r>
      <w:r w:rsidR="00BE6019" w:rsidRPr="00FC7496">
        <w:tab/>
      </w:r>
      <w:r w:rsidRPr="00FC7496">
        <w:t>Target Cell:</w:t>
      </w:r>
      <w:r w:rsidRPr="00FC7496">
        <w:tab/>
        <w:t>Re-configure RACH procedure as for initial access</w:t>
      </w:r>
      <w:r w:rsidR="00BE6019" w:rsidRPr="00FC7496">
        <w:t>.</w:t>
      </w:r>
    </w:p>
    <w:p w14:paraId="7AB6BCD1" w14:textId="77777777" w:rsidR="005C523D" w:rsidRPr="00FC7496" w:rsidRDefault="008C1048" w:rsidP="008C1048">
      <w:pPr>
        <w:pStyle w:val="B1"/>
        <w:tabs>
          <w:tab w:val="left" w:pos="567"/>
          <w:tab w:val="left" w:pos="1985"/>
        </w:tabs>
      </w:pPr>
      <w:r w:rsidRPr="00FC7496">
        <w:t>12a.</w:t>
      </w:r>
      <w:r w:rsidR="00CE4C9D" w:rsidRPr="00FC7496">
        <w:tab/>
      </w:r>
      <w:r w:rsidRPr="00FC7496">
        <w:t>Target Cell:</w:t>
      </w:r>
      <w:r w:rsidRPr="00FC7496">
        <w:tab/>
        <w:t>Configure measurement gap configuration (if necessary).</w:t>
      </w:r>
    </w:p>
    <w:p w14:paraId="4F769669" w14:textId="77777777" w:rsidR="005C523D" w:rsidRPr="00FC7496" w:rsidRDefault="005C523D" w:rsidP="00BE6019">
      <w:pPr>
        <w:pStyle w:val="B1"/>
        <w:tabs>
          <w:tab w:val="left" w:pos="567"/>
          <w:tab w:val="left" w:pos="1985"/>
        </w:tabs>
      </w:pPr>
      <w:r w:rsidRPr="00FC7496">
        <w:t>13.</w:t>
      </w:r>
      <w:r w:rsidR="00BE6019" w:rsidRPr="00FC7496">
        <w:tab/>
      </w:r>
      <w:r w:rsidRPr="00FC7496">
        <w:t>Source Cell:</w:t>
      </w:r>
      <w:r w:rsidRPr="00FC7496">
        <w:tab/>
        <w:t xml:space="preserve">Reset SRBs and </w:t>
      </w:r>
      <w:r w:rsidR="002D5713" w:rsidRPr="00FC7496">
        <w:t xml:space="preserve">release </w:t>
      </w:r>
      <w:r w:rsidRPr="00FC7496">
        <w:t>DRBs</w:t>
      </w:r>
      <w:r w:rsidR="00BE6019" w:rsidRPr="00FC7496">
        <w:t>.</w:t>
      </w:r>
    </w:p>
    <w:p w14:paraId="137516FC" w14:textId="77777777" w:rsidR="005C523D" w:rsidRPr="00FC7496" w:rsidRDefault="005C523D" w:rsidP="00BE6019">
      <w:pPr>
        <w:pStyle w:val="B1"/>
        <w:tabs>
          <w:tab w:val="left" w:pos="567"/>
          <w:tab w:val="left" w:pos="1985"/>
        </w:tabs>
      </w:pPr>
      <w:r w:rsidRPr="00FC7496">
        <w:t>14.</w:t>
      </w:r>
      <w:r w:rsidR="00BE6019" w:rsidRPr="00FC7496">
        <w:tab/>
      </w:r>
      <w:r w:rsidRPr="00FC7496">
        <w:t>Source Cell:</w:t>
      </w:r>
      <w:r w:rsidRPr="00FC7496">
        <w:tab/>
        <w:t xml:space="preserve">Release DRX </w:t>
      </w:r>
      <w:r w:rsidR="008D2BCC" w:rsidRPr="00FC7496">
        <w:t xml:space="preserve">and MeasGapConfig </w:t>
      </w:r>
      <w:r w:rsidRPr="00FC7496">
        <w:t>configuration</w:t>
      </w:r>
      <w:r w:rsidR="00BE6019" w:rsidRPr="00FC7496">
        <w:t>.</w:t>
      </w:r>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RRCConnectionReconfiguration is explicit. Time ‘T’ is </w:t>
      </w:r>
      <w:r w:rsidR="00FE04D2" w:rsidRPr="00FC7496">
        <w:t>set to 700 ms in advance of the handover</w:t>
      </w:r>
      <w:r w:rsidR="008C1048" w:rsidRPr="00FC7496">
        <w:t>,</w:t>
      </w:r>
      <w:r w:rsidRPr="00FC7496">
        <w:t xml:space="preserve"> time T1 = T + </w:t>
      </w:r>
      <w:r w:rsidR="008C1048" w:rsidRPr="00FC7496">
        <w:t>1</w:t>
      </w:r>
      <w:r w:rsidRPr="00FC7496">
        <w:t>0 ms</w:t>
      </w:r>
      <w:r w:rsidR="008C1048" w:rsidRPr="00FC7496">
        <w:t xml:space="preserve"> and time T2 = T +20 ms</w:t>
      </w:r>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77777777" w:rsidR="00125805" w:rsidRPr="00FC7496" w:rsidRDefault="00125805" w:rsidP="00125805">
      <w:pPr>
        <w:pStyle w:val="B1"/>
      </w:pPr>
      <w:r w:rsidRPr="00FC7496">
        <w:t>1.</w:t>
      </w:r>
      <w:r w:rsidRPr="00FC7496">
        <w:tab/>
        <w:t>Source Pcell: Configure source primary cell for stop of automatic Time alignment MCE transmission by SS</w:t>
      </w:r>
    </w:p>
    <w:p w14:paraId="3CAEF9A2" w14:textId="77777777" w:rsidR="00125805" w:rsidRPr="00FC7496" w:rsidRDefault="00125805" w:rsidP="00125805">
      <w:pPr>
        <w:pStyle w:val="B1"/>
      </w:pPr>
      <w:r w:rsidRPr="00FC7496">
        <w:t>2.</w:t>
      </w:r>
      <w:r w:rsidRPr="00FC7496">
        <w:tab/>
        <w:t>Target Pcell: Configure target pcell for no RACH response transmission</w:t>
      </w:r>
    </w:p>
    <w:p w14:paraId="1FABA1E8" w14:textId="77777777" w:rsidR="00125805" w:rsidRPr="00FC7496" w:rsidRDefault="00125805" w:rsidP="00125805">
      <w:pPr>
        <w:pStyle w:val="B1"/>
      </w:pPr>
      <w:r w:rsidRPr="00FC7496">
        <w:t>3.</w:t>
      </w:r>
      <w:r w:rsidRPr="00FC7496">
        <w:tab/>
        <w:t xml:space="preserve">Source Pcell: Schedule the transmission of RRC Connection </w:t>
      </w:r>
      <w:r w:rsidR="00C9284E" w:rsidRPr="00FC7496">
        <w:t>Reconfiguration</w:t>
      </w:r>
      <w:r w:rsidRPr="00FC7496">
        <w:t xml:space="preserve"> message to UE requesting Handover to target Pcell and Scell</w:t>
      </w:r>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Target Pcell: If target Pcell is same as source Scell, configure SS for target Pcell to be converted from a Scell to Pcell</w:t>
      </w:r>
    </w:p>
    <w:p w14:paraId="47F3811C" w14:textId="77777777" w:rsidR="008C1048" w:rsidRPr="00FC7496" w:rsidRDefault="008C1048" w:rsidP="008C1048">
      <w:pPr>
        <w:pStyle w:val="B1"/>
      </w:pPr>
      <w:r w:rsidRPr="00FC7496">
        <w:t>4a.</w:t>
      </w:r>
      <w:r w:rsidRPr="00FC7496">
        <w:tab/>
        <w:t>Configuration of DRBs at the target PCell</w:t>
      </w:r>
    </w:p>
    <w:p w14:paraId="63ACDC59" w14:textId="77777777" w:rsidR="00125805" w:rsidRPr="00FC7496" w:rsidRDefault="00125805" w:rsidP="00125805">
      <w:pPr>
        <w:pStyle w:val="B1"/>
      </w:pPr>
      <w:r w:rsidRPr="00FC7496">
        <w:t>5.</w:t>
      </w:r>
      <w:r w:rsidRPr="00FC7496">
        <w:tab/>
        <w:t>Transfer of the PDCP Count for AM DRBs from source to target Pcell:</w:t>
      </w:r>
    </w:p>
    <w:p w14:paraId="798E1F9D" w14:textId="77777777" w:rsidR="00125805" w:rsidRPr="00FC7496" w:rsidRDefault="00125805" w:rsidP="00125805">
      <w:pPr>
        <w:pStyle w:val="B2"/>
      </w:pPr>
      <w:r w:rsidRPr="00FC7496">
        <w:t>a)</w:t>
      </w:r>
      <w:r w:rsidRPr="00FC7496">
        <w:tab/>
        <w:t>Source PCell: Get PDCP COUNT.</w:t>
      </w:r>
    </w:p>
    <w:p w14:paraId="5C5FCFB5" w14:textId="77777777" w:rsidR="00125805" w:rsidRPr="00FC7496" w:rsidRDefault="00125805" w:rsidP="00125805">
      <w:pPr>
        <w:pStyle w:val="B2"/>
      </w:pPr>
      <w:r w:rsidRPr="00FC7496">
        <w:t>b)</w:t>
      </w:r>
      <w:r w:rsidRPr="00FC7496">
        <w:tab/>
        <w:t>Target PCell: Set PDCP COUNT.</w:t>
      </w:r>
    </w:p>
    <w:p w14:paraId="62B02E64" w14:textId="77777777" w:rsidR="001B4070" w:rsidRPr="00FC7496" w:rsidRDefault="00125805" w:rsidP="001B4070">
      <w:pPr>
        <w:pStyle w:val="NO"/>
      </w:pPr>
      <w:r w:rsidRPr="00FC7496">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Target PCell:</w:t>
      </w:r>
      <w:r w:rsidRPr="00FC7496">
        <w:tab/>
        <w:t>Inform the SS about the HO and about the source Pcell id.</w:t>
      </w:r>
    </w:p>
    <w:p w14:paraId="16E45F70" w14:textId="77777777" w:rsidR="00125805" w:rsidRPr="00FC7496" w:rsidRDefault="00125805" w:rsidP="00956819">
      <w:pPr>
        <w:pStyle w:val="B1"/>
      </w:pPr>
      <w:r w:rsidRPr="00FC7496">
        <w:t>7.</w:t>
      </w:r>
      <w:r w:rsidRPr="00FC7496">
        <w:tab/>
        <w:t>Target PCell:</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Target PCell:</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Target PCell &amp; Target Scell:</w:t>
      </w:r>
      <w:r w:rsidRPr="00FC7496">
        <w:tab/>
        <w:t>configure DRX.</w:t>
      </w:r>
    </w:p>
    <w:p w14:paraId="7D9EF407" w14:textId="77777777" w:rsidR="00125805" w:rsidRPr="00FC7496" w:rsidRDefault="00125805" w:rsidP="00125805">
      <w:pPr>
        <w:pStyle w:val="NO"/>
      </w:pPr>
      <w:r w:rsidRPr="00FC7496">
        <w:t>NOTE 3:</w:t>
      </w:r>
      <w:r w:rsidRPr="00FC7496">
        <w:tab/>
        <w:t>As long as the DRX configuration is not modified by the RRCConnectionReconfiguration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Target PCell:</w:t>
      </w:r>
      <w:r w:rsidRPr="00FC7496">
        <w:tab/>
        <w:t>Configure UL grant configuration ("OnSR", periodic TA is not started).</w:t>
      </w:r>
    </w:p>
    <w:p w14:paraId="604D1532" w14:textId="77777777" w:rsidR="00125805" w:rsidRPr="00FC7496" w:rsidRDefault="00125805" w:rsidP="00956819">
      <w:pPr>
        <w:pStyle w:val="B1"/>
      </w:pPr>
      <w:r w:rsidRPr="00FC7496">
        <w:t>11.</w:t>
      </w:r>
      <w:r w:rsidRPr="00FC7496">
        <w:tab/>
        <w:t>Target PCell:</w:t>
      </w:r>
      <w:r w:rsidRPr="00FC7496">
        <w:tab/>
        <w:t>Configure Target Pcell as Pcell.</w:t>
      </w:r>
    </w:p>
    <w:p w14:paraId="083316D4" w14:textId="77777777" w:rsidR="00125805" w:rsidRPr="00FC7496" w:rsidRDefault="00125805" w:rsidP="00956819">
      <w:pPr>
        <w:pStyle w:val="B1"/>
      </w:pPr>
      <w:r w:rsidRPr="00FC7496">
        <w:t>12.</w:t>
      </w:r>
      <w:r w:rsidRPr="00FC7496">
        <w:tab/>
        <w:t>Target SCell:</w:t>
      </w:r>
      <w:r w:rsidRPr="00FC7496">
        <w:tab/>
        <w:t>Configure Target Scell for</w:t>
      </w:r>
    </w:p>
    <w:p w14:paraId="2AFF7991" w14:textId="77777777" w:rsidR="00125805" w:rsidRPr="00FC7496" w:rsidRDefault="00125805" w:rsidP="00125805">
      <w:pPr>
        <w:pStyle w:val="B2"/>
      </w:pPr>
      <w:r w:rsidRPr="00FC7496">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("OnSR", periodic TA is not started).</w:t>
      </w:r>
    </w:p>
    <w:p w14:paraId="3A2C9152" w14:textId="77777777" w:rsidR="001B4070" w:rsidRPr="00FC7496" w:rsidRDefault="00125805" w:rsidP="001B4070">
      <w:pPr>
        <w:pStyle w:val="B2"/>
      </w:pPr>
      <w:r w:rsidRPr="00FC7496">
        <w:t>12.3</w:t>
      </w:r>
      <w:r w:rsidRPr="00FC7496">
        <w:tab/>
        <w:t>Configure target SCell as Scell with new Pcell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Target PCell:</w:t>
      </w:r>
      <w:r w:rsidRPr="00FC7496">
        <w:tab/>
        <w:t>Receive RRCConnectionReconfigurationComplete</w:t>
      </w:r>
      <w:r w:rsidR="001B4070" w:rsidRPr="00FC7496">
        <w:t>.</w:t>
      </w:r>
    </w:p>
    <w:p w14:paraId="66E5E6D1" w14:textId="77777777" w:rsidR="00125805" w:rsidRPr="00FC7496" w:rsidRDefault="00125805" w:rsidP="00956819">
      <w:pPr>
        <w:pStyle w:val="B1"/>
      </w:pPr>
      <w:r w:rsidRPr="00FC7496">
        <w:t>14.Target PCell:</w:t>
      </w:r>
      <w:r w:rsidRPr="00FC7496">
        <w:tab/>
        <w:t>Start periodic TA.</w:t>
      </w:r>
    </w:p>
    <w:p w14:paraId="1CD4C0F6" w14:textId="77777777" w:rsidR="00125805" w:rsidRPr="00FC7496" w:rsidRDefault="00125805" w:rsidP="00956819">
      <w:pPr>
        <w:pStyle w:val="B1"/>
      </w:pPr>
      <w:r w:rsidRPr="00FC7496">
        <w:t>15.</w:t>
      </w:r>
      <w:r w:rsidRPr="00FC7496">
        <w:tab/>
        <w:t>Target PCell:</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Target PCell:</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Target Pcell &amp; TargetSCell: Configure measurement gap configuration (if necessary).</w:t>
      </w:r>
    </w:p>
    <w:p w14:paraId="20A00FE5" w14:textId="77777777" w:rsidR="00125805" w:rsidRPr="00FC7496" w:rsidRDefault="00125805" w:rsidP="00956819">
      <w:pPr>
        <w:pStyle w:val="B1"/>
      </w:pPr>
      <w:r w:rsidRPr="00FC7496">
        <w:t>17.</w:t>
      </w:r>
      <w:r w:rsidRPr="00FC7496">
        <w:tab/>
        <w:t>Source PCell:</w:t>
      </w:r>
      <w:r w:rsidRPr="00FC7496">
        <w:tab/>
        <w:t>If source Pcell is not target</w:t>
      </w:r>
      <w:r w:rsidR="00381D78" w:rsidRPr="00FC7496">
        <w:t xml:space="preserve"> </w:t>
      </w:r>
      <w:r w:rsidRPr="00FC7496">
        <w:t xml:space="preserve">Scell,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Source Pcell:</w:t>
      </w:r>
      <w:r w:rsidRPr="00FC7496">
        <w:tab/>
        <w:t>If source Pcell is not target</w:t>
      </w:r>
      <w:r w:rsidR="00381D78" w:rsidRPr="00FC7496">
        <w:t xml:space="preserve"> </w:t>
      </w:r>
      <w:r w:rsidRPr="00FC7496">
        <w:t>Scell, configure from Pcell to normal cell</w:t>
      </w:r>
      <w:r w:rsidR="001B4070" w:rsidRPr="00FC7496">
        <w:t>.</w:t>
      </w:r>
    </w:p>
    <w:p w14:paraId="7448F679" w14:textId="77777777" w:rsidR="001B4070" w:rsidRPr="00FC7496" w:rsidRDefault="001B4070" w:rsidP="001B4070">
      <w:pPr>
        <w:pStyle w:val="B1"/>
      </w:pPr>
      <w:r w:rsidRPr="00FC7496">
        <w:t>19.</w:t>
      </w:r>
      <w:r w:rsidRPr="00FC7496">
        <w:tab/>
        <w:t>Source Pcell:</w:t>
      </w:r>
      <w:r w:rsidRPr="00FC7496">
        <w:tab/>
        <w:t>If source Pcell is not target Scell, Release DRX and MeasGap configuration</w:t>
      </w:r>
    </w:p>
    <w:p w14:paraId="2E247B37" w14:textId="77777777" w:rsidR="00125805" w:rsidRPr="00FC7496" w:rsidRDefault="001B4070" w:rsidP="00956819">
      <w:pPr>
        <w:pStyle w:val="B1"/>
      </w:pPr>
      <w:r w:rsidRPr="00FC7496">
        <w:t>20</w:t>
      </w:r>
      <w:r w:rsidR="00125805" w:rsidRPr="00FC7496">
        <w:t>.</w:t>
      </w:r>
      <w:r w:rsidR="00125805" w:rsidRPr="00FC7496">
        <w:tab/>
        <w:t>Source SCell:</w:t>
      </w:r>
      <w:r w:rsidR="00956819" w:rsidRPr="00FC7496">
        <w:tab/>
      </w:r>
      <w:r w:rsidR="00125805" w:rsidRPr="00FC7496">
        <w:t>If source Scell is neither target Pcell or Scell, Release DRX and MeasGapConfig configuration.</w:t>
      </w:r>
    </w:p>
    <w:p w14:paraId="4897BF2D" w14:textId="77777777" w:rsidR="00125805" w:rsidRPr="00FC7496" w:rsidRDefault="001B4070" w:rsidP="00956819">
      <w:pPr>
        <w:pStyle w:val="B1"/>
      </w:pPr>
      <w:r w:rsidRPr="00FC7496">
        <w:t>21</w:t>
      </w:r>
      <w:r w:rsidR="00125805" w:rsidRPr="00FC7496">
        <w:t>.</w:t>
      </w:r>
      <w:r w:rsidR="00125805" w:rsidRPr="00FC7496">
        <w:tab/>
        <w:t>Source Scell:</w:t>
      </w:r>
      <w:r w:rsidR="00125805" w:rsidRPr="00FC7496">
        <w:tab/>
        <w:t>If source Scell is neither target Pcell or Scell, configure from Scell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Source Scell:</w:t>
      </w:r>
      <w:r w:rsidR="00125805" w:rsidRPr="00FC7496">
        <w:tab/>
        <w:t>If source Scell is neither target Pcell or Scell, Configure UL grant configuration ("OnSR", periodic TA is not started).</w:t>
      </w:r>
    </w:p>
    <w:p w14:paraId="636880E8" w14:textId="77777777" w:rsidR="005C523D" w:rsidRPr="00FC7496" w:rsidRDefault="005C523D" w:rsidP="00125805">
      <w:pPr>
        <w:pStyle w:val="Heading3"/>
      </w:pPr>
      <w:r w:rsidRPr="00FC7496">
        <w:t>7.16.2</w:t>
      </w:r>
      <w:r w:rsidRPr="00FC7496">
        <w:tab/>
        <w:t>Sequence of intra-cell handover</w:t>
      </w:r>
    </w:p>
    <w:p w14:paraId="3B263905" w14:textId="77777777" w:rsidR="005C523D" w:rsidRPr="00FC7496" w:rsidRDefault="005C523D" w:rsidP="005C523D">
      <w:r w:rsidRPr="00FC7496">
        <w:t xml:space="preserve">For Intra-Cell handover dedicated timing information is used: the sequence starts at time T with sending of the RRCConnectionReconfiguration. T is </w:t>
      </w:r>
      <w:r w:rsidR="00A07348" w:rsidRPr="00FC7496">
        <w:t>set to</w:t>
      </w:r>
      <w:r w:rsidRPr="00FC7496">
        <w:t xml:space="preserve"> 300</w:t>
      </w:r>
      <w:r w:rsidR="00BE6019" w:rsidRPr="00FC7496">
        <w:t xml:space="preserve"> </w:t>
      </w:r>
      <w:r w:rsidRPr="00FC7496">
        <w:t>ms in advance of the handover.</w:t>
      </w:r>
    </w:p>
    <w:p w14:paraId="446659F8" w14:textId="77777777" w:rsidR="008D2BCC" w:rsidRPr="00FC7496" w:rsidRDefault="008D2BCC" w:rsidP="008D2BCC">
      <w:pPr>
        <w:pStyle w:val="B1"/>
        <w:tabs>
          <w:tab w:val="left" w:pos="567"/>
          <w:tab w:val="left" w:pos="1985"/>
        </w:tabs>
      </w:pPr>
      <w:r w:rsidRPr="00FC7496">
        <w:t>0.</w:t>
      </w:r>
      <w:r w:rsidRPr="00FC7496">
        <w:tab/>
        <w:t>Before T:</w:t>
      </w:r>
      <w:r w:rsidRPr="00FC7496">
        <w:tab/>
        <w:t>Get PDCP count for AM DRBs.</w:t>
      </w:r>
    </w:p>
    <w:p w14:paraId="2596612D" w14:textId="77777777" w:rsidR="005C523D" w:rsidRPr="00FC7496" w:rsidRDefault="00BE6019" w:rsidP="00BE6019">
      <w:pPr>
        <w:pStyle w:val="B1"/>
        <w:tabs>
          <w:tab w:val="left" w:pos="567"/>
          <w:tab w:val="left" w:pos="1985"/>
        </w:tabs>
      </w:pPr>
      <w:r w:rsidRPr="00FC7496">
        <w:t>1.</w:t>
      </w:r>
      <w:r w:rsidRPr="00FC7496">
        <w:tab/>
      </w:r>
      <w:r w:rsidR="005C523D" w:rsidRPr="00FC7496">
        <w:t>At T:</w:t>
      </w:r>
      <w:r w:rsidR="005C523D" w:rsidRPr="00FC7496">
        <w:tab/>
        <w:t>Send RRCConnectionReconfiguration</w:t>
      </w:r>
      <w:r w:rsidRPr="00FC7496">
        <w:t>.</w:t>
      </w:r>
    </w:p>
    <w:p w14:paraId="151ACC46" w14:textId="77777777" w:rsidR="005C523D" w:rsidRPr="00FC7496" w:rsidRDefault="00BE6019" w:rsidP="00BE6019">
      <w:pPr>
        <w:pStyle w:val="B1"/>
        <w:tabs>
          <w:tab w:val="left" w:pos="567"/>
          <w:tab w:val="left" w:pos="1985"/>
        </w:tabs>
      </w:pPr>
      <w:r w:rsidRPr="00FC7496">
        <w:t>2.</w:t>
      </w:r>
      <w:r w:rsidRPr="00FC7496">
        <w:tab/>
      </w:r>
      <w:r w:rsidR="005C523D" w:rsidRPr="00FC7496">
        <w:t>At T + 5ms:</w:t>
      </w:r>
      <w:r w:rsidR="005C523D" w:rsidRPr="00FC7496">
        <w:tab/>
        <w:t>Release SRBs and DRBs</w:t>
      </w:r>
      <w:r w:rsidRPr="00FC7496">
        <w:t>.</w:t>
      </w:r>
    </w:p>
    <w:p w14:paraId="401B5380" w14:textId="77777777" w:rsidR="005C523D" w:rsidRPr="00FC7496" w:rsidRDefault="00BE6019" w:rsidP="00BE6019">
      <w:pPr>
        <w:pStyle w:val="B1"/>
        <w:tabs>
          <w:tab w:val="left" w:pos="567"/>
          <w:tab w:val="left" w:pos="1985"/>
        </w:tabs>
      </w:pPr>
      <w:r w:rsidRPr="00FC7496">
        <w:t>3.</w:t>
      </w:r>
      <w:r w:rsidRPr="00FC7496">
        <w:tab/>
      </w:r>
      <w:r w:rsidR="005C523D" w:rsidRPr="00FC7496">
        <w:t>At T + 5ms:</w:t>
      </w:r>
      <w:r w:rsidR="005C523D" w:rsidRPr="00FC7496">
        <w:tab/>
        <w:t>Configure RACH procedure either dedicated or C-RNTI based</w:t>
      </w:r>
      <w:r w:rsidRPr="00FC7496">
        <w:t>.</w:t>
      </w:r>
    </w:p>
    <w:p w14:paraId="735F2692" w14:textId="77777777" w:rsidR="005C523D" w:rsidRPr="00FC7496" w:rsidRDefault="00BE6019" w:rsidP="005C523D">
      <w:pPr>
        <w:pStyle w:val="NO"/>
      </w:pPr>
      <w:r w:rsidRPr="00FC7496">
        <w:t>NOTE</w:t>
      </w:r>
      <w:r w:rsidR="00490412" w:rsidRPr="00FC7496">
        <w:t xml:space="preserve"> 1</w:t>
      </w:r>
      <w:r w:rsidRPr="00FC7496">
        <w:t>:</w:t>
      </w:r>
      <w:r w:rsidRPr="00FC7496">
        <w:tab/>
      </w:r>
      <w:r w:rsidR="005C523D" w:rsidRPr="00FC7496">
        <w:t>Since the RACH procedure may require a new C-RNTI to be used it cannot be configured before sending out the RRCConnectionReconfiguration.</w:t>
      </w:r>
    </w:p>
    <w:p w14:paraId="24579D69" w14:textId="77777777" w:rsidR="00490412" w:rsidRPr="00FC7496" w:rsidRDefault="00552DBC" w:rsidP="00490412">
      <w:pPr>
        <w:pStyle w:val="B1"/>
        <w:tabs>
          <w:tab w:val="left" w:pos="567"/>
          <w:tab w:val="left" w:pos="1985"/>
        </w:tabs>
      </w:pPr>
      <w:r w:rsidRPr="00FC7496">
        <w:t>3A</w:t>
      </w:r>
      <w:r w:rsidRPr="00FC7496">
        <w:tab/>
        <w:t>At T + 5ms:</w:t>
      </w:r>
      <w:r w:rsidRPr="00FC7496">
        <w:tab/>
        <w:t>Release MeasGapConfig configuration.</w:t>
      </w:r>
      <w:r w:rsidR="00490412" w:rsidRPr="00FC7496">
        <w:t xml:space="preserve"> </w:t>
      </w:r>
    </w:p>
    <w:p w14:paraId="503E8E0D" w14:textId="77777777" w:rsidR="00552DBC" w:rsidRPr="00FC7496" w:rsidRDefault="00490412" w:rsidP="00490412">
      <w:pPr>
        <w:pStyle w:val="NO"/>
      </w:pPr>
      <w:r w:rsidRPr="00FC7496">
        <w:t>NOTE 2:</w:t>
      </w:r>
      <w:r w:rsidR="00F63CB8" w:rsidRPr="00FC7496">
        <w:tab/>
      </w:r>
      <w:r w:rsidRPr="00FC7496">
        <w:t>According to TS 36.331, clause 5.5.6.1 the measurement gap configuration is released at the UE due to the handover, therefore MeasGapConfig is released unless a new measurement gap configuration is explicitly given in the RRCConnectionReconfiguration.</w:t>
      </w:r>
    </w:p>
    <w:p w14:paraId="0ADC5873" w14:textId="77777777" w:rsidR="005C523D" w:rsidRPr="00FC7496" w:rsidRDefault="00BE6019" w:rsidP="00BE6019">
      <w:pPr>
        <w:pStyle w:val="B1"/>
        <w:tabs>
          <w:tab w:val="left" w:pos="567"/>
          <w:tab w:val="left" w:pos="1985"/>
        </w:tabs>
      </w:pPr>
      <w:r w:rsidRPr="00FC7496">
        <w:t>4.</w:t>
      </w:r>
      <w:r w:rsidRPr="00FC7496">
        <w:tab/>
      </w:r>
      <w:r w:rsidR="005C523D" w:rsidRPr="00FC7496">
        <w:t>At T + 10ms:</w:t>
      </w:r>
      <w:r w:rsidR="005C523D" w:rsidRPr="00FC7496">
        <w:tab/>
        <w:t>(Re-</w:t>
      </w:r>
      <w:r w:rsidR="001B16A2" w:rsidRPr="00FC7496">
        <w:t>) configure</w:t>
      </w:r>
      <w:r w:rsidR="005C523D" w:rsidRPr="00FC7496">
        <w:t xml:space="preserve"> SRBs and DRBs</w:t>
      </w:r>
      <w:r w:rsidRPr="00FC7496">
        <w:t>.</w:t>
      </w:r>
    </w:p>
    <w:p w14:paraId="4239F172" w14:textId="77777777" w:rsidR="00552DBC" w:rsidRPr="00FC7496" w:rsidRDefault="00BE6019" w:rsidP="00552DBC">
      <w:pPr>
        <w:pStyle w:val="B1"/>
        <w:tabs>
          <w:tab w:val="left" w:pos="567"/>
          <w:tab w:val="left" w:pos="1985"/>
        </w:tabs>
      </w:pPr>
      <w:r w:rsidRPr="00FC7496">
        <w:t>5.</w:t>
      </w:r>
      <w:r w:rsidRPr="00FC7496">
        <w:tab/>
      </w:r>
      <w:r w:rsidR="005C523D" w:rsidRPr="00FC7496">
        <w:t>At T + 10ms:</w:t>
      </w:r>
      <w:r w:rsidR="005C523D" w:rsidRPr="00FC7496">
        <w:tab/>
      </w:r>
      <w:r w:rsidR="000C01D9" w:rsidRPr="00FC7496">
        <w:t>Re-establish</w:t>
      </w:r>
      <w:r w:rsidR="005C523D" w:rsidRPr="00FC7496">
        <w:t xml:space="preserve"> security</w:t>
      </w:r>
      <w:r w:rsidR="00D31719" w:rsidRPr="00FC7496">
        <w:t>, disable TA transmission</w:t>
      </w:r>
      <w:r w:rsidRPr="00FC7496">
        <w:t>.</w:t>
      </w:r>
    </w:p>
    <w:p w14:paraId="43F068B2" w14:textId="77777777" w:rsidR="005C523D" w:rsidRPr="00FC7496" w:rsidRDefault="00552DBC" w:rsidP="00552DBC">
      <w:pPr>
        <w:pStyle w:val="NO"/>
      </w:pPr>
      <w:r w:rsidRPr="00FC7496">
        <w:t>NOTE</w:t>
      </w:r>
      <w:r w:rsidR="00490412" w:rsidRPr="00FC7496">
        <w:t xml:space="preserve"> 3</w:t>
      </w:r>
      <w:r w:rsidRPr="00FC7496">
        <w:t>:</w:t>
      </w:r>
      <w:r w:rsidR="00C56D75" w:rsidRPr="00FC7496">
        <w:tab/>
      </w:r>
      <w:r w:rsidRPr="00FC7496">
        <w:t>For AM DRBs the PDCP count is maintained while for SRBs and UM DRBs the PDCP count is reset.</w:t>
      </w:r>
    </w:p>
    <w:p w14:paraId="78ED5D09" w14:textId="77777777" w:rsidR="005C523D" w:rsidRPr="00FC7496" w:rsidRDefault="00BE6019" w:rsidP="00BE6019">
      <w:pPr>
        <w:pStyle w:val="B1"/>
        <w:tabs>
          <w:tab w:val="left" w:pos="567"/>
          <w:tab w:val="left" w:pos="1985"/>
        </w:tabs>
      </w:pPr>
      <w:r w:rsidRPr="00FC7496">
        <w:t>6.</w:t>
      </w:r>
      <w:r w:rsidRPr="00FC7496">
        <w:tab/>
      </w:r>
      <w:r w:rsidR="005C523D" w:rsidRPr="00FC7496">
        <w:t>(after step 5)</w:t>
      </w:r>
      <w:r w:rsidR="005C523D" w:rsidRPr="00FC7496">
        <w:tab/>
        <w:t>Receive RRCConnectionReconfigurationComplete</w:t>
      </w:r>
      <w:r w:rsidRPr="00FC7496">
        <w:t>.</w:t>
      </w:r>
    </w:p>
    <w:p w14:paraId="45172372" w14:textId="77777777" w:rsidR="00552DBC" w:rsidRPr="00FC7496" w:rsidRDefault="00BE6019" w:rsidP="00552DBC">
      <w:pPr>
        <w:pStyle w:val="B1"/>
        <w:tabs>
          <w:tab w:val="left" w:pos="567"/>
          <w:tab w:val="left" w:pos="1985"/>
        </w:tabs>
      </w:pPr>
      <w:r w:rsidRPr="00FC7496">
        <w:t>7.</w:t>
      </w:r>
      <w:r w:rsidRPr="00FC7496">
        <w:tab/>
      </w:r>
      <w:r w:rsidR="005C523D" w:rsidRPr="00FC7496">
        <w:t>(after step 6)</w:t>
      </w:r>
      <w:r w:rsidR="005C523D" w:rsidRPr="00FC7496">
        <w:tab/>
        <w:t>Re-configure RACH procedure as for initial access</w:t>
      </w:r>
      <w:r w:rsidR="00D31719" w:rsidRPr="00FC7496">
        <w:t>, enable TA transmissions</w:t>
      </w:r>
      <w:r w:rsidRPr="00FC7496">
        <w:t>.</w:t>
      </w:r>
    </w:p>
    <w:p w14:paraId="23B7ABF3" w14:textId="77777777" w:rsidR="005C523D" w:rsidRPr="00FC7496" w:rsidRDefault="00552DBC" w:rsidP="00552DBC">
      <w:pPr>
        <w:pStyle w:val="B1"/>
        <w:tabs>
          <w:tab w:val="left" w:pos="567"/>
          <w:tab w:val="left" w:pos="1985"/>
        </w:tabs>
      </w:pPr>
      <w:r w:rsidRPr="00FC7496">
        <w:t>8.</w:t>
      </w:r>
      <w:r w:rsidRPr="00FC7496">
        <w:tab/>
        <w:t xml:space="preserve">(after step 7) </w:t>
      </w:r>
      <w:r w:rsidRPr="00FC7496">
        <w:tab/>
        <w:t>Restore the PDCP count for AM DRBs.</w:t>
      </w:r>
    </w:p>
    <w:p w14:paraId="584C5375" w14:textId="77777777" w:rsidR="005C523D" w:rsidRPr="00FC7496" w:rsidRDefault="005C523D" w:rsidP="00273022">
      <w:pPr>
        <w:pStyle w:val="Heading3"/>
      </w:pPr>
      <w:r w:rsidRPr="00FC7496">
        <w:t>7.16.3</w:t>
      </w:r>
      <w:r w:rsidRPr="00FC7496">
        <w:tab/>
        <w:t>UL Grants used in RA procedure during handover</w:t>
      </w:r>
    </w:p>
    <w:p w14:paraId="032A829A" w14:textId="77777777" w:rsidR="005C523D" w:rsidRPr="00FC7496" w:rsidRDefault="005C523D" w:rsidP="005C523D">
      <w:r w:rsidRPr="00FC7496">
        <w:t xml:space="preserve">In the Random Access Procedure a grant is assigned to the UE by the Random Access Response and another grant, as initial grant, is assigned for </w:t>
      </w:r>
      <w:r w:rsidR="00BE6019" w:rsidRPr="00FC7496">
        <w:t>contention resolution.</w:t>
      </w:r>
    </w:p>
    <w:p w14:paraId="10E11248" w14:textId="77777777" w:rsidR="005C523D" w:rsidRPr="00FC7496" w:rsidRDefault="005C523D" w:rsidP="005C523D">
      <w:r w:rsidRPr="00FC7496">
        <w:t xml:space="preserve">When UL data is pending, the UE will try to put as much data into given grants as possible, i.e. it will segment the user data and send it e.g. with the initial grant if possible. To avoid this segmentation of user data, the grants assigned during handover will be set in TTCN </w:t>
      </w:r>
      <w:r w:rsidR="000C7433" w:rsidRPr="00FC7496">
        <w:t>to:</w:t>
      </w:r>
    </w:p>
    <w:p w14:paraId="258720D0" w14:textId="77777777" w:rsidR="005C523D" w:rsidRPr="00FC7496" w:rsidRDefault="005C523D" w:rsidP="00BC1EC7">
      <w:pPr>
        <w:pStyle w:val="B1"/>
        <w:tabs>
          <w:tab w:val="left" w:pos="4536"/>
        </w:tabs>
      </w:pPr>
      <w:r w:rsidRPr="00FC7496">
        <w:t>Grant assigned by Random Access Response:</w:t>
      </w:r>
      <w:r w:rsidR="00BE6019" w:rsidRPr="00FC7496">
        <w:tab/>
      </w:r>
      <w:r w:rsidRPr="00FC7496">
        <w:t>56 bits</w:t>
      </w:r>
      <w:r w:rsidR="00BE6019" w:rsidRPr="00FC7496">
        <w:t>.</w:t>
      </w:r>
    </w:p>
    <w:p w14:paraId="4C028F13" w14:textId="77777777" w:rsidR="005C523D" w:rsidRPr="00FC7496" w:rsidRDefault="005C523D" w:rsidP="00BC1EC7">
      <w:pPr>
        <w:pStyle w:val="B1"/>
        <w:tabs>
          <w:tab w:val="left" w:pos="4536"/>
        </w:tabs>
      </w:pPr>
      <w:r w:rsidRPr="00FC7496">
        <w:t>Initial grant:</w:t>
      </w:r>
      <w:r w:rsidRPr="00FC7496">
        <w:tab/>
        <w:t>104 bits</w:t>
      </w:r>
      <w:r w:rsidR="00BE6019" w:rsidRPr="00FC7496">
        <w:t>.</w:t>
      </w:r>
    </w:p>
    <w:p w14:paraId="193798A2" w14:textId="77777777" w:rsidR="005C523D" w:rsidRPr="00FC7496" w:rsidRDefault="00BE6019" w:rsidP="005C523D">
      <w:pPr>
        <w:pStyle w:val="NO"/>
      </w:pPr>
      <w:r w:rsidRPr="00FC7496">
        <w:t>NOTE 1:</w:t>
      </w:r>
      <w:r w:rsidRPr="00FC7496">
        <w:tab/>
      </w:r>
      <w:r w:rsidR="005C523D" w:rsidRPr="00FC7496">
        <w:t>According to TS 36.321 [1</w:t>
      </w:r>
      <w:r w:rsidRPr="00FC7496">
        <w:t>6</w:t>
      </w:r>
      <w:r w:rsidR="005C523D" w:rsidRPr="00FC7496">
        <w:t>], clause 5.1.4, 56 bits are the minimum grant which can be assigned by the Random Access Response. That is sufficient to convey C-RNTI (3 bytes) and short BSR (2 bytes) or long BSR (4 bytes) but even with short BSR the remaining 2 bytes are not sufficient to convey any segment of the RRCConnectionReconfigurationComplete (at least 4 bytes).</w:t>
      </w:r>
    </w:p>
    <w:p w14:paraId="04E73255" w14:textId="77777777" w:rsidR="005C523D" w:rsidRPr="00FC7496" w:rsidRDefault="00BE6019" w:rsidP="005C523D">
      <w:pPr>
        <w:pStyle w:val="NO"/>
      </w:pPr>
      <w:r w:rsidRPr="00FC7496">
        <w:t>NOTE 2:</w:t>
      </w:r>
      <w:r w:rsidRPr="00FC7496">
        <w:tab/>
      </w:r>
      <w:r w:rsidR="005C523D" w:rsidRPr="00FC7496">
        <w:t>The RRCConnectionReconfigurationComplete (9 bits) shall completely be conveyed in the initial grant of RA procedure. This requires a minimum of 10 bytes (1 byte MAC header + 2 bytes RLC header + 5 bytes PDCP header + 2 bytes payload). Additionally an optional PHR MAC element (2 bytes) needs to be considered since the PHR has higher priority than the MAC SDU. Any further user data would require a minimum of 5 additional bytes (2 bytes MAC header + 2 bytes RLC header + 1 byte payload).</w:t>
      </w:r>
    </w:p>
    <w:p w14:paraId="34829230" w14:textId="77777777" w:rsidR="00005C78" w:rsidRPr="00FC7496" w:rsidRDefault="00005C78" w:rsidP="00DB1099">
      <w:pPr>
        <w:pStyle w:val="Heading2"/>
      </w:pPr>
      <w:r w:rsidRPr="00FC7496">
        <w:t>7.17</w:t>
      </w:r>
      <w:r w:rsidRPr="00FC7496">
        <w:tab/>
      </w:r>
      <w:r w:rsidR="0058169B" w:rsidRPr="00FC7496">
        <w:t>Simulation</w:t>
      </w:r>
      <w:r w:rsidRPr="00FC7496">
        <w:t xml:space="preserve"> of PDCP MAC-I Failure in UE</w:t>
      </w:r>
    </w:p>
    <w:p w14:paraId="102F14D5" w14:textId="77777777" w:rsidR="00005C78" w:rsidRPr="00FC7496" w:rsidRDefault="00005C78" w:rsidP="00005C78">
      <w:r w:rsidRPr="00FC7496">
        <w:t>PDCP integrity protection test cases 7.3.4.x have the requirement to trigger MAC-I failures in UE for downlink messages; to achieve the MAC-I failure in UE two methods are specified in the subsequent sub clauses.</w:t>
      </w:r>
    </w:p>
    <w:p w14:paraId="793ED73D" w14:textId="77777777" w:rsidR="00005C78" w:rsidRPr="00FC7496" w:rsidRDefault="00005C78" w:rsidP="00273022">
      <w:pPr>
        <w:pStyle w:val="Heading3"/>
      </w:pPr>
      <w:r w:rsidRPr="00FC7496">
        <w:t>7.17.1</w:t>
      </w:r>
      <w:r w:rsidRPr="00FC7496">
        <w:tab/>
        <w:t>Integrity and ciphering not yet activated</w:t>
      </w:r>
    </w:p>
    <w:p w14:paraId="7AD43146" w14:textId="77777777" w:rsidR="00005C78" w:rsidRPr="00FC7496" w:rsidRDefault="00005C78" w:rsidP="00005C78">
      <w:r w:rsidRPr="00FC7496">
        <w:t>UE has not yet started Integrity protection and it is required to trigger MAC-I failure for the PDCP PDU carrying RRC SecurityModeCommand starting integrity with one of integrity protection algorithms. Further a conformant UE will respond with SecurityModeFailure w</w:t>
      </w:r>
      <w:r w:rsidR="00BE6019" w:rsidRPr="00FC7496">
        <w:t>ithout any integrity protection.</w:t>
      </w:r>
    </w:p>
    <w:p w14:paraId="39733CD9" w14:textId="77777777" w:rsidR="00005C78" w:rsidRPr="00FC7496" w:rsidRDefault="00005C78" w:rsidP="00005C78">
      <w:r w:rsidRPr="00FC7496">
        <w:t>This is achieved by:</w:t>
      </w:r>
    </w:p>
    <w:p w14:paraId="14F21266" w14:textId="77777777" w:rsidR="00005C78" w:rsidRPr="00FC7496" w:rsidRDefault="00005C78" w:rsidP="00BC1EC7">
      <w:pPr>
        <w:pStyle w:val="B1"/>
      </w:pPr>
      <w:r w:rsidRPr="00FC7496">
        <w:t>Not configuring SS PDCP to start integrity and ciphering with selected algorithm</w:t>
      </w:r>
      <w:r w:rsidR="00BE6019" w:rsidRPr="00FC7496">
        <w:t>.</w:t>
      </w:r>
    </w:p>
    <w:p w14:paraId="25B8840F" w14:textId="77777777" w:rsidR="00005C78" w:rsidRPr="00FC7496" w:rsidRDefault="00005C78" w:rsidP="00BC1EC7">
      <w:pPr>
        <w:pStyle w:val="B1"/>
      </w:pPr>
      <w:r w:rsidRPr="00FC7496">
        <w:t>RRC SecurityModeCommand is sent indicating Integrity protection through the desired algorithm</w:t>
      </w:r>
      <w:r w:rsidR="00BE6019" w:rsidRPr="00FC7496">
        <w:t>.</w:t>
      </w:r>
    </w:p>
    <w:p w14:paraId="32AF0559" w14:textId="77777777" w:rsidR="00005C78" w:rsidRPr="00FC7496" w:rsidRDefault="00005C78" w:rsidP="00BC1EC7">
      <w:pPr>
        <w:pStyle w:val="B1"/>
      </w:pPr>
      <w:r w:rsidRPr="00FC7496">
        <w:t>Normal behaviour of PDCP layer in SS will include all zeros in MAC-I</w:t>
      </w:r>
      <w:r w:rsidR="00BE6019" w:rsidRPr="00FC7496">
        <w:t>.</w:t>
      </w:r>
    </w:p>
    <w:p w14:paraId="7F6CEF42" w14:textId="77777777" w:rsidR="00005C78" w:rsidRPr="00FC7496" w:rsidRDefault="00005C78" w:rsidP="00BC1EC7">
      <w:pPr>
        <w:pStyle w:val="B1"/>
      </w:pPr>
      <w:r w:rsidRPr="00FC7496">
        <w:t>This results in MAC-I failure as UE will calculate the XMAC-I with indicated algorithm</w:t>
      </w:r>
      <w:r w:rsidR="00BE6019" w:rsidRPr="00FC7496">
        <w:t>.</w:t>
      </w:r>
    </w:p>
    <w:p w14:paraId="1123C591" w14:textId="77777777" w:rsidR="00005C78" w:rsidRPr="00FC7496" w:rsidRDefault="00005C78" w:rsidP="00273022">
      <w:pPr>
        <w:pStyle w:val="Heading3"/>
      </w:pPr>
      <w:r w:rsidRPr="00FC7496">
        <w:t>7.17.2</w:t>
      </w:r>
      <w:r w:rsidRPr="00FC7496">
        <w:tab/>
        <w:t>Integrity and/or ciphering already activated</w:t>
      </w:r>
    </w:p>
    <w:p w14:paraId="245F18A1" w14:textId="77777777" w:rsidR="00005C78" w:rsidRPr="00FC7496" w:rsidRDefault="00005C78" w:rsidP="00005C78">
      <w:r w:rsidRPr="00FC7496">
        <w:t xml:space="preserve">UE has started Integrity protection (ciphering configured with possibly non null algorithm) and it is required to trigger MAC-I failure for the PDCP PDU carrying an RRC </w:t>
      </w:r>
      <w:r w:rsidRPr="00FC7496">
        <w:rPr>
          <w:lang w:eastAsia="ja-JP"/>
        </w:rPr>
        <w:t>UECapabilityEnquiry</w:t>
      </w:r>
      <w:r w:rsidRPr="00FC7496">
        <w:rPr>
          <w:i/>
          <w:lang w:eastAsia="ja-JP"/>
        </w:rPr>
        <w:t xml:space="preserve"> </w:t>
      </w:r>
      <w:r w:rsidRPr="00FC7496">
        <w:rPr>
          <w:lang w:eastAsia="ja-JP"/>
        </w:rPr>
        <w:t>message</w:t>
      </w:r>
      <w:r w:rsidRPr="00FC7496">
        <w:t xml:space="preserve">. A conformant UE will trigger </w:t>
      </w:r>
      <w:r w:rsidR="00C9284E" w:rsidRPr="00FC7496">
        <w:t>an</w:t>
      </w:r>
      <w:r w:rsidRPr="00FC7496">
        <w:t xml:space="preserve"> RRCConn</w:t>
      </w:r>
      <w:r w:rsidR="00BE6019" w:rsidRPr="00FC7496">
        <w:t>ectionReestablishment procedure.</w:t>
      </w:r>
    </w:p>
    <w:p w14:paraId="6F40A0DE" w14:textId="77777777" w:rsidR="00005C78" w:rsidRPr="00FC7496" w:rsidRDefault="00005C78" w:rsidP="00005C78">
      <w:r w:rsidRPr="00FC7496">
        <w:t>This is achieved by:</w:t>
      </w:r>
    </w:p>
    <w:p w14:paraId="1D685053" w14:textId="77777777" w:rsidR="00005C78" w:rsidRPr="00FC7496" w:rsidRDefault="00005C78" w:rsidP="00BC1EC7">
      <w:pPr>
        <w:pStyle w:val="B1"/>
      </w:pPr>
      <w:r w:rsidRPr="00FC7496">
        <w:t>Configuring SS PDCP to use a different Integrity algorithm other than used by UE (i.e. if UE is configured to use AES, SS is configured to use SNOW3G and vice versa).</w:t>
      </w:r>
    </w:p>
    <w:p w14:paraId="45DE3461" w14:textId="77777777" w:rsidR="00005C78" w:rsidRPr="00FC7496" w:rsidRDefault="00005C78" w:rsidP="00BC1EC7">
      <w:pPr>
        <w:pStyle w:val="B1"/>
      </w:pPr>
      <w:r w:rsidRPr="00FC7496">
        <w:t>Ciphering is configured at SS side same as in UE side.</w:t>
      </w:r>
    </w:p>
    <w:p w14:paraId="788C37DD" w14:textId="77777777" w:rsidR="00005C78" w:rsidRPr="00FC7496" w:rsidRDefault="00005C78" w:rsidP="00BC1EC7">
      <w:pPr>
        <w:pStyle w:val="B1"/>
      </w:pPr>
      <w:r w:rsidRPr="00FC7496">
        <w:t>The MAC-I included by SS PDCP will be as per new algorithm</w:t>
      </w:r>
      <w:r w:rsidR="00BE6019" w:rsidRPr="00FC7496">
        <w:t>.</w:t>
      </w:r>
    </w:p>
    <w:p w14:paraId="36481631" w14:textId="77777777" w:rsidR="00005C78" w:rsidRPr="00FC7496" w:rsidRDefault="00005C78" w:rsidP="00BC1EC7">
      <w:pPr>
        <w:pStyle w:val="B1"/>
      </w:pPr>
      <w:r w:rsidRPr="00FC7496">
        <w:t>UE will calculate XMAC-I based on its own algorithm which is different from the algorithm SS has used a</w:t>
      </w:r>
      <w:r w:rsidR="00BE6019" w:rsidRPr="00FC7496">
        <w:t>nd will result in MAC-I failure.</w:t>
      </w:r>
    </w:p>
    <w:p w14:paraId="068827DA" w14:textId="77777777" w:rsidR="00005C78" w:rsidRPr="00FC7496" w:rsidRDefault="00005C78" w:rsidP="00DB1099">
      <w:pPr>
        <w:pStyle w:val="Heading2"/>
      </w:pPr>
      <w:r w:rsidRPr="00FC7496">
        <w:t>7.18</w:t>
      </w:r>
      <w:r w:rsidRPr="00FC7496">
        <w:tab/>
        <w:t>RRC Connection Release Sequence</w:t>
      </w:r>
    </w:p>
    <w:p w14:paraId="306D85B3" w14:textId="77777777" w:rsidR="00005C78" w:rsidRPr="00FC7496" w:rsidRDefault="00005C78" w:rsidP="00005C78">
      <w:r w:rsidRPr="00FC7496">
        <w:t>According to TS 36.331 [19]</w:t>
      </w:r>
      <w:r w:rsidR="00BE6019" w:rsidRPr="00FC7496">
        <w:t>,</w:t>
      </w:r>
      <w:r w:rsidRPr="00FC7496">
        <w:t xml:space="preserve"> clause 5.3.8.3, after reception of the RRCConnectionRe</w:t>
      </w:r>
      <w:r w:rsidR="00BE6019" w:rsidRPr="00FC7496">
        <w:t>lease the UE may either wait 60 </w:t>
      </w:r>
      <w:r w:rsidRPr="00FC7496">
        <w:t>ms or for indication of acknowledgement from lower layer. After the RRC connection release there are cases where the UE may immediately come up with an RRC connection request. This requires scheduled release of resources at the SS:</w:t>
      </w:r>
    </w:p>
    <w:p w14:paraId="74AF0402" w14:textId="77777777" w:rsidR="00005C78" w:rsidRPr="00FC7496" w:rsidRDefault="00005C78" w:rsidP="00BE6019">
      <w:pPr>
        <w:pStyle w:val="B1"/>
        <w:tabs>
          <w:tab w:val="left" w:pos="567"/>
          <w:tab w:val="left" w:pos="1985"/>
        </w:tabs>
      </w:pPr>
      <w:r w:rsidRPr="00FC7496">
        <w:t>1.</w:t>
      </w:r>
      <w:r w:rsidRPr="00FC7496">
        <w:tab/>
        <w:t>At T:</w:t>
      </w:r>
      <w:r w:rsidRPr="00FC7496">
        <w:tab/>
        <w:t xml:space="preserve">Send RRCConnectionRelease, </w:t>
      </w:r>
      <w:r w:rsidR="00BE6019" w:rsidRPr="00FC7496">
        <w:rPr>
          <w:color w:val="000000"/>
        </w:rPr>
        <w:t>stop UL grants.</w:t>
      </w:r>
    </w:p>
    <w:p w14:paraId="7939B4B6" w14:textId="77777777" w:rsidR="00005C78" w:rsidRPr="00FC7496" w:rsidRDefault="00005C78" w:rsidP="00BE6019">
      <w:pPr>
        <w:pStyle w:val="B1"/>
        <w:tabs>
          <w:tab w:val="left" w:pos="567"/>
          <w:tab w:val="left" w:pos="1985"/>
        </w:tabs>
      </w:pPr>
      <w:r w:rsidRPr="00FC7496">
        <w:t>2.</w:t>
      </w:r>
      <w:r w:rsidRPr="00FC7496">
        <w:tab/>
        <w:t>At T + 5ms:</w:t>
      </w:r>
      <w:r w:rsidRPr="00FC7496">
        <w:tab/>
      </w:r>
      <w:r w:rsidR="00BE6019" w:rsidRPr="00FC7496">
        <w:t>Release security.</w:t>
      </w:r>
    </w:p>
    <w:p w14:paraId="35D6B137" w14:textId="77777777" w:rsidR="00552DBC" w:rsidRPr="00FC7496" w:rsidRDefault="00005C78" w:rsidP="00552DBC">
      <w:pPr>
        <w:pStyle w:val="B1"/>
        <w:tabs>
          <w:tab w:val="left" w:pos="567"/>
          <w:tab w:val="left" w:pos="1985"/>
        </w:tabs>
      </w:pPr>
      <w:r w:rsidRPr="00FC7496">
        <w:t>3.</w:t>
      </w:r>
      <w:r w:rsidRPr="00FC7496">
        <w:tab/>
        <w:t>At T + 10ms:</w:t>
      </w:r>
      <w:r w:rsidRPr="00FC7496">
        <w:tab/>
        <w:t>Rele</w:t>
      </w:r>
      <w:r w:rsidR="00BE6019" w:rsidRPr="00FC7496">
        <w:t>ase DRX configuration at the SS.</w:t>
      </w:r>
    </w:p>
    <w:p w14:paraId="085951A4" w14:textId="77777777" w:rsidR="00005C78" w:rsidRPr="00FC7496" w:rsidRDefault="00552DBC" w:rsidP="00552DBC">
      <w:pPr>
        <w:pStyle w:val="B1"/>
        <w:tabs>
          <w:tab w:val="left" w:pos="567"/>
          <w:tab w:val="left" w:pos="1985"/>
        </w:tabs>
      </w:pPr>
      <w:r w:rsidRPr="00FC7496">
        <w:t>3A</w:t>
      </w:r>
      <w:r w:rsidRPr="00FC7496">
        <w:tab/>
        <w:t>At T + 15ms:</w:t>
      </w:r>
      <w:r w:rsidRPr="00FC7496">
        <w:tab/>
        <w:t>Release measurement gap configuration at the SS.</w:t>
      </w:r>
    </w:p>
    <w:p w14:paraId="659DBF11" w14:textId="77777777" w:rsidR="00BE6019" w:rsidRPr="00FC7496" w:rsidRDefault="00005C78" w:rsidP="00BE6019">
      <w:pPr>
        <w:pStyle w:val="B1"/>
        <w:tabs>
          <w:tab w:val="left" w:pos="567"/>
          <w:tab w:val="left" w:pos="1985"/>
        </w:tabs>
      </w:pPr>
      <w:r w:rsidRPr="00FC7496">
        <w:t>4.</w:t>
      </w:r>
      <w:r w:rsidRPr="00FC7496">
        <w:tab/>
        <w:t>At T + 50ms:</w:t>
      </w:r>
      <w:r w:rsidRPr="00FC7496">
        <w:tab/>
      </w:r>
      <w:r w:rsidR="00BE6019" w:rsidRPr="00FC7496">
        <w:t>no action.</w:t>
      </w:r>
    </w:p>
    <w:p w14:paraId="6FB7DBBF" w14:textId="77777777" w:rsidR="00005C78" w:rsidRPr="00FC7496" w:rsidRDefault="00005C78" w:rsidP="00BE6019">
      <w:pPr>
        <w:pStyle w:val="B1"/>
        <w:tabs>
          <w:tab w:val="left" w:pos="567"/>
          <w:tab w:val="left" w:pos="1985"/>
        </w:tabs>
      </w:pPr>
      <w:r w:rsidRPr="00FC7496">
        <w:t>5.</w:t>
      </w:r>
      <w:r w:rsidRPr="00FC7496">
        <w:tab/>
        <w:t>At T</w:t>
      </w:r>
      <w:r w:rsidR="00BE6019" w:rsidRPr="00FC7496">
        <w:t xml:space="preserve"> + 55ms:</w:t>
      </w:r>
      <w:r w:rsidR="00BE6019" w:rsidRPr="00FC7496">
        <w:tab/>
      </w:r>
      <w:r w:rsidR="00BE6019" w:rsidRPr="00FC7496">
        <w:tab/>
        <w:t>Release SRBs and DRBs.</w:t>
      </w:r>
    </w:p>
    <w:p w14:paraId="7B760FCA" w14:textId="77777777" w:rsidR="006E19BA" w:rsidRPr="00FC7496" w:rsidRDefault="00005C78" w:rsidP="006E19BA">
      <w:pPr>
        <w:pStyle w:val="B1"/>
        <w:tabs>
          <w:tab w:val="left" w:pos="567"/>
          <w:tab w:val="left" w:pos="1985"/>
        </w:tabs>
        <w:rPr>
          <w:color w:val="000000"/>
        </w:rPr>
      </w:pPr>
      <w:r w:rsidRPr="00FC7496">
        <w:t>6.</w:t>
      </w:r>
      <w:r w:rsidRPr="00FC7496">
        <w:tab/>
        <w:t>At T + 60ms:</w:t>
      </w:r>
      <w:r w:rsidRPr="00FC7496">
        <w:tab/>
        <w:t>(Re-)configure SRBs</w:t>
      </w:r>
      <w:r w:rsidRPr="00FC7496">
        <w:rPr>
          <w:color w:val="000000"/>
        </w:rPr>
        <w:t>.</w:t>
      </w:r>
    </w:p>
    <w:p w14:paraId="7B48BDAD" w14:textId="77777777" w:rsidR="00005C78" w:rsidRPr="00FC7496" w:rsidRDefault="006E19BA" w:rsidP="006E19BA">
      <w:pPr>
        <w:pStyle w:val="B1"/>
        <w:tabs>
          <w:tab w:val="left" w:pos="567"/>
          <w:tab w:val="left" w:pos="1985"/>
        </w:tabs>
      </w:pPr>
      <w:r w:rsidRPr="00FC7496">
        <w:rPr>
          <w:color w:val="000000"/>
        </w:rPr>
        <w:t>7.</w:t>
      </w:r>
      <w:r w:rsidRPr="00FC7496">
        <w:rPr>
          <w:color w:val="000000"/>
        </w:rPr>
        <w:tab/>
        <w:t xml:space="preserve">Delay of </w:t>
      </w:r>
      <w:r w:rsidR="00123DF4" w:rsidRPr="00FC7496">
        <w:rPr>
          <w:color w:val="000000"/>
        </w:rPr>
        <w:t>840</w:t>
      </w:r>
      <w:r w:rsidRPr="00FC7496">
        <w:rPr>
          <w:color w:val="000000"/>
        </w:rPr>
        <w:t>ms (NOTE)</w:t>
      </w:r>
    </w:p>
    <w:p w14:paraId="30A19B72" w14:textId="77777777" w:rsidR="006E19BA" w:rsidRPr="00FC7496" w:rsidRDefault="00005C78" w:rsidP="006E19BA">
      <w:r w:rsidRPr="00FC7496">
        <w:t xml:space="preserve">T is </w:t>
      </w:r>
      <w:r w:rsidR="00586C1E" w:rsidRPr="00FC7496">
        <w:t>set to</w:t>
      </w:r>
      <w:r w:rsidRPr="00FC7496">
        <w:t xml:space="preserve"> 300ms in advance of RRC connection release.</w:t>
      </w:r>
    </w:p>
    <w:p w14:paraId="42D53928" w14:textId="77777777" w:rsidR="00552DBC" w:rsidRPr="00FC7496" w:rsidRDefault="006E19BA" w:rsidP="006E19BA">
      <w:pPr>
        <w:pStyle w:val="NO"/>
      </w:pPr>
      <w:r w:rsidRPr="00FC7496">
        <w:t xml:space="preserve">NOTE: The delay ensures that the UE is camping on the serving cell again to avoid side effects e.g. due to subsequent power level changes. It does not affect any sending of messages by the UE. The delay </w:t>
      </w:r>
      <w:r w:rsidR="00123DF4" w:rsidRPr="00FC7496">
        <w:t>840</w:t>
      </w:r>
      <w:r w:rsidRPr="00FC7496">
        <w:t xml:space="preserve">ms is chosen to </w:t>
      </w:r>
      <w:r w:rsidR="00632CEE" w:rsidRPr="00FC7496">
        <w:t>ensure the</w:t>
      </w:r>
      <w:r w:rsidRPr="00FC7496">
        <w:t xml:space="preserve"> UE is re-camping on the cell and has read relevant system information, MIB, SIB1</w:t>
      </w:r>
      <w:r w:rsidR="00123DF4" w:rsidRPr="00FC7496">
        <w:t>,</w:t>
      </w:r>
      <w:r w:rsidRPr="00FC7496">
        <w:t xml:space="preserve"> SIB2</w:t>
      </w:r>
      <w:r w:rsidR="00123DF4" w:rsidRPr="00FC7496">
        <w:t xml:space="preserve"> and all other SIs</w:t>
      </w:r>
      <w:r w:rsidRPr="00FC7496">
        <w:t>.</w:t>
      </w:r>
    </w:p>
    <w:p w14:paraId="08FE9E15" w14:textId="77777777" w:rsidR="00E24A3C" w:rsidRPr="00FC7496" w:rsidRDefault="00E24A3C" w:rsidP="00E24A3C">
      <w:pPr>
        <w:pStyle w:val="Heading2"/>
      </w:pPr>
      <w:r w:rsidRPr="00FC7496">
        <w:t>7.18a</w:t>
      </w:r>
      <w:r w:rsidRPr="00FC7496">
        <w:tab/>
        <w:t>RRC Connection Release Sequence for BL/CE UE</w:t>
      </w:r>
    </w:p>
    <w:p w14:paraId="2B034A58" w14:textId="77777777" w:rsidR="00E24A3C" w:rsidRPr="00FC7496" w:rsidRDefault="00E24A3C" w:rsidP="00E24A3C">
      <w:r w:rsidRPr="00FC7496">
        <w:t>According to TS 36.331 [19], clause 5.3.8.3, after reception of the RRCConnectionRelease the UE may either wait 1250 ms for a BL/CE UE or for indication of acknowledgement from lower layer. After the RRC connection release there are cases where the UE may immediately come up with an RRC connection request. This requires scheduled release of resources at the SS:</w:t>
      </w:r>
    </w:p>
    <w:p w14:paraId="3847ED15" w14:textId="77777777" w:rsidR="00E24A3C" w:rsidRPr="00FC7496" w:rsidRDefault="00E24A3C" w:rsidP="00E24A3C">
      <w:pPr>
        <w:pStyle w:val="B1"/>
        <w:tabs>
          <w:tab w:val="left" w:pos="567"/>
          <w:tab w:val="left" w:pos="1985"/>
        </w:tabs>
      </w:pPr>
      <w:r w:rsidRPr="00FC7496">
        <w:t>1.</w:t>
      </w:r>
      <w:r w:rsidRPr="00FC7496">
        <w:tab/>
        <w:t>At T:</w:t>
      </w:r>
      <w:r w:rsidRPr="00FC7496">
        <w:tab/>
        <w:t>Send RRCConnectionRelease,</w:t>
      </w:r>
      <w:r w:rsidRPr="00FC7496">
        <w:rPr>
          <w:color w:val="000000"/>
        </w:rPr>
        <w:t>.</w:t>
      </w:r>
    </w:p>
    <w:p w14:paraId="3A5F13AC" w14:textId="77777777" w:rsidR="00E24A3C" w:rsidRPr="00FC7496" w:rsidRDefault="00E24A3C" w:rsidP="00E24A3C">
      <w:pPr>
        <w:pStyle w:val="B1"/>
        <w:tabs>
          <w:tab w:val="left" w:pos="567"/>
          <w:tab w:val="left" w:pos="1985"/>
        </w:tabs>
      </w:pPr>
      <w:r w:rsidRPr="00FC7496">
        <w:t>2.</w:t>
      </w:r>
      <w:r w:rsidRPr="00FC7496">
        <w:tab/>
        <w:t>At T + 5ms:</w:t>
      </w:r>
      <w:r w:rsidRPr="00FC7496">
        <w:tab/>
        <w:t>Release security.</w:t>
      </w:r>
    </w:p>
    <w:p w14:paraId="6C828D8A" w14:textId="77777777" w:rsidR="00E24A3C" w:rsidRPr="00FC7496" w:rsidRDefault="00E24A3C" w:rsidP="00E24A3C">
      <w:pPr>
        <w:pStyle w:val="B1"/>
        <w:tabs>
          <w:tab w:val="left" w:pos="567"/>
          <w:tab w:val="left" w:pos="1985"/>
        </w:tabs>
      </w:pPr>
      <w:r w:rsidRPr="00FC7496">
        <w:t>3.</w:t>
      </w:r>
      <w:r w:rsidRPr="00FC7496">
        <w:tab/>
        <w:t>At T + 10ms:</w:t>
      </w:r>
      <w:r w:rsidRPr="00FC7496">
        <w:tab/>
        <w:t>Release DRX configuration at the SS.</w:t>
      </w:r>
    </w:p>
    <w:p w14:paraId="677CE217" w14:textId="77777777" w:rsidR="00E24A3C" w:rsidRPr="00FC7496" w:rsidRDefault="00E24A3C" w:rsidP="00E24A3C">
      <w:pPr>
        <w:pStyle w:val="B1"/>
        <w:tabs>
          <w:tab w:val="left" w:pos="567"/>
          <w:tab w:val="left" w:pos="1985"/>
        </w:tabs>
      </w:pPr>
      <w:r w:rsidRPr="00FC7496">
        <w:t>3A</w:t>
      </w:r>
      <w:r w:rsidRPr="00FC7496">
        <w:tab/>
        <w:t>At T + 15ms:</w:t>
      </w:r>
      <w:r w:rsidRPr="00FC7496">
        <w:tab/>
        <w:t>Release measurement gap configuration at the SS.</w:t>
      </w:r>
    </w:p>
    <w:p w14:paraId="3CFA690B" w14:textId="77777777" w:rsidR="00E24A3C" w:rsidRPr="00FC7496" w:rsidRDefault="00E24A3C" w:rsidP="00E24A3C">
      <w:pPr>
        <w:pStyle w:val="B1"/>
        <w:tabs>
          <w:tab w:val="left" w:pos="567"/>
          <w:tab w:val="left" w:pos="1985"/>
        </w:tabs>
      </w:pPr>
      <w:r w:rsidRPr="00FC7496">
        <w:t>4.</w:t>
      </w:r>
      <w:r w:rsidRPr="00FC7496">
        <w:tab/>
        <w:t>At T + 200ms:</w:t>
      </w:r>
      <w:r w:rsidRPr="00FC7496">
        <w:tab/>
      </w:r>
      <w:r w:rsidRPr="00FC7496">
        <w:rPr>
          <w:color w:val="000000"/>
        </w:rPr>
        <w:t>stop UL grants (NOTE 1)</w:t>
      </w:r>
      <w:r w:rsidRPr="00FC7496">
        <w:t>.</w:t>
      </w:r>
    </w:p>
    <w:p w14:paraId="6D9C98EB" w14:textId="77777777" w:rsidR="00E24A3C" w:rsidRPr="00FC7496" w:rsidRDefault="00E24A3C" w:rsidP="00E24A3C">
      <w:pPr>
        <w:pStyle w:val="B1"/>
        <w:tabs>
          <w:tab w:val="left" w:pos="567"/>
          <w:tab w:val="left" w:pos="1985"/>
        </w:tabs>
      </w:pPr>
      <w:r w:rsidRPr="00FC7496">
        <w:t>5.</w:t>
      </w:r>
      <w:r w:rsidRPr="00FC7496">
        <w:tab/>
        <w:t>At T + 205ms:</w:t>
      </w:r>
      <w:r w:rsidRPr="00FC7496">
        <w:tab/>
      </w:r>
      <w:r w:rsidRPr="00FC7496">
        <w:tab/>
        <w:t>Release SRBs and DRBs.</w:t>
      </w:r>
    </w:p>
    <w:p w14:paraId="2BA36BFA" w14:textId="77777777" w:rsidR="00E24A3C" w:rsidRPr="00FC7496" w:rsidRDefault="00E24A3C" w:rsidP="00E24A3C">
      <w:pPr>
        <w:pStyle w:val="B1"/>
        <w:tabs>
          <w:tab w:val="left" w:pos="567"/>
          <w:tab w:val="left" w:pos="1985"/>
        </w:tabs>
        <w:rPr>
          <w:color w:val="000000"/>
        </w:rPr>
      </w:pPr>
      <w:r w:rsidRPr="00FC7496">
        <w:t>6.</w:t>
      </w:r>
      <w:r w:rsidRPr="00FC7496">
        <w:tab/>
        <w:t>At T + 210ms:</w:t>
      </w:r>
      <w:r w:rsidRPr="00FC7496">
        <w:tab/>
        <w:t>(Re-)configure SRBs</w:t>
      </w:r>
      <w:r w:rsidRPr="00FC7496">
        <w:rPr>
          <w:color w:val="000000"/>
        </w:rPr>
        <w:t>.</w:t>
      </w:r>
    </w:p>
    <w:p w14:paraId="3772325C" w14:textId="77777777" w:rsidR="00E24A3C" w:rsidRPr="00FC7496" w:rsidRDefault="00E24A3C" w:rsidP="00E24A3C">
      <w:pPr>
        <w:pStyle w:val="B1"/>
        <w:tabs>
          <w:tab w:val="left" w:pos="567"/>
          <w:tab w:val="left" w:pos="1985"/>
        </w:tabs>
      </w:pPr>
      <w:r w:rsidRPr="00FC7496">
        <w:rPr>
          <w:color w:val="000000"/>
        </w:rPr>
        <w:t xml:space="preserve">7. </w:t>
      </w:r>
      <w:r w:rsidRPr="00FC7496">
        <w:rPr>
          <w:color w:val="000000"/>
        </w:rPr>
        <w:tab/>
        <w:t>Delay of 1880ms(1040 +840) (NOTE 2)</w:t>
      </w:r>
    </w:p>
    <w:p w14:paraId="3302B369" w14:textId="77777777" w:rsidR="00E24A3C" w:rsidRPr="00FC7496" w:rsidRDefault="00E24A3C" w:rsidP="00E24A3C">
      <w:r w:rsidRPr="00FC7496">
        <w:t>T is set to 300ms in advance of RRC connection release.</w:t>
      </w:r>
    </w:p>
    <w:p w14:paraId="09A9A1A2" w14:textId="77777777" w:rsidR="00E24A3C" w:rsidRPr="00FC7496" w:rsidRDefault="00E24A3C" w:rsidP="00E24A3C">
      <w:pPr>
        <w:pStyle w:val="NO"/>
      </w:pPr>
      <w:r w:rsidRPr="00FC7496">
        <w:t xml:space="preserve">NOTE 1: The delay of 200ms added for release of UL grant is to allow UE to send an UL RLC Ack for </w:t>
      </w:r>
      <w:r w:rsidRPr="00FC7496">
        <w:rPr>
          <w:i/>
        </w:rPr>
        <w:t>RRCConnectionRelease</w:t>
      </w:r>
      <w:r w:rsidRPr="00FC7496">
        <w:t>. It is selected to be small enough so as to not impact successive cell selection and long enough that both CE mode A and B type UE’s can be catered.</w:t>
      </w:r>
    </w:p>
    <w:p w14:paraId="4BAA7933" w14:textId="77777777" w:rsidR="00E24A3C" w:rsidRPr="00FC7496" w:rsidRDefault="00E24A3C" w:rsidP="00E24A3C">
      <w:pPr>
        <w:pStyle w:val="NO"/>
      </w:pPr>
      <w:r w:rsidRPr="00FC7496">
        <w:t>NOTE 2: The delay ensures that the UE is camping on the serving cell again to avoid side effects e.g. due to subsequent power level changes. It does not affect any sending of messages by the UE. The delay 840ms is chosen to ensure the UE is re-camping on the cell and has read relevant system information, MIB, SIB1, SIB2 and all other SIs. The 1880 ms is 1.25s - 210ms.</w:t>
      </w:r>
    </w:p>
    <w:p w14:paraId="65F87FF4" w14:textId="77777777" w:rsidR="00552DBC" w:rsidRPr="00FC7496" w:rsidRDefault="00552DBC" w:rsidP="00552DBC">
      <w:pPr>
        <w:pStyle w:val="Heading2"/>
      </w:pPr>
      <w:r w:rsidRPr="00FC7496">
        <w:t>7.19</w:t>
      </w:r>
      <w:r w:rsidRPr="00FC7496">
        <w:tab/>
        <w:t>DL CCCH Message and Contention Resolution MAC Control Element transmission in one MAC PDU</w:t>
      </w:r>
      <w:r w:rsidR="00490412" w:rsidRPr="00FC7496">
        <w:t xml:space="preserve"> or in separate MAC PDUs</w:t>
      </w:r>
    </w:p>
    <w:p w14:paraId="09519919" w14:textId="77777777"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contention resolution 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contention resolution MCE in one MAC PDU.</w:t>
      </w:r>
    </w:p>
    <w:p w14:paraId="1A6B0550" w14:textId="77777777" w:rsidR="00490412" w:rsidRPr="00FC7496" w:rsidRDefault="00490412" w:rsidP="00490412">
      <w:r w:rsidRPr="00FC7496">
        <w:t>Nevertheless, due to specific test purposes there are still many cases where it is necessary to send the DL CCCH message separately</w:t>
      </w:r>
      <w:r w:rsidR="00FF3BF7" w:rsidRPr="00FC7496">
        <w:t>, this is implemented in TTCN using the test case attribute EarlyContentionResolution</w:t>
      </w:r>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708F3F6C" w14:textId="77777777" w:rsidR="00552DBC" w:rsidRPr="00FC7496" w:rsidRDefault="00552DBC" w:rsidP="00552DBC">
      <w:pPr>
        <w:pStyle w:val="Heading2"/>
      </w:pPr>
      <w:r w:rsidRPr="00FC7496">
        <w:t>7.20</w:t>
      </w:r>
      <w:r w:rsidRPr="00FC7496">
        <w:tab/>
        <w:t>RRC Connection Reconfiguration Sequence (Measurement Control)</w:t>
      </w:r>
    </w:p>
    <w:p w14:paraId="4280F750" w14:textId="77777777" w:rsidR="00552DBC" w:rsidRPr="00FC7496" w:rsidRDefault="00552DBC" w:rsidP="00552DBC">
      <w:r w:rsidRPr="00FC7496">
        <w:t>When an RRC Connection Reconfiguration message contains information to configure measurement gaps at the UE according to TS 36.331 [19] clause 5.5.2.9, the SS needs to be configured accordingly:</w:t>
      </w:r>
    </w:p>
    <w:p w14:paraId="689C9340" w14:textId="77777777" w:rsidR="00552DBC" w:rsidRPr="00FC7496" w:rsidRDefault="00552DBC" w:rsidP="00552DBC">
      <w:r w:rsidRPr="00FC7496">
        <w:t>IF MeasConfig contains measGapConfig:</w:t>
      </w:r>
    </w:p>
    <w:p w14:paraId="59C9DA43" w14:textId="77777777" w:rsidR="00552DBC" w:rsidRPr="00FC7496" w:rsidRDefault="00552DBC" w:rsidP="00552DBC">
      <w:pPr>
        <w:pStyle w:val="B1"/>
        <w:tabs>
          <w:tab w:val="left" w:pos="567"/>
          <w:tab w:val="left" w:pos="1985"/>
        </w:tabs>
      </w:pPr>
      <w:r w:rsidRPr="00FC7496">
        <w:t>1.</w:t>
      </w:r>
      <w:r w:rsidRPr="00FC7496">
        <w:tab/>
        <w:t>At T:</w:t>
      </w:r>
      <w:r w:rsidRPr="00FC7496">
        <w:tab/>
        <w:t>Send RRC Connection Reconfiguration.</w:t>
      </w:r>
    </w:p>
    <w:p w14:paraId="2FC71847" w14:textId="77777777" w:rsidR="00552DBC" w:rsidRPr="00FC7496" w:rsidRDefault="00552DBC" w:rsidP="00552DBC">
      <w:pPr>
        <w:pStyle w:val="B1"/>
        <w:tabs>
          <w:tab w:val="left" w:pos="567"/>
          <w:tab w:val="left" w:pos="1985"/>
        </w:tabs>
      </w:pPr>
      <w:r w:rsidRPr="00FC7496">
        <w:t>2.</w:t>
      </w:r>
      <w:r w:rsidRPr="00FC7496">
        <w:tab/>
        <w:t>At T + 5ms:</w:t>
      </w:r>
      <w:r w:rsidRPr="00FC7496">
        <w:tab/>
        <w:t>Configure measurement gaps at the SS.</w:t>
      </w:r>
    </w:p>
    <w:p w14:paraId="03FB30C4" w14:textId="77777777" w:rsidR="00552DBC" w:rsidRPr="00FC7496" w:rsidRDefault="00552DBC" w:rsidP="00552DBC">
      <w:pPr>
        <w:pStyle w:val="B1"/>
        <w:tabs>
          <w:tab w:val="left" w:pos="567"/>
          <w:tab w:val="left" w:pos="1985"/>
        </w:tabs>
      </w:pPr>
      <w:r w:rsidRPr="00FC7496">
        <w:t>3.</w:t>
      </w:r>
      <w:r w:rsidRPr="00FC7496">
        <w:tab/>
        <w:t>(after step 2)</w:t>
      </w:r>
      <w:r w:rsidRPr="00FC7496">
        <w:tab/>
        <w:t>Receive RRC Connection Reconfiguration Complete</w:t>
      </w:r>
    </w:p>
    <w:p w14:paraId="568A81EE" w14:textId="77777777" w:rsidR="00552DBC" w:rsidRPr="00FC7496" w:rsidRDefault="00552DBC" w:rsidP="00552DBC">
      <w:r w:rsidRPr="00FC7496">
        <w:t>ELSE</w:t>
      </w:r>
    </w:p>
    <w:p w14:paraId="1AA7602E" w14:textId="77777777" w:rsidR="00552DBC" w:rsidRPr="00FC7496" w:rsidRDefault="00552DBC" w:rsidP="00552DBC">
      <w:pPr>
        <w:pStyle w:val="B1"/>
        <w:tabs>
          <w:tab w:val="left" w:pos="567"/>
          <w:tab w:val="left" w:pos="1985"/>
        </w:tabs>
      </w:pPr>
      <w:r w:rsidRPr="00FC7496">
        <w:t>1.</w:t>
      </w:r>
      <w:r w:rsidRPr="00FC7496">
        <w:tab/>
        <w:t>Send RRC Connection Reconfiguration (without scheduling)</w:t>
      </w:r>
    </w:p>
    <w:p w14:paraId="22217A96" w14:textId="77777777" w:rsidR="00552DBC" w:rsidRPr="00FC7496" w:rsidRDefault="00552DBC" w:rsidP="00552DBC">
      <w:pPr>
        <w:pStyle w:val="B1"/>
        <w:tabs>
          <w:tab w:val="left" w:pos="567"/>
          <w:tab w:val="left" w:pos="1985"/>
        </w:tabs>
      </w:pPr>
      <w:r w:rsidRPr="00FC7496">
        <w:t>2.</w:t>
      </w:r>
      <w:r w:rsidRPr="00FC7496">
        <w:tab/>
        <w:t>Receive RRC Connection Reconfiguration Complete.</w:t>
      </w:r>
    </w:p>
    <w:p w14:paraId="796896F8" w14:textId="77777777" w:rsidR="0052454F" w:rsidRPr="00FC7496" w:rsidRDefault="00552DBC" w:rsidP="0052454F">
      <w:r w:rsidRPr="00FC7496">
        <w:t>T in general is set to 100ms in advance of the RRC connection reconfiguration.</w:t>
      </w:r>
    </w:p>
    <w:p w14:paraId="3C749710" w14:textId="77777777" w:rsidR="0052454F" w:rsidRPr="00FC7496" w:rsidRDefault="0052454F" w:rsidP="0052454F">
      <w:pPr>
        <w:pStyle w:val="Heading2"/>
      </w:pPr>
      <w:r w:rsidRPr="00FC7496">
        <w:t>7.21</w:t>
      </w:r>
      <w:r w:rsidRPr="00FC7496">
        <w:tab/>
      </w:r>
      <w:r w:rsidR="00753495" w:rsidRPr="00FC7496">
        <w:t xml:space="preserve">Inter-RAT - </w:t>
      </w:r>
      <w:r w:rsidRPr="00FC7496">
        <w:t>GERAN special issues</w:t>
      </w:r>
    </w:p>
    <w:p w14:paraId="5FD41B19" w14:textId="77777777" w:rsidR="0052454F" w:rsidRPr="00FC7496" w:rsidRDefault="0052454F" w:rsidP="0052454F">
      <w:pPr>
        <w:pStyle w:val="Heading3"/>
      </w:pPr>
      <w:r w:rsidRPr="00FC7496">
        <w:t>7.21.1</w:t>
      </w:r>
      <w:r w:rsidRPr="00FC7496">
        <w:tab/>
        <w:t>Timeslot assigned for GERAN CS traffic</w:t>
      </w:r>
    </w:p>
    <w:p w14:paraId="67208990" w14:textId="77777777" w:rsidR="0052454F" w:rsidRPr="00FC7496" w:rsidRDefault="0052454F" w:rsidP="0052454F">
      <w:r w:rsidRPr="00FC7496">
        <w:t>Timeslot 3 shall be used as the timeslot assigned for GERAN CS traffic, in order to avoid conflicts with timeslots reserved for other purposes (e.g. the GPRS channel which is assigned to timeslot 4).</w:t>
      </w:r>
    </w:p>
    <w:p w14:paraId="664A4056" w14:textId="77777777" w:rsidR="0052454F" w:rsidRPr="00FC7496" w:rsidRDefault="0052454F" w:rsidP="0052454F">
      <w:pPr>
        <w:pStyle w:val="Heading3"/>
      </w:pPr>
      <w:r w:rsidRPr="00FC7496">
        <w:t>7.21.2</w:t>
      </w:r>
      <w:r w:rsidRPr="00FC7496">
        <w:tab/>
        <w:t>Subchannel used in GERAN L2 access message</w:t>
      </w:r>
    </w:p>
    <w:p w14:paraId="49931A14" w14:textId="77777777" w:rsidR="007A433F" w:rsidRPr="00FC7496" w:rsidRDefault="0052454F" w:rsidP="007A433F">
      <w:pPr>
        <w:pStyle w:val="B1"/>
        <w:tabs>
          <w:tab w:val="left" w:pos="567"/>
          <w:tab w:val="left" w:pos="1985"/>
        </w:tabs>
        <w:ind w:left="0" w:firstLine="0"/>
      </w:pPr>
      <w:r w:rsidRPr="00FC7496">
        <w:t xml:space="preserve">The </w:t>
      </w:r>
      <w:r w:rsidR="00482AE2" w:rsidRPr="00FC7496">
        <w:t>subchannel</w:t>
      </w:r>
      <w:r w:rsidRPr="00FC7496">
        <w:t xml:space="preserve"> is valid only for the following logical channel types: FACCH/H, SDCCH/8, SDCCH/4. For other logical channel types this field is not applicable and shall be coded as 15 for compatibility with TTCN2 test cases. The SS shall ignore it if this field is coded as 15.</w:t>
      </w:r>
    </w:p>
    <w:p w14:paraId="2B5C4E41" w14:textId="77777777" w:rsidR="00093004" w:rsidRPr="00FC7496" w:rsidRDefault="00093004" w:rsidP="00093004">
      <w:pPr>
        <w:pStyle w:val="Heading3"/>
      </w:pPr>
      <w:r w:rsidRPr="00FC7496">
        <w:t>7.21.3</w:t>
      </w:r>
      <w:r w:rsidRPr="00FC7496">
        <w:tab/>
        <w:t>Paging in GERAN</w:t>
      </w:r>
    </w:p>
    <w:p w14:paraId="0F32D70D" w14:textId="77777777" w:rsidR="00093004" w:rsidRPr="00FC7496" w:rsidRDefault="00093004" w:rsidP="00093004">
      <w:r w:rsidRPr="00FC7496">
        <w:t>The system paging parameter BS_PA_MFRMS is set to a value of 2 multi frames, in order to ensure the next paging occasion is as soon as possible.</w:t>
      </w:r>
    </w:p>
    <w:p w14:paraId="2C70D37B" w14:textId="77777777" w:rsidR="007A433F" w:rsidRPr="00FC7496" w:rsidRDefault="007A433F" w:rsidP="00093004">
      <w:pPr>
        <w:pStyle w:val="Heading2"/>
      </w:pPr>
      <w:r w:rsidRPr="00FC7496">
        <w:t>7.22</w:t>
      </w:r>
      <w:r w:rsidRPr="00FC7496">
        <w:tab/>
        <w:t>EUTRAN RSRQ Calculations</w:t>
      </w:r>
    </w:p>
    <w:p w14:paraId="7F6DF3A4" w14:textId="77777777" w:rsidR="007A433F" w:rsidRPr="00FC7496" w:rsidRDefault="007A433F" w:rsidP="007A433F">
      <w:pPr>
        <w:pStyle w:val="Heading3"/>
      </w:pPr>
      <w:r w:rsidRPr="00FC7496">
        <w:t>7.22.1</w:t>
      </w:r>
      <w:r w:rsidRPr="00FC7496">
        <w:tab/>
        <w:t>Assumptions</w:t>
      </w:r>
    </w:p>
    <w:p w14:paraId="3828D23D" w14:textId="77777777" w:rsidR="007A433F" w:rsidRPr="00FC7496" w:rsidRDefault="007A433F" w:rsidP="007A433F">
      <w:pPr>
        <w:pStyle w:val="B1"/>
      </w:pPr>
      <w:r w:rsidRPr="00FC7496">
        <w:t>-</w:t>
      </w:r>
      <w:r w:rsidRPr="00FC7496">
        <w:tab/>
        <w:t>As per 36.21</w:t>
      </w:r>
      <w:r w:rsidR="008C0BA3" w:rsidRPr="00FC7496">
        <w:t>4 [</w:t>
      </w:r>
      <w:r w:rsidRPr="00FC7496">
        <w:t xml:space="preserve">53] clause 5.1.1 and 5.12, the RSRP and RSSI shall be averaged over the same set of resource blocks. It is assumed that the power calculations made over one symbol are good enough for RSRQ calculations. This is based on the assumption that the power levels remain the same across the symbols on which the UE is calculating the average. The contribution of Nprb and the OFDM symbols carrying cell specific reference symbols per PRB contribute equally in numerator and </w:t>
      </w:r>
      <w:r w:rsidR="00B93D4C" w:rsidRPr="00FC7496">
        <w:t>denominator</w:t>
      </w:r>
      <w:r w:rsidRPr="00FC7496">
        <w:t>, hence RSRQ calculations in dB with aggregation over cell DL bandwidth and without aggregation result in the same output.</w:t>
      </w:r>
    </w:p>
    <w:p w14:paraId="11164B26" w14:textId="77777777" w:rsidR="007A433F" w:rsidRPr="00FC7496" w:rsidRDefault="007A433F" w:rsidP="007A433F">
      <w:pPr>
        <w:pStyle w:val="B1"/>
      </w:pPr>
      <w:r w:rsidRPr="00FC7496">
        <w:t>-</w:t>
      </w:r>
      <w:r w:rsidRPr="00FC7496">
        <w:tab/>
        <w:t xml:space="preserve">As per table 7.4.3.1.1-1, for FDD the timing offset between the intra frequency cells is always a multiple of subframe duration i.e. 3072 Ts, hence in the symbols carrying cell-specific reference signals in one cell, the other cell (interference) is also </w:t>
      </w:r>
      <w:r w:rsidR="00B93D4C" w:rsidRPr="00FC7496">
        <w:t>carrying</w:t>
      </w:r>
      <w:r w:rsidRPr="00FC7496">
        <w:t xml:space="preserve"> a cell-specific reference signal, even though in a different subframe.</w:t>
      </w:r>
      <w:r w:rsidR="00381D78" w:rsidRPr="00FC7496">
        <w:t xml:space="preserve"> </w:t>
      </w:r>
      <w:r w:rsidRPr="00FC7496">
        <w:t xml:space="preserve">Hence from an interference calculation perspective, we can </w:t>
      </w:r>
      <w:r w:rsidR="00B93D4C" w:rsidRPr="00FC7496">
        <w:t>safely</w:t>
      </w:r>
      <w:r w:rsidRPr="00FC7496">
        <w:t xml:space="preserve"> assume that the cells contributing an interference shall also transmit the same cell specific reference signal in the symbol</w:t>
      </w:r>
      <w:r w:rsidR="00567744">
        <w:t>.</w:t>
      </w:r>
    </w:p>
    <w:p w14:paraId="1F4DB43E" w14:textId="77777777" w:rsidR="00A81A7D" w:rsidRPr="00FC7496" w:rsidRDefault="007A433F" w:rsidP="00A81A7D">
      <w:pPr>
        <w:pStyle w:val="B1"/>
      </w:pPr>
      <w:r w:rsidRPr="00FC7496">
        <w:t>-</w:t>
      </w:r>
      <w:r w:rsidRPr="00FC7496">
        <w:tab/>
        <w:t>The noise source is treated as a dummy cell transmitting on all resource elements with equal EPRE. Hence to switch off the noise source, a value of non-suitable "Off" cell, as per 36.50</w:t>
      </w:r>
      <w:r w:rsidR="008C0BA3" w:rsidRPr="00FC7496">
        <w:t>8 [</w:t>
      </w:r>
      <w:r w:rsidRPr="00FC7496">
        <w:t xml:space="preserve">3] table 6.2.2.1-1 shall be used (&lt;-145), and the signal level </w:t>
      </w:r>
      <w:r w:rsidR="00B93D4C" w:rsidRPr="00FC7496">
        <w:t>uncertainties</w:t>
      </w:r>
      <w:r w:rsidRPr="00FC7496">
        <w:t xml:space="preserve"> similar to configured cells in 36.50</w:t>
      </w:r>
      <w:r w:rsidR="008C0BA3" w:rsidRPr="00FC7496">
        <w:t>8 [</w:t>
      </w:r>
      <w:r w:rsidRPr="00FC7496">
        <w:t>3] clause 6.2.2.1 will also be applied to the noise source.</w:t>
      </w:r>
      <w:r w:rsidR="00A81A7D" w:rsidRPr="00FC7496">
        <w:t xml:space="preserve"> </w:t>
      </w:r>
    </w:p>
    <w:p w14:paraId="03087449" w14:textId="77777777" w:rsidR="007A433F" w:rsidRPr="00FC7496" w:rsidRDefault="00A81A7D" w:rsidP="00A81A7D">
      <w:pPr>
        <w:pStyle w:val="B1"/>
      </w:pPr>
      <w:r w:rsidRPr="00FC7496">
        <w:t>-</w:t>
      </w:r>
      <w:r w:rsidRPr="00FC7496">
        <w:tab/>
        <w:t>When the Noc value remains 'off' during the test case execution, the Virtual Noise Generator is not configured in the SS.</w:t>
      </w:r>
    </w:p>
    <w:p w14:paraId="7661CC1D" w14:textId="77777777" w:rsidR="007A433F" w:rsidRPr="00FC7496" w:rsidRDefault="007A433F" w:rsidP="007A433F">
      <w:pPr>
        <w:pStyle w:val="Heading3"/>
      </w:pPr>
      <w:r w:rsidRPr="00FC7496">
        <w:t>7.22.2</w:t>
      </w:r>
      <w:r w:rsidRPr="00FC7496">
        <w:tab/>
        <w:t>The Ideal Calculation</w:t>
      </w:r>
    </w:p>
    <w:p w14:paraId="20E06C33" w14:textId="77777777" w:rsidR="007A433F" w:rsidRPr="00FC7496" w:rsidRDefault="007A433F" w:rsidP="007A433F">
      <w:r w:rsidRPr="00FC7496">
        <w:t>The test case specifies the RS-EPRE (dBm/15kHz) which is the cell absolute power-cell attenuation in dBm per carrier of 15 kHz; the linear average over few measurements will give the R</w:t>
      </w:r>
      <w:r w:rsidR="00567744">
        <w:t>S</w:t>
      </w:r>
      <w:r w:rsidRPr="00FC7496">
        <w:t>RP value.</w:t>
      </w:r>
    </w:p>
    <w:p w14:paraId="5CA3AE14" w14:textId="77777777" w:rsidR="007A433F" w:rsidRPr="00FC7496" w:rsidRDefault="007A433F" w:rsidP="007A433F">
      <w:r w:rsidRPr="00FC7496">
        <w:t xml:space="preserve">It is assumed that the power levels of all contributors is </w:t>
      </w:r>
      <w:r w:rsidR="00B93D4C" w:rsidRPr="00FC7496">
        <w:t>fluctuating</w:t>
      </w:r>
      <w:r w:rsidRPr="00FC7496">
        <w:t xml:space="preserve"> hence in the typical test environment RS-EPRE will be the RSRP over a single carrier frequency.</w:t>
      </w:r>
    </w:p>
    <w:p w14:paraId="0E5A0F08" w14:textId="77777777" w:rsidR="007A433F" w:rsidRPr="00FC7496" w:rsidRDefault="007A433F" w:rsidP="007A433F">
      <w:r w:rsidRPr="00FC7496">
        <w:t>The RS-EPREmW(mW/15kHz) = 10 power (RSRP/10).</w:t>
      </w:r>
    </w:p>
    <w:p w14:paraId="2FFF709C" w14:textId="77777777" w:rsidR="007A433F" w:rsidRPr="00FC7496" w:rsidRDefault="007A433F" w:rsidP="007A433F">
      <w:r w:rsidRPr="00FC7496">
        <w:t xml:space="preserve">The energy in noise source [Noc] for the </w:t>
      </w:r>
      <w:r w:rsidR="00B93D4C" w:rsidRPr="00FC7496">
        <w:t>frequency</w:t>
      </w:r>
      <w:r w:rsidRPr="00FC7496">
        <w:t xml:space="preserve"> is also specified in the same units of dBm/15kHz.</w:t>
      </w:r>
    </w:p>
    <w:p w14:paraId="758FEE2E" w14:textId="77777777" w:rsidR="007A433F" w:rsidRPr="00FC7496" w:rsidRDefault="007A433F" w:rsidP="007A433F">
      <w:r w:rsidRPr="00FC7496">
        <w:t>The RSSImW calculation(mW over a resource block frequency of 180 kHz) = 2 (the sum over all intra frequency configured cells RS-EPREmW) + 10 power ((Noc/10)*12.</w:t>
      </w:r>
    </w:p>
    <w:p w14:paraId="2DB14EED" w14:textId="77777777" w:rsidR="007A433F" w:rsidRPr="00FC7496" w:rsidRDefault="007A433F" w:rsidP="007A433F">
      <w:r w:rsidRPr="00FC7496">
        <w:t xml:space="preserve">The cell </w:t>
      </w:r>
      <w:r w:rsidR="00B93D4C" w:rsidRPr="00FC7496">
        <w:t>inference</w:t>
      </w:r>
      <w:r w:rsidRPr="00FC7496">
        <w:t xml:space="preserve"> is multiplied by 2 as in a RB, cell specific reference is transmitted in only 2 carriers.</w:t>
      </w:r>
      <w:r w:rsidR="00381D78" w:rsidRPr="00FC7496">
        <w:t xml:space="preserve"> </w:t>
      </w:r>
      <w:r w:rsidRPr="00FC7496">
        <w:t>But the AWGN transmits on all 12 carriers in the resource block.</w:t>
      </w:r>
    </w:p>
    <w:p w14:paraId="062DA973" w14:textId="77777777" w:rsidR="007A433F" w:rsidRPr="00FC7496" w:rsidRDefault="007A433F" w:rsidP="007A433F">
      <w:r w:rsidRPr="00FC7496">
        <w:t xml:space="preserve">The </w:t>
      </w:r>
      <w:r w:rsidR="00A81A7D" w:rsidRPr="00FC7496">
        <w:t>RSRQ</w:t>
      </w:r>
      <w:r w:rsidRPr="00FC7496">
        <w:t xml:space="preserve"> in dB will be the 10*log (RS-EPREmW/RSSImW).</w:t>
      </w:r>
    </w:p>
    <w:p w14:paraId="20CA61F8" w14:textId="77777777" w:rsidR="007A433F" w:rsidRPr="00FC7496" w:rsidRDefault="007A433F" w:rsidP="007A433F">
      <w:pPr>
        <w:pStyle w:val="Heading3"/>
      </w:pPr>
      <w:r w:rsidRPr="00FC7496">
        <w:t>7.22.3</w:t>
      </w:r>
      <w:r w:rsidRPr="00FC7496">
        <w:tab/>
        <w:t>Additional RSRQ Calculations For Fixing Boundary Values</w:t>
      </w:r>
    </w:p>
    <w:p w14:paraId="0F1D1B9F" w14:textId="77777777" w:rsidR="007A433F" w:rsidRPr="00FC7496" w:rsidRDefault="007A433F" w:rsidP="007A433F">
      <w:r w:rsidRPr="00FC7496">
        <w:t xml:space="preserve">In addition to the ideal calculation, various RSRQ calculations take into consideration the combinations of the SS signal </w:t>
      </w:r>
      <w:r w:rsidR="00B93D4C" w:rsidRPr="00FC7496">
        <w:t>uncertainties</w:t>
      </w:r>
      <w:r w:rsidRPr="00FC7496">
        <w:t xml:space="preserve"> and possibly all 12 carriers being used for DL transmission.</w:t>
      </w:r>
    </w:p>
    <w:p w14:paraId="6AB962E6" w14:textId="77777777" w:rsidR="007A433F" w:rsidRPr="00FC7496" w:rsidRDefault="007A433F" w:rsidP="007A433F">
      <w:r w:rsidRPr="00FC7496">
        <w:t>The 12 carriers being used can happen when the UE makes the measurement in a subframe when a DL PDSCH is scheduled or measurement is in subframe zero and the UE measures in OFDM symbol carrying PBCH i.e. slot 1, symbol 0.</w:t>
      </w:r>
    </w:p>
    <w:p w14:paraId="6513FDF9" w14:textId="77777777" w:rsidR="007A433F" w:rsidRPr="00FC7496" w:rsidRDefault="007A433F" w:rsidP="007A433F">
      <w:r w:rsidRPr="00FC7496">
        <w:t>The Min and Max RSRQ values are identified from 6 different RSRQ calculations:</w:t>
      </w:r>
    </w:p>
    <w:p w14:paraId="4B03334A" w14:textId="77777777" w:rsidR="007A433F" w:rsidRPr="00FC7496" w:rsidRDefault="007A433F" w:rsidP="007A433F">
      <w:r w:rsidRPr="00FC7496">
        <w:t>RSRQ Ideal: RSRQ calculated in ideal conditions as given above</w:t>
      </w:r>
    </w:p>
    <w:p w14:paraId="54D3850F" w14:textId="77777777" w:rsidR="007A433F" w:rsidRPr="00FC7496" w:rsidRDefault="007A433F" w:rsidP="007A433F">
      <w:r w:rsidRPr="00FC7496">
        <w:t xml:space="preserve">RSRQ Min: RSRQ calculation applying –ve </w:t>
      </w:r>
      <w:r w:rsidR="00B93D4C" w:rsidRPr="00FC7496">
        <w:t>signal</w:t>
      </w:r>
      <w:r w:rsidRPr="00FC7496">
        <w:t xml:space="preserve"> uncertainty to all configured cells and noise source</w:t>
      </w:r>
    </w:p>
    <w:p w14:paraId="51A46EDC" w14:textId="77777777" w:rsidR="007A433F" w:rsidRPr="00FC7496" w:rsidRDefault="007A433F" w:rsidP="007A433F">
      <w:r w:rsidRPr="00FC7496">
        <w:t xml:space="preserve">RSRQ Max: RSRQ calculation applying +ve </w:t>
      </w:r>
      <w:r w:rsidR="00B93D4C" w:rsidRPr="00FC7496">
        <w:t>signal</w:t>
      </w:r>
      <w:r w:rsidRPr="00FC7496">
        <w:t xml:space="preserve"> uncertainty to all configured cells and noise source</w:t>
      </w:r>
    </w:p>
    <w:p w14:paraId="2C3DC2AB" w14:textId="77777777" w:rsidR="007A433F" w:rsidRPr="00FC7496" w:rsidRDefault="007A433F" w:rsidP="007A433F">
      <w:r w:rsidRPr="00FC7496">
        <w:t xml:space="preserve">RSRQ Max Worst Case: RSRQ calculation applying +ve </w:t>
      </w:r>
      <w:r w:rsidR="00B93D4C" w:rsidRPr="00FC7496">
        <w:t>signal</w:t>
      </w:r>
      <w:r w:rsidRPr="00FC7496">
        <w:t xml:space="preserve"> uncertainty for measured cell and –ve signal uncertainty to all remaining configured cells and noise source.</w:t>
      </w:r>
      <w:r w:rsidR="00381D78" w:rsidRPr="00FC7496">
        <w:t xml:space="preserve"> </w:t>
      </w:r>
      <w:r w:rsidRPr="00FC7496">
        <w:t>This shall be the Max RSRQ possible</w:t>
      </w:r>
    </w:p>
    <w:p w14:paraId="5861DE4E" w14:textId="77777777" w:rsidR="007A433F" w:rsidRPr="00FC7496" w:rsidRDefault="007A433F" w:rsidP="007A433F">
      <w:r w:rsidRPr="00FC7496">
        <w:t xml:space="preserve">RSRQ Max And 12 Carriers: RSRQ calculation applying +ve </w:t>
      </w:r>
      <w:r w:rsidR="00B93D4C" w:rsidRPr="00FC7496">
        <w:t>signal</w:t>
      </w:r>
      <w:r w:rsidRPr="00FC7496">
        <w:t xml:space="preserve"> uncertainty to all configured cells and noise source and cell interference </w:t>
      </w:r>
      <w:r w:rsidR="00B93D4C" w:rsidRPr="00FC7496">
        <w:t>considered</w:t>
      </w:r>
      <w:r w:rsidRPr="00FC7496">
        <w:t xml:space="preserve"> over all 12 carriers</w:t>
      </w:r>
    </w:p>
    <w:p w14:paraId="3D9A3B6A" w14:textId="77777777" w:rsidR="007A433F" w:rsidRPr="00FC7496" w:rsidRDefault="007A433F" w:rsidP="007A433F">
      <w:pPr>
        <w:rPr>
          <w:b/>
        </w:rPr>
      </w:pPr>
      <w:r w:rsidRPr="00FC7496">
        <w:t xml:space="preserve">RSRQ Min Worst Case And 12 Carriers: RSRQ calculation applying -ve </w:t>
      </w:r>
      <w:r w:rsidR="00B93D4C" w:rsidRPr="00FC7496">
        <w:t>signal</w:t>
      </w:r>
      <w:r w:rsidRPr="00FC7496">
        <w:t xml:space="preserve"> uncertainty for measured cell and +ve signal uncertainty to all others; and cell interference </w:t>
      </w:r>
      <w:r w:rsidR="00B93D4C" w:rsidRPr="00FC7496">
        <w:t>considered</w:t>
      </w:r>
      <w:r w:rsidRPr="00FC7496">
        <w:t xml:space="preserve"> over all 12 carriers.</w:t>
      </w:r>
      <w:r w:rsidR="00381D78" w:rsidRPr="00FC7496">
        <w:t xml:space="preserve"> </w:t>
      </w:r>
      <w:r w:rsidRPr="00FC7496">
        <w:t>This shall be the Min RSRQ possible</w:t>
      </w:r>
    </w:p>
    <w:p w14:paraId="60E62C9E" w14:textId="77777777" w:rsidR="007A433F" w:rsidRPr="00FC7496" w:rsidRDefault="007A433F" w:rsidP="007A433F">
      <w:r w:rsidRPr="00FC7496">
        <w:t>Applying UE measurement accuracy 36.13</w:t>
      </w:r>
      <w:r w:rsidR="008C0BA3" w:rsidRPr="00FC7496">
        <w:t>3 [</w:t>
      </w:r>
      <w:r w:rsidRPr="00FC7496">
        <w:t>37], Table 9.1.6.2-1, +/-4dB normal conditions and side conditions of RSRQ when RSRP Ês/Iot ≥ -6 dB &amp; RSRP</w:t>
      </w:r>
      <w:r w:rsidR="00381D78" w:rsidRPr="00FC7496">
        <w:t xml:space="preserve"> </w:t>
      </w:r>
      <w:r w:rsidRPr="00FC7496">
        <w:t>≥ -124 dBm the final boundary value for RSRQ is</w:t>
      </w:r>
    </w:p>
    <w:p w14:paraId="794AA4CD" w14:textId="77777777" w:rsidR="007A433F" w:rsidRPr="00FC7496" w:rsidRDefault="007A433F" w:rsidP="007A433F">
      <w:r w:rsidRPr="00FC7496">
        <w:t>Min RSRQ With UE Meas Acc := Min RSRQ -4 dB</w:t>
      </w:r>
    </w:p>
    <w:p w14:paraId="3FA152E5" w14:textId="77777777" w:rsidR="007A433F" w:rsidRPr="00FC7496" w:rsidRDefault="007A433F" w:rsidP="007A433F">
      <w:r w:rsidRPr="00FC7496">
        <w:t>Max RSRQ With UE Meas Acc := Max RSRQ + 4 dB</w:t>
      </w:r>
    </w:p>
    <w:p w14:paraId="2AF5EFF0" w14:textId="77777777" w:rsidR="007A433F" w:rsidRPr="00FC7496" w:rsidRDefault="007A433F" w:rsidP="007A433F">
      <w:r w:rsidRPr="00FC7496">
        <w:t>For conditions to fulfil desired cell selection or reselection, the respective conditions shall be satisfied for both the boundary values Min RSRQ With UE Measurement Accuracy and Max RSRQ With UE Measurement Accuracy.</w:t>
      </w:r>
    </w:p>
    <w:p w14:paraId="38028E60" w14:textId="77777777" w:rsidR="00C772E1" w:rsidRPr="00FC7496" w:rsidRDefault="007A433F" w:rsidP="00C772E1">
      <w:r w:rsidRPr="00FC7496">
        <w:t>As the Boundary conditions also consider the worst scenario of all 12 carriers being transmitted, the requirement for</w:t>
      </w:r>
      <w:r w:rsidR="00381D78" w:rsidRPr="00FC7496">
        <w:t xml:space="preserve"> </w:t>
      </w:r>
      <w:r w:rsidRPr="00FC7496">
        <w:t>OCNG is removed.</w:t>
      </w:r>
      <w:r w:rsidR="00381D78" w:rsidRPr="00FC7496">
        <w:t xml:space="preserve"> </w:t>
      </w:r>
      <w:r w:rsidRPr="00FC7496">
        <w:t>There is no need to restrict measurement bandwidth and will be applicable for both DCI formats.</w:t>
      </w:r>
    </w:p>
    <w:p w14:paraId="551CB797" w14:textId="77777777" w:rsidR="00A8337D" w:rsidRPr="00FC7496" w:rsidRDefault="00690C04" w:rsidP="00690C04">
      <w:pPr>
        <w:pStyle w:val="Heading2"/>
      </w:pPr>
      <w:r w:rsidRPr="00FC7496">
        <w:t>7.23</w:t>
      </w:r>
      <w:r w:rsidRPr="00FC7496">
        <w:tab/>
      </w:r>
      <w:r w:rsidR="00A8337D" w:rsidRPr="00FC7496">
        <w:t>Test method for eICIC</w:t>
      </w:r>
      <w:r w:rsidR="00616D07" w:rsidRPr="00FC7496">
        <w:t xml:space="preserve"> and feICIC</w:t>
      </w:r>
    </w:p>
    <w:p w14:paraId="49BBF6F8" w14:textId="77777777" w:rsidR="00A8337D" w:rsidRPr="00FC7496" w:rsidRDefault="00A8337D" w:rsidP="00A8337D">
      <w:r w:rsidRPr="00FC7496">
        <w:t>When periodic CQI feedback is requested due to TTCN configuration, the SS reports the periodic CQI to the TTCN. SS does not react on periodic CQI received and still allocates grants as configured from TTCN.</w:t>
      </w:r>
    </w:p>
    <w:p w14:paraId="4AFE5D23" w14:textId="77777777" w:rsidR="00616D07" w:rsidRPr="00FC7496" w:rsidRDefault="00A8337D" w:rsidP="00616D07">
      <w:r w:rsidRPr="00FC7496">
        <w:t>In the selected ABS no DL/UL user data (SRB/DRB) is scheduled, nor paging is transmitted; this is controlled by TTCN.</w:t>
      </w:r>
      <w:r w:rsidR="00616D07" w:rsidRPr="00FC7496">
        <w:t xml:space="preserve"> </w:t>
      </w:r>
    </w:p>
    <w:p w14:paraId="1B47E7C7" w14:textId="77777777" w:rsidR="00A8337D" w:rsidRPr="00FC7496" w:rsidRDefault="00616D07" w:rsidP="00A8337D">
      <w:r w:rsidRPr="00FC7496">
        <w:t>For</w:t>
      </w:r>
      <w:r w:rsidR="00A81A7D" w:rsidRPr="00FC7496">
        <w:t xml:space="preserve"> </w:t>
      </w:r>
      <w:r w:rsidRPr="00FC7496">
        <w:t>feICIC testing, the SS may be configured to temporarily stop the transmission of SIB1 and its associated DCI.</w:t>
      </w:r>
    </w:p>
    <w:p w14:paraId="30936B86" w14:textId="77777777" w:rsidR="00C772E1" w:rsidRPr="00FC7496" w:rsidRDefault="00C772E1" w:rsidP="00C772E1">
      <w:pPr>
        <w:pStyle w:val="Heading2"/>
        <w:rPr>
          <w:rStyle w:val="Heading2CharChar"/>
        </w:rPr>
      </w:pPr>
      <w:r w:rsidRPr="00FC7496">
        <w:t>7.24</w:t>
      </w:r>
      <w:r w:rsidRPr="00FC7496">
        <w:tab/>
      </w:r>
      <w:r w:rsidR="00A33A0A" w:rsidRPr="00FC7496">
        <w:t xml:space="preserve">Carrier </w:t>
      </w:r>
      <w:r w:rsidRPr="00FC7496">
        <w:t xml:space="preserve">Aggregation Signalling </w:t>
      </w:r>
      <w:r w:rsidRPr="00FC7496">
        <w:rPr>
          <w:rStyle w:val="Heading2CharChar"/>
        </w:rPr>
        <w:t>Sequences</w:t>
      </w:r>
    </w:p>
    <w:p w14:paraId="2290D04B" w14:textId="77777777" w:rsidR="00C772E1" w:rsidRPr="00FC7496" w:rsidRDefault="00C772E1" w:rsidP="00C772E1">
      <w:pPr>
        <w:pStyle w:val="Heading3"/>
      </w:pPr>
      <w:r w:rsidRPr="00FC7496">
        <w:t>7.24.1</w:t>
      </w:r>
      <w:r w:rsidRPr="00FC7496">
        <w:tab/>
        <w:t>Initial configuration of Pcell</w:t>
      </w:r>
    </w:p>
    <w:p w14:paraId="28939434" w14:textId="77777777" w:rsidR="00C772E1" w:rsidRPr="00FC7496" w:rsidRDefault="00C772E1" w:rsidP="00C772E1">
      <w:r w:rsidRPr="00FC7496">
        <w:t>Cell is configured as a normal cell by using function f_EUTRA_CellConfig_Def. The missing CA default parameters (e.g. UL power control Common) are configured by using additional ASP call(s).</w:t>
      </w:r>
    </w:p>
    <w:p w14:paraId="40A96941" w14:textId="77777777" w:rsidR="00C772E1" w:rsidRPr="00FC7496" w:rsidRDefault="00BE2415" w:rsidP="00C772E1">
      <w:pPr>
        <w:pStyle w:val="TH"/>
      </w:pPr>
      <w:r>
        <w:pict w14:anchorId="477DD363">
          <v:shape id="_x0000_i1044" type="#_x0000_t75" style="width:398.25pt;height:176.25pt">
            <v:imagedata r:id="rId34" o:title=""/>
          </v:shape>
        </w:pict>
      </w:r>
    </w:p>
    <w:p w14:paraId="3E37BEB3" w14:textId="77777777" w:rsidR="00C772E1" w:rsidRPr="00FC7496" w:rsidRDefault="00C772E1" w:rsidP="00C772E1">
      <w:pPr>
        <w:pStyle w:val="TF"/>
      </w:pPr>
      <w:r w:rsidRPr="00FC7496">
        <w:t>Figure 7.24.1-1: CA sequence of an initial cell configuration for a cell to be used as Pcell</w:t>
      </w:r>
    </w:p>
    <w:p w14:paraId="7B9BBBEE" w14:textId="77777777" w:rsidR="00C772E1" w:rsidRPr="00FC7496" w:rsidRDefault="00C772E1" w:rsidP="00C772E1"/>
    <w:p w14:paraId="208590AD" w14:textId="77777777" w:rsidR="00C772E1" w:rsidRPr="00FC7496" w:rsidRDefault="00C772E1" w:rsidP="00C772E1">
      <w:pPr>
        <w:pStyle w:val="Heading3"/>
      </w:pPr>
      <w:r w:rsidRPr="00FC7496">
        <w:t>7.24.2</w:t>
      </w:r>
      <w:r w:rsidRPr="00FC7496">
        <w:tab/>
        <w:t>Initial configuration of SCell</w:t>
      </w:r>
    </w:p>
    <w:p w14:paraId="3F0BF006" w14:textId="77777777" w:rsidR="00C772E1" w:rsidRPr="00FC7496" w:rsidRDefault="00C772E1" w:rsidP="00C772E1">
      <w:pPr>
        <w:rPr>
          <w:color w:val="000000"/>
        </w:rPr>
      </w:pPr>
      <w:r w:rsidRPr="00FC7496">
        <w:t xml:space="preserve">Cell is configured as a normal cell except for SRB/DRB configuration by function </w:t>
      </w:r>
      <w:r w:rsidRPr="00FC7496">
        <w:rPr>
          <w:color w:val="000000"/>
        </w:rPr>
        <w:t>f_EUTRA_SS_ConfigureActiveCell.</w:t>
      </w:r>
    </w:p>
    <w:p w14:paraId="4803F257" w14:textId="77777777" w:rsidR="00C772E1" w:rsidRPr="00FC7496" w:rsidRDefault="00C772E1" w:rsidP="00C772E1">
      <w:r w:rsidRPr="00FC7496">
        <w:rPr>
          <w:color w:val="000000"/>
        </w:rPr>
        <w:t>SRB0 not yet configured in step 1 is then configured</w:t>
      </w:r>
      <w:r w:rsidRPr="00FC7496">
        <w:rPr>
          <w:rFonts w:ascii="Calibri" w:hAnsi="Calibri" w:cs="Calibri"/>
          <w:color w:val="000000"/>
        </w:rPr>
        <w:t>.</w:t>
      </w:r>
    </w:p>
    <w:p w14:paraId="5A74DD7A" w14:textId="77777777" w:rsidR="00C772E1" w:rsidRPr="00FC7496" w:rsidRDefault="00C772E1" w:rsidP="00C772E1">
      <w:r w:rsidRPr="00FC7496">
        <w:t>The missing CA default parameters (e.g. UL power control (Common + Dedicated), PUSCH config Dedicated, SRS UL Dedicated) are configured by using additional ASP call(s).</w:t>
      </w:r>
    </w:p>
    <w:p w14:paraId="50618469" w14:textId="77777777" w:rsidR="00C772E1" w:rsidRPr="00FC7496" w:rsidRDefault="00BE2415" w:rsidP="00C772E1">
      <w:pPr>
        <w:pStyle w:val="TH"/>
      </w:pPr>
      <w:r>
        <w:pict w14:anchorId="412355AE">
          <v:shape id="_x0000_i1045" type="#_x0000_t75" style="width:6in;height:138.75pt">
            <v:imagedata r:id="rId35" o:title=""/>
          </v:shape>
        </w:pict>
      </w:r>
    </w:p>
    <w:p w14:paraId="482189FC" w14:textId="77777777" w:rsidR="00C772E1" w:rsidRPr="00FC7496" w:rsidRDefault="00C772E1" w:rsidP="00C772E1">
      <w:pPr>
        <w:pStyle w:val="TF"/>
      </w:pPr>
      <w:r w:rsidRPr="00FC7496">
        <w:t>Figure 7.24.2-1: CA sequence of an initial cell configuration for a cell to be used as Scell</w:t>
      </w:r>
    </w:p>
    <w:p w14:paraId="49B75A38" w14:textId="77777777" w:rsidR="00C772E1" w:rsidRPr="00FC7496" w:rsidRDefault="00C772E1" w:rsidP="00C772E1"/>
    <w:p w14:paraId="1A0CEFBC" w14:textId="77777777" w:rsidR="00C772E1" w:rsidRPr="00FC7496" w:rsidRDefault="00C772E1" w:rsidP="00C772E1">
      <w:pPr>
        <w:pStyle w:val="Heading3"/>
      </w:pPr>
      <w:r w:rsidRPr="00FC7496">
        <w:t>7.24.3</w:t>
      </w:r>
      <w:r w:rsidRPr="00FC7496">
        <w:tab/>
        <w:t>Scell Addition and/or release</w:t>
      </w:r>
    </w:p>
    <w:p w14:paraId="7D55CD85" w14:textId="77777777" w:rsidR="00C772E1" w:rsidRPr="00FC7496" w:rsidRDefault="00BE2415" w:rsidP="00C772E1">
      <w:pPr>
        <w:pStyle w:val="TH"/>
      </w:pPr>
      <w:r>
        <w:pict w14:anchorId="039AD074">
          <v:shape id="_x0000_i1046" type="#_x0000_t75" style="width:431.25pt;height:442.5pt">
            <v:imagedata r:id="rId36" o:title=""/>
          </v:shape>
        </w:pict>
      </w:r>
    </w:p>
    <w:p w14:paraId="5FBA596E" w14:textId="77777777" w:rsidR="00C772E1" w:rsidRPr="00FC7496" w:rsidRDefault="00C772E1" w:rsidP="00C772E1">
      <w:pPr>
        <w:pStyle w:val="TF"/>
      </w:pPr>
      <w:r w:rsidRPr="00FC7496">
        <w:t>Figure 7.24.3-1: CA sequence of Scell Addition and/or release</w:t>
      </w:r>
    </w:p>
    <w:p w14:paraId="0B05C361" w14:textId="77777777" w:rsidR="00690ABB" w:rsidRPr="00FC7496" w:rsidRDefault="00690ABB" w:rsidP="00690ABB">
      <w:pPr>
        <w:pStyle w:val="Heading2"/>
      </w:pPr>
      <w:r w:rsidRPr="00FC7496">
        <w:t>7.25</w:t>
      </w:r>
      <w:r w:rsidRPr="00FC7496">
        <w:tab/>
        <w:t>Test method for MBMS</w:t>
      </w:r>
    </w:p>
    <w:p w14:paraId="772521B9" w14:textId="77777777" w:rsidR="00690ABB" w:rsidRPr="00FC7496" w:rsidRDefault="00690ABB" w:rsidP="00690ABB">
      <w:pPr>
        <w:pStyle w:val="Heading3"/>
      </w:pPr>
      <w:r w:rsidRPr="00FC7496">
        <w:t>7.25.1</w:t>
      </w:r>
      <w:r w:rsidRPr="00FC7496">
        <w:tab/>
        <w:t>Schedule transmission of MCCH messages</w:t>
      </w:r>
    </w:p>
    <w:p w14:paraId="668BACF7" w14:textId="77777777" w:rsidR="00690ABB" w:rsidRPr="00FC7496" w:rsidRDefault="00467A45" w:rsidP="00690ABB">
      <w:r w:rsidRPr="00FC7496">
        <w:t xml:space="preserve">The rules for the transmission of MCCH messages are specified in TS 36.331 [19], clause 5.8.1.2. </w:t>
      </w:r>
      <w:r w:rsidR="00690ABB" w:rsidRPr="00FC7496">
        <w:t>The ASPs SYSTEM_CTRL_REQ and SYSTEM_CTRL_CNF are used as interface to SS; the following rules apply:</w:t>
      </w:r>
    </w:p>
    <w:p w14:paraId="17777C30" w14:textId="77777777" w:rsidR="00690ABB" w:rsidRPr="00FC7496" w:rsidRDefault="00690ABB" w:rsidP="00690ABB">
      <w:pPr>
        <w:pStyle w:val="B1"/>
      </w:pPr>
      <w:r w:rsidRPr="00FC7496">
        <w:t xml:space="preserve">The complete MCCH information is provided to SS by using a single ASP. The MCCH carries the </w:t>
      </w:r>
      <w:r w:rsidRPr="00FC7496">
        <w:rPr>
          <w:i/>
          <w:iCs/>
        </w:rPr>
        <w:t>MBSFNAreaConfiguration</w:t>
      </w:r>
      <w:r w:rsidRPr="00FC7496">
        <w:t xml:space="preserve"> and may also carry the </w:t>
      </w:r>
      <w:r w:rsidRPr="00FC7496">
        <w:rPr>
          <w:i/>
          <w:iCs/>
        </w:rPr>
        <w:t>MBMSCountingRequest</w:t>
      </w:r>
      <w:r w:rsidRPr="00FC7496">
        <w:t xml:space="preserve"> message.</w:t>
      </w:r>
    </w:p>
    <w:p w14:paraId="5DE40BF6" w14:textId="77777777" w:rsidR="00690ABB" w:rsidRPr="00FC7496" w:rsidRDefault="00690ABB" w:rsidP="00690ABB">
      <w:pPr>
        <w:pStyle w:val="B1"/>
      </w:pPr>
      <w:r w:rsidRPr="00FC7496">
        <w:t>The scheduling information sent to SS is the same as the scheduling information sent to the UE.</w:t>
      </w:r>
    </w:p>
    <w:p w14:paraId="10ABC3FF" w14:textId="77777777" w:rsidR="00690ABB" w:rsidRPr="00FC7496" w:rsidRDefault="00467A45" w:rsidP="00690ABB">
      <w:pPr>
        <w:pStyle w:val="B1"/>
      </w:pPr>
      <w:r w:rsidRPr="00FC7496">
        <w:t>The MCCH information is sent to SS using the asn.1 types, SS shall encode in unaligned PER and add the necessary padding bits as specified in TS 36.331 [19], clause 9.1.1.1.</w:t>
      </w:r>
    </w:p>
    <w:p w14:paraId="288AC922" w14:textId="77777777" w:rsidR="00690ABB" w:rsidRPr="00FC7496" w:rsidRDefault="00690ABB" w:rsidP="00690ABB">
      <w:pPr>
        <w:pStyle w:val="B1"/>
      </w:pPr>
      <w:r w:rsidRPr="00FC7496">
        <w:t>Segmentation occurs when the MCCH message size is larger than the TBS of the MCH. SS starts scheduling all MCCH information blocks from the same SFN.</w:t>
      </w:r>
    </w:p>
    <w:p w14:paraId="6F52D95E" w14:textId="77777777" w:rsidR="00690ABB" w:rsidRPr="00FC7496" w:rsidRDefault="00690ABB" w:rsidP="00690ABB">
      <w:pPr>
        <w:pStyle w:val="B1"/>
        <w:ind w:firstLine="0"/>
      </w:pPr>
      <w:r w:rsidRPr="00FC7496">
        <w:t xml:space="preserve">NOTE: With the default values NPRB=NRBDL=25 for 5 </w:t>
      </w:r>
      <w:r w:rsidR="00467A45" w:rsidRPr="00FC7496">
        <w:t>MHz</w:t>
      </w:r>
      <w:r w:rsidRPr="00FC7496">
        <w:t xml:space="preserve"> and default signalling Imcs =2; then Itbs=2 and the TB size will be 1096 bits, hence segmentation may never happen.</w:t>
      </w:r>
    </w:p>
    <w:p w14:paraId="5869D7F1" w14:textId="77777777" w:rsidR="00690ABB" w:rsidRPr="00FC7496" w:rsidRDefault="00690ABB" w:rsidP="00690ABB">
      <w:pPr>
        <w:pStyle w:val="Heading3"/>
      </w:pPr>
      <w:r w:rsidRPr="00FC7496">
        <w:t>7.25.2</w:t>
      </w:r>
      <w:r w:rsidRPr="00FC7496">
        <w:tab/>
        <w:t>MCCH change notification</w:t>
      </w:r>
    </w:p>
    <w:p w14:paraId="6F8E2EDC" w14:textId="77777777" w:rsidR="00690ABB" w:rsidRPr="00FC7496" w:rsidRDefault="00690ABB" w:rsidP="00690ABB">
      <w:r w:rsidRPr="00FC7496">
        <w:t xml:space="preserve">A change notification is used to indicate the modification of MCCH information. The </w:t>
      </w:r>
      <w:r w:rsidR="00467A45" w:rsidRPr="00FC7496">
        <w:t>notification is</w:t>
      </w:r>
      <w:r w:rsidRPr="00FC7496">
        <w:t xml:space="preserve"> transmitted on PDCCH, it includes the notification indicator provided in the ASP and is transmitted using the M-RNTI (defined in 3GPP TS 36.321 [16] Table 7.1-</w:t>
      </w:r>
      <w:r w:rsidR="00467A45" w:rsidRPr="00FC7496">
        <w:t>1)</w:t>
      </w:r>
      <w:r w:rsidRPr="00FC7496">
        <w:t>.</w:t>
      </w:r>
    </w:p>
    <w:p w14:paraId="3CA8A6DB" w14:textId="77777777" w:rsidR="00690ABB" w:rsidRPr="00FC7496" w:rsidRDefault="00690ABB" w:rsidP="00690ABB">
      <w:r w:rsidRPr="00FC7496">
        <w:t xml:space="preserve">The notification messages are sent during one modification period before transmitting the modified MCCH information. The SFN for the start of modification period is calculated by TTCN. The modified MCCH information and the calculated SFN are provided in the ASP SYSTEM_CTRL_REQ. </w:t>
      </w:r>
      <w:r w:rsidR="00467A45" w:rsidRPr="00FC7496">
        <w:t>The notification messages are sent on SFN/subframes calculated by TTCN according to 36.331 [19] clause 6.3.7.</w:t>
      </w:r>
    </w:p>
    <w:p w14:paraId="2D15FFFE" w14:textId="77777777" w:rsidR="00690ABB" w:rsidRPr="00FC7496" w:rsidRDefault="00690ABB" w:rsidP="00690ABB">
      <w:pPr>
        <w:pStyle w:val="Heading3"/>
      </w:pPr>
      <w:r w:rsidRPr="00FC7496">
        <w:t>7.25.3</w:t>
      </w:r>
      <w:r w:rsidRPr="00FC7496">
        <w:tab/>
        <w:t>MTCH data scheduling</w:t>
      </w:r>
    </w:p>
    <w:p w14:paraId="400A8459" w14:textId="77777777" w:rsidR="009C1781" w:rsidRPr="00FC7496" w:rsidRDefault="00690ABB" w:rsidP="009C1781">
      <w:r w:rsidRPr="00FC7496">
        <w:t>The SS is configured with configuration parameters for CSA, PMCH, MRBs</w:t>
      </w:r>
      <w:r w:rsidR="009C1781" w:rsidRPr="00FC7496">
        <w:t>, MSI</w:t>
      </w:r>
      <w:r w:rsidRPr="00FC7496">
        <w:t xml:space="preserve"> and scheduling information for MTCH data transmission</w:t>
      </w:r>
      <w:r w:rsidR="00325CAC" w:rsidRPr="00FC7496">
        <w:t>.</w:t>
      </w:r>
    </w:p>
    <w:p w14:paraId="6E841256" w14:textId="77777777" w:rsidR="009C1781" w:rsidRPr="00FC7496" w:rsidRDefault="009C1781" w:rsidP="009C1781">
      <w:r w:rsidRPr="00FC7496">
        <w:t>The TTCN shall ensure that:</w:t>
      </w:r>
    </w:p>
    <w:p w14:paraId="5BC05C6F" w14:textId="77777777" w:rsidR="009C1781" w:rsidRPr="00FC7496" w:rsidRDefault="009C1781" w:rsidP="009C1781">
      <w:pPr>
        <w:pStyle w:val="B1"/>
      </w:pPr>
      <w:r w:rsidRPr="00FC7496">
        <w:t>-</w:t>
      </w:r>
      <w:r w:rsidRPr="00FC7496">
        <w:tab/>
        <w:t xml:space="preserve">For each configured MCH, the routing &amp; timing information of the scheduled MRB data is consistent with the configured MSI. </w:t>
      </w:r>
    </w:p>
    <w:p w14:paraId="7DA6FD70" w14:textId="77777777" w:rsidR="009C1781" w:rsidRPr="00FC7496" w:rsidRDefault="009C1781" w:rsidP="009C1781">
      <w:pPr>
        <w:pStyle w:val="B1"/>
      </w:pPr>
      <w:r w:rsidRPr="00FC7496">
        <w:t>-</w:t>
      </w:r>
      <w:r w:rsidRPr="00FC7496">
        <w:tab/>
        <w:t xml:space="preserve">The size of all MRB data scheduled in the same subframe shall fit within the resource allocation of that subframe. </w:t>
      </w:r>
    </w:p>
    <w:p w14:paraId="0A55C034" w14:textId="77777777" w:rsidR="009C1781" w:rsidRPr="00FC7496" w:rsidRDefault="009C1781" w:rsidP="009C1781">
      <w:r w:rsidRPr="00FC7496">
        <w:t>The SS shall ensure that:</w:t>
      </w:r>
    </w:p>
    <w:p w14:paraId="16BB50F4" w14:textId="77777777" w:rsidR="00690ABB" w:rsidRPr="00FC7496" w:rsidRDefault="009C1781" w:rsidP="009C1781">
      <w:pPr>
        <w:pStyle w:val="B1"/>
      </w:pPr>
      <w:r w:rsidRPr="00FC7496">
        <w:t>-</w:t>
      </w:r>
      <w:r w:rsidRPr="00FC7496">
        <w:tab/>
        <w:t>In subframes belonging to the CSA and for which no MCCH/MTCH/MSI data is scheduled by the TTCN, no MCH data shall be sent in MBMS subframes not used as per MSI.</w:t>
      </w:r>
    </w:p>
    <w:p w14:paraId="2B1D4DC0" w14:textId="77777777" w:rsidR="009C1781" w:rsidRPr="00FC7496" w:rsidRDefault="009C1781" w:rsidP="009C1781">
      <w:r w:rsidRPr="00FC7496">
        <w:t xml:space="preserve">If an MTCH packet is scheduled from TTCN in a subframe in which MCCH will be automatically transmitted by SS and/or MSI is configured and needs to be included, the MTCH packet and MCCH data along with possible MSI are included in one MAC PDU and </w:t>
      </w:r>
      <w:r w:rsidRPr="00FC7496">
        <w:rPr>
          <w:i/>
        </w:rPr>
        <w:t>signallingMCS</w:t>
      </w:r>
      <w:r w:rsidRPr="00FC7496">
        <w:t xml:space="preserve"> is used.</w:t>
      </w:r>
    </w:p>
    <w:p w14:paraId="1E3C7F91" w14:textId="77777777" w:rsidR="00690ABB" w:rsidRPr="00FC7496" w:rsidRDefault="00467A45" w:rsidP="00690ABB">
      <w:r w:rsidRPr="00FC7496">
        <w:t xml:space="preserve">When data is sent on MTCH the SS shall set the MSI in the MAC header according to TS 36.321 [16] clause 6.1.3.7. </w:t>
      </w:r>
      <w:r w:rsidR="00690ABB" w:rsidRPr="00FC7496">
        <w:t>The periodicity of the MSI is defined by the MCH scheduling period i.e. the MSI is not necessarily included in the subframe where the RLC SDU is transmitted.</w:t>
      </w:r>
    </w:p>
    <w:p w14:paraId="11F695BA" w14:textId="77777777" w:rsidR="008437A2" w:rsidRPr="00FC7496" w:rsidRDefault="008437A2" w:rsidP="008437A2">
      <w:pPr>
        <w:pStyle w:val="Heading2"/>
      </w:pPr>
      <w:r w:rsidRPr="00FC7496">
        <w:t>7.26</w:t>
      </w:r>
      <w:r w:rsidRPr="00FC7496">
        <w:tab/>
      </w:r>
      <w:r w:rsidR="006F52F8" w:rsidRPr="00FC7496">
        <w:t xml:space="preserve">Type B </w:t>
      </w:r>
      <w:r w:rsidRPr="00FC7496">
        <w:rPr>
          <w:rFonts w:cs="Arial"/>
          <w:color w:val="222222"/>
        </w:rPr>
        <w:t>FDD Half-Duplex Considerations</w:t>
      </w:r>
    </w:p>
    <w:p w14:paraId="3BDAAEF4" w14:textId="77777777" w:rsidR="008437A2" w:rsidRPr="00FC7496" w:rsidRDefault="008437A2" w:rsidP="008437A2">
      <w:r w:rsidRPr="00FC7496">
        <w:t>Type B FDD half</w:t>
      </w:r>
      <w:r w:rsidR="006F52F8" w:rsidRPr="00FC7496">
        <w:t>-</w:t>
      </w:r>
      <w:r w:rsidRPr="00FC7496">
        <w:t>duplex UE has limitations in receiving a DL subframe preceding or following a UL subframe for the same UE hence a blank subframe is needed. In [non TTI bundling considerations] max 3 contiguous subframes UL or DL can be scheduled. And after and before any contiguous DL/UL subframes block a blank subframe is needed.</w:t>
      </w:r>
    </w:p>
    <w:p w14:paraId="4F768AD3" w14:textId="77777777" w:rsidR="008437A2" w:rsidRPr="00FC7496" w:rsidRDefault="008437A2" w:rsidP="008437A2">
      <w:r w:rsidRPr="00FC7496">
        <w:t>If the UE under test is a Type B FDD half</w:t>
      </w:r>
      <w:r w:rsidR="006F52F8" w:rsidRPr="00FC7496">
        <w:t>-</w:t>
      </w:r>
      <w:r w:rsidRPr="00FC7496">
        <w:t>duplex UE:</w:t>
      </w:r>
    </w:p>
    <w:p w14:paraId="11B8A5BC" w14:textId="77777777" w:rsidR="008437A2" w:rsidRPr="00FC7496" w:rsidRDefault="008437A2" w:rsidP="008437A2">
      <w:pPr>
        <w:pStyle w:val="B1"/>
      </w:pPr>
      <w:r w:rsidRPr="00FC7496">
        <w:t>-</w:t>
      </w:r>
      <w:r w:rsidRPr="00FC7496">
        <w:tab/>
        <w:t>SS will be configured per cell by providing UE category info and FDD half</w:t>
      </w:r>
      <w:r w:rsidR="006F52F8" w:rsidRPr="00FC7496">
        <w:t>-</w:t>
      </w:r>
      <w:r w:rsidRPr="00FC7496">
        <w:t xml:space="preserve">duplex operation. </w:t>
      </w:r>
    </w:p>
    <w:p w14:paraId="73BAD20B" w14:textId="77777777" w:rsidR="008437A2" w:rsidRPr="00FC7496" w:rsidRDefault="008437A2" w:rsidP="008437A2">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6118EB67" w14:textId="77777777" w:rsidR="008437A2" w:rsidRPr="00FC7496" w:rsidRDefault="008437A2" w:rsidP="008437A2">
      <w:pPr>
        <w:pStyle w:val="B1"/>
      </w:pPr>
      <w:r w:rsidRPr="00FC7496">
        <w:t>-</w:t>
      </w:r>
      <w:r w:rsidRPr="00FC7496">
        <w:tab/>
      </w:r>
      <w:r w:rsidR="006F52F8" w:rsidRPr="00FC7496">
        <w:t xml:space="preserve">For UE Category 0, </w:t>
      </w:r>
      <w:r w:rsidRPr="00FC7496">
        <w:t xml:space="preserve">SI scheduling will be configured as per TDD SI scheduling (Table 7.7.2-4) restricting </w:t>
      </w:r>
      <w:r w:rsidR="00E251E4" w:rsidRPr="00FC7496">
        <w:t>system</w:t>
      </w:r>
      <w:r w:rsidRPr="00FC7496">
        <w:t xml:space="preserve"> info transmissions in sub frames 0 and 5.</w:t>
      </w:r>
      <w:r w:rsidR="006F52F8" w:rsidRPr="00FC7496">
        <w:t xml:space="preserve"> </w:t>
      </w:r>
      <w:r w:rsidRPr="00FC7496">
        <w:t>For non-explicitly scheduled new DL transmissions/ new UL grant allocations, the SS shall restrict UL/DL operations as per table below:</w:t>
      </w:r>
    </w:p>
    <w:p w14:paraId="140BAE8E" w14:textId="77777777" w:rsidR="008437A2" w:rsidRPr="00FC7496" w:rsidRDefault="008437A2" w:rsidP="008437A2">
      <w:pPr>
        <w:pStyle w:val="TH"/>
      </w:pPr>
      <w:r w:rsidRPr="00FC7496">
        <w:t xml:space="preserve">Table 7.26-1: Scheduling pattern for type B half-duplex FDD </w:t>
      </w:r>
      <w:r w:rsidR="00E24A3C" w:rsidRPr="00FC7496">
        <w:t xml:space="preserve">Cat.0 </w:t>
      </w:r>
      <w:r w:rsidRPr="00FC7496">
        <w:t>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8437A2" w:rsidRPr="00FC7496" w14:paraId="76ED7929" w14:textId="77777777" w:rsidTr="006F52F8">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432CA" w14:textId="77777777" w:rsidR="008437A2" w:rsidRPr="00FC7496" w:rsidRDefault="008437A2" w:rsidP="00646CBC">
            <w:pPr>
              <w:pStyle w:val="TAH"/>
            </w:pPr>
            <w:r w:rsidRPr="00FC7496">
              <w:t>SFN\</w:t>
            </w:r>
            <w:r w:rsidR="006F52F8" w:rsidRPr="00FC7496">
              <w:t xml:space="preserve"> </w:t>
            </w:r>
            <w:r w:rsidRPr="00FC7496">
              <w:t>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308D2183" w14:textId="77777777" w:rsidR="008437A2" w:rsidRPr="00FC7496" w:rsidRDefault="008437A2" w:rsidP="00646CBC">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14B65EC" w14:textId="77777777" w:rsidR="008437A2" w:rsidRPr="00FC7496" w:rsidRDefault="008437A2" w:rsidP="00646CBC">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491E594" w14:textId="77777777" w:rsidR="008437A2" w:rsidRPr="00FC7496" w:rsidRDefault="008437A2" w:rsidP="00646CBC">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5C21263F" w14:textId="77777777" w:rsidR="008437A2" w:rsidRPr="00FC7496" w:rsidRDefault="008437A2" w:rsidP="00646CBC">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C523A9" w14:textId="77777777" w:rsidR="008437A2" w:rsidRPr="00FC7496" w:rsidRDefault="008437A2" w:rsidP="00646CBC">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BF6165C" w14:textId="77777777" w:rsidR="008437A2" w:rsidRPr="00FC7496" w:rsidRDefault="008437A2" w:rsidP="00646CBC">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AC4ACF3" w14:textId="77777777" w:rsidR="008437A2" w:rsidRPr="00FC7496" w:rsidRDefault="008437A2" w:rsidP="00646CBC">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62BC4E9" w14:textId="77777777" w:rsidR="008437A2" w:rsidRPr="00FC7496" w:rsidRDefault="008437A2" w:rsidP="00646CBC">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2E084C" w14:textId="77777777" w:rsidR="008437A2" w:rsidRPr="00FC7496" w:rsidRDefault="008437A2" w:rsidP="00646CBC">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901036F" w14:textId="77777777" w:rsidR="008437A2" w:rsidRPr="00FC7496" w:rsidRDefault="008437A2" w:rsidP="00646CBC">
            <w:pPr>
              <w:pStyle w:val="TAH"/>
            </w:pPr>
            <w:r w:rsidRPr="00FC7496">
              <w:t>9</w:t>
            </w:r>
          </w:p>
        </w:tc>
      </w:tr>
      <w:tr w:rsidR="008437A2" w:rsidRPr="00FC7496" w14:paraId="64176874" w14:textId="77777777" w:rsidTr="006F52F8">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F4E10CF" w14:textId="77777777" w:rsidR="008437A2" w:rsidRPr="00FC7496" w:rsidRDefault="008437A2" w:rsidP="008437A2">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40E792DE" w14:textId="77777777" w:rsidR="008437A2" w:rsidRPr="00FC7496" w:rsidRDefault="00E24A3C" w:rsidP="008437A2">
            <w:pPr>
              <w:pStyle w:val="TAC"/>
            </w:pPr>
            <w:r w:rsidRPr="00FC7496">
              <w:t>MIB/</w:t>
            </w:r>
            <w:r w:rsidR="008437A2" w:rsidRPr="00FC7496">
              <w:t>SI</w:t>
            </w:r>
          </w:p>
        </w:tc>
        <w:tc>
          <w:tcPr>
            <w:tcW w:w="900" w:type="dxa"/>
            <w:tcBorders>
              <w:top w:val="nil"/>
              <w:left w:val="nil"/>
              <w:bottom w:val="single" w:sz="4" w:space="0" w:color="auto"/>
              <w:right w:val="single" w:sz="4" w:space="0" w:color="auto"/>
            </w:tcBorders>
            <w:shd w:val="clear" w:color="auto" w:fill="auto"/>
            <w:noWrap/>
            <w:vAlign w:val="center"/>
          </w:tcPr>
          <w:p w14:paraId="0EFA14EF" w14:textId="77777777" w:rsidR="008437A2" w:rsidRPr="00FC7496" w:rsidRDefault="008437A2" w:rsidP="008437A2">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2B01D6D6" w14:textId="77777777" w:rsidR="008437A2" w:rsidRPr="00FC7496" w:rsidRDefault="008437A2" w:rsidP="008437A2">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009BAA8F" w14:textId="77777777" w:rsidR="008437A2" w:rsidRPr="00FC7496" w:rsidRDefault="008437A2" w:rsidP="008437A2">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6EEAE91E"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44FE1471" w14:textId="77777777" w:rsidR="008437A2" w:rsidRPr="00FC7496" w:rsidRDefault="008437A2" w:rsidP="008437A2">
            <w:pPr>
              <w:pStyle w:val="TAC"/>
            </w:pPr>
            <w:r w:rsidRPr="00FC7496">
              <w:t>SI</w:t>
            </w:r>
            <w:r w:rsidR="00E24A3C" w:rsidRPr="00FC7496">
              <w:t>B1/SI</w:t>
            </w:r>
          </w:p>
        </w:tc>
        <w:tc>
          <w:tcPr>
            <w:tcW w:w="709" w:type="dxa"/>
            <w:tcBorders>
              <w:top w:val="nil"/>
              <w:left w:val="nil"/>
              <w:bottom w:val="single" w:sz="4" w:space="0" w:color="auto"/>
              <w:right w:val="single" w:sz="4" w:space="0" w:color="auto"/>
            </w:tcBorders>
            <w:shd w:val="clear" w:color="auto" w:fill="auto"/>
            <w:noWrap/>
            <w:vAlign w:val="center"/>
          </w:tcPr>
          <w:p w14:paraId="626311AF" w14:textId="77777777" w:rsidR="008437A2" w:rsidRPr="00FC7496" w:rsidRDefault="008437A2" w:rsidP="008437A2">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0DAA503A"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59D478E4" w14:textId="77777777" w:rsidR="008437A2" w:rsidRPr="00FC7496" w:rsidRDefault="008437A2" w:rsidP="008437A2">
            <w:pPr>
              <w:pStyle w:val="TAC"/>
            </w:pPr>
            <w:r w:rsidRPr="00FC7496">
              <w:t>New DL Data/ UL Grant</w:t>
            </w:r>
          </w:p>
        </w:tc>
        <w:tc>
          <w:tcPr>
            <w:tcW w:w="672" w:type="dxa"/>
            <w:tcBorders>
              <w:top w:val="nil"/>
              <w:left w:val="nil"/>
              <w:bottom w:val="single" w:sz="4" w:space="0" w:color="auto"/>
              <w:right w:val="single" w:sz="4" w:space="0" w:color="auto"/>
            </w:tcBorders>
            <w:shd w:val="clear" w:color="auto" w:fill="auto"/>
            <w:noWrap/>
            <w:vAlign w:val="center"/>
          </w:tcPr>
          <w:p w14:paraId="472EA908" w14:textId="77777777" w:rsidR="008437A2" w:rsidRPr="00FC7496" w:rsidRDefault="008437A2" w:rsidP="008437A2">
            <w:pPr>
              <w:pStyle w:val="TAC"/>
            </w:pPr>
            <w:r w:rsidRPr="00FC7496">
              <w:t>Blank</w:t>
            </w:r>
          </w:p>
        </w:tc>
      </w:tr>
    </w:tbl>
    <w:p w14:paraId="710F0E18" w14:textId="77777777" w:rsidR="00E24A3C" w:rsidRPr="00FC7496" w:rsidRDefault="00E24A3C" w:rsidP="00E24A3C">
      <w:pPr>
        <w:ind w:left="720"/>
      </w:pPr>
    </w:p>
    <w:p w14:paraId="699C9465" w14:textId="77777777" w:rsidR="00E24A3C" w:rsidRPr="00FC7496" w:rsidRDefault="00E24A3C" w:rsidP="00E24A3C">
      <w:pPr>
        <w:numPr>
          <w:ilvl w:val="0"/>
          <w:numId w:val="57"/>
        </w:numPr>
      </w:pPr>
      <w:r w:rsidRPr="00FC7496">
        <w:tab/>
        <w:t>For BL/CE UE, SI scheduling is specified in clause 7.7.2a. BL/CE UE acquires sysinfo in RRC_IDLE. In RRC_CONNECTED BL/CE UE acquires MIB/SIB1-BR only when T311 is running. For non-explicitly scheduled new DL transmissions/ new UL grant allocations:</w:t>
      </w:r>
    </w:p>
    <w:p w14:paraId="36F5D343" w14:textId="77777777" w:rsidR="00E24A3C" w:rsidRPr="00FC7496" w:rsidRDefault="00E24A3C" w:rsidP="00E24A3C">
      <w:pPr>
        <w:pStyle w:val="B2"/>
      </w:pPr>
      <w:r w:rsidRPr="00FC7496">
        <w:t>-</w:t>
      </w:r>
      <w:r w:rsidRPr="00FC7496">
        <w:tab/>
        <w:t xml:space="preserve">No subframe restriction using </w:t>
      </w:r>
      <w:r w:rsidRPr="00FC7496">
        <w:rPr>
          <w:i/>
        </w:rPr>
        <w:t>fdd-DownlinkOrTddSubframeBitmapBR</w:t>
      </w:r>
      <w:r w:rsidRPr="00FC7496">
        <w:t xml:space="preserve"> nor </w:t>
      </w:r>
      <w:r w:rsidRPr="00FC7496">
        <w:rPr>
          <w:i/>
        </w:rPr>
        <w:t>fdd-UplinkSubframeBitmapBR</w:t>
      </w:r>
      <w:r w:rsidRPr="00FC7496">
        <w:t xml:space="preserve"> are provided by TTCN to SS, </w:t>
      </w:r>
    </w:p>
    <w:p w14:paraId="0FB692C0" w14:textId="77777777" w:rsidR="00E24A3C" w:rsidRPr="00FC7496" w:rsidRDefault="00E24A3C" w:rsidP="00E24A3C">
      <w:pPr>
        <w:pStyle w:val="B2"/>
      </w:pPr>
      <w:r w:rsidRPr="00FC7496">
        <w:t>-</w:t>
      </w:r>
      <w:r w:rsidRPr="00FC7496">
        <w:tab/>
        <w:t>The SS shall restrict UL/DL operations as per table below:</w:t>
      </w:r>
    </w:p>
    <w:p w14:paraId="6A288852" w14:textId="77777777" w:rsidR="00E24A3C" w:rsidRPr="00FC7496" w:rsidRDefault="00E24A3C" w:rsidP="00E24A3C">
      <w:pPr>
        <w:pStyle w:val="TH"/>
      </w:pPr>
      <w:r w:rsidRPr="00FC7496">
        <w:t>Table 7.26-2: Scheduling pattern for type B half-duplex FDD BL/CE 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E24A3C" w:rsidRPr="00FC7496" w14:paraId="516E05ED" w14:textId="77777777" w:rsidTr="009B0016">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290F3" w14:textId="77777777" w:rsidR="00E24A3C" w:rsidRPr="00FC7496" w:rsidRDefault="00E24A3C" w:rsidP="009B0016">
            <w:pPr>
              <w:pStyle w:val="TAH"/>
            </w:pPr>
            <w:r w:rsidRPr="00FC7496">
              <w:t>SFN\ 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6D7F87FA" w14:textId="77777777" w:rsidR="00E24A3C" w:rsidRPr="00FC7496" w:rsidRDefault="00E24A3C" w:rsidP="009B0016">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0906985" w14:textId="77777777" w:rsidR="00E24A3C" w:rsidRPr="00FC7496" w:rsidRDefault="00E24A3C" w:rsidP="009B0016">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4F2CFC24" w14:textId="77777777" w:rsidR="00E24A3C" w:rsidRPr="00FC7496" w:rsidRDefault="00E24A3C" w:rsidP="009B0016">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0BD1CF57" w14:textId="77777777" w:rsidR="00E24A3C" w:rsidRPr="00FC7496" w:rsidRDefault="00E24A3C" w:rsidP="009B0016">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B0C036B" w14:textId="77777777" w:rsidR="00E24A3C" w:rsidRPr="00FC7496" w:rsidRDefault="00E24A3C" w:rsidP="009B0016">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6EBC5EF" w14:textId="77777777" w:rsidR="00E24A3C" w:rsidRPr="00FC7496" w:rsidRDefault="00E24A3C" w:rsidP="009B0016">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E154626" w14:textId="77777777" w:rsidR="00E24A3C" w:rsidRPr="00FC7496" w:rsidRDefault="00E24A3C" w:rsidP="009B0016">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1312854" w14:textId="77777777" w:rsidR="00E24A3C" w:rsidRPr="00FC7496" w:rsidRDefault="00E24A3C"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E4D032" w14:textId="77777777" w:rsidR="00E24A3C" w:rsidRPr="00FC7496" w:rsidRDefault="00E24A3C" w:rsidP="009B0016">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5613D20C" w14:textId="77777777" w:rsidR="00E24A3C" w:rsidRPr="00FC7496" w:rsidRDefault="00E24A3C" w:rsidP="009B0016">
            <w:pPr>
              <w:pStyle w:val="TAH"/>
            </w:pPr>
            <w:r w:rsidRPr="00FC7496">
              <w:t>9</w:t>
            </w:r>
          </w:p>
        </w:tc>
      </w:tr>
      <w:tr w:rsidR="00E24A3C" w:rsidRPr="00FC7496" w14:paraId="6E5BA127" w14:textId="77777777" w:rsidTr="009B0016">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4E640B3" w14:textId="77777777" w:rsidR="00E24A3C" w:rsidRPr="00FC7496" w:rsidRDefault="00E24A3C" w:rsidP="009B0016">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104CC036" w14:textId="77777777" w:rsidR="00E24A3C" w:rsidRPr="00FC7496" w:rsidRDefault="00E24A3C" w:rsidP="009B0016">
            <w:pPr>
              <w:pStyle w:val="TAC"/>
            </w:pPr>
            <w:r w:rsidRPr="00FC7496">
              <w:t>MIB/SI-BR</w:t>
            </w:r>
            <w:r w:rsidR="00F56F87" w:rsidRPr="00FC7496">
              <w:t>/New DL Data</w:t>
            </w:r>
          </w:p>
        </w:tc>
        <w:tc>
          <w:tcPr>
            <w:tcW w:w="900" w:type="dxa"/>
            <w:tcBorders>
              <w:top w:val="nil"/>
              <w:left w:val="nil"/>
              <w:bottom w:val="single" w:sz="4" w:space="0" w:color="auto"/>
              <w:right w:val="single" w:sz="4" w:space="0" w:color="auto"/>
            </w:tcBorders>
            <w:shd w:val="clear" w:color="auto" w:fill="auto"/>
            <w:noWrap/>
            <w:vAlign w:val="center"/>
          </w:tcPr>
          <w:p w14:paraId="6B769F65" w14:textId="77777777" w:rsidR="00E24A3C" w:rsidRPr="00FC7496" w:rsidRDefault="00E24A3C" w:rsidP="009B0016">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40CDE658" w14:textId="77777777" w:rsidR="00E24A3C" w:rsidRPr="00FC7496" w:rsidRDefault="00E24A3C" w:rsidP="009B0016">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360A932A" w14:textId="77777777" w:rsidR="00E24A3C" w:rsidRPr="00FC7496" w:rsidRDefault="00E24A3C" w:rsidP="009B0016">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4EBC79E4" w14:textId="77777777" w:rsidR="00E24A3C" w:rsidRPr="00FC7496" w:rsidRDefault="00E24A3C" w:rsidP="009B0016">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center"/>
          </w:tcPr>
          <w:p w14:paraId="2F9CEC2E" w14:textId="77777777" w:rsidR="00E24A3C" w:rsidRPr="00FC7496" w:rsidRDefault="00E24A3C" w:rsidP="009B0016">
            <w:pPr>
              <w:pStyle w:val="TAC"/>
            </w:pPr>
            <w:r w:rsidRPr="00FC7496">
              <w:t>Blank</w:t>
            </w:r>
          </w:p>
        </w:tc>
        <w:tc>
          <w:tcPr>
            <w:tcW w:w="709" w:type="dxa"/>
            <w:tcBorders>
              <w:top w:val="nil"/>
              <w:left w:val="nil"/>
              <w:bottom w:val="single" w:sz="4" w:space="0" w:color="auto"/>
              <w:right w:val="single" w:sz="4" w:space="0" w:color="auto"/>
            </w:tcBorders>
            <w:shd w:val="clear" w:color="auto" w:fill="auto"/>
            <w:noWrap/>
            <w:vAlign w:val="center"/>
          </w:tcPr>
          <w:p w14:paraId="321D7E13" w14:textId="77777777" w:rsidR="00E24A3C" w:rsidRPr="00FC7496" w:rsidRDefault="00E24A3C" w:rsidP="009B0016">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307A5ED1" w14:textId="77777777" w:rsidR="00E24A3C" w:rsidRPr="00FC7496" w:rsidRDefault="00E24A3C" w:rsidP="009B0016">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61944F71" w14:textId="77777777" w:rsidR="00E24A3C" w:rsidRPr="00FC7496" w:rsidRDefault="00F56F87" w:rsidP="009B0016">
            <w:pPr>
              <w:pStyle w:val="TAC"/>
            </w:pPr>
            <w:r w:rsidRPr="00FC7496">
              <w:t>DL Grant</w:t>
            </w:r>
            <w:r w:rsidR="00E24A3C" w:rsidRPr="00FC7496">
              <w:t>/ UL Grant</w:t>
            </w:r>
          </w:p>
        </w:tc>
        <w:tc>
          <w:tcPr>
            <w:tcW w:w="672" w:type="dxa"/>
            <w:tcBorders>
              <w:top w:val="nil"/>
              <w:left w:val="nil"/>
              <w:bottom w:val="single" w:sz="4" w:space="0" w:color="auto"/>
              <w:right w:val="single" w:sz="4" w:space="0" w:color="auto"/>
            </w:tcBorders>
            <w:shd w:val="clear" w:color="auto" w:fill="auto"/>
            <w:noWrap/>
            <w:vAlign w:val="center"/>
          </w:tcPr>
          <w:p w14:paraId="11B881E3" w14:textId="77777777" w:rsidR="00E24A3C" w:rsidRPr="00FC7496" w:rsidRDefault="00E24A3C" w:rsidP="009B0016">
            <w:pPr>
              <w:pStyle w:val="TAC"/>
            </w:pPr>
            <w:r w:rsidRPr="00FC7496">
              <w:t>Blank</w:t>
            </w:r>
          </w:p>
        </w:tc>
      </w:tr>
    </w:tbl>
    <w:p w14:paraId="4C423E24" w14:textId="77777777" w:rsidR="008437A2" w:rsidRPr="00FC7496" w:rsidRDefault="008437A2" w:rsidP="008437A2"/>
    <w:p w14:paraId="2456D75A" w14:textId="77777777" w:rsidR="00F56F87" w:rsidRPr="00FC7496" w:rsidRDefault="00F56F87" w:rsidP="00FC7496">
      <w:pPr>
        <w:pStyle w:val="NO"/>
      </w:pPr>
      <w:r w:rsidRPr="00FC7496">
        <w:t>NOTE 1:</w:t>
      </w:r>
      <w:r w:rsidRPr="00FC7496">
        <w:tab/>
        <w:t>As per TS 36.213[30] clause 7.1.11, the DL data will be 2 subframes after the subframe containing DL Grant on MPDCCH. As per TS 36.213[30] clause 8.0, the UL data will be 4 subframes after the subframe containing UL Grant on MPDCCH.</w:t>
      </w:r>
    </w:p>
    <w:p w14:paraId="32905D3B" w14:textId="77777777" w:rsidR="00F56F87" w:rsidRPr="00FC7496" w:rsidRDefault="00F56F87" w:rsidP="00FC7496">
      <w:pPr>
        <w:pStyle w:val="NO"/>
      </w:pPr>
      <w:r w:rsidRPr="00FC7496">
        <w:t>NOTE 2:</w:t>
      </w:r>
      <w:r w:rsidRPr="00FC7496">
        <w:tab/>
        <w:t>For new DL data transmission, SS transmits DL DCI in subframe 8 and PDSCH data in subframe 0 of the next subframe.</w:t>
      </w:r>
    </w:p>
    <w:p w14:paraId="6755697D" w14:textId="77777777" w:rsidR="008437A2" w:rsidRPr="00FC7496" w:rsidRDefault="008437A2" w:rsidP="008437A2">
      <w:pPr>
        <w:pStyle w:val="B1"/>
      </w:pPr>
      <w:r w:rsidRPr="00FC7496">
        <w:t>-</w:t>
      </w:r>
      <w:r w:rsidRPr="00FC7496">
        <w:tab/>
        <w:t>If HARQ retransmissions are required:</w:t>
      </w:r>
    </w:p>
    <w:p w14:paraId="52BCBE12" w14:textId="77777777" w:rsidR="008437A2" w:rsidRPr="00FC7496" w:rsidRDefault="008437A2" w:rsidP="008437A2">
      <w:pPr>
        <w:pStyle w:val="B2"/>
      </w:pPr>
      <w:r w:rsidRPr="00FC7496">
        <w:t>-</w:t>
      </w:r>
      <w:r w:rsidRPr="00FC7496">
        <w:tab/>
        <w:t>DL retransmissions being asynchronous in nature shall be scheduled by the SS as per above schedule (i.e. subframe 8).</w:t>
      </w:r>
    </w:p>
    <w:p w14:paraId="2DD49454" w14:textId="77777777" w:rsidR="008437A2" w:rsidRPr="00FC7496" w:rsidRDefault="008437A2" w:rsidP="008437A2">
      <w:pPr>
        <w:pStyle w:val="B2"/>
      </w:pPr>
      <w:r w:rsidRPr="00FC7496">
        <w:t>-</w:t>
      </w:r>
      <w:r w:rsidRPr="00FC7496">
        <w:tab/>
        <w:t>UL retransmissions being synchronous will not be limited to subframe 2. i.e. the first UL retransmission will be in frame X+1, subframe 0, second retransmission in frame X+1, subframe 8 and so on.</w:t>
      </w:r>
    </w:p>
    <w:p w14:paraId="4F4B218C" w14:textId="77777777" w:rsidR="008437A2" w:rsidRPr="00FC7496" w:rsidRDefault="008437A2" w:rsidP="008437A2">
      <w:pPr>
        <w:pStyle w:val="B2"/>
      </w:pPr>
      <w:r w:rsidRPr="00FC7496">
        <w:t>-</w:t>
      </w:r>
      <w:r w:rsidRPr="00FC7496">
        <w:tab/>
        <w:t>HARQ retransmissions shall be prioritised over new transmissions.</w:t>
      </w:r>
    </w:p>
    <w:p w14:paraId="1052D932" w14:textId="77777777" w:rsidR="00EF1A87" w:rsidRPr="00FC7496" w:rsidRDefault="00EF1A87" w:rsidP="00EF1A87">
      <w:pPr>
        <w:pStyle w:val="Heading2"/>
      </w:pPr>
      <w:r w:rsidRPr="00FC7496">
        <w:t>7.27</w:t>
      </w:r>
      <w:r w:rsidRPr="00FC7496">
        <w:tab/>
        <w:t>Test method for Device-to-Device Proximity Services</w:t>
      </w:r>
    </w:p>
    <w:p w14:paraId="556304C4" w14:textId="77777777" w:rsidR="00EF1A87" w:rsidRPr="00FC7496" w:rsidRDefault="00EF1A87" w:rsidP="00EF1A87">
      <w:pPr>
        <w:pStyle w:val="Heading3"/>
      </w:pPr>
      <w:r w:rsidRPr="00FC7496">
        <w:t>7.27.1</w:t>
      </w:r>
      <w:r w:rsidRPr="00FC7496">
        <w:tab/>
        <w:t>Direct Discovery test method</w:t>
      </w:r>
    </w:p>
    <w:p w14:paraId="52BAB67B" w14:textId="77777777" w:rsidR="00EF1A87" w:rsidRPr="00FC7496" w:rsidRDefault="00EF1A87" w:rsidP="00EF1A87">
      <w:r w:rsidRPr="00FC7496">
        <w:t>SS-UE is configured in coverage, i.e. it is associated with a EUTRA-cell (as specified in clause 7.27.2.1).</w:t>
      </w:r>
    </w:p>
    <w:p w14:paraId="5FF7805F" w14:textId="77777777" w:rsidR="00EF1A87" w:rsidRPr="00FC7496" w:rsidRDefault="00EF1A87" w:rsidP="00EF1A87">
      <w:r w:rsidRPr="00FC7496">
        <w:t>SS-UE can be configured for sidelink data transmission and/or reception:</w:t>
      </w:r>
    </w:p>
    <w:p w14:paraId="3504A7BC" w14:textId="77777777" w:rsidR="00EF1A87" w:rsidRPr="00FC7496" w:rsidRDefault="00EF1A87" w:rsidP="00EF1A87">
      <w:pPr>
        <w:pStyle w:val="B1"/>
      </w:pPr>
      <w:r w:rsidRPr="00FC7496">
        <w:t>-</w:t>
      </w:r>
      <w:r w:rsidRPr="00FC7496">
        <w:tab/>
        <w:t>When UE under test is configured in sidelink discovery type 1 (i.e. ue-Selected), the SS-UE is configured in reception with the same pool(s) of resource.</w:t>
      </w:r>
    </w:p>
    <w:p w14:paraId="0EA3AE5E" w14:textId="77777777" w:rsidR="00EF1A87" w:rsidRPr="00FC7496" w:rsidRDefault="00EF1A87" w:rsidP="00EF1A87">
      <w:pPr>
        <w:pStyle w:val="B1"/>
      </w:pPr>
      <w:r w:rsidRPr="00FC7496">
        <w:t>-</w:t>
      </w:r>
      <w:r w:rsidRPr="00FC7496">
        <w:tab/>
        <w:t xml:space="preserve">When UE under test is configured in sidelink discovery type 2B (i.e. scheduled), the SS-UE is configured in reception with the same pool of resource and same indexes. </w:t>
      </w:r>
    </w:p>
    <w:p w14:paraId="3865022C" w14:textId="77777777" w:rsidR="006A3214" w:rsidRPr="00FC7496" w:rsidRDefault="00EF1A87" w:rsidP="006A3214">
      <w:pPr>
        <w:pStyle w:val="B1"/>
      </w:pPr>
      <w:r w:rsidRPr="00FC7496">
        <w:t>-</w:t>
      </w:r>
      <w:r w:rsidRPr="00FC7496">
        <w:tab/>
        <w:t>For transmission, TTCN configures the SS-UE with a pool of resources and provides</w:t>
      </w:r>
      <w:r w:rsidR="008C0BA3" w:rsidRPr="00FC7496">
        <w:t xml:space="preserve"> </w:t>
      </w:r>
      <w:r w:rsidRPr="00FC7496">
        <w:t>the SL</w:t>
      </w:r>
      <w:r w:rsidR="006A3214" w:rsidRPr="00FC7496">
        <w:t>_</w:t>
      </w:r>
      <w:r w:rsidRPr="00FC7496">
        <w:t>DATA</w:t>
      </w:r>
      <w:r w:rsidR="006A3214" w:rsidRPr="00FC7496">
        <w:t>_REQ</w:t>
      </w:r>
      <w:r w:rsidRPr="00FC7496">
        <w:t xml:space="preserve"> ASP</w:t>
      </w:r>
      <w:r w:rsidR="008C0BA3" w:rsidRPr="00FC7496">
        <w:t xml:space="preserve"> </w:t>
      </w:r>
      <w:r w:rsidR="006A3214" w:rsidRPr="00FC7496">
        <w:t>including:</w:t>
      </w:r>
    </w:p>
    <w:p w14:paraId="16112A67" w14:textId="77777777" w:rsidR="006A3214" w:rsidRPr="00FC7496" w:rsidRDefault="006A3214" w:rsidP="006A3214">
      <w:pPr>
        <w:pStyle w:val="B2"/>
      </w:pPr>
      <w:r w:rsidRPr="00FC7496">
        <w:t>-</w:t>
      </w:r>
      <w:r w:rsidRPr="00FC7496">
        <w:tab/>
      </w:r>
      <w:r w:rsidR="00EF1A87" w:rsidRPr="00FC7496">
        <w:t>the SL-DCH message</w:t>
      </w:r>
      <w:r w:rsidRPr="00FC7496">
        <w:t xml:space="preserve"> to be transmitted,</w:t>
      </w:r>
    </w:p>
    <w:p w14:paraId="2B9471C8" w14:textId="77777777" w:rsidR="006A3214" w:rsidRPr="00FC7496" w:rsidRDefault="006A3214" w:rsidP="006A3214">
      <w:pPr>
        <w:pStyle w:val="B2"/>
      </w:pPr>
      <w:r w:rsidRPr="00FC7496">
        <w:t>-</w:t>
      </w:r>
      <w:r w:rsidRPr="00FC7496">
        <w:tab/>
        <w:t>the timing info indicating the SFN/Subframe of the first discovery period,</w:t>
      </w:r>
    </w:p>
    <w:p w14:paraId="78DDE09E" w14:textId="77777777" w:rsidR="006A3214" w:rsidRPr="00FC7496" w:rsidRDefault="006A3214" w:rsidP="006A3214">
      <w:pPr>
        <w:pStyle w:val="B2"/>
      </w:pPr>
      <w:r w:rsidRPr="00FC7496">
        <w:t>-</w:t>
      </w:r>
      <w:r w:rsidRPr="00FC7496">
        <w:tab/>
        <w:t>the number of discovery periods in which the message shall be transmitted,</w:t>
      </w:r>
    </w:p>
    <w:p w14:paraId="72FEFADE" w14:textId="77777777" w:rsidR="00EF1A87" w:rsidRPr="00FC7496" w:rsidRDefault="006A3214" w:rsidP="006A3214">
      <w:pPr>
        <w:pStyle w:val="B2"/>
      </w:pPr>
      <w:r w:rsidRPr="00FC7496">
        <w:t>-</w:t>
      </w:r>
      <w:r w:rsidRPr="00FC7496">
        <w:tab/>
        <w:t>the selected PSDCH resource value (n_PSDCH), this value is incremented by TTCN after each transmission cycle. To avoid clashes when multiple PC5_DISCOVERY messages are transmitted within the same discovery period, TTCN will provide different n_PSDCH values.</w:t>
      </w:r>
    </w:p>
    <w:p w14:paraId="3AEAFF06" w14:textId="77777777" w:rsidR="00EF1A87" w:rsidRPr="00FC7496" w:rsidRDefault="00EF1A87" w:rsidP="00EF1A87">
      <w:pPr>
        <w:pStyle w:val="Heading3"/>
      </w:pPr>
      <w:r w:rsidRPr="00FC7496">
        <w:t>7.27.2</w:t>
      </w:r>
      <w:r w:rsidRPr="00FC7496">
        <w:tab/>
        <w:t>Direct Communication test method</w:t>
      </w:r>
    </w:p>
    <w:p w14:paraId="64466411" w14:textId="77777777" w:rsidR="00EF1A87" w:rsidRPr="00FC7496" w:rsidRDefault="00EF1A87" w:rsidP="00EF1A87">
      <w:pPr>
        <w:pStyle w:val="Heading4"/>
      </w:pPr>
      <w:r w:rsidRPr="00FC7496">
        <w:t>7.27.2.1</w:t>
      </w:r>
      <w:r w:rsidRPr="00FC7496">
        <w:tab/>
        <w:t>Synchronisation and SBCCH transmission</w:t>
      </w:r>
    </w:p>
    <w:p w14:paraId="7B79C6AD" w14:textId="77777777" w:rsidR="00EF1A87" w:rsidRPr="00FC7496" w:rsidRDefault="00EF1A87" w:rsidP="00EF1A87">
      <w:r w:rsidRPr="00FC7496">
        <w:t>When configured in coverage, the SS-UE is associated with a EUTRA-cell</w:t>
      </w:r>
      <w:r w:rsidR="006D179B" w:rsidRPr="00FC7496">
        <w:t>, it is configured with</w:t>
      </w:r>
      <w:r w:rsidRPr="00FC7496">
        <w:t xml:space="preserve"> the same configuration parameters i.e. Band, Bandwidth, UL frequency, Cell timing, Frame structure of the associated EUTRA cell.</w:t>
      </w:r>
    </w:p>
    <w:p w14:paraId="09C7C746" w14:textId="77777777" w:rsidR="00EF1A87" w:rsidRPr="00FC7496" w:rsidRDefault="00EF1A87" w:rsidP="00EF1A87">
      <w:r w:rsidRPr="00FC7496">
        <w:t xml:space="preserve">When out of coverage, SS-UE is configured </w:t>
      </w:r>
      <w:r w:rsidR="00E251E4" w:rsidRPr="00FC7496">
        <w:t>explicitly</w:t>
      </w:r>
      <w:r w:rsidRPr="00FC7496">
        <w:t xml:space="preserve"> by TTCN, e.g. Band, Bandwidth, Frame structure. For timing synchronisation SS-UE can be configured either:</w:t>
      </w:r>
    </w:p>
    <w:p w14:paraId="5034759C" w14:textId="77777777" w:rsidR="00EF1A87" w:rsidRPr="00FC7496" w:rsidRDefault="00EF1A87" w:rsidP="00EF1A87">
      <w:pPr>
        <w:pStyle w:val="B1"/>
      </w:pPr>
      <w:r w:rsidRPr="00FC7496">
        <w:t>-</w:t>
      </w:r>
      <w:r w:rsidRPr="00FC7496">
        <w:tab/>
        <w:t xml:space="preserve">To synchronise from UE under test transmitted SLSS/MIB-SL: UE under test is the </w:t>
      </w:r>
      <w:r w:rsidRPr="00FC7496">
        <w:rPr>
          <w:lang w:eastAsia="ja-JP"/>
        </w:rPr>
        <w:t>synchronisation source</w:t>
      </w:r>
      <w:r w:rsidRPr="00FC7496">
        <w:t>. The SS-UE shall use the received SLSS and MIB-SL including the DirectFrameNumber/DirectSubframeNumber as synchronisation source as specified in TS 36.331 [19], clause 5.10.9.2</w:t>
      </w:r>
    </w:p>
    <w:p w14:paraId="0790CFD2" w14:textId="77777777" w:rsidR="00EF1A87" w:rsidRPr="00FC7496" w:rsidRDefault="00EF1A87" w:rsidP="00EF1A87">
      <w:pPr>
        <w:pStyle w:val="B1"/>
      </w:pPr>
      <w:r w:rsidRPr="00FC7496">
        <w:t>-</w:t>
      </w:r>
      <w:r w:rsidRPr="00FC7496">
        <w:tab/>
        <w:t xml:space="preserve">To be the </w:t>
      </w:r>
      <w:r w:rsidRPr="00FC7496">
        <w:rPr>
          <w:lang w:eastAsia="ja-JP"/>
        </w:rPr>
        <w:t>synchronisation source</w:t>
      </w:r>
      <w:r w:rsidRPr="00FC7496">
        <w:t>: SS-UE shall initiate autonomously the DirectFrameNumber/DirectSubframeNumber and transmit SLSS/MIB-SL.</w:t>
      </w:r>
    </w:p>
    <w:p w14:paraId="59815F37" w14:textId="77777777" w:rsidR="00EF1A87" w:rsidRPr="00FC7496" w:rsidRDefault="00EF1A87" w:rsidP="00EF1A87">
      <w:r w:rsidRPr="00FC7496">
        <w:t xml:space="preserve">When the SS-UE is configured by TTCN over </w:t>
      </w:r>
      <w:r w:rsidR="006A3214" w:rsidRPr="00FC7496">
        <w:t xml:space="preserve">sidelink </w:t>
      </w:r>
      <w:r w:rsidRPr="00FC7496">
        <w:t>system control port to receive/transmit SLSS and MIB-SL, the following rules apply:</w:t>
      </w:r>
    </w:p>
    <w:p w14:paraId="532E9619" w14:textId="77777777" w:rsidR="00EF1A87" w:rsidRPr="00FC7496" w:rsidRDefault="00EF1A87" w:rsidP="00EF1A87">
      <w:pPr>
        <w:pStyle w:val="B1"/>
      </w:pPr>
      <w:r w:rsidRPr="00FC7496">
        <w:t>-</w:t>
      </w:r>
      <w:r w:rsidRPr="00FC7496">
        <w:tab/>
        <w:t>For transmission, the complete MIB-SL message is provided to SS-UE. SS-UE shall set the DirectFrameNumber and DirectSubframeNumber in the MIB-SL, a dummy value is provided by TTCN.</w:t>
      </w:r>
    </w:p>
    <w:p w14:paraId="3D41241C" w14:textId="77777777" w:rsidR="00EF1A87" w:rsidRPr="00FC7496" w:rsidRDefault="00EF1A87" w:rsidP="00EF1A87">
      <w:pPr>
        <w:pStyle w:val="B1"/>
      </w:pPr>
      <w:r w:rsidRPr="00FC7496">
        <w:t>-</w:t>
      </w:r>
      <w:r w:rsidRPr="00FC7496">
        <w:tab/>
        <w:t>The MIB-SL is sent to SS-UE using asn.1 types. The rules for encoding and transmission of SBCCH messages (MIB-SL) are specified in TS 36.331 [19].</w:t>
      </w:r>
    </w:p>
    <w:p w14:paraId="071316A6" w14:textId="77777777" w:rsidR="00EF1A87" w:rsidRPr="00FC7496" w:rsidRDefault="00EF1A87" w:rsidP="00EF1A87">
      <w:pPr>
        <w:pStyle w:val="B1"/>
      </w:pPr>
      <w:r w:rsidRPr="00FC7496">
        <w:t>-</w:t>
      </w:r>
      <w:r w:rsidRPr="00FC7496">
        <w:tab/>
        <w:t xml:space="preserve">For reception, SS-UE shall report SLSS or MIB-SL over the </w:t>
      </w:r>
      <w:r w:rsidR="006A3214" w:rsidRPr="00FC7496">
        <w:t xml:space="preserve">sidelink </w:t>
      </w:r>
      <w:r w:rsidRPr="00FC7496">
        <w:t xml:space="preserve">system </w:t>
      </w:r>
      <w:r w:rsidR="006A3214" w:rsidRPr="00FC7496">
        <w:t xml:space="preserve">indication </w:t>
      </w:r>
      <w:r w:rsidRPr="00FC7496">
        <w:t>port.</w:t>
      </w:r>
    </w:p>
    <w:p w14:paraId="025894EE" w14:textId="77777777" w:rsidR="00EF1A87" w:rsidRPr="00FC7496" w:rsidRDefault="00EF1A87" w:rsidP="00EF1A87">
      <w:pPr>
        <w:pStyle w:val="Heading4"/>
      </w:pPr>
      <w:r w:rsidRPr="00FC7496">
        <w:t>7.27.2.2</w:t>
      </w:r>
      <w:r w:rsidRPr="00FC7496">
        <w:tab/>
        <w:t>Sidelink data transmission/reception</w:t>
      </w:r>
    </w:p>
    <w:p w14:paraId="1B5631E6" w14:textId="77777777" w:rsidR="00EF1A87" w:rsidRPr="00FC7496" w:rsidRDefault="00EF1A87" w:rsidP="00EF1A87">
      <w:pPr>
        <w:pStyle w:val="B1"/>
        <w:ind w:left="0" w:firstLine="0"/>
      </w:pPr>
      <w:r w:rsidRPr="00FC7496">
        <w:t>When UE is in coverage and configured in transmission mode 1 (</w:t>
      </w:r>
      <w:r w:rsidR="00E251E4" w:rsidRPr="00FC7496">
        <w:t>i.e.</w:t>
      </w:r>
      <w:r w:rsidRPr="00FC7496">
        <w:t xml:space="preserve"> scheduled), the </w:t>
      </w:r>
      <w:r w:rsidR="006A3214" w:rsidRPr="00FC7496">
        <w:t>s</w:t>
      </w:r>
      <w:r w:rsidRPr="00FC7496">
        <w:t>idelink Scheduling Grant is configured in SS by TTCN over system control port. On PDCCH, the</w:t>
      </w:r>
      <w:r w:rsidRPr="00FC7496">
        <w:rPr>
          <w:b/>
        </w:rPr>
        <w:t xml:space="preserve"> </w:t>
      </w:r>
      <w:r w:rsidRPr="00FC7496">
        <w:t xml:space="preserve">SS informs the UE under test if it is allowed to make </w:t>
      </w:r>
      <w:r w:rsidR="006A3214" w:rsidRPr="00FC7496">
        <w:t>s</w:t>
      </w:r>
      <w:r w:rsidRPr="00FC7496">
        <w:t>idelink data transmission by transmitting 'DCI format 5' including ‘SCI format 0’</w:t>
      </w:r>
      <w:r w:rsidR="006A3214" w:rsidRPr="00FC7496">
        <w:t xml:space="preserve"> with the CRC scrambled by SL-RNTI (acc. </w:t>
      </w:r>
      <w:r w:rsidR="00CB658B" w:rsidRPr="00FC7496">
        <w:t>t</w:t>
      </w:r>
      <w:r w:rsidR="006A3214" w:rsidRPr="00FC7496">
        <w:t>o TS</w:t>
      </w:r>
      <w:r w:rsidR="00CB658B" w:rsidRPr="00FC7496">
        <w:t xml:space="preserve"> 36.</w:t>
      </w:r>
      <w:r w:rsidR="006A3214" w:rsidRPr="00FC7496">
        <w:t>21</w:t>
      </w:r>
      <w:r w:rsidR="008C0BA3" w:rsidRPr="00FC7496">
        <w:t>3 [</w:t>
      </w:r>
      <w:r w:rsidR="0072247E" w:rsidRPr="00FC7496">
        <w:t>30</w:t>
      </w:r>
      <w:r w:rsidR="006A3214" w:rsidRPr="00FC7496">
        <w:t>] clause 14.2)</w:t>
      </w:r>
      <w:r w:rsidRPr="00FC7496">
        <w:t>. The UE under test will transmit on PSCCH/PSSCH as specified in the received DCI format 5 and ‘SCI format 0’. SS shall only react on reception of SR and grant allocation configured from the TTCN. The following sidelink grant allocation is configured:</w:t>
      </w:r>
    </w:p>
    <w:p w14:paraId="54C50A50" w14:textId="77777777" w:rsidR="00EF1A87" w:rsidRPr="00FC7496" w:rsidRDefault="00EF1A87" w:rsidP="00EF1A87">
      <w:pPr>
        <w:pStyle w:val="B1"/>
        <w:keepNext/>
        <w:keepLines/>
      </w:pPr>
      <w:r w:rsidRPr="00FC7496">
        <w:t>-</w:t>
      </w:r>
      <w:r w:rsidRPr="00FC7496">
        <w:tab/>
        <w:t>SS is configured to maintain PUCCH Synch.</w:t>
      </w:r>
    </w:p>
    <w:p w14:paraId="26299407" w14:textId="77777777" w:rsidR="00EF1A87" w:rsidRPr="00FC7496" w:rsidRDefault="00EF1A87" w:rsidP="00EF1A87">
      <w:pPr>
        <w:pStyle w:val="B1"/>
      </w:pPr>
      <w:r w:rsidRPr="00FC7496">
        <w:t>-</w:t>
      </w:r>
      <w:r w:rsidRPr="00FC7496">
        <w:tab/>
        <w:t xml:space="preserve">SS is configured to send automatically a 'configured Grant' (in terms of </w:t>
      </w:r>
      <w:r w:rsidRPr="00FC7496">
        <w:rPr>
          <w:i/>
          <w:iCs/>
        </w:rPr>
        <w:t>N</w:t>
      </w:r>
      <w:r w:rsidRPr="00FC7496">
        <w:rPr>
          <w:position w:val="-6"/>
          <w:sz w:val="16"/>
        </w:rPr>
        <w:t>PSCCH</w:t>
      </w:r>
      <w:r w:rsidRPr="00FC7496">
        <w:t xml:space="preserve">, </w:t>
      </w:r>
      <w:r w:rsidRPr="00FC7496">
        <w:rPr>
          <w:i/>
          <w:iCs/>
        </w:rPr>
        <w:t>I</w:t>
      </w:r>
      <w:r w:rsidRPr="00FC7496">
        <w:rPr>
          <w:position w:val="-6"/>
          <w:sz w:val="16"/>
        </w:rPr>
        <w:t>TRP</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242098C7" w14:textId="77777777" w:rsidR="00EF1A87" w:rsidRPr="00FC7496" w:rsidRDefault="00EF1A87" w:rsidP="00EF1A87">
      <w:pPr>
        <w:pStyle w:val="B2"/>
      </w:pPr>
      <w:r w:rsidRPr="00FC7496">
        <w:t>-</w:t>
      </w:r>
      <w:r w:rsidRPr="00FC7496">
        <w:tab/>
        <w:t xml:space="preserve">The default resource for PSCCH is </w:t>
      </w:r>
      <w:r w:rsidRPr="00FC7496">
        <w:rPr>
          <w:i/>
          <w:iCs/>
        </w:rPr>
        <w:t>N</w:t>
      </w:r>
      <w:r w:rsidRPr="00FC7496">
        <w:rPr>
          <w:position w:val="-6"/>
          <w:sz w:val="16"/>
        </w:rPr>
        <w:t>PSCCH</w:t>
      </w:r>
      <w:r w:rsidR="006A3214" w:rsidRPr="00FC7496">
        <w:rPr>
          <w:position w:val="-6"/>
          <w:sz w:val="16"/>
        </w:rPr>
        <w:t xml:space="preserve"> </w:t>
      </w:r>
      <w:r w:rsidRPr="00FC7496">
        <w:t>=</w:t>
      </w:r>
      <w:r w:rsidR="006A3214" w:rsidRPr="00FC7496">
        <w:t xml:space="preserve"> </w:t>
      </w:r>
      <w:r w:rsidR="006D179B" w:rsidRPr="00FC7496">
        <w:t>11</w:t>
      </w:r>
      <w:r w:rsidR="006A3214" w:rsidRPr="00FC7496">
        <w:t>,</w:t>
      </w:r>
    </w:p>
    <w:p w14:paraId="1191C1AB" w14:textId="77777777" w:rsidR="00B93B4C" w:rsidRPr="00FC7496" w:rsidRDefault="00EF1A87" w:rsidP="00B93B4C">
      <w:pPr>
        <w:pStyle w:val="B2"/>
        <w:ind w:left="568"/>
      </w:pPr>
      <w:r w:rsidRPr="00FC7496">
        <w:t>-</w:t>
      </w:r>
      <w:r w:rsidRPr="00FC7496">
        <w:tab/>
        <w:t xml:space="preserve">The default configured grant for PSSCH in SCI format 0 is </w:t>
      </w:r>
      <w:r w:rsidRPr="00FC7496">
        <w:rPr>
          <w:i/>
          <w:iCs/>
        </w:rPr>
        <w:t>I</w:t>
      </w:r>
      <w:r w:rsidRPr="00FC7496">
        <w:rPr>
          <w:position w:val="-6"/>
          <w:sz w:val="16"/>
        </w:rPr>
        <w:t>TRP</w:t>
      </w:r>
      <w:r w:rsidRPr="00FC7496">
        <w:t xml:space="preserve"> =</w:t>
      </w:r>
      <w:r w:rsidR="008C0BA3" w:rsidRPr="00FC7496">
        <w:t xml:space="preserve"> </w:t>
      </w:r>
      <w:r w:rsidR="006D179B" w:rsidRPr="00FC7496">
        <w:t>36</w:t>
      </w:r>
      <w:r w:rsidRPr="00FC7496">
        <w:t xml:space="preserve"> and </w:t>
      </w:r>
      <w:r w:rsidRPr="00FC7496">
        <w:rPr>
          <w:i/>
          <w:iCs/>
        </w:rPr>
        <w:t>N</w:t>
      </w:r>
      <w:r w:rsidRPr="00FC7496">
        <w:rPr>
          <w:position w:val="-6"/>
          <w:sz w:val="16"/>
        </w:rPr>
        <w:t>PRB</w:t>
      </w:r>
      <w:r w:rsidRPr="00FC7496">
        <w:rPr>
          <w:rFonts w:eastAsia="Calibri"/>
        </w:rPr>
        <w:t xml:space="preserve"> </w:t>
      </w:r>
      <w:r w:rsidRPr="00FC7496">
        <w:t>=</w:t>
      </w:r>
      <w:r w:rsidR="008C0BA3" w:rsidRPr="00FC7496">
        <w:t xml:space="preserve"> </w:t>
      </w:r>
      <w:r w:rsidR="006A3214" w:rsidRPr="00FC7496">
        <w:t>25</w:t>
      </w:r>
      <w:r w:rsidRPr="00FC7496">
        <w:t>. The SS shall allocate resource allocation RBs corresponding to PRB indices 0..(</w:t>
      </w:r>
      <w:r w:rsidRPr="00FC7496">
        <w:rPr>
          <w:i/>
          <w:iCs/>
        </w:rPr>
        <w:t>N</w:t>
      </w:r>
      <w:r w:rsidRPr="00FC7496">
        <w:rPr>
          <w:position w:val="-6"/>
          <w:sz w:val="16"/>
        </w:rPr>
        <w:t>PRB</w:t>
      </w:r>
      <w:r w:rsidRPr="00FC7496">
        <w:t>-1).</w:t>
      </w:r>
    </w:p>
    <w:p w14:paraId="1FBF7984" w14:textId="77777777" w:rsidR="00EF1A87" w:rsidRPr="00FC7496" w:rsidRDefault="00EF1A87" w:rsidP="00EF1A87">
      <w:pPr>
        <w:pStyle w:val="B2"/>
        <w:ind w:left="568"/>
      </w:pPr>
      <w:r w:rsidRPr="00FC7496">
        <w:t>-</w:t>
      </w:r>
      <w:r w:rsidR="00B93B4C" w:rsidRPr="00FC7496">
        <w:tab/>
      </w:r>
      <w:r w:rsidRPr="00FC7496">
        <w:t>SS-UE is configured with the same pool(s) of resources as UE under test.</w:t>
      </w:r>
    </w:p>
    <w:p w14:paraId="0FA57FDE" w14:textId="77777777" w:rsidR="00EF1A87" w:rsidRPr="00FC7496" w:rsidRDefault="00EF1A87" w:rsidP="00EF1A87">
      <w:r w:rsidRPr="00FC7496">
        <w:t>When UE is out of coverage or configured in transmission mode 2 (i.e. ue-Selected), UE selects autonomously the resources on PSCCH/PSSCH. SS-UE is configured with the same pool(s) of resources as UE under test.</w:t>
      </w:r>
    </w:p>
    <w:p w14:paraId="5B2722FE" w14:textId="77777777" w:rsidR="000C6AD3" w:rsidRPr="00FC7496" w:rsidRDefault="00EF1A87" w:rsidP="000C6AD3">
      <w:r w:rsidRPr="00FC7496">
        <w:t xml:space="preserve">The SS-UE, when triggered to transmit data, is configured with </w:t>
      </w:r>
      <w:r w:rsidR="006A3214" w:rsidRPr="00FC7496">
        <w:rPr>
          <w:i/>
          <w:iCs/>
        </w:rPr>
        <w:t>I</w:t>
      </w:r>
      <w:r w:rsidR="006A3214" w:rsidRPr="00FC7496">
        <w:rPr>
          <w:position w:val="-6"/>
          <w:sz w:val="16"/>
        </w:rPr>
        <w:t>MCS</w:t>
      </w:r>
      <w:r w:rsidR="006A3214" w:rsidRPr="00FC7496">
        <w:t xml:space="preserve">=0 and </w:t>
      </w:r>
      <w:r w:rsidRPr="00FC7496">
        <w:t xml:space="preserve">the same </w:t>
      </w:r>
      <w:r w:rsidR="006A3214" w:rsidRPr="00FC7496">
        <w:rPr>
          <w:i/>
          <w:iCs/>
        </w:rPr>
        <w:t>N</w:t>
      </w:r>
      <w:r w:rsidR="006A3214" w:rsidRPr="00FC7496">
        <w:rPr>
          <w:position w:val="-6"/>
          <w:sz w:val="16"/>
        </w:rPr>
        <w:t>PSCCH</w:t>
      </w:r>
      <w:r w:rsidR="006A3214" w:rsidRPr="00FC7496">
        <w:rPr>
          <w:i/>
          <w:iCs/>
        </w:rPr>
        <w:t xml:space="preserve"> , I</w:t>
      </w:r>
      <w:r w:rsidR="006A3214" w:rsidRPr="00FC7496">
        <w:rPr>
          <w:position w:val="-6"/>
          <w:sz w:val="16"/>
        </w:rPr>
        <w:t>TRP</w:t>
      </w:r>
      <w:r w:rsidR="006A3214" w:rsidRPr="00FC7496">
        <w:t xml:space="preserve"> and </w:t>
      </w:r>
      <w:r w:rsidR="006A3214" w:rsidRPr="00FC7496">
        <w:rPr>
          <w:i/>
          <w:iCs/>
        </w:rPr>
        <w:t>N</w:t>
      </w:r>
      <w:r w:rsidR="006A3214" w:rsidRPr="00FC7496">
        <w:rPr>
          <w:position w:val="-6"/>
          <w:sz w:val="16"/>
        </w:rPr>
        <w:t>PRB</w:t>
      </w:r>
      <w:r w:rsidRPr="00FC7496">
        <w:t xml:space="preserve"> as specified above.</w:t>
      </w:r>
    </w:p>
    <w:p w14:paraId="07763EB9" w14:textId="77777777" w:rsidR="00EF1A87" w:rsidRPr="00FC7496" w:rsidRDefault="000C6AD3" w:rsidP="000C6AD3">
      <w:pPr>
        <w:rPr>
          <w:shd w:val="clear" w:color="auto" w:fill="FFFFFF"/>
        </w:rPr>
      </w:pPr>
      <w:r w:rsidRPr="00FC7496">
        <w:t>SS-UE is configured with a ProSe layer 2 identity and with the UE ProSe layer 2 identity. When configured in transmission, the SS-UE shall construct the MAC packets using these identities. In reception, SS-UE shall send to TTCN only the PDCP data packets received with the correct layer 2 identities in PSCCH and in MAC headers.</w:t>
      </w:r>
    </w:p>
    <w:p w14:paraId="5E50E784" w14:textId="77777777" w:rsidR="00CA5DF7" w:rsidRPr="00FC7496" w:rsidRDefault="00CA5DF7" w:rsidP="00CA5DF7">
      <w:pPr>
        <w:pStyle w:val="Heading2"/>
        <w:rPr>
          <w:rFonts w:cs="Arial"/>
          <w:b/>
          <w:szCs w:val="32"/>
        </w:rPr>
      </w:pPr>
      <w:r w:rsidRPr="00FC7496">
        <w:rPr>
          <w:rFonts w:cs="Arial"/>
          <w:szCs w:val="32"/>
        </w:rPr>
        <w:t>7.28</w:t>
      </w:r>
      <w:r w:rsidRPr="00FC7496">
        <w:rPr>
          <w:rFonts w:cs="Arial"/>
          <w:szCs w:val="32"/>
        </w:rPr>
        <w:tab/>
        <w:t>Test method for SC-PTM</w:t>
      </w:r>
    </w:p>
    <w:p w14:paraId="60CEA884" w14:textId="77777777" w:rsidR="00CA5DF7" w:rsidRPr="00FC7496" w:rsidRDefault="00CA5DF7" w:rsidP="00CA5DF7">
      <w:pPr>
        <w:pStyle w:val="Heading3"/>
      </w:pPr>
      <w:r w:rsidRPr="00FC7496">
        <w:t>7.28.1</w:t>
      </w:r>
      <w:r w:rsidRPr="00FC7496">
        <w:tab/>
        <w:t>Schedule transmission of SC-MCCH messages</w:t>
      </w:r>
    </w:p>
    <w:p w14:paraId="7323A991" w14:textId="77777777" w:rsidR="00CA5DF7" w:rsidRPr="00FC7496" w:rsidRDefault="00CA5DF7" w:rsidP="00CA5DF7">
      <w:r w:rsidRPr="00FC7496">
        <w:t>The rules for the transmission of SC-MCCH messages are specified in TS 36.331 [19], clause 5.8a.1.2. The ASPs SYSTEM_CTRL_REQ and SYSTEM_CTRL_CNF are used as interface to SS; the following rules apply:</w:t>
      </w:r>
    </w:p>
    <w:p w14:paraId="3A2D02CE" w14:textId="77777777" w:rsidR="00CA5DF7" w:rsidRPr="00FC7496" w:rsidRDefault="00CA5DF7" w:rsidP="00CA5DF7">
      <w:pPr>
        <w:pStyle w:val="B1"/>
      </w:pPr>
      <w:r w:rsidRPr="00FC7496">
        <w:t>-</w:t>
      </w:r>
      <w:r w:rsidRPr="00FC7496">
        <w:tab/>
        <w:t xml:space="preserve">The complete SC-MCCH information is provided to SS by using a single ASP. The SC-MCCH carries the </w:t>
      </w:r>
      <w:r w:rsidRPr="00FC7496">
        <w:rPr>
          <w:i/>
          <w:iCs/>
        </w:rPr>
        <w:t>SPCTMConfiguration</w:t>
      </w:r>
      <w:r w:rsidRPr="00FC7496">
        <w:t xml:space="preserve"> message.</w:t>
      </w:r>
    </w:p>
    <w:p w14:paraId="6BD17EA9" w14:textId="77777777" w:rsidR="00CA5DF7" w:rsidRPr="00FC7496" w:rsidRDefault="00CA5DF7" w:rsidP="00CA5DF7">
      <w:pPr>
        <w:pStyle w:val="B1"/>
      </w:pPr>
      <w:r w:rsidRPr="00FC7496">
        <w:t>-</w:t>
      </w:r>
      <w:r w:rsidRPr="00FC7496">
        <w:tab/>
        <w:t>The scheduling information sent to SS is the same as the scheduling information sent to the UE.</w:t>
      </w:r>
    </w:p>
    <w:p w14:paraId="5EF513D3" w14:textId="77777777" w:rsidR="00CA5DF7" w:rsidRPr="00FC7496" w:rsidRDefault="00CA5DF7" w:rsidP="00CA5DF7">
      <w:pPr>
        <w:pStyle w:val="B1"/>
      </w:pPr>
      <w:r w:rsidRPr="00FC7496">
        <w:t>-</w:t>
      </w:r>
      <w:r w:rsidRPr="00FC7496">
        <w:tab/>
        <w:t>The SC-MCCH information is sent to SS using the asn.1 types, SS shall encode in unaligned PER and add the necessary padding bits as specified in TS 36.331 [19], clause 9.1.1.7.</w:t>
      </w:r>
    </w:p>
    <w:p w14:paraId="7B067E5C" w14:textId="77777777" w:rsidR="00CA5DF7" w:rsidRPr="00FC7496" w:rsidRDefault="00CA5DF7" w:rsidP="00CA5DF7">
      <w:pPr>
        <w:pStyle w:val="B1"/>
      </w:pPr>
      <w:r w:rsidRPr="00FC7496">
        <w:t>-</w:t>
      </w:r>
      <w:r w:rsidRPr="00FC7496">
        <w:tab/>
        <w:t>Segmentation occurs when the SC-MCCH message size is larger than the TBS of the DL-SCH. SS starts scheduling all SC-MCCH information blocks from the same SFN.</w:t>
      </w:r>
    </w:p>
    <w:p w14:paraId="432A812A" w14:textId="77777777" w:rsidR="00CA5DF7" w:rsidRPr="00FC7496" w:rsidRDefault="00CA5DF7" w:rsidP="00CA5DF7">
      <w:pPr>
        <w:pStyle w:val="NO"/>
      </w:pPr>
      <w:r w:rsidRPr="00FC7496">
        <w:t>NOTE:</w:t>
      </w:r>
      <w:r w:rsidRPr="00FC7496">
        <w:tab/>
        <w:t>With the default values NPRB=NRBDL=25 for 5 MHz and default signalling Imcs =2; then Itbs=2 and the TB size will be 1096 bits, hence segmentation may never happen.</w:t>
      </w:r>
    </w:p>
    <w:p w14:paraId="50A9F7E8" w14:textId="77777777" w:rsidR="00CA5DF7" w:rsidRPr="00FC7496" w:rsidRDefault="00CA5DF7" w:rsidP="00CA5DF7">
      <w:pPr>
        <w:pStyle w:val="Heading3"/>
      </w:pPr>
      <w:r w:rsidRPr="00FC7496">
        <w:t>7.28.2</w:t>
      </w:r>
      <w:r w:rsidRPr="00FC7496">
        <w:tab/>
        <w:t>SC-MCCH information change</w:t>
      </w:r>
    </w:p>
    <w:p w14:paraId="23985C58" w14:textId="77777777" w:rsidR="00CA5DF7" w:rsidRPr="00FC7496" w:rsidRDefault="00CA5DF7" w:rsidP="00CA5DF7">
      <w:r w:rsidRPr="00FC7496">
        <w:t xml:space="preserve">There are two possibilities to update SC-MCCH information. One is to transmit modified SC-MCCH information at the beginning of the modification period. Alternatively, notification mechanism can be used.  The notification is transmitted using the DCI format 1C with SC-N-RNTI (defined in 3GPP TS 36.321 [16] Table 7.1-1) and one bit within the 8-bit bitmap. The notification is sent </w:t>
      </w:r>
      <w:r w:rsidRPr="00FC7496">
        <w:rPr>
          <w:lang w:eastAsia="zh-CN"/>
        </w:rPr>
        <w:t xml:space="preserve">in the first subframe, which can be used for SC-MCCH transmission in a repetition period. Modified SC-MCCH message is to be transmitted starting from the same subframe, as defined in TS 36.300 clause </w:t>
      </w:r>
      <w:r w:rsidRPr="00FC7496">
        <w:t>15.3.5a.</w:t>
      </w:r>
    </w:p>
    <w:p w14:paraId="271B6660" w14:textId="77777777" w:rsidR="00CA5DF7" w:rsidRPr="00FC7496" w:rsidRDefault="00CA5DF7" w:rsidP="00CA5DF7">
      <w:r w:rsidRPr="00FC7496">
        <w:t xml:space="preserve">The SFN for the start of modification to SC-MCCH is calculated by TTCN according to TS 36.331 [19] clause 6.3.1 as defined for </w:t>
      </w:r>
      <w:r w:rsidRPr="00FC7496">
        <w:rPr>
          <w:i/>
        </w:rPr>
        <w:t>SystemInformationBlockType20</w:t>
      </w:r>
      <w:r w:rsidRPr="00FC7496">
        <w:t>. The modified SC-MCCH information, the calculated SFN and a flag, pointing on if a notification mechanism has to be used, are provided in the ASP SYSTEM_CTRL_REQ.</w:t>
      </w:r>
    </w:p>
    <w:p w14:paraId="61333283" w14:textId="77777777" w:rsidR="00CA5DF7" w:rsidRPr="00FC7496" w:rsidRDefault="00CA5DF7" w:rsidP="00CA5DF7">
      <w:pPr>
        <w:pStyle w:val="Heading3"/>
      </w:pPr>
      <w:r w:rsidRPr="00FC7496">
        <w:t>7.28.3</w:t>
      </w:r>
      <w:r w:rsidRPr="00FC7496">
        <w:tab/>
        <w:t>SC-MTCH data scheduling</w:t>
      </w:r>
    </w:p>
    <w:p w14:paraId="0425A9EE" w14:textId="77777777" w:rsidR="00CA5DF7" w:rsidRPr="00FC7496" w:rsidRDefault="00CA5DF7" w:rsidP="00CA5DF7">
      <w:r w:rsidRPr="00FC7496">
        <w:t>The SS may be configured with scheduling information for SC-MTCH data transmission. The TTCN shall ensure that SC-MTCH packets will be scheduled for the transmission only during the Active Time for a PDCCH subframe as defined in TS 36.321 [16] clause 5.7a.</w:t>
      </w:r>
    </w:p>
    <w:p w14:paraId="33F4B6E0" w14:textId="77777777" w:rsidR="00316006" w:rsidRPr="00FC7496" w:rsidRDefault="00316006" w:rsidP="00316006">
      <w:pPr>
        <w:pStyle w:val="Heading2"/>
      </w:pPr>
      <w:r w:rsidRPr="00FC7496">
        <w:t>7.29</w:t>
      </w:r>
      <w:r w:rsidRPr="00FC7496">
        <w:tab/>
        <w:t>Test method for V2X Services</w:t>
      </w:r>
    </w:p>
    <w:p w14:paraId="4E1877AE" w14:textId="77777777" w:rsidR="00316006" w:rsidRPr="00FC7496" w:rsidRDefault="00316006" w:rsidP="00316006">
      <w:pPr>
        <w:pStyle w:val="Heading3"/>
      </w:pPr>
      <w:r w:rsidRPr="00FC7496">
        <w:t>7.29.1</w:t>
      </w:r>
      <w:r w:rsidRPr="00FC7496">
        <w:tab/>
        <w:t>Synchronisation and SBCCH transmission</w:t>
      </w:r>
    </w:p>
    <w:p w14:paraId="1BB432EB" w14:textId="77777777" w:rsidR="00316006" w:rsidRPr="00FC7496" w:rsidRDefault="00B93B4C" w:rsidP="00316006">
      <w:r w:rsidRPr="00FC7496">
        <w:t xml:space="preserve">In coverage and out of coverage configurations defined in clause 7.27.2.1 apply with the exception that MIB-SL is replaced by MIB-SL-V2X. </w:t>
      </w:r>
      <w:r w:rsidR="00316006" w:rsidRPr="00FC7496">
        <w:t xml:space="preserve">In addition, </w:t>
      </w:r>
      <w:r w:rsidRPr="00FC7496">
        <w:t xml:space="preserve">the </w:t>
      </w:r>
      <w:r w:rsidR="00316006" w:rsidRPr="00FC7496">
        <w:t>SS-UE can be configured in GNSS/UTC time synchronised</w:t>
      </w:r>
      <w:r w:rsidRPr="00FC7496">
        <w:t xml:space="preserve"> mode, in which case</w:t>
      </w:r>
      <w:r w:rsidR="00316006" w:rsidRPr="00FC7496">
        <w:t xml:space="preserve"> GNSS </w:t>
      </w:r>
      <w:r w:rsidRPr="00FC7496">
        <w:t xml:space="preserve">data </w:t>
      </w:r>
      <w:r w:rsidR="00316006" w:rsidRPr="00FC7496">
        <w:t xml:space="preserve">and </w:t>
      </w:r>
      <w:r w:rsidRPr="00FC7496">
        <w:t xml:space="preserve">the </w:t>
      </w:r>
      <w:r w:rsidR="00316006" w:rsidRPr="00FC7496">
        <w:t>SS-UE shall be UTC time synchronised.</w:t>
      </w:r>
      <w:r w:rsidRPr="00FC7496">
        <w:t xml:space="preserve"> SS-UE shall calculate the DFN and Subframe in accordance with TS 36.331[19] clause 5.10.14.</w:t>
      </w:r>
    </w:p>
    <w:p w14:paraId="6B1219A4" w14:textId="77777777" w:rsidR="00316006" w:rsidRPr="00FC7496" w:rsidRDefault="00316006" w:rsidP="00316006">
      <w:pPr>
        <w:pStyle w:val="Heading3"/>
      </w:pPr>
      <w:r w:rsidRPr="00FC7496">
        <w:t>7.29.2</w:t>
      </w:r>
      <w:r w:rsidRPr="00FC7496">
        <w:tab/>
        <w:t>Sidelink data transmission/reception</w:t>
      </w:r>
    </w:p>
    <w:p w14:paraId="306E923A" w14:textId="77777777" w:rsidR="00B93B4C" w:rsidRPr="00FC7496" w:rsidRDefault="00B93B4C" w:rsidP="00B93B4C">
      <w:r w:rsidRPr="00FC7496">
        <w:t>UE and SS-UE are configured with the same pool(s) of resources.</w:t>
      </w:r>
    </w:p>
    <w:p w14:paraId="1CEC9968" w14:textId="77777777" w:rsidR="000C6AD3" w:rsidRPr="00FC7496" w:rsidRDefault="000C6AD3" w:rsidP="000C6AD3">
      <w:r w:rsidRPr="00FC7496">
        <w:t xml:space="preserve">When configured in transmission, the SS-UE is configured with a layer 2 identity, corresponding to the source layer 2 identity and with the UE layer 2 identity corresponding to the service destination layer 2 identity; the SS-UE shall construct the MAC packets using these identities. The SS-UEs layer 2 </w:t>
      </w:r>
      <w:r w:rsidR="00E97308" w:rsidRPr="00FC7496">
        <w:t>identity is</w:t>
      </w:r>
      <w:r w:rsidRPr="00FC7496">
        <w:t xml:space="preserve"> arbitrarily set to ‘0000BB’H for SS-E1 and ‘0B00EC’H for SS-UE2.</w:t>
      </w:r>
    </w:p>
    <w:p w14:paraId="3BC5F88F" w14:textId="77777777" w:rsidR="000C6AD3" w:rsidRPr="00FC7496" w:rsidRDefault="000C6AD3" w:rsidP="000C6AD3">
      <w:r w:rsidRPr="00FC7496">
        <w:t>When configured in reception, the SS-UE is configured with a layer 2 identity, corresponding to the service destination layer 2 identity; SS-UE shall send to TTCN only the PDCP data packets received with the correct destination layer 2 identities in the MAC header. The source layer 2 identity, randomly and uniquely self-selected by UE, can be any value.</w:t>
      </w:r>
      <w:r w:rsidR="001C7C38" w:rsidRPr="00FC7496">
        <w:t xml:space="preserve"> SS-UE can be configured to enable/disable SCI format 1 in SL-DATA-IND.</w:t>
      </w:r>
    </w:p>
    <w:p w14:paraId="34DD4E42" w14:textId="77777777" w:rsidR="00B93B4C" w:rsidRPr="00FC7496" w:rsidRDefault="00B93B4C" w:rsidP="000C6AD3">
      <w:r w:rsidRPr="00FC7496">
        <w:t>UE can be configured in Transmit mode 3 or 4:</w:t>
      </w:r>
    </w:p>
    <w:p w14:paraId="290FF852" w14:textId="77777777" w:rsidR="00316006" w:rsidRPr="00FC7496" w:rsidRDefault="00B93B4C" w:rsidP="00B93B4C">
      <w:pPr>
        <w:pStyle w:val="B1"/>
      </w:pPr>
      <w:r w:rsidRPr="00FC7496">
        <w:t>-</w:t>
      </w:r>
      <w:r w:rsidRPr="00FC7496">
        <w:tab/>
      </w:r>
      <w:r w:rsidR="00316006" w:rsidRPr="00FC7496">
        <w:t>When UE is configured in transmission mode 3 (i.e. scheduled), the sidelink Scheduling Grant is configured in SS by TTCN over system control port. On PDCCH, the</w:t>
      </w:r>
      <w:r w:rsidR="00316006" w:rsidRPr="00FC7496">
        <w:rPr>
          <w:b/>
        </w:rPr>
        <w:t xml:space="preserve"> </w:t>
      </w:r>
      <w:r w:rsidR="00316006" w:rsidRPr="00FC7496">
        <w:t>SS informs the UE under test if it is allowed to make sidelink data transmission by transmitting 'DCI format 5A' including ‘SCI format 1’ parameters with the CRC scrambled by SL-V-RNTI. The UE under test will transmit on PSCCH/PSSCH as specified in the received DCI format 5A and ‘SCI format 1’. Sidelink SPS grant can be activated/deactivated in SS by TTCN with SL-SPS-V-RNTI scrambling. SS shall only react on reception of SR and grant allocation configured from the TTCN. The following sidelink grant allocation is configured:</w:t>
      </w:r>
    </w:p>
    <w:p w14:paraId="64B61A0F" w14:textId="77777777" w:rsidR="00316006" w:rsidRPr="00FC7496" w:rsidRDefault="00316006" w:rsidP="00B93B4C">
      <w:pPr>
        <w:pStyle w:val="B2"/>
      </w:pPr>
      <w:r w:rsidRPr="00FC7496">
        <w:t>-</w:t>
      </w:r>
      <w:r w:rsidRPr="00FC7496">
        <w:tab/>
        <w:t>SS is configured to maintain PUCCH Synch.</w:t>
      </w:r>
    </w:p>
    <w:p w14:paraId="39129B19" w14:textId="77777777" w:rsidR="00316006" w:rsidRPr="00FC7496" w:rsidRDefault="00316006" w:rsidP="00B93B4C">
      <w:pPr>
        <w:pStyle w:val="B2"/>
      </w:pPr>
      <w:r w:rsidRPr="00FC7496">
        <w:t>-</w:t>
      </w:r>
      <w:r w:rsidRPr="00FC7496">
        <w:tab/>
        <w:t xml:space="preserve">SS is configured to send automatically a 'configured Grant' to the UE on every reception of a Scheduling Request, </w:t>
      </w:r>
      <w:r w:rsidR="000C6AD3" w:rsidRPr="00FC7496">
        <w:t xml:space="preserve">exactly </w:t>
      </w:r>
      <w:r w:rsidRPr="00FC7496">
        <w:t>10 subframes</w:t>
      </w:r>
      <w:r w:rsidR="000C6AD3" w:rsidRPr="00FC7496">
        <w:t xml:space="preserve"> after reception of SL-BSR</w:t>
      </w:r>
      <w:r w:rsidRPr="00FC7496">
        <w:t>:</w:t>
      </w:r>
    </w:p>
    <w:p w14:paraId="19D4EC45" w14:textId="77777777" w:rsidR="00316006" w:rsidRPr="00FC7496" w:rsidRDefault="00316006" w:rsidP="00B93B4C">
      <w:pPr>
        <w:pStyle w:val="B2"/>
      </w:pPr>
      <w:r w:rsidRPr="00FC7496">
        <w:t>-</w:t>
      </w:r>
      <w:r w:rsidRPr="00FC7496">
        <w:tab/>
        <w:t>the Carrier Indication and SL-Index are set as per test case prose</w:t>
      </w:r>
    </w:p>
    <w:p w14:paraId="1878D2E8" w14:textId="77777777" w:rsidR="00316006" w:rsidRPr="00FC7496" w:rsidRDefault="00316006" w:rsidP="00B93B4C">
      <w:pPr>
        <w:pStyle w:val="B2"/>
      </w:pPr>
      <w:r w:rsidRPr="00FC7496">
        <w:t>-</w:t>
      </w:r>
      <w:r w:rsidRPr="00FC7496">
        <w:tab/>
        <w:t xml:space="preserve">the default Lowest index of the subchannel allocation to the initial transmission is set to 0 </w:t>
      </w:r>
    </w:p>
    <w:p w14:paraId="6E3FDED4" w14:textId="77777777" w:rsidR="00316006" w:rsidRPr="00FC7496" w:rsidRDefault="00316006" w:rsidP="00B93B4C">
      <w:pPr>
        <w:pStyle w:val="B2"/>
      </w:pPr>
      <w:r w:rsidRPr="00FC7496">
        <w:t>-</w:t>
      </w:r>
      <w:r w:rsidRPr="00FC7496">
        <w:tab/>
        <w:t xml:space="preserve">the default configured grant for PSSCH in SCI format 1 is: </w:t>
      </w:r>
    </w:p>
    <w:p w14:paraId="23544EF9" w14:textId="77777777" w:rsidR="00316006" w:rsidRPr="00FC7496" w:rsidRDefault="00B93B4C" w:rsidP="00B93B4C">
      <w:pPr>
        <w:pStyle w:val="B3"/>
      </w:pPr>
      <w:r w:rsidRPr="00FC7496">
        <w:t>-</w:t>
      </w:r>
      <w:r w:rsidRPr="00FC7496">
        <w:tab/>
      </w:r>
      <w:r w:rsidR="00316006" w:rsidRPr="00FC7496">
        <w:t xml:space="preserve">Frequency resource location of initial transmission and retransmission </w:t>
      </w:r>
      <w:r w:rsidR="000C6AD3" w:rsidRPr="00FC7496">
        <w:t xml:space="preserve">is set to </w:t>
      </w:r>
      <w:r w:rsidR="00091060" w:rsidRPr="00FC7496">
        <w:t>30</w:t>
      </w:r>
      <w:r w:rsidR="000C6AD3" w:rsidRPr="00FC7496">
        <w:t xml:space="preserve"> for Bandwidth 10 and 10 for Bandwidth 20.</w:t>
      </w:r>
    </w:p>
    <w:p w14:paraId="746665EB" w14:textId="77777777" w:rsidR="00316006" w:rsidRPr="00FC7496" w:rsidRDefault="00B93B4C" w:rsidP="00B93B4C">
      <w:pPr>
        <w:pStyle w:val="B3"/>
      </w:pPr>
      <w:r w:rsidRPr="00FC7496">
        <w:rPr>
          <w:iCs/>
        </w:rPr>
        <w:t>-</w:t>
      </w:r>
      <w:r w:rsidRPr="00FC7496">
        <w:rPr>
          <w:iCs/>
        </w:rPr>
        <w:tab/>
      </w:r>
      <w:r w:rsidR="00316006" w:rsidRPr="00FC7496">
        <w:rPr>
          <w:iCs/>
        </w:rPr>
        <w:t>Time gap</w:t>
      </w:r>
      <w:r w:rsidR="00316006" w:rsidRPr="00FC7496">
        <w:rPr>
          <w:rFonts w:eastAsia="Calibri"/>
        </w:rPr>
        <w:t xml:space="preserve"> </w:t>
      </w:r>
      <w:r w:rsidR="00316006" w:rsidRPr="00FC7496">
        <w:t>= 0, no retransmission is applied</w:t>
      </w:r>
    </w:p>
    <w:p w14:paraId="1760E2CF" w14:textId="77777777" w:rsidR="00316006" w:rsidRPr="00FC7496" w:rsidRDefault="00316006" w:rsidP="00B93B4C">
      <w:pPr>
        <w:pStyle w:val="B2"/>
      </w:pPr>
      <w:r w:rsidRPr="00FC7496">
        <w:t>-</w:t>
      </w:r>
      <w:r w:rsidRPr="00FC7496">
        <w:tab/>
        <w:t>SPS configuration index and Activation/Release are provided when SL-SPS is configured</w:t>
      </w:r>
    </w:p>
    <w:p w14:paraId="7AE9CB2E" w14:textId="77777777" w:rsidR="000C6AD3" w:rsidRPr="00FC7496" w:rsidRDefault="00B93B4C" w:rsidP="000C6AD3">
      <w:pPr>
        <w:pStyle w:val="B1"/>
      </w:pPr>
      <w:r w:rsidRPr="00FC7496">
        <w:t>-</w:t>
      </w:r>
      <w:r w:rsidRPr="00FC7496">
        <w:tab/>
      </w:r>
      <w:r w:rsidR="00316006" w:rsidRPr="00FC7496">
        <w:t>When UE is configured in transmission mode 4 (i.e. ue-Selected), UE selects autonomously the resources on PSCCH/PSSCH.</w:t>
      </w:r>
    </w:p>
    <w:p w14:paraId="76249573" w14:textId="77777777" w:rsidR="00316006" w:rsidRPr="00FC7496" w:rsidRDefault="000C6AD3" w:rsidP="000C6AD3">
      <w:pPr>
        <w:pStyle w:val="B1"/>
      </w:pPr>
      <w:r w:rsidRPr="00FC7496">
        <w:t>-</w:t>
      </w:r>
      <w:r w:rsidRPr="00FC7496">
        <w:tab/>
        <w:t>When specified in the test case prose, when UE retransmits data on PSSCH, SS-UE sends to TTCN all PDCP data packets received on PSSCH independently whether this is a first transmission or a retransmission on PSSCH.</w:t>
      </w:r>
    </w:p>
    <w:p w14:paraId="748652C9" w14:textId="77777777" w:rsidR="00316006" w:rsidRPr="00FC7496" w:rsidRDefault="00316006" w:rsidP="00316006">
      <w:r w:rsidRPr="00FC7496">
        <w:t xml:space="preserve">The SS-UE, when triggered to transmit data, is provided with timing </w:t>
      </w:r>
      <w:r w:rsidR="00091060" w:rsidRPr="00FC7496">
        <w:t>either ‘</w:t>
      </w:r>
      <w:r w:rsidRPr="00FC7496">
        <w:t>timing now</w:t>
      </w:r>
      <w:r w:rsidR="00091060" w:rsidRPr="00FC7496">
        <w:t>’</w:t>
      </w:r>
      <w:r w:rsidRPr="00FC7496">
        <w:t xml:space="preserve"> or </w:t>
      </w:r>
      <w:r w:rsidR="00091060" w:rsidRPr="00FC7496">
        <w:t>‘</w:t>
      </w:r>
      <w:r w:rsidRPr="00FC7496">
        <w:t>SFN/Subframe</w:t>
      </w:r>
      <w:r w:rsidR="00091060" w:rsidRPr="00FC7496">
        <w:t>’</w:t>
      </w:r>
      <w:r w:rsidRPr="00FC7496">
        <w:t xml:space="preserve"> or </w:t>
      </w:r>
      <w:r w:rsidR="00091060" w:rsidRPr="00FC7496">
        <w:t>‘</w:t>
      </w:r>
      <w:r w:rsidRPr="00FC7496">
        <w:t>DFN/DSubframe</w:t>
      </w:r>
      <w:r w:rsidR="00091060" w:rsidRPr="00FC7496">
        <w:t>’</w:t>
      </w:r>
      <w:r w:rsidRPr="00FC7496">
        <w:t>.</w:t>
      </w:r>
      <w:r w:rsidR="000C6AD3" w:rsidRPr="00FC7496">
        <w:t xml:space="preserve"> Multiple STCH packets are transmitted every 20ms</w:t>
      </w:r>
      <w:r w:rsidR="00B93B4C" w:rsidRPr="00FC7496">
        <w:t xml:space="preserve">. </w:t>
      </w:r>
      <w:r w:rsidRPr="00FC7496">
        <w:t>Sensing is not applied to SS-UE. SS-UE is configured with a fixed SCI format 1 grant:</w:t>
      </w:r>
    </w:p>
    <w:p w14:paraId="6022EC84" w14:textId="77777777" w:rsidR="00316006" w:rsidRPr="00FC7496" w:rsidRDefault="00316006" w:rsidP="00316006">
      <w:pPr>
        <w:pStyle w:val="B1"/>
      </w:pPr>
      <w:r w:rsidRPr="00FC7496">
        <w:t>Priority = ‘100’B (arbitrary value)</w:t>
      </w:r>
    </w:p>
    <w:p w14:paraId="36D87BC4" w14:textId="77777777" w:rsidR="00316006" w:rsidRPr="00FC7496" w:rsidRDefault="00316006" w:rsidP="00316006">
      <w:pPr>
        <w:pStyle w:val="B1"/>
      </w:pPr>
      <w:r w:rsidRPr="00FC7496">
        <w:t>Resource Reservation = 0</w:t>
      </w:r>
    </w:p>
    <w:p w14:paraId="2A10D2B0" w14:textId="77777777" w:rsidR="00316006" w:rsidRPr="00FC7496" w:rsidRDefault="00316006" w:rsidP="00316006">
      <w:pPr>
        <w:pStyle w:val="B1"/>
      </w:pPr>
      <w:r w:rsidRPr="00FC7496">
        <w:t xml:space="preserve">Frequency resource location of initial transmission and retransmission </w:t>
      </w:r>
      <w:r w:rsidR="000C6AD3" w:rsidRPr="00FC7496">
        <w:t xml:space="preserve"> is set to 20 for Bandwidth 10 and 10 for Bandwidth 20</w:t>
      </w:r>
    </w:p>
    <w:p w14:paraId="626F8486" w14:textId="77777777" w:rsidR="00316006" w:rsidRPr="00FC7496" w:rsidRDefault="00316006" w:rsidP="00316006">
      <w:pPr>
        <w:pStyle w:val="B1"/>
      </w:pPr>
      <w:r w:rsidRPr="00FC7496">
        <w:rPr>
          <w:iCs/>
        </w:rPr>
        <w:t>Time gap</w:t>
      </w:r>
      <w:r w:rsidRPr="00FC7496">
        <w:rPr>
          <w:rFonts w:eastAsia="Calibri"/>
        </w:rPr>
        <w:t xml:space="preserve"> </w:t>
      </w:r>
      <w:r w:rsidRPr="00FC7496">
        <w:t>= 0, no retransmission is applied</w:t>
      </w:r>
    </w:p>
    <w:p w14:paraId="6B3BF9AB" w14:textId="77777777" w:rsidR="00E97308" w:rsidRPr="00FC7496" w:rsidRDefault="00316006" w:rsidP="00E97308">
      <w:r w:rsidRPr="00FC7496">
        <w:t xml:space="preserve">MCS index = </w:t>
      </w:r>
      <w:r w:rsidR="00091060" w:rsidRPr="00FC7496">
        <w:t>8</w:t>
      </w:r>
    </w:p>
    <w:p w14:paraId="76E61206" w14:textId="77777777" w:rsidR="000C6AD3" w:rsidRPr="00FC7496" w:rsidRDefault="000C6AD3" w:rsidP="000C6AD3">
      <w:pPr>
        <w:pStyle w:val="Heading3"/>
      </w:pPr>
      <w:r w:rsidRPr="00FC7496">
        <w:t>7.29.3</w:t>
      </w:r>
      <w:r w:rsidRPr="00FC7496">
        <w:tab/>
        <w:t>Congestion</w:t>
      </w:r>
    </w:p>
    <w:p w14:paraId="734E6896" w14:textId="77777777" w:rsidR="000C6AD3" w:rsidRPr="00FC7496" w:rsidRDefault="000C6AD3" w:rsidP="000C6AD3">
      <w:r w:rsidRPr="00FC7496">
        <w:t xml:space="preserve">SS-UE is configured to transmit, over PSCCH/PSSCH, QPSK modulated uncorrelated pseudo random data on all RBs on a list of specified subchannels and subframes. </w:t>
      </w:r>
    </w:p>
    <w:p w14:paraId="220F3ECD" w14:textId="77777777" w:rsidR="000C6AD3" w:rsidRPr="00FC7496" w:rsidRDefault="000C6AD3" w:rsidP="000C6AD3">
      <w:r w:rsidRPr="00FC7496">
        <w:t xml:space="preserve">The congestion configuration is provided for one frame, it is repeated continuously or for a specific number of consecutive frames. When continuous transmission is configured the SS-UE shall transmit the congestion until a Deactivate command is received. </w:t>
      </w:r>
    </w:p>
    <w:p w14:paraId="3DE8FF23" w14:textId="77777777" w:rsidR="000C6AD3" w:rsidRPr="00FC7496" w:rsidRDefault="000C6AD3" w:rsidP="000C6AD3">
      <w:r w:rsidRPr="00FC7496">
        <w:t>SS-UE is previously configured in transmission mode so that the necessary timing synchronisation, power level, frequency, bandwidth and subchannels are configured. When configured in transmission mode, only the resource pool is provided with all bits of the transmission subframe bitmap set to ‘1’B.</w:t>
      </w:r>
    </w:p>
    <w:p w14:paraId="2E90B230" w14:textId="77777777" w:rsidR="001C7C38" w:rsidRPr="00FC7496" w:rsidRDefault="001C7C38" w:rsidP="001C7C38">
      <w:pPr>
        <w:pStyle w:val="Heading3"/>
      </w:pPr>
      <w:r w:rsidRPr="00FC7496">
        <w:t>7.29.4</w:t>
      </w:r>
      <w:r w:rsidRPr="00FC7496">
        <w:tab/>
        <w:t>UE transmission/reception over Uu</w:t>
      </w:r>
    </w:p>
    <w:p w14:paraId="0010B86E" w14:textId="77777777" w:rsidR="001C7C38" w:rsidRPr="00FC7496" w:rsidRDefault="001C7C38" w:rsidP="001C7C38">
      <w:r w:rsidRPr="00FC7496">
        <w:t>When UE is receiving V2X data over Uu, SS-UE is not configured. SS can be configured for transmission of data either with:</w:t>
      </w:r>
    </w:p>
    <w:p w14:paraId="1C7FF109" w14:textId="77777777" w:rsidR="001C7C38" w:rsidRPr="00FC7496" w:rsidRDefault="001C7C38" w:rsidP="001C7C38">
      <w:pPr>
        <w:pStyle w:val="B1"/>
      </w:pPr>
      <w:r w:rsidRPr="00FC7496">
        <w:t>-</w:t>
      </w:r>
      <w:r w:rsidRPr="00FC7496">
        <w:tab/>
        <w:t>SC-PTM broadcasting with sc-mcch-RepetitionPeriod-v1430 and sc-mcch-ModificationPeriod-v1430</w:t>
      </w:r>
    </w:p>
    <w:p w14:paraId="734EAC07" w14:textId="77777777" w:rsidR="001C7C38" w:rsidRPr="00FC7496" w:rsidRDefault="001C7C38" w:rsidP="001C7C38">
      <w:pPr>
        <w:pStyle w:val="B1"/>
      </w:pPr>
      <w:r w:rsidRPr="00FC7496">
        <w:t>-</w:t>
      </w:r>
      <w:r w:rsidRPr="00FC7496">
        <w:tab/>
        <w:t>MBMS broadcasting with mcch-RepetitionPeriod-v1430, mcch-ModificationPeriod-v1430 and mch-SchedulingPeriod-v1430.</w:t>
      </w:r>
    </w:p>
    <w:p w14:paraId="2C2A7424" w14:textId="77777777" w:rsidR="00091060" w:rsidRPr="00FC7496" w:rsidRDefault="00091060" w:rsidP="00091060">
      <w:r w:rsidRPr="00FC7496">
        <w:t>When UE is transmitting V2X data over Uu, SS-UE is not configured. SS can be configured with multiple UL SPS.</w:t>
      </w:r>
    </w:p>
    <w:p w14:paraId="73B65C9F" w14:textId="77777777" w:rsidR="00F56F87" w:rsidRPr="00FC7496" w:rsidRDefault="00F56F87" w:rsidP="00FC7496">
      <w:pPr>
        <w:pStyle w:val="Heading2"/>
      </w:pPr>
      <w:r w:rsidRPr="00FC7496">
        <w:t>7.30</w:t>
      </w:r>
      <w:r w:rsidRPr="00FC7496">
        <w:tab/>
        <w:t>Test method for UL Data Compression (UDC)</w:t>
      </w:r>
    </w:p>
    <w:p w14:paraId="360C2DE8" w14:textId="77777777" w:rsidR="00F56F87" w:rsidRPr="00FC7496" w:rsidRDefault="00F56F87" w:rsidP="00FC7496">
      <w:pPr>
        <w:pStyle w:val="Heading3"/>
      </w:pPr>
      <w:r w:rsidRPr="00FC7496">
        <w:t>7.30.1</w:t>
      </w:r>
      <w:r w:rsidRPr="00FC7496">
        <w:tab/>
        <w:t>General</w:t>
      </w:r>
    </w:p>
    <w:p w14:paraId="0C49F7B9" w14:textId="77777777" w:rsidR="00F56F87" w:rsidRPr="00FC7496" w:rsidRDefault="00F56F87" w:rsidP="00F56F87">
      <w:pPr>
        <w:overflowPunct/>
        <w:autoSpaceDE/>
        <w:autoSpaceDN/>
        <w:adjustRightInd/>
        <w:textAlignment w:val="auto"/>
      </w:pPr>
      <w:r w:rsidRPr="00FC7496">
        <w:t>UDC testing uses the PDCP test model (Non ROHC) specified in subclause 4.2.1.3.2. The PDCP is configured in transparent mode. ROHC is not configured. Data sent in DL is not compressed, data sent in UL may be compressed. This is indicated in the UL Data PDUs.</w:t>
      </w:r>
    </w:p>
    <w:p w14:paraId="0CB130E7" w14:textId="77777777" w:rsidR="00F56F87" w:rsidRPr="00FC7496" w:rsidRDefault="00F56F87" w:rsidP="00F56F87">
      <w:pPr>
        <w:overflowPunct/>
        <w:autoSpaceDE/>
        <w:autoSpaceDN/>
        <w:adjustRightInd/>
        <w:textAlignment w:val="auto"/>
      </w:pPr>
      <w:r w:rsidRPr="00FC7496">
        <w:t>UDC works on the condition that the compression buffer and decompression buffer are synchronized. The SS shall support a decompressor and a decompression buffer, which are accessed and controlled by TTCN via a set of external functions.</w:t>
      </w:r>
    </w:p>
    <w:p w14:paraId="04ADC658" w14:textId="77777777" w:rsidR="00F56F87" w:rsidRPr="00FC7496" w:rsidRDefault="00F56F87" w:rsidP="00FC7496">
      <w:pPr>
        <w:pStyle w:val="Heading3"/>
      </w:pPr>
      <w:r w:rsidRPr="00FC7496">
        <w:t>7.30.2</w:t>
      </w:r>
      <w:r w:rsidRPr="00FC7496">
        <w:tab/>
        <w:t>Initialization</w:t>
      </w:r>
    </w:p>
    <w:p w14:paraId="199EC8D5" w14:textId="77777777" w:rsidR="00F56F87" w:rsidRPr="00FC7496" w:rsidRDefault="00F56F87" w:rsidP="00F56F87">
      <w:pPr>
        <w:overflowPunct/>
        <w:autoSpaceDE/>
        <w:autoSpaceDN/>
        <w:adjustRightInd/>
        <w:textAlignment w:val="auto"/>
      </w:pPr>
      <w:r w:rsidRPr="00FC7496">
        <w:t>When the PDCP DRB is configured, a predefined dictionary can be provided to the UE. This dictionary will be used by the UE’s compression function. If no dictionary is provided then the compression buffer will be initialized with all 0s.</w:t>
      </w:r>
    </w:p>
    <w:p w14:paraId="7B8B42F4" w14:textId="77777777" w:rsidR="00F56F87" w:rsidRPr="00FC7496" w:rsidRDefault="00F56F87" w:rsidP="00F56F87">
      <w:pPr>
        <w:overflowPunct/>
        <w:autoSpaceDE/>
        <w:autoSpaceDN/>
        <w:adjustRightInd/>
        <w:textAlignment w:val="auto"/>
      </w:pPr>
      <w:r w:rsidRPr="00FC7496">
        <w:t xml:space="preserve">At the SS side, the external function </w:t>
      </w:r>
      <w:r w:rsidRPr="00FC7496">
        <w:rPr>
          <w:b/>
        </w:rPr>
        <w:t>fx_</w:t>
      </w:r>
      <w:r w:rsidRPr="00FC7496">
        <w:rPr>
          <w:b/>
          <w:lang w:eastAsia="zh-CN"/>
        </w:rPr>
        <w:t>UDC</w:t>
      </w:r>
      <w:r w:rsidRPr="00FC7496">
        <w:rPr>
          <w:b/>
        </w:rPr>
        <w:t>_</w:t>
      </w:r>
      <w:r w:rsidRPr="00FC7496">
        <w:rPr>
          <w:b/>
          <w:lang w:eastAsia="zh-CN"/>
        </w:rPr>
        <w:t xml:space="preserve">Initialise </w:t>
      </w:r>
      <w:r w:rsidRPr="00FC7496">
        <w:rPr>
          <w:lang w:eastAsia="zh-CN"/>
        </w:rPr>
        <w:t>is used to initialize the decompression buffer consistently with the setting of the UE’s compression buffer.  If the compression buffer is reset at the UE side, then the same needs to be done at the SS side. This is normally achieved by passing the reset flag FR, received in the Data PDU, to the decompressor.</w:t>
      </w:r>
    </w:p>
    <w:p w14:paraId="289497F5" w14:textId="77777777" w:rsidR="00F56F87" w:rsidRPr="00FC7496" w:rsidRDefault="00F56F87" w:rsidP="00FC7496">
      <w:pPr>
        <w:pStyle w:val="Heading3"/>
      </w:pPr>
      <w:r w:rsidRPr="00FC7496">
        <w:t>7.30.3</w:t>
      </w:r>
      <w:r w:rsidRPr="00FC7496">
        <w:tab/>
        <w:t>Compression and decompression</w:t>
      </w:r>
    </w:p>
    <w:p w14:paraId="67965BA8" w14:textId="77777777" w:rsidR="00F56F87" w:rsidRPr="00FC7496" w:rsidRDefault="00F56F87" w:rsidP="00F56F87">
      <w:pPr>
        <w:overflowPunct/>
        <w:autoSpaceDE/>
        <w:autoSpaceDN/>
        <w:adjustRightInd/>
        <w:textAlignment w:val="auto"/>
      </w:pPr>
      <w:r w:rsidRPr="00FC7496">
        <w:t>With each PDCP Data PDU the UE provides information if the contained SDU is compressed, if the compression buffer has been reset, as well as the Checksum calculated during compression.</w:t>
      </w:r>
    </w:p>
    <w:p w14:paraId="0E472B14" w14:textId="77777777" w:rsidR="00F56F87" w:rsidRPr="00FC7496" w:rsidRDefault="00F56F87" w:rsidP="00F56F87">
      <w:pPr>
        <w:keepNext/>
        <w:keepLines/>
        <w:overflowPunct/>
        <w:autoSpaceDE/>
        <w:autoSpaceDN/>
        <w:adjustRightInd/>
        <w:spacing w:after="0"/>
        <w:textAlignment w:val="auto"/>
        <w:rPr>
          <w:lang w:eastAsia="zh-CN"/>
        </w:rPr>
      </w:pPr>
      <w:r w:rsidRPr="00FC7496">
        <w:t xml:space="preserve">This information allows the TTCN to request the SS to decompress the data using external function </w:t>
      </w:r>
      <w:r w:rsidRPr="00FC7496">
        <w:rPr>
          <w:b/>
        </w:rPr>
        <w:t>fx_</w:t>
      </w:r>
      <w:r w:rsidRPr="00FC7496">
        <w:rPr>
          <w:b/>
          <w:lang w:eastAsia="zh-CN"/>
        </w:rPr>
        <w:t xml:space="preserve">UDC_Decompress. </w:t>
      </w:r>
      <w:r w:rsidRPr="00FC7496">
        <w:rPr>
          <w:lang w:eastAsia="zh-CN"/>
        </w:rPr>
        <w:t xml:space="preserve">The compressed SDU, as well as the information if the compression was reset or not before compression, are passed. If decompression succeeds then the decompressed SDU, the calculated Checksum, as well as a success indication are returned. The TTCN can then compare the Checksum received in the PDU to the Checksum returned by </w:t>
      </w:r>
      <w:r w:rsidRPr="00FC7496">
        <w:rPr>
          <w:b/>
        </w:rPr>
        <w:t>fx_</w:t>
      </w:r>
      <w:r w:rsidRPr="00FC7496">
        <w:rPr>
          <w:b/>
          <w:lang w:eastAsia="zh-CN"/>
        </w:rPr>
        <w:t>UDC_Decompress</w:t>
      </w:r>
      <w:r w:rsidRPr="00FC7496">
        <w:rPr>
          <w:lang w:eastAsia="zh-CN"/>
        </w:rPr>
        <w:t>. If decompression does not succeed failure is reported.</w:t>
      </w:r>
    </w:p>
    <w:p w14:paraId="5B4C5915" w14:textId="77777777" w:rsidR="00743218" w:rsidRPr="00FC7496" w:rsidRDefault="00743218" w:rsidP="00FC7496">
      <w:pPr>
        <w:pStyle w:val="Heading2"/>
      </w:pPr>
      <w:r w:rsidRPr="00FC7496">
        <w:t>7.31</w:t>
      </w:r>
      <w:r w:rsidRPr="00FC7496">
        <w:tab/>
        <w:t>Test method for QoE Measurement Collection</w:t>
      </w:r>
    </w:p>
    <w:p w14:paraId="1B026B06" w14:textId="77777777" w:rsidR="00743218" w:rsidRPr="00FC7496" w:rsidRDefault="00743218" w:rsidP="00743218">
      <w:pPr>
        <w:overflowPunct/>
        <w:autoSpaceDE/>
        <w:autoSpaceDN/>
        <w:adjustRightInd/>
        <w:textAlignment w:val="auto"/>
      </w:pPr>
      <w:r w:rsidRPr="00FC7496">
        <w:t>Application layer measurement configuration message is wrapped into the</w:t>
      </w:r>
      <w:r w:rsidRPr="00FC7496">
        <w:rPr>
          <w:i/>
        </w:rPr>
        <w:t xml:space="preserve"> measConfigAppLayerContainer</w:t>
      </w:r>
      <w:r w:rsidRPr="00FC7496">
        <w:t xml:space="preserve"> that is an octet string with a maximum length of 1000 bytes. It is delivered to UE via </w:t>
      </w:r>
      <w:r w:rsidRPr="00FC7496">
        <w:rPr>
          <w:i/>
        </w:rPr>
        <w:t>RRCConnectionReconfiguration</w:t>
      </w:r>
      <w:r w:rsidRPr="00FC7496">
        <w:t xml:space="preserve"> message. UE is expected to transmit a corresponding </w:t>
      </w:r>
      <w:r w:rsidRPr="00FC7496">
        <w:rPr>
          <w:i/>
        </w:rPr>
        <w:t>MeasReportAppLayer</w:t>
      </w:r>
      <w:r w:rsidRPr="00FC7496">
        <w:t xml:space="preserve"> message back to the network over the SRB4 that has been configured by the network in advance. It contains </w:t>
      </w:r>
      <w:r w:rsidRPr="00FC7496">
        <w:rPr>
          <w:i/>
        </w:rPr>
        <w:t>measReportAppLayerContainer</w:t>
      </w:r>
      <w:r w:rsidRPr="00FC7496">
        <w:t xml:space="preserve"> that is also an octet string which size is bound to be maximum of 8000 bytes.</w:t>
      </w:r>
    </w:p>
    <w:p w14:paraId="46D08A57" w14:textId="77777777" w:rsidR="00743218" w:rsidRPr="00FC7496" w:rsidRDefault="00743218" w:rsidP="00743218">
      <w:pPr>
        <w:overflowPunct/>
        <w:autoSpaceDE/>
        <w:autoSpaceDN/>
        <w:adjustRightInd/>
        <w:textAlignment w:val="auto"/>
      </w:pPr>
      <w:r w:rsidRPr="00FC7496">
        <w:t xml:space="preserve">The test model does not include an Application Layer, it is limited only to RRC signalling. Thus contents of the </w:t>
      </w:r>
      <w:r w:rsidRPr="00FC7496">
        <w:rPr>
          <w:i/>
        </w:rPr>
        <w:t>measConfigAppLayerContainer</w:t>
      </w:r>
      <w:r w:rsidRPr="00FC7496">
        <w:t xml:space="preserve"> and </w:t>
      </w:r>
      <w:r w:rsidRPr="00FC7496">
        <w:rPr>
          <w:i/>
        </w:rPr>
        <w:t>measReportAppLayerContainer</w:t>
      </w:r>
      <w:r w:rsidRPr="00FC7496">
        <w:t xml:space="preserve"> are dummy bytes. Sending of the Application Layer Measurement report is triggered at the UE using the </w:t>
      </w:r>
      <w:r w:rsidRPr="00FC7496">
        <w:rPr>
          <w:rFonts w:ascii="Courier New" w:hAnsi="Courier New" w:cs="Courier New"/>
        </w:rPr>
        <w:t>+CAPPLEVMR</w:t>
      </w:r>
      <w:r w:rsidRPr="00FC7496">
        <w:t xml:space="preserve"> AT command. </w:t>
      </w:r>
    </w:p>
    <w:p w14:paraId="1AB62B25" w14:textId="6E973889" w:rsidR="0016588A" w:rsidRPr="00FC7496" w:rsidRDefault="0016588A" w:rsidP="0016588A">
      <w:pPr>
        <w:pStyle w:val="Heading2"/>
      </w:pPr>
      <w:r>
        <w:t>7.32</w:t>
      </w:r>
      <w:r>
        <w:tab/>
        <w:t>MTC Wake-Up Signal</w:t>
      </w:r>
    </w:p>
    <w:p w14:paraId="59A1E170" w14:textId="77777777" w:rsidR="0016588A" w:rsidRDefault="0016588A" w:rsidP="0016588A">
      <w:r>
        <w:t xml:space="preserve">The SS shall transmit MWUS signal according to TS 36.211 [35] clause 6.11B. For MWUS generation TTCN provides SS with: </w:t>
      </w:r>
    </w:p>
    <w:p w14:paraId="32526BF7" w14:textId="624A1421" w:rsidR="0016588A" w:rsidRDefault="0016588A" w:rsidP="0016588A">
      <w:pPr>
        <w:pStyle w:val="B1"/>
      </w:pPr>
      <w:r>
        <w:t>-</w:t>
      </w:r>
      <w:r>
        <w:tab/>
        <w:t xml:space="preserve">the time offset between the end of MWUS and start of the first PO in frames, used to calculate </w:t>
      </w:r>
      <w:r w:rsidRPr="0016588A">
        <w:rPr>
          <w:iCs/>
          <w:lang w:val="en-US"/>
        </w:rPr>
        <w:fldChar w:fldCharType="begin"/>
      </w:r>
      <w:r w:rsidRPr="0016588A">
        <w:rPr>
          <w:iCs/>
          <w:lang w:val="en-US"/>
        </w:rPr>
        <w:instrText xml:space="preserve"> QUOTE </w:instrText>
      </w:r>
      <w:r w:rsidR="00F90C54">
        <w:rPr>
          <w:position w:val="-6"/>
        </w:rPr>
        <w:pict w14:anchorId="1304A954">
          <v:shape id="_x0000_i1047" type="#_x0000_t75" style="width:36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F90C54">
        <w:rPr>
          <w:position w:val="-6"/>
        </w:rPr>
        <w:pict w14:anchorId="6BBEF321">
          <v:shape id="_x0000_i1048" type="#_x0000_t75" style="width:36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rPr>
          <w:iCs/>
          <w:lang w:val="en-US"/>
        </w:rPr>
        <w:fldChar w:fldCharType="begin"/>
      </w:r>
      <w:r w:rsidRPr="0016588A">
        <w:rPr>
          <w:iCs/>
          <w:lang w:val="en-US"/>
        </w:rPr>
        <w:instrText xml:space="preserve"> QUOTE </w:instrText>
      </w:r>
      <w:r w:rsidR="00F90C54">
        <w:rPr>
          <w:position w:val="-6"/>
        </w:rPr>
        <w:pict w14:anchorId="6C79EE4D">
          <v:shape id="_x0000_i1049" type="#_x0000_t75" style="width:32.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instrText xml:space="preserve"> </w:instrText>
      </w:r>
      <w:r w:rsidRPr="0016588A">
        <w:rPr>
          <w:iCs/>
          <w:lang w:val="en-US"/>
        </w:rPr>
        <w:fldChar w:fldCharType="separate"/>
      </w:r>
      <w:r w:rsidR="00F90C54">
        <w:rPr>
          <w:position w:val="-6"/>
        </w:rPr>
        <w:pict w14:anchorId="3D9D9AD8">
          <v:shape id="_x0000_i1050" type="#_x0000_t75" style="width:32.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fldChar w:fldCharType="end"/>
      </w:r>
      <w:r>
        <w:rPr>
          <w:iCs/>
          <w:lang w:val="en-US"/>
        </w:rPr>
        <w:t>,</w:t>
      </w:r>
    </w:p>
    <w:p w14:paraId="1F04BA40" w14:textId="77777777" w:rsidR="0016588A" w:rsidRDefault="0016588A" w:rsidP="0016588A">
      <w:pPr>
        <w:pStyle w:val="B1"/>
      </w:pPr>
      <w:r>
        <w:t>-</w:t>
      </w:r>
      <w:r>
        <w:tab/>
        <w:t>the actual duration of the MWUS signal in subframes,</w:t>
      </w:r>
    </w:p>
    <w:p w14:paraId="1369E2B9" w14:textId="77777777" w:rsidR="0016588A" w:rsidRDefault="0016588A" w:rsidP="0016588A">
      <w:pPr>
        <w:pStyle w:val="B1"/>
      </w:pPr>
      <w:r>
        <w:t>-</w:t>
      </w:r>
      <w:r>
        <w:tab/>
        <w:t>the f</w:t>
      </w:r>
      <w:r w:rsidRPr="002057A4">
        <w:t xml:space="preserve">requency location of </w:t>
      </w:r>
      <w:r>
        <w:t>M</w:t>
      </w:r>
      <w:r w:rsidRPr="002057A4">
        <w:t>WUS within paging narrowband</w:t>
      </w:r>
      <w:r>
        <w:t>,</w:t>
      </w:r>
    </w:p>
    <w:p w14:paraId="602B92E5" w14:textId="77777777" w:rsidR="0016588A" w:rsidRDefault="0016588A" w:rsidP="0016588A">
      <w:pPr>
        <w:pStyle w:val="B1"/>
      </w:pPr>
      <w:bookmarkStart w:id="1" w:name="_Hlk70328698"/>
      <w:r>
        <w:t>-</w:t>
      </w:r>
      <w:r>
        <w:tab/>
        <w:t>and optionally with the p</w:t>
      </w:r>
      <w:r w:rsidRPr="009357AF">
        <w:t>ower offset of WUS relative to CRS in dB</w:t>
      </w:r>
      <w:r>
        <w:t>.</w:t>
      </w:r>
    </w:p>
    <w:bookmarkEnd w:id="1"/>
    <w:p w14:paraId="02AF442C" w14:textId="77777777" w:rsidR="0016588A" w:rsidRPr="00FC7496" w:rsidRDefault="0016588A" w:rsidP="0016588A">
      <w:pPr>
        <w:pStyle w:val="B4"/>
        <w:ind w:left="0" w:firstLine="0"/>
      </w:pPr>
      <w:r>
        <w:t>Actual transmission of the MWUS signal is triggered by the system request at the activation time calculated by TTCN.</w:t>
      </w:r>
    </w:p>
    <w:p w14:paraId="4957F82F" w14:textId="77777777" w:rsidR="00753495" w:rsidRPr="00FC7496" w:rsidRDefault="00753495" w:rsidP="001C7C38">
      <w:pPr>
        <w:pStyle w:val="Heading1"/>
      </w:pPr>
      <w:r w:rsidRPr="00FC7496">
        <w:t>7A</w:t>
      </w:r>
      <w:r w:rsidRPr="00FC7496">
        <w:tab/>
        <w:t>NB-IoT Test Methods and Design Considerations</w:t>
      </w:r>
    </w:p>
    <w:p w14:paraId="4ED8EEFA" w14:textId="77777777" w:rsidR="00753495" w:rsidRPr="00FC7496" w:rsidRDefault="00753495" w:rsidP="00753495">
      <w:pPr>
        <w:pStyle w:val="NO"/>
      </w:pPr>
      <w:r w:rsidRPr="00FC7496">
        <w:t>NOTE:</w:t>
      </w:r>
      <w:r w:rsidRPr="00FC7496">
        <w:tab/>
        <w:t>Unless explicitly stated otherwise, the present clause and its subclauses apply to the NB-IoT anchor carrier.</w:t>
      </w:r>
    </w:p>
    <w:p w14:paraId="7354C6BB" w14:textId="77777777" w:rsidR="00753495" w:rsidRPr="00FC7496" w:rsidRDefault="00753495" w:rsidP="00753495">
      <w:pPr>
        <w:pStyle w:val="Heading2"/>
      </w:pPr>
      <w:r w:rsidRPr="00FC7496">
        <w:t>7A.1</w:t>
      </w:r>
      <w:r w:rsidRPr="00FC7496">
        <w:tab/>
        <w:t>Physical signals and channels</w:t>
      </w:r>
    </w:p>
    <w:p w14:paraId="1658F2F1" w14:textId="77777777" w:rsidR="00753495" w:rsidRPr="00FC7496" w:rsidRDefault="00753495" w:rsidP="00753495">
      <w:r w:rsidRPr="00FC7496">
        <w:t>For Signalling testing, single Tx antenna shall be used by the SS, unless specified otherwise in a test case.</w:t>
      </w:r>
    </w:p>
    <w:p w14:paraId="6D6CB687" w14:textId="77777777" w:rsidR="00753495" w:rsidRPr="00FC7496" w:rsidRDefault="00753495" w:rsidP="00753495">
      <w:r w:rsidRPr="00FC7496">
        <w:t>The SS shall transmit all NB-IoT physical signals and channels according to TS 36.211 [35], with the following additional requirements, unless specified otherwise in a test case:</w:t>
      </w:r>
    </w:p>
    <w:p w14:paraId="7EA354F9" w14:textId="77777777" w:rsidR="00753495" w:rsidRPr="00FC7496" w:rsidRDefault="00753495" w:rsidP="00570A53">
      <w:pPr>
        <w:pStyle w:val="B1"/>
      </w:pPr>
      <w:r w:rsidRPr="00FC7496">
        <w:t>-</w:t>
      </w:r>
      <w:r w:rsidRPr="00FC7496">
        <w:tab/>
        <w:t>The NRS shall be transmitted on one antenna port.</w:t>
      </w:r>
    </w:p>
    <w:p w14:paraId="134441B8" w14:textId="77777777" w:rsidR="0016588A" w:rsidRDefault="00753495" w:rsidP="0016588A">
      <w:pPr>
        <w:pStyle w:val="B1"/>
      </w:pPr>
      <w:r w:rsidRPr="00FC7496">
        <w:t>-</w:t>
      </w:r>
      <w:r w:rsidRPr="00FC7496">
        <w:tab/>
        <w:t>The NPSS and NSSS shall be transmitted on one and the same antenna port.</w:t>
      </w:r>
    </w:p>
    <w:p w14:paraId="5AFFBF14" w14:textId="0833D2DD" w:rsidR="00753495" w:rsidRPr="00FC7496" w:rsidRDefault="0016588A" w:rsidP="0016588A">
      <w:pPr>
        <w:pStyle w:val="B1"/>
      </w:pPr>
      <w:r>
        <w:t>-</w:t>
      </w:r>
      <w:r>
        <w:tab/>
        <w:t>The NWUS shall be transmitted on one and the same antenna port, which is different</w:t>
      </w:r>
      <w:r w:rsidRPr="0016588A">
        <w:t xml:space="preserve"> </w:t>
      </w:r>
      <w:r w:rsidRPr="000C07AC">
        <w:t>from t</w:t>
      </w:r>
      <w:r>
        <w:t>he antenna port where NPSS and NSSS shall be transmitted.</w:t>
      </w:r>
    </w:p>
    <w:p w14:paraId="20524E64" w14:textId="77777777" w:rsidR="00876991" w:rsidRPr="00FC7496" w:rsidRDefault="00753495" w:rsidP="00876991">
      <w:r w:rsidRPr="00FC7496">
        <w:t>No (WB-E-UTRA) LTE signals and channels shall be transmitted by the SS, except for the case of ‘in-band same PCI’ operation mode where the SS shall transmit the LTE CRS. For the in-band operation modes</w:t>
      </w:r>
      <w:r w:rsidR="00876991" w:rsidRPr="00FC7496">
        <w:t>:</w:t>
      </w:r>
    </w:p>
    <w:p w14:paraId="109609EE" w14:textId="77777777" w:rsidR="00876991" w:rsidRPr="00FC7496" w:rsidRDefault="00876991" w:rsidP="00876991">
      <w:pPr>
        <w:pStyle w:val="B1"/>
      </w:pPr>
      <w:r w:rsidRPr="00FC7496">
        <w:t>-</w:t>
      </w:r>
      <w:r w:rsidRPr="00FC7496">
        <w:tab/>
      </w:r>
      <w:r w:rsidR="00753495" w:rsidRPr="00FC7496">
        <w:t xml:space="preserve">TTCN will provide the necessary LTE CRS configuration to the SS ; </w:t>
      </w:r>
      <w:r w:rsidRPr="00FC7496">
        <w:t>cyclic prefix (CP) is normal.</w:t>
      </w:r>
    </w:p>
    <w:p w14:paraId="67079A65" w14:textId="77777777" w:rsidR="00876991" w:rsidRPr="00FC7496" w:rsidRDefault="00876991" w:rsidP="00876991">
      <w:pPr>
        <w:pStyle w:val="B1"/>
      </w:pPr>
      <w:r w:rsidRPr="00FC7496">
        <w:t>-</w:t>
      </w:r>
      <w:r w:rsidRPr="00FC7496">
        <w:tab/>
        <w:t>F</w:t>
      </w:r>
      <w:r w:rsidR="00753495" w:rsidRPr="00FC7496">
        <w:t>or the case of ‘in-band different PCI’ operation mode</w:t>
      </w:r>
      <w:r w:rsidRPr="00FC7496">
        <w:t>:</w:t>
      </w:r>
    </w:p>
    <w:p w14:paraId="29BAF19B" w14:textId="77777777" w:rsidR="00876991" w:rsidRPr="00FC7496" w:rsidRDefault="00876991" w:rsidP="00876991">
      <w:pPr>
        <w:pStyle w:val="B2"/>
      </w:pPr>
      <w:r w:rsidRPr="00FC7496">
        <w:t>-</w:t>
      </w:r>
      <w:r w:rsidRPr="00FC7496">
        <w:tab/>
      </w:r>
      <w:r w:rsidR="00753495" w:rsidRPr="00FC7496">
        <w:t xml:space="preserve"> </w:t>
      </w:r>
      <w:r w:rsidRPr="00FC7496">
        <w:t>T</w:t>
      </w:r>
      <w:r w:rsidR="00753495" w:rsidRPr="00FC7496">
        <w:t>he SS shall use this information to skip the resource elements, which should be occupied by the LTE CRS, when transmitting NB-IoT downlink physical channels</w:t>
      </w:r>
      <w:r w:rsidRPr="00FC7496">
        <w:t>;</w:t>
      </w:r>
    </w:p>
    <w:p w14:paraId="03D383C8" w14:textId="77777777" w:rsidR="00876991" w:rsidRPr="00FC7496" w:rsidRDefault="00876991" w:rsidP="00876991">
      <w:pPr>
        <w:pStyle w:val="B2"/>
      </w:pPr>
      <w:r w:rsidRPr="00FC7496">
        <w:t>-</w:t>
      </w:r>
      <w:r w:rsidRPr="00FC7496">
        <w:tab/>
        <w:t xml:space="preserve">The LTE physical cell identity </w:t>
      </w:r>
      <w:r w:rsidRPr="00FC7496">
        <w:rPr>
          <w:position w:val="-10"/>
        </w:rPr>
        <w:object w:dxaOrig="460" w:dyaOrig="340" w14:anchorId="653B9641">
          <v:shape id="_x0000_i1051" type="#_x0000_t75" style="width:22.5pt;height:16.5pt" o:ole="">
            <v:imagedata r:id="rId39" o:title=""/>
          </v:shape>
          <o:OLEObject Type="Embed" ProgID="Equation.3" ShapeID="_x0000_i1051" DrawAspect="Content" ObjectID="_1701175151" r:id="rId40"/>
        </w:object>
      </w:r>
      <w:r w:rsidRPr="00FC7496">
        <w:t xml:space="preserve"> is calculated from the NB-IoT physical cell identity </w:t>
      </w:r>
      <w:r w:rsidRPr="00FC7496">
        <w:rPr>
          <w:position w:val="-10"/>
        </w:rPr>
        <w:object w:dxaOrig="600" w:dyaOrig="360" w14:anchorId="3A002A95">
          <v:shape id="_x0000_i1052" type="#_x0000_t75" style="width:30pt;height:18pt" o:ole="">
            <v:imagedata r:id="rId41" o:title=""/>
          </v:shape>
          <o:OLEObject Type="Embed" ProgID="Equation.3" ShapeID="_x0000_i1052" DrawAspect="Content" ObjectID="_1701175152" r:id="rId42"/>
        </w:object>
      </w:r>
      <w:r w:rsidRPr="00FC7496">
        <w:t xml:space="preserve"> as follows:</w:t>
      </w:r>
    </w:p>
    <w:p w14:paraId="6473332C" w14:textId="77777777" w:rsidR="00876991" w:rsidRPr="00FC7496" w:rsidRDefault="00876991" w:rsidP="00876991">
      <w:pPr>
        <w:pStyle w:val="B3"/>
      </w:pPr>
      <w:r w:rsidRPr="00FC7496">
        <w:rPr>
          <w:position w:val="-10"/>
        </w:rPr>
        <w:object w:dxaOrig="1660" w:dyaOrig="340" w14:anchorId="336E7058">
          <v:shape id="_x0000_i1053" type="#_x0000_t75" style="width:82.5pt;height:16.5pt" o:ole="">
            <v:imagedata r:id="rId43" o:title=""/>
          </v:shape>
          <o:OLEObject Type="Embed" ProgID="Equation.3" ShapeID="_x0000_i1053" DrawAspect="Content" ObjectID="_1701175153" r:id="rId44"/>
        </w:object>
      </w:r>
      <w:r w:rsidRPr="00FC7496">
        <w:t>, where:</w:t>
      </w:r>
    </w:p>
    <w:p w14:paraId="327EFC92" w14:textId="77777777" w:rsidR="00876991" w:rsidRPr="00FC7496" w:rsidRDefault="00876991" w:rsidP="00876991">
      <w:pPr>
        <w:pStyle w:val="B4"/>
      </w:pPr>
      <w:r w:rsidRPr="00FC7496">
        <w:rPr>
          <w:position w:val="-10"/>
        </w:rPr>
        <w:object w:dxaOrig="420" w:dyaOrig="340" w14:anchorId="2ED8AE1F">
          <v:shape id="_x0000_i1054" type="#_x0000_t75" style="width:21pt;height:16.5pt" o:ole="">
            <v:imagedata r:id="rId45" o:title=""/>
          </v:shape>
          <o:OLEObject Type="Embed" ProgID="Equation.3" ShapeID="_x0000_i1054" DrawAspect="Content" ObjectID="_1701175154" r:id="rId46"/>
        </w:object>
      </w:r>
      <w:r w:rsidRPr="00FC7496">
        <w:t xml:space="preserve"> = (FLOOR(</w:t>
      </w:r>
      <w:r w:rsidRPr="00FC7496">
        <w:rPr>
          <w:position w:val="-10"/>
        </w:rPr>
        <w:object w:dxaOrig="600" w:dyaOrig="360" w14:anchorId="499CA00C">
          <v:shape id="_x0000_i1055" type="#_x0000_t75" style="width:30pt;height:18pt" o:ole="">
            <v:imagedata r:id="rId41" o:title=""/>
          </v:shape>
          <o:OLEObject Type="Embed" ProgID="Equation.3" ShapeID="_x0000_i1055" DrawAspect="Content" ObjectID="_1701175155" r:id="rId47"/>
        </w:object>
      </w:r>
      <w:r w:rsidRPr="00FC7496">
        <w:t>/ 3) + 1) MOD 168</w:t>
      </w:r>
    </w:p>
    <w:p w14:paraId="54E96F01" w14:textId="77777777" w:rsidR="0016588A" w:rsidRDefault="00876991" w:rsidP="0016588A">
      <w:pPr>
        <w:pStyle w:val="B4"/>
      </w:pPr>
      <w:r w:rsidRPr="00FC7496">
        <w:object w:dxaOrig="420" w:dyaOrig="340" w14:anchorId="18B4BC76">
          <v:shape id="_x0000_i1056" type="#_x0000_t75" style="width:21pt;height:16.5pt" o:ole="">
            <v:imagedata r:id="rId48" o:title=""/>
          </v:shape>
          <o:OLEObject Type="Embed" ProgID="Equation.3" ShapeID="_x0000_i1056" DrawAspect="Content" ObjectID="_1701175156" r:id="rId49"/>
        </w:object>
      </w:r>
      <w:r w:rsidRPr="00FC7496">
        <w:t xml:space="preserve"> = ((</w:t>
      </w:r>
      <w:r w:rsidRPr="00FC7496">
        <w:object w:dxaOrig="600" w:dyaOrig="360" w14:anchorId="68AEB502">
          <v:shape id="_x0000_i1057" type="#_x0000_t75" style="width:30pt;height:18pt" o:ole="">
            <v:imagedata r:id="rId41" o:title=""/>
          </v:shape>
          <o:OLEObject Type="Embed" ProgID="Equation.3" ShapeID="_x0000_i1057" DrawAspect="Content" ObjectID="_1701175157" r:id="rId50"/>
        </w:object>
      </w:r>
      <w:r w:rsidRPr="00FC7496">
        <w:t xml:space="preserve"> - 3 *</w:t>
      </w:r>
      <w:r w:rsidRPr="00FC7496">
        <w:object w:dxaOrig="420" w:dyaOrig="340" w14:anchorId="11630C22">
          <v:shape id="_x0000_i1058" type="#_x0000_t75" style="width:21pt;height:16.5pt" o:ole="">
            <v:imagedata r:id="rId45" o:title=""/>
          </v:shape>
          <o:OLEObject Type="Embed" ProgID="Equation.3" ShapeID="_x0000_i1058" DrawAspect="Content" ObjectID="_1701175158" r:id="rId51"/>
        </w:object>
      </w:r>
      <w:r w:rsidRPr="00FC7496">
        <w:t>) + 1) MOD 3</w:t>
      </w:r>
    </w:p>
    <w:p w14:paraId="1A5464E3" w14:textId="77777777" w:rsidR="0016588A" w:rsidRDefault="0016588A" w:rsidP="0016588A">
      <w:r>
        <w:t xml:space="preserve">For NWUS generation as per TS 36.211 [35] clause 10.2.6B, </w:t>
      </w:r>
      <w:r w:rsidRPr="000C07AC">
        <w:t>TTCN provides</w:t>
      </w:r>
      <w:r>
        <w:t xml:space="preserve"> SS with: </w:t>
      </w:r>
    </w:p>
    <w:p w14:paraId="32AF250B" w14:textId="1E855B7E" w:rsidR="0016588A" w:rsidRDefault="0016588A" w:rsidP="0016588A">
      <w:pPr>
        <w:pStyle w:val="B1"/>
      </w:pPr>
      <w:r>
        <w:t>-</w:t>
      </w:r>
      <w:r>
        <w:tab/>
        <w:t xml:space="preserve">time offset between the end of NWUS and start of the first PO in frames, used to calculate </w:t>
      </w:r>
      <w:r w:rsidRPr="0016588A">
        <w:rPr>
          <w:iCs/>
          <w:lang w:val="en-US"/>
        </w:rPr>
        <w:fldChar w:fldCharType="begin"/>
      </w:r>
      <w:r w:rsidRPr="0016588A">
        <w:rPr>
          <w:iCs/>
          <w:lang w:val="en-US"/>
        </w:rPr>
        <w:instrText xml:space="preserve"> QUOTE </w:instrText>
      </w:r>
      <w:r w:rsidR="00F90C54">
        <w:rPr>
          <w:position w:val="-6"/>
        </w:rPr>
        <w:pict w14:anchorId="0BB57194">
          <v:shape id="_x0000_i1059" type="#_x0000_t75" style="width:36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F90C54">
        <w:rPr>
          <w:position w:val="-6"/>
        </w:rPr>
        <w:pict w14:anchorId="4A000AD4">
          <v:shape id="_x0000_i1060" type="#_x0000_t75" style="width:36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fldChar w:fldCharType="begin"/>
      </w:r>
      <w:r w:rsidRPr="0016588A">
        <w:instrText xml:space="preserve"> QUOTE </w:instrText>
      </w:r>
      <w:r w:rsidR="00F90C54">
        <w:rPr>
          <w:position w:val="-6"/>
        </w:rPr>
        <w:pict w14:anchorId="69FCBA6B">
          <v:shape id="_x0000_i1061" type="#_x0000_t75" style="width:32.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instrText xml:space="preserve"> </w:instrText>
      </w:r>
      <w:r w:rsidRPr="0016588A">
        <w:fldChar w:fldCharType="separate"/>
      </w:r>
      <w:r w:rsidR="00F90C54">
        <w:rPr>
          <w:position w:val="-6"/>
        </w:rPr>
        <w:pict w14:anchorId="28BABA2F">
          <v:shape id="_x0000_i1062" type="#_x0000_t75" style="width:32.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fldChar w:fldCharType="end"/>
      </w:r>
      <w:r>
        <w:t>,</w:t>
      </w:r>
    </w:p>
    <w:p w14:paraId="042CE2E7" w14:textId="77777777" w:rsidR="0016588A" w:rsidRDefault="0016588A" w:rsidP="0016588A">
      <w:pPr>
        <w:pStyle w:val="B1"/>
      </w:pPr>
      <w:r>
        <w:t>-</w:t>
      </w:r>
      <w:r>
        <w:tab/>
        <w:t>with the actual duration of the NWUS signal in subframes,</w:t>
      </w:r>
    </w:p>
    <w:p w14:paraId="49096B78" w14:textId="77777777" w:rsidR="0016588A" w:rsidRDefault="0016588A" w:rsidP="0016588A">
      <w:pPr>
        <w:pStyle w:val="B1"/>
      </w:pPr>
      <w:r>
        <w:t>-</w:t>
      </w:r>
      <w:r>
        <w:tab/>
        <w:t>and optionally with the p</w:t>
      </w:r>
      <w:r w:rsidRPr="009357AF">
        <w:t xml:space="preserve">ower offset of </w:t>
      </w:r>
      <w:r>
        <w:t>N</w:t>
      </w:r>
      <w:r w:rsidRPr="009357AF">
        <w:t xml:space="preserve">WUS relative to </w:t>
      </w:r>
      <w:r>
        <w:t>NRS</w:t>
      </w:r>
      <w:r w:rsidRPr="009357AF">
        <w:t xml:space="preserve"> in dB</w:t>
      </w:r>
      <w:r>
        <w:t>.</w:t>
      </w:r>
    </w:p>
    <w:p w14:paraId="4CAC41DC" w14:textId="7754489D" w:rsidR="00753495" w:rsidRPr="00FC7496" w:rsidRDefault="0016588A" w:rsidP="00B5100F">
      <w:bookmarkStart w:id="2" w:name="_Hlk70328578"/>
      <w:r>
        <w:t>Actual transmission of the NWUS signal is triggered by the system request at the activation time calculated by TTCN.</w:t>
      </w:r>
      <w:bookmarkEnd w:id="2"/>
    </w:p>
    <w:p w14:paraId="07676014" w14:textId="77777777" w:rsidR="00753495" w:rsidRPr="00FC7496" w:rsidRDefault="00753495" w:rsidP="00753495">
      <w:pPr>
        <w:pStyle w:val="Heading2"/>
      </w:pPr>
      <w:r w:rsidRPr="00FC7496">
        <w:t>7A.2</w:t>
      </w:r>
      <w:r w:rsidRPr="00FC7496">
        <w:tab/>
        <w:t>System information</w:t>
      </w:r>
    </w:p>
    <w:p w14:paraId="23DD99DD" w14:textId="77777777" w:rsidR="00753495" w:rsidRPr="00FC7496" w:rsidRDefault="00753495" w:rsidP="00753495">
      <w:pPr>
        <w:pStyle w:val="Heading3"/>
      </w:pPr>
      <w:r w:rsidRPr="00FC7496">
        <w:t>7A.2.1</w:t>
      </w:r>
      <w:r w:rsidRPr="00FC7496">
        <w:tab/>
        <w:t>System information broadcasting in general</w:t>
      </w:r>
    </w:p>
    <w:p w14:paraId="0764686A" w14:textId="77777777" w:rsidR="00753495" w:rsidRPr="00FC7496" w:rsidRDefault="00753495" w:rsidP="00753495">
      <w:r w:rsidRPr="00FC7496">
        <w:t xml:space="preserve">TTCN provides separately the BCCH (MIB-NB, SIB-NB’s) messages to transmit, and the scheduling of how and when to transmit them. However the complete information is provided to the SS by using a single ASP. </w:t>
      </w:r>
    </w:p>
    <w:p w14:paraId="320655AB" w14:textId="77777777" w:rsidR="00753495" w:rsidRPr="00FC7496" w:rsidRDefault="00753495" w:rsidP="00753495">
      <w:r w:rsidRPr="00FC7496">
        <w:t>The SS shall transmit all BCCH messages according to TS 36.331 [19], with the following additional requirements:</w:t>
      </w:r>
    </w:p>
    <w:p w14:paraId="38114C93" w14:textId="77777777" w:rsidR="00753495" w:rsidRPr="00FC7496" w:rsidRDefault="00753495" w:rsidP="00690C04">
      <w:pPr>
        <w:pStyle w:val="B1"/>
      </w:pPr>
      <w:r w:rsidRPr="00FC7496">
        <w:t>-</w:t>
      </w:r>
      <w:r w:rsidRPr="00FC7496">
        <w:tab/>
        <w:t>SS shall start scheduling all BCCH messages from the same timing (H-SFN, SFN).</w:t>
      </w:r>
    </w:p>
    <w:p w14:paraId="0AB379E0" w14:textId="77777777" w:rsidR="00753495" w:rsidRPr="00FC7496" w:rsidRDefault="00753495" w:rsidP="00690C04">
      <w:pPr>
        <w:pStyle w:val="B1"/>
      </w:pPr>
      <w:r w:rsidRPr="00FC7496">
        <w:t>-</w:t>
      </w:r>
      <w:r w:rsidRPr="00FC7496">
        <w:tab/>
        <w:t>SS shall set and maintain the SFN-MSB and the HSFN-LSB in the MIB-NB message provided by TTCN, according to its internal timing. A dummy value is provided by TTCN.</w:t>
      </w:r>
    </w:p>
    <w:p w14:paraId="22572B04" w14:textId="77777777" w:rsidR="00753495" w:rsidRPr="00FC7496" w:rsidRDefault="00753495" w:rsidP="00690C04">
      <w:pPr>
        <w:pStyle w:val="B1"/>
      </w:pPr>
      <w:r w:rsidRPr="00FC7496">
        <w:t>-</w:t>
      </w:r>
      <w:r w:rsidRPr="00FC7496">
        <w:tab/>
        <w:t>SS shall set and maintain the HSFN-MSB in the SIB1-NB message provided by TTCN, according to its internal timing. A dummy value is provided by TTCN.</w:t>
      </w:r>
    </w:p>
    <w:p w14:paraId="051A0B7A" w14:textId="77777777" w:rsidR="00753495" w:rsidRPr="00FC7496" w:rsidRDefault="00753495" w:rsidP="00690C04">
      <w:pPr>
        <w:pStyle w:val="B1"/>
      </w:pPr>
      <w:r w:rsidRPr="00FC7496">
        <w:t>-</w:t>
      </w:r>
      <w:r w:rsidRPr="00FC7496">
        <w:tab/>
        <w:t>TTCN provides the BCCH messages to the SS using the ASN.1 types. The SS shall encode them in unaligned PER and add the necessary padding bits as specified in TS 36.331 [19], clause 8.5.</w:t>
      </w:r>
    </w:p>
    <w:p w14:paraId="533704B0" w14:textId="77777777" w:rsidR="00753495" w:rsidRPr="00FC7496" w:rsidRDefault="00753495" w:rsidP="00753495">
      <w:pPr>
        <w:pStyle w:val="Heading3"/>
      </w:pPr>
      <w:r w:rsidRPr="00FC7496">
        <w:t>7A.2.2</w:t>
      </w:r>
      <w:r w:rsidRPr="00FC7496">
        <w:tab/>
        <w:t>System information scheduling</w:t>
      </w:r>
      <w:r w:rsidRPr="00FC7496">
        <w:rPr>
          <w:lang w:eastAsia="en-GB"/>
        </w:rPr>
        <w:t xml:space="preserve"> and </w:t>
      </w:r>
      <w:r w:rsidRPr="00FC7496">
        <w:t>synchronisation signals</w:t>
      </w:r>
    </w:p>
    <w:p w14:paraId="00BBA4B7" w14:textId="77777777" w:rsidR="00753495" w:rsidRPr="00FC7496" w:rsidRDefault="00753495" w:rsidP="00753495">
      <w:r w:rsidRPr="00FC7496">
        <w:t xml:space="preserve">For NB-IoT the scheduling of UL and DL data strongly depends on the scheduling of system information and synchronisation signals: The SS can schedule DL assignments and UL grants only in subframes which are not used by system information or synchronisation signals. </w:t>
      </w:r>
    </w:p>
    <w:p w14:paraId="39AAAC9D" w14:textId="77777777" w:rsidR="00753495" w:rsidRPr="00FC7496" w:rsidRDefault="00753495" w:rsidP="00753495">
      <w:r w:rsidRPr="00FC7496">
        <w:t>This clause shows the allocation of system information and synchronisation signals according to core specifications and for cases of common system information scheduling according to TS 36.508 [3] clause 8.1.4.3.</w:t>
      </w:r>
    </w:p>
    <w:p w14:paraId="798E3B6A" w14:textId="77777777" w:rsidR="00753495" w:rsidRPr="00FC7496" w:rsidRDefault="00753495" w:rsidP="00753495">
      <w:pPr>
        <w:pStyle w:val="NO"/>
      </w:pPr>
      <w:r w:rsidRPr="00FC7496">
        <w:t>NOTE:</w:t>
      </w:r>
      <w:r w:rsidRPr="00FC7496">
        <w:tab/>
        <w:t>Unless explicitly stated otherwise, the present clause and its subclauses apply to downlinkBitmap-r13 not being specified in SIB1-NB.</w:t>
      </w:r>
    </w:p>
    <w:p w14:paraId="608A3FBA" w14:textId="77777777" w:rsidR="00753495" w:rsidRPr="00FC7496" w:rsidRDefault="00753495" w:rsidP="00753495">
      <w:pPr>
        <w:pStyle w:val="Heading4"/>
      </w:pPr>
      <w:r w:rsidRPr="00FC7496">
        <w:t>7A.2.2.1</w:t>
      </w:r>
      <w:r w:rsidRPr="00FC7496">
        <w:tab/>
        <w:t>MIB-NB, NPSS, NSSS</w:t>
      </w:r>
    </w:p>
    <w:p w14:paraId="32BBA3E7" w14:textId="77777777" w:rsidR="00753495" w:rsidRPr="00FC7496" w:rsidRDefault="00753495" w:rsidP="00753495">
      <w:r w:rsidRPr="00FC7496">
        <w:rPr>
          <w:lang w:eastAsia="en-GB"/>
        </w:rPr>
        <w:t xml:space="preserve">NPSS is transmitted in </w:t>
      </w:r>
      <w:r w:rsidRPr="00FC7496">
        <w:t>subframe 5 of every radio frame (TS 36.211 [35] clause 10.2.7.1.2).</w:t>
      </w:r>
    </w:p>
    <w:p w14:paraId="638BACE2" w14:textId="77777777" w:rsidR="00753495" w:rsidRPr="00FC7496" w:rsidRDefault="00753495" w:rsidP="00753495">
      <w:pPr>
        <w:rPr>
          <w:lang w:eastAsia="en-GB"/>
        </w:rPr>
      </w:pPr>
      <w:r w:rsidRPr="00FC7496">
        <w:t xml:space="preserve">NSSS is </w:t>
      </w:r>
      <w:r w:rsidRPr="00FC7496">
        <w:rPr>
          <w:lang w:eastAsia="en-GB"/>
        </w:rPr>
        <w:t xml:space="preserve">transmitted in </w:t>
      </w:r>
      <w:r w:rsidRPr="00FC7496">
        <w:t>subframe 9 of every radio frame with even frame number (TS 36.211 [35] clause 10.2.7.2.2).</w:t>
      </w:r>
    </w:p>
    <w:p w14:paraId="00743D63" w14:textId="77777777" w:rsidR="00753495" w:rsidRPr="00FC7496" w:rsidRDefault="00753495" w:rsidP="00753495">
      <w:pPr>
        <w:rPr>
          <w:lang w:eastAsia="en-GB"/>
        </w:rPr>
      </w:pPr>
      <w:r w:rsidRPr="00FC7496">
        <w:rPr>
          <w:lang w:eastAsia="en-GB"/>
        </w:rPr>
        <w:t xml:space="preserve">MIB-NB is sent on NPBCH: It is split into 8 blocks, each of which is repeated 8 times in the first subframe of a frame (TS 36.331 [19] clause 5.2.1.2a) </w:t>
      </w:r>
      <w:r w:rsidRPr="00FC7496">
        <w:rPr>
          <w:lang w:eastAsia="en-GB"/>
        </w:rPr>
        <w:sym w:font="Symbol" w:char="F0DE"/>
      </w:r>
      <w:r w:rsidRPr="00FC7496">
        <w:rPr>
          <w:lang w:eastAsia="en-GB"/>
        </w:rPr>
        <w:t xml:space="preserve"> MIB uses first subframe of every frame, periodicity is 640ms.</w:t>
      </w:r>
    </w:p>
    <w:p w14:paraId="0663A5EE" w14:textId="77777777" w:rsidR="00753495" w:rsidRPr="00FC7496" w:rsidRDefault="00753495" w:rsidP="00753495">
      <w:pPr>
        <w:pStyle w:val="TH"/>
      </w:pPr>
      <w:r w:rsidRPr="00FC7496">
        <w:t>Table 7A.2.2.1-1: MIB-NB, NPSS, NSSS scheduling</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453"/>
        <w:gridCol w:w="453"/>
        <w:gridCol w:w="453"/>
        <w:gridCol w:w="453"/>
        <w:gridCol w:w="453"/>
        <w:gridCol w:w="453"/>
        <w:gridCol w:w="453"/>
        <w:gridCol w:w="453"/>
        <w:gridCol w:w="454"/>
        <w:gridCol w:w="454"/>
        <w:gridCol w:w="454"/>
        <w:gridCol w:w="454"/>
        <w:gridCol w:w="454"/>
        <w:gridCol w:w="454"/>
        <w:gridCol w:w="454"/>
        <w:gridCol w:w="454"/>
        <w:gridCol w:w="454"/>
        <w:gridCol w:w="454"/>
        <w:gridCol w:w="454"/>
        <w:gridCol w:w="454"/>
        <w:gridCol w:w="454"/>
      </w:tblGrid>
      <w:tr w:rsidR="00753495" w:rsidRPr="00FC7496" w14:paraId="324ED172" w14:textId="77777777" w:rsidTr="00690C04">
        <w:tc>
          <w:tcPr>
            <w:tcW w:w="453" w:type="dxa"/>
          </w:tcPr>
          <w:p w14:paraId="37E16052" w14:textId="77777777" w:rsidR="00753495" w:rsidRPr="00FC7496" w:rsidRDefault="00753495" w:rsidP="001D304D">
            <w:pPr>
              <w:pStyle w:val="TAC"/>
              <w:rPr>
                <w:lang w:eastAsia="en-GB"/>
              </w:rPr>
            </w:pPr>
            <w:r w:rsidRPr="00FC7496">
              <w:rPr>
                <w:lang w:eastAsia="en-GB"/>
              </w:rPr>
              <w:t>...</w:t>
            </w:r>
          </w:p>
        </w:tc>
        <w:tc>
          <w:tcPr>
            <w:tcW w:w="4532" w:type="dxa"/>
            <w:gridSpan w:val="10"/>
          </w:tcPr>
          <w:p w14:paraId="5C390C5A" w14:textId="77777777" w:rsidR="00753495" w:rsidRPr="00FC7496" w:rsidRDefault="00753495" w:rsidP="001D304D">
            <w:pPr>
              <w:pStyle w:val="TAC"/>
              <w:rPr>
                <w:lang w:eastAsia="en-GB"/>
              </w:rPr>
            </w:pPr>
            <w:r w:rsidRPr="00FC7496">
              <w:rPr>
                <w:sz w:val="16"/>
                <w:szCs w:val="16"/>
                <w:lang w:eastAsia="en-GB"/>
              </w:rPr>
              <w:t>SFN mod 2 = 0</w:t>
            </w:r>
          </w:p>
        </w:tc>
        <w:tc>
          <w:tcPr>
            <w:tcW w:w="4540" w:type="dxa"/>
            <w:gridSpan w:val="10"/>
          </w:tcPr>
          <w:p w14:paraId="139BBC21" w14:textId="77777777" w:rsidR="00753495" w:rsidRPr="00FC7496" w:rsidRDefault="00753495" w:rsidP="001D304D">
            <w:pPr>
              <w:pStyle w:val="TAC"/>
              <w:rPr>
                <w:lang w:eastAsia="en-GB"/>
              </w:rPr>
            </w:pPr>
            <w:r w:rsidRPr="00FC7496">
              <w:rPr>
                <w:sz w:val="16"/>
                <w:szCs w:val="16"/>
                <w:lang w:eastAsia="en-GB"/>
              </w:rPr>
              <w:t>SFN mod 2 = 1</w:t>
            </w:r>
          </w:p>
        </w:tc>
        <w:tc>
          <w:tcPr>
            <w:tcW w:w="454" w:type="dxa"/>
          </w:tcPr>
          <w:p w14:paraId="588CF2E3" w14:textId="77777777" w:rsidR="00753495" w:rsidRPr="00FC7496" w:rsidRDefault="00753495" w:rsidP="001D304D">
            <w:pPr>
              <w:pStyle w:val="TAC"/>
              <w:rPr>
                <w:lang w:eastAsia="en-GB"/>
              </w:rPr>
            </w:pPr>
            <w:r w:rsidRPr="00FC7496">
              <w:rPr>
                <w:lang w:eastAsia="en-GB"/>
              </w:rPr>
              <w:t>...</w:t>
            </w:r>
          </w:p>
        </w:tc>
      </w:tr>
      <w:tr w:rsidR="00753495" w:rsidRPr="00FC7496" w14:paraId="2FD7B57D" w14:textId="77777777" w:rsidTr="00690C04">
        <w:tc>
          <w:tcPr>
            <w:tcW w:w="453" w:type="dxa"/>
          </w:tcPr>
          <w:p w14:paraId="14C5DA3C" w14:textId="77777777" w:rsidR="00753495" w:rsidRPr="00FC7496" w:rsidRDefault="00753495" w:rsidP="001D304D">
            <w:pPr>
              <w:pStyle w:val="TAC"/>
              <w:rPr>
                <w:lang w:eastAsia="en-GB"/>
              </w:rPr>
            </w:pPr>
            <w:r w:rsidRPr="00FC7496">
              <w:rPr>
                <w:lang w:eastAsia="en-GB"/>
              </w:rPr>
              <w:t>...</w:t>
            </w:r>
          </w:p>
        </w:tc>
        <w:tc>
          <w:tcPr>
            <w:tcW w:w="453" w:type="dxa"/>
          </w:tcPr>
          <w:p w14:paraId="0551DEC8" w14:textId="77777777" w:rsidR="00753495" w:rsidRPr="00FC7496" w:rsidRDefault="00753495" w:rsidP="001D304D">
            <w:pPr>
              <w:pStyle w:val="TAC"/>
              <w:rPr>
                <w:lang w:eastAsia="en-GB"/>
              </w:rPr>
            </w:pPr>
            <w:r w:rsidRPr="00FC7496">
              <w:rPr>
                <w:lang w:eastAsia="en-GB"/>
              </w:rPr>
              <w:t>0</w:t>
            </w:r>
          </w:p>
        </w:tc>
        <w:tc>
          <w:tcPr>
            <w:tcW w:w="453" w:type="dxa"/>
          </w:tcPr>
          <w:p w14:paraId="30DC4DDD" w14:textId="77777777" w:rsidR="00753495" w:rsidRPr="00FC7496" w:rsidRDefault="00753495" w:rsidP="001D304D">
            <w:pPr>
              <w:pStyle w:val="TAC"/>
              <w:rPr>
                <w:lang w:eastAsia="en-GB"/>
              </w:rPr>
            </w:pPr>
            <w:r w:rsidRPr="00FC7496">
              <w:rPr>
                <w:lang w:eastAsia="en-GB"/>
              </w:rPr>
              <w:t>1</w:t>
            </w:r>
          </w:p>
        </w:tc>
        <w:tc>
          <w:tcPr>
            <w:tcW w:w="453" w:type="dxa"/>
          </w:tcPr>
          <w:p w14:paraId="0EA3DB66" w14:textId="77777777" w:rsidR="00753495" w:rsidRPr="00FC7496" w:rsidRDefault="00753495" w:rsidP="001D304D">
            <w:pPr>
              <w:pStyle w:val="TAC"/>
              <w:rPr>
                <w:lang w:eastAsia="en-GB"/>
              </w:rPr>
            </w:pPr>
            <w:r w:rsidRPr="00FC7496">
              <w:rPr>
                <w:lang w:eastAsia="en-GB"/>
              </w:rPr>
              <w:t>2</w:t>
            </w:r>
          </w:p>
        </w:tc>
        <w:tc>
          <w:tcPr>
            <w:tcW w:w="453" w:type="dxa"/>
          </w:tcPr>
          <w:p w14:paraId="3F248FCD" w14:textId="77777777" w:rsidR="00753495" w:rsidRPr="00FC7496" w:rsidRDefault="00753495" w:rsidP="001D304D">
            <w:pPr>
              <w:pStyle w:val="TAC"/>
              <w:rPr>
                <w:lang w:eastAsia="en-GB"/>
              </w:rPr>
            </w:pPr>
            <w:r w:rsidRPr="00FC7496">
              <w:rPr>
                <w:lang w:eastAsia="en-GB"/>
              </w:rPr>
              <w:t>3</w:t>
            </w:r>
          </w:p>
        </w:tc>
        <w:tc>
          <w:tcPr>
            <w:tcW w:w="453" w:type="dxa"/>
          </w:tcPr>
          <w:p w14:paraId="78AD8AB4" w14:textId="77777777" w:rsidR="00753495" w:rsidRPr="00FC7496" w:rsidRDefault="00753495" w:rsidP="001D304D">
            <w:pPr>
              <w:pStyle w:val="TAC"/>
              <w:rPr>
                <w:lang w:eastAsia="en-GB"/>
              </w:rPr>
            </w:pPr>
            <w:r w:rsidRPr="00FC7496">
              <w:rPr>
                <w:lang w:eastAsia="en-GB"/>
              </w:rPr>
              <w:t>4</w:t>
            </w:r>
          </w:p>
        </w:tc>
        <w:tc>
          <w:tcPr>
            <w:tcW w:w="453" w:type="dxa"/>
          </w:tcPr>
          <w:p w14:paraId="34AF166D" w14:textId="77777777" w:rsidR="00753495" w:rsidRPr="00FC7496" w:rsidRDefault="00753495" w:rsidP="001D304D">
            <w:pPr>
              <w:pStyle w:val="TAC"/>
              <w:rPr>
                <w:lang w:eastAsia="en-GB"/>
              </w:rPr>
            </w:pPr>
            <w:r w:rsidRPr="00FC7496">
              <w:rPr>
                <w:lang w:eastAsia="en-GB"/>
              </w:rPr>
              <w:t>5</w:t>
            </w:r>
          </w:p>
        </w:tc>
        <w:tc>
          <w:tcPr>
            <w:tcW w:w="453" w:type="dxa"/>
          </w:tcPr>
          <w:p w14:paraId="3BFC10F7" w14:textId="77777777" w:rsidR="00753495" w:rsidRPr="00FC7496" w:rsidRDefault="00753495" w:rsidP="001D304D">
            <w:pPr>
              <w:pStyle w:val="TAC"/>
              <w:rPr>
                <w:lang w:eastAsia="en-GB"/>
              </w:rPr>
            </w:pPr>
            <w:r w:rsidRPr="00FC7496">
              <w:rPr>
                <w:lang w:eastAsia="en-GB"/>
              </w:rPr>
              <w:t>6</w:t>
            </w:r>
          </w:p>
        </w:tc>
        <w:tc>
          <w:tcPr>
            <w:tcW w:w="453" w:type="dxa"/>
          </w:tcPr>
          <w:p w14:paraId="5023A481" w14:textId="77777777" w:rsidR="00753495" w:rsidRPr="00FC7496" w:rsidRDefault="00753495" w:rsidP="001D304D">
            <w:pPr>
              <w:pStyle w:val="TAC"/>
              <w:rPr>
                <w:lang w:eastAsia="en-GB"/>
              </w:rPr>
            </w:pPr>
            <w:r w:rsidRPr="00FC7496">
              <w:rPr>
                <w:lang w:eastAsia="en-GB"/>
              </w:rPr>
              <w:t>7</w:t>
            </w:r>
          </w:p>
        </w:tc>
        <w:tc>
          <w:tcPr>
            <w:tcW w:w="454" w:type="dxa"/>
          </w:tcPr>
          <w:p w14:paraId="026ABB5D" w14:textId="77777777" w:rsidR="00753495" w:rsidRPr="00FC7496" w:rsidRDefault="00753495" w:rsidP="001D304D">
            <w:pPr>
              <w:pStyle w:val="TAC"/>
              <w:rPr>
                <w:lang w:eastAsia="en-GB"/>
              </w:rPr>
            </w:pPr>
            <w:r w:rsidRPr="00FC7496">
              <w:rPr>
                <w:lang w:eastAsia="en-GB"/>
              </w:rPr>
              <w:t>8</w:t>
            </w:r>
          </w:p>
        </w:tc>
        <w:tc>
          <w:tcPr>
            <w:tcW w:w="454" w:type="dxa"/>
          </w:tcPr>
          <w:p w14:paraId="53A291BC" w14:textId="77777777" w:rsidR="00753495" w:rsidRPr="00FC7496" w:rsidRDefault="00753495" w:rsidP="001D304D">
            <w:pPr>
              <w:pStyle w:val="TAC"/>
              <w:rPr>
                <w:lang w:eastAsia="en-GB"/>
              </w:rPr>
            </w:pPr>
            <w:r w:rsidRPr="00FC7496">
              <w:rPr>
                <w:lang w:eastAsia="en-GB"/>
              </w:rPr>
              <w:t>9</w:t>
            </w:r>
          </w:p>
        </w:tc>
        <w:tc>
          <w:tcPr>
            <w:tcW w:w="454" w:type="dxa"/>
          </w:tcPr>
          <w:p w14:paraId="1EBDC6EC" w14:textId="77777777" w:rsidR="00753495" w:rsidRPr="00FC7496" w:rsidRDefault="00753495" w:rsidP="001D304D">
            <w:pPr>
              <w:pStyle w:val="TAC"/>
              <w:rPr>
                <w:lang w:eastAsia="en-GB"/>
              </w:rPr>
            </w:pPr>
            <w:r w:rsidRPr="00FC7496">
              <w:rPr>
                <w:lang w:eastAsia="en-GB"/>
              </w:rPr>
              <w:t>0</w:t>
            </w:r>
          </w:p>
        </w:tc>
        <w:tc>
          <w:tcPr>
            <w:tcW w:w="454" w:type="dxa"/>
          </w:tcPr>
          <w:p w14:paraId="71850C3F" w14:textId="77777777" w:rsidR="00753495" w:rsidRPr="00FC7496" w:rsidRDefault="00753495" w:rsidP="001D304D">
            <w:pPr>
              <w:pStyle w:val="TAC"/>
              <w:rPr>
                <w:lang w:eastAsia="en-GB"/>
              </w:rPr>
            </w:pPr>
            <w:r w:rsidRPr="00FC7496">
              <w:rPr>
                <w:lang w:eastAsia="en-GB"/>
              </w:rPr>
              <w:t>1</w:t>
            </w:r>
          </w:p>
        </w:tc>
        <w:tc>
          <w:tcPr>
            <w:tcW w:w="454" w:type="dxa"/>
          </w:tcPr>
          <w:p w14:paraId="1833B5CA" w14:textId="77777777" w:rsidR="00753495" w:rsidRPr="00FC7496" w:rsidRDefault="00753495" w:rsidP="001D304D">
            <w:pPr>
              <w:pStyle w:val="TAC"/>
              <w:rPr>
                <w:lang w:eastAsia="en-GB"/>
              </w:rPr>
            </w:pPr>
            <w:r w:rsidRPr="00FC7496">
              <w:rPr>
                <w:lang w:eastAsia="en-GB"/>
              </w:rPr>
              <w:t>2</w:t>
            </w:r>
          </w:p>
        </w:tc>
        <w:tc>
          <w:tcPr>
            <w:tcW w:w="454" w:type="dxa"/>
          </w:tcPr>
          <w:p w14:paraId="12D1C540" w14:textId="77777777" w:rsidR="00753495" w:rsidRPr="00FC7496" w:rsidRDefault="00753495" w:rsidP="001D304D">
            <w:pPr>
              <w:pStyle w:val="TAC"/>
              <w:rPr>
                <w:lang w:eastAsia="en-GB"/>
              </w:rPr>
            </w:pPr>
            <w:r w:rsidRPr="00FC7496">
              <w:rPr>
                <w:lang w:eastAsia="en-GB"/>
              </w:rPr>
              <w:t>3</w:t>
            </w:r>
          </w:p>
        </w:tc>
        <w:tc>
          <w:tcPr>
            <w:tcW w:w="454" w:type="dxa"/>
          </w:tcPr>
          <w:p w14:paraId="1488EAF0" w14:textId="77777777" w:rsidR="00753495" w:rsidRPr="00FC7496" w:rsidRDefault="00753495" w:rsidP="001D304D">
            <w:pPr>
              <w:pStyle w:val="TAC"/>
              <w:rPr>
                <w:lang w:eastAsia="en-GB"/>
              </w:rPr>
            </w:pPr>
            <w:r w:rsidRPr="00FC7496">
              <w:rPr>
                <w:lang w:eastAsia="en-GB"/>
              </w:rPr>
              <w:t>4</w:t>
            </w:r>
          </w:p>
        </w:tc>
        <w:tc>
          <w:tcPr>
            <w:tcW w:w="454" w:type="dxa"/>
          </w:tcPr>
          <w:p w14:paraId="63A9C5FD" w14:textId="77777777" w:rsidR="00753495" w:rsidRPr="00FC7496" w:rsidRDefault="00753495" w:rsidP="001D304D">
            <w:pPr>
              <w:pStyle w:val="TAC"/>
              <w:rPr>
                <w:lang w:eastAsia="en-GB"/>
              </w:rPr>
            </w:pPr>
            <w:r w:rsidRPr="00FC7496">
              <w:rPr>
                <w:lang w:eastAsia="en-GB"/>
              </w:rPr>
              <w:t>5</w:t>
            </w:r>
          </w:p>
        </w:tc>
        <w:tc>
          <w:tcPr>
            <w:tcW w:w="454" w:type="dxa"/>
          </w:tcPr>
          <w:p w14:paraId="031D5BB9" w14:textId="77777777" w:rsidR="00753495" w:rsidRPr="00FC7496" w:rsidRDefault="00753495" w:rsidP="001D304D">
            <w:pPr>
              <w:pStyle w:val="TAC"/>
              <w:rPr>
                <w:lang w:eastAsia="en-GB"/>
              </w:rPr>
            </w:pPr>
            <w:r w:rsidRPr="00FC7496">
              <w:rPr>
                <w:lang w:eastAsia="en-GB"/>
              </w:rPr>
              <w:t>6</w:t>
            </w:r>
          </w:p>
        </w:tc>
        <w:tc>
          <w:tcPr>
            <w:tcW w:w="454" w:type="dxa"/>
          </w:tcPr>
          <w:p w14:paraId="18546F66" w14:textId="77777777" w:rsidR="00753495" w:rsidRPr="00FC7496" w:rsidRDefault="00753495" w:rsidP="001D304D">
            <w:pPr>
              <w:pStyle w:val="TAC"/>
              <w:rPr>
                <w:lang w:eastAsia="en-GB"/>
              </w:rPr>
            </w:pPr>
            <w:r w:rsidRPr="00FC7496">
              <w:rPr>
                <w:lang w:eastAsia="en-GB"/>
              </w:rPr>
              <w:t>7</w:t>
            </w:r>
          </w:p>
        </w:tc>
        <w:tc>
          <w:tcPr>
            <w:tcW w:w="454" w:type="dxa"/>
          </w:tcPr>
          <w:p w14:paraId="7A424F74" w14:textId="77777777" w:rsidR="00753495" w:rsidRPr="00FC7496" w:rsidRDefault="00753495" w:rsidP="001D304D">
            <w:pPr>
              <w:pStyle w:val="TAC"/>
              <w:rPr>
                <w:lang w:eastAsia="en-GB"/>
              </w:rPr>
            </w:pPr>
            <w:r w:rsidRPr="00FC7496">
              <w:rPr>
                <w:lang w:eastAsia="en-GB"/>
              </w:rPr>
              <w:t>8</w:t>
            </w:r>
          </w:p>
        </w:tc>
        <w:tc>
          <w:tcPr>
            <w:tcW w:w="454" w:type="dxa"/>
          </w:tcPr>
          <w:p w14:paraId="5CEF1D35" w14:textId="77777777" w:rsidR="00753495" w:rsidRPr="00FC7496" w:rsidRDefault="00753495" w:rsidP="001D304D">
            <w:pPr>
              <w:pStyle w:val="TAC"/>
              <w:rPr>
                <w:lang w:eastAsia="en-GB"/>
              </w:rPr>
            </w:pPr>
            <w:r w:rsidRPr="00FC7496">
              <w:rPr>
                <w:lang w:eastAsia="en-GB"/>
              </w:rPr>
              <w:t>9</w:t>
            </w:r>
          </w:p>
        </w:tc>
        <w:tc>
          <w:tcPr>
            <w:tcW w:w="454" w:type="dxa"/>
          </w:tcPr>
          <w:p w14:paraId="5C40750F" w14:textId="77777777" w:rsidR="00753495" w:rsidRPr="00FC7496" w:rsidRDefault="00753495" w:rsidP="001D304D">
            <w:pPr>
              <w:pStyle w:val="TAC"/>
              <w:rPr>
                <w:lang w:eastAsia="en-GB"/>
              </w:rPr>
            </w:pPr>
            <w:r w:rsidRPr="00FC7496">
              <w:rPr>
                <w:lang w:eastAsia="en-GB"/>
              </w:rPr>
              <w:t>...</w:t>
            </w:r>
          </w:p>
        </w:tc>
      </w:tr>
      <w:tr w:rsidR="00753495" w:rsidRPr="00FC7496" w14:paraId="6D3BA0AC" w14:textId="77777777" w:rsidTr="00690C04">
        <w:tc>
          <w:tcPr>
            <w:tcW w:w="453" w:type="dxa"/>
          </w:tcPr>
          <w:p w14:paraId="015A4B9D" w14:textId="77777777" w:rsidR="00753495" w:rsidRPr="00FC7496" w:rsidRDefault="00753495" w:rsidP="001D304D">
            <w:pPr>
              <w:pStyle w:val="TAC"/>
              <w:rPr>
                <w:lang w:eastAsia="en-GB"/>
              </w:rPr>
            </w:pPr>
            <w:r w:rsidRPr="00FC7496">
              <w:rPr>
                <w:lang w:eastAsia="en-GB"/>
              </w:rPr>
              <w:t>...</w:t>
            </w:r>
          </w:p>
        </w:tc>
        <w:tc>
          <w:tcPr>
            <w:tcW w:w="453" w:type="dxa"/>
            <w:shd w:val="clear" w:color="auto" w:fill="FFC000"/>
          </w:tcPr>
          <w:p w14:paraId="0013794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3" w:type="dxa"/>
          </w:tcPr>
          <w:p w14:paraId="0620C8A8" w14:textId="77777777" w:rsidR="00753495" w:rsidRPr="00FC7496" w:rsidRDefault="00753495" w:rsidP="001D304D">
            <w:pPr>
              <w:pStyle w:val="TAC"/>
              <w:rPr>
                <w:lang w:eastAsia="en-GB"/>
              </w:rPr>
            </w:pPr>
          </w:p>
        </w:tc>
        <w:tc>
          <w:tcPr>
            <w:tcW w:w="453" w:type="dxa"/>
          </w:tcPr>
          <w:p w14:paraId="32BE798F" w14:textId="77777777" w:rsidR="00753495" w:rsidRPr="00FC7496" w:rsidRDefault="00753495" w:rsidP="001D304D">
            <w:pPr>
              <w:pStyle w:val="TAC"/>
              <w:rPr>
                <w:lang w:eastAsia="en-GB"/>
              </w:rPr>
            </w:pPr>
          </w:p>
        </w:tc>
        <w:tc>
          <w:tcPr>
            <w:tcW w:w="453" w:type="dxa"/>
          </w:tcPr>
          <w:p w14:paraId="504A29DC" w14:textId="77777777" w:rsidR="00753495" w:rsidRPr="00FC7496" w:rsidRDefault="00753495" w:rsidP="001D304D">
            <w:pPr>
              <w:pStyle w:val="TAC"/>
              <w:rPr>
                <w:lang w:eastAsia="en-GB"/>
              </w:rPr>
            </w:pPr>
          </w:p>
        </w:tc>
        <w:tc>
          <w:tcPr>
            <w:tcW w:w="453" w:type="dxa"/>
          </w:tcPr>
          <w:p w14:paraId="4834B7BC" w14:textId="77777777" w:rsidR="00753495" w:rsidRPr="00FC7496" w:rsidRDefault="00753495" w:rsidP="001D304D">
            <w:pPr>
              <w:pStyle w:val="TAC"/>
              <w:rPr>
                <w:lang w:eastAsia="en-GB"/>
              </w:rPr>
            </w:pPr>
          </w:p>
        </w:tc>
        <w:tc>
          <w:tcPr>
            <w:tcW w:w="453" w:type="dxa"/>
            <w:shd w:val="clear" w:color="auto" w:fill="92D050"/>
          </w:tcPr>
          <w:p w14:paraId="297986D5"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3" w:type="dxa"/>
          </w:tcPr>
          <w:p w14:paraId="3636638F" w14:textId="77777777" w:rsidR="00753495" w:rsidRPr="00FC7496" w:rsidRDefault="00753495" w:rsidP="001D304D">
            <w:pPr>
              <w:pStyle w:val="TAC"/>
              <w:rPr>
                <w:lang w:eastAsia="en-GB"/>
              </w:rPr>
            </w:pPr>
          </w:p>
        </w:tc>
        <w:tc>
          <w:tcPr>
            <w:tcW w:w="453" w:type="dxa"/>
          </w:tcPr>
          <w:p w14:paraId="5F96380B" w14:textId="77777777" w:rsidR="00753495" w:rsidRPr="00FC7496" w:rsidRDefault="00753495" w:rsidP="001D304D">
            <w:pPr>
              <w:pStyle w:val="TAC"/>
              <w:rPr>
                <w:lang w:eastAsia="en-GB"/>
              </w:rPr>
            </w:pPr>
          </w:p>
        </w:tc>
        <w:tc>
          <w:tcPr>
            <w:tcW w:w="454" w:type="dxa"/>
          </w:tcPr>
          <w:p w14:paraId="20F0E8B2" w14:textId="77777777" w:rsidR="00753495" w:rsidRPr="00FC7496" w:rsidRDefault="00753495" w:rsidP="001D304D">
            <w:pPr>
              <w:pStyle w:val="TAC"/>
              <w:rPr>
                <w:lang w:eastAsia="en-GB"/>
              </w:rPr>
            </w:pPr>
          </w:p>
        </w:tc>
        <w:tc>
          <w:tcPr>
            <w:tcW w:w="454" w:type="dxa"/>
            <w:shd w:val="clear" w:color="auto" w:fill="7030A0"/>
          </w:tcPr>
          <w:p w14:paraId="551BC151" w14:textId="77777777" w:rsidR="00753495" w:rsidRPr="00FC7496" w:rsidRDefault="00753495" w:rsidP="001D304D">
            <w:pPr>
              <w:pStyle w:val="TAC"/>
              <w:rPr>
                <w:lang w:eastAsia="en-GB"/>
              </w:rPr>
            </w:pPr>
            <w:r w:rsidRPr="00FC7496">
              <w:rPr>
                <w:lang w:eastAsia="en-GB"/>
              </w:rPr>
              <w:t>N</w:t>
            </w:r>
            <w:r w:rsidRPr="00FC7496">
              <w:rPr>
                <w:lang w:eastAsia="en-GB"/>
              </w:rPr>
              <w:br/>
              <w:t>S</w:t>
            </w:r>
            <w:r w:rsidRPr="00FC7496">
              <w:rPr>
                <w:lang w:eastAsia="en-GB"/>
              </w:rPr>
              <w:br/>
              <w:t>S</w:t>
            </w:r>
            <w:r w:rsidRPr="00FC7496">
              <w:rPr>
                <w:lang w:eastAsia="en-GB"/>
              </w:rPr>
              <w:br/>
              <w:t>S</w:t>
            </w:r>
          </w:p>
        </w:tc>
        <w:tc>
          <w:tcPr>
            <w:tcW w:w="454" w:type="dxa"/>
            <w:shd w:val="clear" w:color="auto" w:fill="FFC000"/>
          </w:tcPr>
          <w:p w14:paraId="24D4134C"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4" w:type="dxa"/>
          </w:tcPr>
          <w:p w14:paraId="76F52066" w14:textId="77777777" w:rsidR="00753495" w:rsidRPr="00FC7496" w:rsidRDefault="00753495" w:rsidP="001D304D">
            <w:pPr>
              <w:pStyle w:val="TAC"/>
              <w:rPr>
                <w:lang w:eastAsia="en-GB"/>
              </w:rPr>
            </w:pPr>
          </w:p>
        </w:tc>
        <w:tc>
          <w:tcPr>
            <w:tcW w:w="454" w:type="dxa"/>
          </w:tcPr>
          <w:p w14:paraId="34E8E86F" w14:textId="77777777" w:rsidR="00753495" w:rsidRPr="00FC7496" w:rsidRDefault="00753495" w:rsidP="001D304D">
            <w:pPr>
              <w:pStyle w:val="TAC"/>
              <w:rPr>
                <w:lang w:eastAsia="en-GB"/>
              </w:rPr>
            </w:pPr>
          </w:p>
        </w:tc>
        <w:tc>
          <w:tcPr>
            <w:tcW w:w="454" w:type="dxa"/>
          </w:tcPr>
          <w:p w14:paraId="6629BC12" w14:textId="77777777" w:rsidR="00753495" w:rsidRPr="00FC7496" w:rsidRDefault="00753495" w:rsidP="001D304D">
            <w:pPr>
              <w:pStyle w:val="TAC"/>
              <w:rPr>
                <w:lang w:eastAsia="en-GB"/>
              </w:rPr>
            </w:pPr>
          </w:p>
        </w:tc>
        <w:tc>
          <w:tcPr>
            <w:tcW w:w="454" w:type="dxa"/>
          </w:tcPr>
          <w:p w14:paraId="6A20DEE5" w14:textId="77777777" w:rsidR="00753495" w:rsidRPr="00FC7496" w:rsidRDefault="00753495" w:rsidP="001D304D">
            <w:pPr>
              <w:pStyle w:val="TAC"/>
              <w:rPr>
                <w:lang w:eastAsia="en-GB"/>
              </w:rPr>
            </w:pPr>
          </w:p>
        </w:tc>
        <w:tc>
          <w:tcPr>
            <w:tcW w:w="454" w:type="dxa"/>
            <w:shd w:val="clear" w:color="auto" w:fill="92D050"/>
          </w:tcPr>
          <w:p w14:paraId="0A13E7A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4" w:type="dxa"/>
          </w:tcPr>
          <w:p w14:paraId="38AB0A86" w14:textId="77777777" w:rsidR="00753495" w:rsidRPr="00FC7496" w:rsidRDefault="00753495" w:rsidP="001D304D">
            <w:pPr>
              <w:pStyle w:val="TAC"/>
              <w:rPr>
                <w:lang w:eastAsia="en-GB"/>
              </w:rPr>
            </w:pPr>
          </w:p>
        </w:tc>
        <w:tc>
          <w:tcPr>
            <w:tcW w:w="454" w:type="dxa"/>
          </w:tcPr>
          <w:p w14:paraId="14BF7F23" w14:textId="77777777" w:rsidR="00753495" w:rsidRPr="00FC7496" w:rsidRDefault="00753495" w:rsidP="001D304D">
            <w:pPr>
              <w:pStyle w:val="TAC"/>
              <w:rPr>
                <w:lang w:eastAsia="en-GB"/>
              </w:rPr>
            </w:pPr>
          </w:p>
        </w:tc>
        <w:tc>
          <w:tcPr>
            <w:tcW w:w="454" w:type="dxa"/>
          </w:tcPr>
          <w:p w14:paraId="117D2DFF" w14:textId="77777777" w:rsidR="00753495" w:rsidRPr="00FC7496" w:rsidRDefault="00753495" w:rsidP="001D304D">
            <w:pPr>
              <w:pStyle w:val="TAC"/>
              <w:rPr>
                <w:lang w:eastAsia="en-GB"/>
              </w:rPr>
            </w:pPr>
          </w:p>
        </w:tc>
        <w:tc>
          <w:tcPr>
            <w:tcW w:w="454" w:type="dxa"/>
          </w:tcPr>
          <w:p w14:paraId="0A5A3FAB" w14:textId="77777777" w:rsidR="00753495" w:rsidRPr="00FC7496" w:rsidRDefault="00753495" w:rsidP="001D304D">
            <w:pPr>
              <w:pStyle w:val="TAC"/>
              <w:rPr>
                <w:lang w:eastAsia="en-GB"/>
              </w:rPr>
            </w:pPr>
          </w:p>
        </w:tc>
        <w:tc>
          <w:tcPr>
            <w:tcW w:w="454" w:type="dxa"/>
          </w:tcPr>
          <w:p w14:paraId="43494728" w14:textId="77777777" w:rsidR="00753495" w:rsidRPr="00FC7496" w:rsidRDefault="00753495" w:rsidP="001D304D">
            <w:pPr>
              <w:pStyle w:val="TAC"/>
              <w:rPr>
                <w:lang w:eastAsia="en-GB"/>
              </w:rPr>
            </w:pPr>
            <w:r w:rsidRPr="00FC7496">
              <w:rPr>
                <w:lang w:eastAsia="en-GB"/>
              </w:rPr>
              <w:t>...</w:t>
            </w:r>
          </w:p>
        </w:tc>
      </w:tr>
    </w:tbl>
    <w:p w14:paraId="238FC9D7" w14:textId="77777777" w:rsidR="00753495" w:rsidRPr="00FC7496" w:rsidRDefault="00753495" w:rsidP="00753495">
      <w:pPr>
        <w:rPr>
          <w:lang w:eastAsia="en-GB"/>
        </w:rPr>
      </w:pPr>
    </w:p>
    <w:p w14:paraId="5E3F118C" w14:textId="77777777" w:rsidR="00753495" w:rsidRPr="00FC7496" w:rsidRDefault="00753495" w:rsidP="00753495">
      <w:pPr>
        <w:pStyle w:val="Heading4"/>
      </w:pPr>
      <w:r w:rsidRPr="00FC7496">
        <w:t>7A.2.2.2</w:t>
      </w:r>
      <w:r w:rsidRPr="00FC7496">
        <w:tab/>
        <w:t>SIB1-NB</w:t>
      </w:r>
    </w:p>
    <w:p w14:paraId="34911CE6" w14:textId="77777777" w:rsidR="00753495" w:rsidRPr="00FC7496" w:rsidRDefault="00753495" w:rsidP="00753495">
      <w:pPr>
        <w:rPr>
          <w:lang w:eastAsia="en-GB"/>
        </w:rPr>
      </w:pPr>
      <w:r w:rsidRPr="00FC7496">
        <w:rPr>
          <w:lang w:eastAsia="en-GB"/>
        </w:rPr>
        <w:t xml:space="preserve">SIB1-NB scheduling depends on </w:t>
      </w:r>
    </w:p>
    <w:p w14:paraId="3E0E72C1" w14:textId="77777777" w:rsidR="00753495" w:rsidRPr="00FC7496" w:rsidRDefault="00753495" w:rsidP="00753495">
      <w:pPr>
        <w:pStyle w:val="B1"/>
        <w:rPr>
          <w:lang w:eastAsia="en-GB"/>
        </w:rPr>
      </w:pPr>
      <w:r w:rsidRPr="00FC7496">
        <w:t>-</w:t>
      </w:r>
      <w:r w:rsidRPr="00FC7496">
        <w:tab/>
      </w:r>
      <w:r w:rsidRPr="00FC7496">
        <w:rPr>
          <w:lang w:eastAsia="en-GB"/>
        </w:rPr>
        <w:t>schedulingInfoSIB1-r13 contained in MasterInformationBlock-NB:</w:t>
      </w:r>
      <w:r w:rsidRPr="00FC7496">
        <w:rPr>
          <w:lang w:eastAsia="en-GB"/>
        </w:rPr>
        <w:br/>
        <w:t>TBS of 208, 328, 440 or 680 and 4, 8 or 16 repetitions (TS 36.213 [30] Tables 16.4.1.3-3 &amp; 16.4.1.5.2-1)</w:t>
      </w:r>
    </w:p>
    <w:p w14:paraId="4B552FBA" w14:textId="77777777" w:rsidR="00753495" w:rsidRPr="00FC7496" w:rsidRDefault="00753495" w:rsidP="00753495">
      <w:pPr>
        <w:pStyle w:val="B1"/>
        <w:rPr>
          <w:lang w:eastAsia="en-GB"/>
        </w:rPr>
      </w:pPr>
      <w:r w:rsidRPr="00FC7496">
        <w:t>-</w:t>
      </w:r>
      <w:r w:rsidRPr="00FC7496">
        <w:tab/>
        <w:t>Physical Cell ID (PCID) derived by the UE from the NSSS</w:t>
      </w:r>
      <w:r w:rsidRPr="00FC7496">
        <w:rPr>
          <w:lang w:eastAsia="en-GB"/>
        </w:rPr>
        <w:t>:</w:t>
      </w:r>
      <w:r w:rsidRPr="00FC7496">
        <w:rPr>
          <w:lang w:eastAsia="en-GB"/>
        </w:rPr>
        <w:br/>
        <w:t>Starting radio frame number for NB-SIB1 repetitions depends on the PCID and the number of repetitions (TS 36.213 [30] Table 16.4.1.3-4)</w:t>
      </w:r>
    </w:p>
    <w:p w14:paraId="1E14D5B4" w14:textId="77777777" w:rsidR="00753495" w:rsidRPr="00FC7496" w:rsidRDefault="00753495" w:rsidP="00753495">
      <w:pPr>
        <w:rPr>
          <w:lang w:eastAsia="en-GB"/>
        </w:rPr>
      </w:pPr>
      <w:r w:rsidRPr="00FC7496">
        <w:rPr>
          <w:lang w:eastAsia="en-GB"/>
        </w:rPr>
        <w:t>According to TS 36.331 [19] clause 5.2.1.2a independent from the TBS a single SIB1-NB transmission takes every second of 16 sub-sequent frames and the parts of the SIB1-NB are sent at subframe #4.</w:t>
      </w:r>
    </w:p>
    <w:p w14:paraId="205719C8" w14:textId="77777777" w:rsidR="00753495" w:rsidRPr="00FC7496" w:rsidRDefault="00753495" w:rsidP="00753495">
      <w:pPr>
        <w:rPr>
          <w:lang w:eastAsia="en-GB"/>
        </w:rPr>
      </w:pPr>
      <w:r w:rsidRPr="00FC7496">
        <w:rPr>
          <w:lang w:eastAsia="en-GB"/>
        </w:rPr>
        <w:t>Table 7A.2.2.2-1shows SIB1-NB scheduling for the 16 repetitions for the case that the radio frame of the first transmission is 0 (</w:t>
      </w:r>
      <w:r w:rsidRPr="00FC7496">
        <w:rPr>
          <w:rFonts w:ascii="Arial" w:hAnsi="Arial" w:cs="Arial"/>
          <w:position w:val="-10"/>
          <w:sz w:val="18"/>
        </w:rPr>
        <w:object w:dxaOrig="600" w:dyaOrig="360" w14:anchorId="1FD5383D">
          <v:shape id="_x0000_i1063" type="#_x0000_t75" style="width:30pt;height:18pt" o:ole="">
            <v:imagedata r:id="rId41" o:title=""/>
          </v:shape>
          <o:OLEObject Type="Embed" ProgID="Equation.3" ShapeID="_x0000_i1063" DrawAspect="Content" ObjectID="_1701175159" r:id="rId52"/>
        </w:object>
      </w:r>
      <w:r w:rsidRPr="00FC7496">
        <w:rPr>
          <w:rFonts w:ascii="Arial" w:eastAsia="MS Mincho" w:hAnsi="Arial" w:cs="Arial"/>
          <w:iCs/>
          <w:sz w:val="18"/>
          <w:lang w:eastAsia="ja-JP"/>
        </w:rPr>
        <w:t xml:space="preserve">mod 4 = 0 in </w:t>
      </w:r>
      <w:r w:rsidRPr="00FC7496">
        <w:rPr>
          <w:lang w:eastAsia="en-GB"/>
        </w:rPr>
        <w:t xml:space="preserve">Table 16.4.1.3-4 of TS 36.213 [30]); frames with SIB1-NB are shown in </w:t>
      </w:r>
      <w:r w:rsidR="002E6B05" w:rsidRPr="00FC7496">
        <w:rPr>
          <w:lang w:eastAsia="en-GB"/>
        </w:rPr>
        <w:t>green</w:t>
      </w:r>
      <w:r w:rsidRPr="00FC7496">
        <w:rPr>
          <w:lang w:eastAsia="en-GB"/>
        </w:rPr>
        <w:t>.</w:t>
      </w:r>
    </w:p>
    <w:p w14:paraId="4884DAC2" w14:textId="77777777" w:rsidR="00753495" w:rsidRPr="00FC7496" w:rsidRDefault="00753495" w:rsidP="00753495">
      <w:pPr>
        <w:pStyle w:val="TH"/>
      </w:pPr>
      <w:r w:rsidRPr="00FC7496">
        <w:t>Table 7A.2.2.2-1: SIB1-NB scheduling with 16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753495" w:rsidRPr="00FC7496" w14:paraId="71F8AF63" w14:textId="77777777" w:rsidTr="001D304D">
        <w:tc>
          <w:tcPr>
            <w:tcW w:w="567" w:type="dxa"/>
            <w:shd w:val="clear" w:color="auto" w:fill="00B050"/>
            <w:noWrap/>
            <w:tcMar>
              <w:left w:w="28" w:type="dxa"/>
              <w:right w:w="28" w:type="dxa"/>
            </w:tcMar>
            <w:vAlign w:val="center"/>
            <w:hideMark/>
          </w:tcPr>
          <w:p w14:paraId="2BC91ACC" w14:textId="77777777" w:rsidR="00753495" w:rsidRPr="00FC7496" w:rsidRDefault="00753495" w:rsidP="001D304D">
            <w:pPr>
              <w:pStyle w:val="TAC"/>
              <w:rPr>
                <w:sz w:val="10"/>
                <w:szCs w:val="10"/>
              </w:rPr>
            </w:pPr>
            <w:r w:rsidRPr="00FC7496">
              <w:rPr>
                <w:sz w:val="10"/>
                <w:szCs w:val="10"/>
              </w:rPr>
              <w:t>frame 0</w:t>
            </w:r>
          </w:p>
        </w:tc>
        <w:tc>
          <w:tcPr>
            <w:tcW w:w="567" w:type="dxa"/>
            <w:shd w:val="clear" w:color="auto" w:fill="auto"/>
            <w:noWrap/>
            <w:tcMar>
              <w:left w:w="28" w:type="dxa"/>
              <w:right w:w="28" w:type="dxa"/>
            </w:tcMar>
            <w:vAlign w:val="center"/>
            <w:hideMark/>
          </w:tcPr>
          <w:p w14:paraId="5D15C12D"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noWrap/>
            <w:tcMar>
              <w:left w:w="28" w:type="dxa"/>
              <w:right w:w="28" w:type="dxa"/>
            </w:tcMar>
            <w:vAlign w:val="center"/>
            <w:hideMark/>
          </w:tcPr>
          <w:p w14:paraId="26A0B69D" w14:textId="77777777" w:rsidR="00753495" w:rsidRPr="00FC7496" w:rsidRDefault="00753495" w:rsidP="001D304D">
            <w:pPr>
              <w:pStyle w:val="TAC"/>
              <w:rPr>
                <w:sz w:val="10"/>
                <w:szCs w:val="10"/>
              </w:rPr>
            </w:pPr>
            <w:r w:rsidRPr="00FC7496">
              <w:rPr>
                <w:sz w:val="10"/>
                <w:szCs w:val="10"/>
              </w:rPr>
              <w:t>frame 2</w:t>
            </w:r>
          </w:p>
        </w:tc>
        <w:tc>
          <w:tcPr>
            <w:tcW w:w="567" w:type="dxa"/>
            <w:shd w:val="clear" w:color="auto" w:fill="auto"/>
            <w:noWrap/>
            <w:tcMar>
              <w:left w:w="28" w:type="dxa"/>
              <w:right w:w="28" w:type="dxa"/>
            </w:tcMar>
            <w:vAlign w:val="center"/>
            <w:hideMark/>
          </w:tcPr>
          <w:p w14:paraId="7E8A61A6"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noWrap/>
            <w:tcMar>
              <w:left w:w="28" w:type="dxa"/>
              <w:right w:w="28" w:type="dxa"/>
            </w:tcMar>
            <w:vAlign w:val="center"/>
            <w:hideMark/>
          </w:tcPr>
          <w:p w14:paraId="1DD11B7D" w14:textId="77777777" w:rsidR="00753495" w:rsidRPr="00FC7496" w:rsidRDefault="00753495" w:rsidP="001D304D">
            <w:pPr>
              <w:pStyle w:val="TAC"/>
              <w:rPr>
                <w:sz w:val="10"/>
                <w:szCs w:val="10"/>
              </w:rPr>
            </w:pPr>
            <w:r w:rsidRPr="00FC7496">
              <w:rPr>
                <w:sz w:val="10"/>
                <w:szCs w:val="10"/>
              </w:rPr>
              <w:t>frame 4</w:t>
            </w:r>
          </w:p>
        </w:tc>
        <w:tc>
          <w:tcPr>
            <w:tcW w:w="567" w:type="dxa"/>
            <w:shd w:val="clear" w:color="auto" w:fill="auto"/>
            <w:noWrap/>
            <w:tcMar>
              <w:left w:w="28" w:type="dxa"/>
              <w:right w:w="28" w:type="dxa"/>
            </w:tcMar>
            <w:vAlign w:val="center"/>
            <w:hideMark/>
          </w:tcPr>
          <w:p w14:paraId="7A183963"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noWrap/>
            <w:tcMar>
              <w:left w:w="28" w:type="dxa"/>
              <w:right w:w="28" w:type="dxa"/>
            </w:tcMar>
            <w:vAlign w:val="center"/>
            <w:hideMark/>
          </w:tcPr>
          <w:p w14:paraId="0E5E86E6" w14:textId="77777777" w:rsidR="00753495" w:rsidRPr="00FC7496" w:rsidRDefault="00753495" w:rsidP="001D304D">
            <w:pPr>
              <w:pStyle w:val="TAC"/>
              <w:rPr>
                <w:sz w:val="10"/>
                <w:szCs w:val="10"/>
              </w:rPr>
            </w:pPr>
            <w:r w:rsidRPr="00FC7496">
              <w:rPr>
                <w:sz w:val="10"/>
                <w:szCs w:val="10"/>
              </w:rPr>
              <w:t>frame 6</w:t>
            </w:r>
          </w:p>
        </w:tc>
        <w:tc>
          <w:tcPr>
            <w:tcW w:w="567" w:type="dxa"/>
            <w:shd w:val="clear" w:color="auto" w:fill="auto"/>
            <w:noWrap/>
            <w:tcMar>
              <w:left w:w="28" w:type="dxa"/>
              <w:right w:w="28" w:type="dxa"/>
            </w:tcMar>
            <w:vAlign w:val="center"/>
            <w:hideMark/>
          </w:tcPr>
          <w:p w14:paraId="5B69E9D0"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noWrap/>
            <w:tcMar>
              <w:left w:w="28" w:type="dxa"/>
              <w:right w:w="28" w:type="dxa"/>
            </w:tcMar>
            <w:vAlign w:val="center"/>
            <w:hideMark/>
          </w:tcPr>
          <w:p w14:paraId="093BBC9D" w14:textId="77777777" w:rsidR="00753495" w:rsidRPr="00FC7496" w:rsidRDefault="00753495" w:rsidP="001D304D">
            <w:pPr>
              <w:pStyle w:val="TAC"/>
              <w:rPr>
                <w:sz w:val="10"/>
                <w:szCs w:val="10"/>
              </w:rPr>
            </w:pPr>
            <w:r w:rsidRPr="00FC7496">
              <w:rPr>
                <w:sz w:val="10"/>
                <w:szCs w:val="10"/>
              </w:rPr>
              <w:t>frame 8</w:t>
            </w:r>
          </w:p>
        </w:tc>
        <w:tc>
          <w:tcPr>
            <w:tcW w:w="567" w:type="dxa"/>
            <w:shd w:val="clear" w:color="auto" w:fill="auto"/>
            <w:noWrap/>
            <w:tcMar>
              <w:left w:w="28" w:type="dxa"/>
              <w:right w:w="28" w:type="dxa"/>
            </w:tcMar>
            <w:vAlign w:val="center"/>
            <w:hideMark/>
          </w:tcPr>
          <w:p w14:paraId="53BF83AA"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noWrap/>
            <w:tcMar>
              <w:left w:w="28" w:type="dxa"/>
              <w:right w:w="28" w:type="dxa"/>
            </w:tcMar>
            <w:vAlign w:val="center"/>
            <w:hideMark/>
          </w:tcPr>
          <w:p w14:paraId="752AE62C" w14:textId="77777777" w:rsidR="00753495" w:rsidRPr="00FC7496" w:rsidRDefault="00753495" w:rsidP="001D304D">
            <w:pPr>
              <w:pStyle w:val="TAC"/>
              <w:rPr>
                <w:sz w:val="10"/>
                <w:szCs w:val="10"/>
              </w:rPr>
            </w:pPr>
            <w:r w:rsidRPr="00FC7496">
              <w:rPr>
                <w:sz w:val="10"/>
                <w:szCs w:val="10"/>
              </w:rPr>
              <w:t>frame 10</w:t>
            </w:r>
          </w:p>
        </w:tc>
        <w:tc>
          <w:tcPr>
            <w:tcW w:w="567" w:type="dxa"/>
            <w:shd w:val="clear" w:color="auto" w:fill="auto"/>
            <w:noWrap/>
            <w:tcMar>
              <w:left w:w="28" w:type="dxa"/>
              <w:right w:w="28" w:type="dxa"/>
            </w:tcMar>
            <w:vAlign w:val="center"/>
            <w:hideMark/>
          </w:tcPr>
          <w:p w14:paraId="09CD28E3"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noWrap/>
            <w:tcMar>
              <w:left w:w="28" w:type="dxa"/>
              <w:right w:w="28" w:type="dxa"/>
            </w:tcMar>
            <w:vAlign w:val="center"/>
            <w:hideMark/>
          </w:tcPr>
          <w:p w14:paraId="1EA64C88" w14:textId="77777777" w:rsidR="00753495" w:rsidRPr="00FC7496" w:rsidRDefault="00753495" w:rsidP="001D304D">
            <w:pPr>
              <w:pStyle w:val="TAC"/>
              <w:rPr>
                <w:sz w:val="10"/>
                <w:szCs w:val="10"/>
              </w:rPr>
            </w:pPr>
            <w:r w:rsidRPr="00FC7496">
              <w:rPr>
                <w:sz w:val="10"/>
                <w:szCs w:val="10"/>
              </w:rPr>
              <w:t>frame 12</w:t>
            </w:r>
          </w:p>
        </w:tc>
        <w:tc>
          <w:tcPr>
            <w:tcW w:w="567" w:type="dxa"/>
            <w:shd w:val="clear" w:color="auto" w:fill="auto"/>
            <w:noWrap/>
            <w:tcMar>
              <w:left w:w="28" w:type="dxa"/>
              <w:right w:w="28" w:type="dxa"/>
            </w:tcMar>
            <w:vAlign w:val="center"/>
            <w:hideMark/>
          </w:tcPr>
          <w:p w14:paraId="6CD2BC7E"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noWrap/>
            <w:tcMar>
              <w:left w:w="28" w:type="dxa"/>
              <w:right w:w="28" w:type="dxa"/>
            </w:tcMar>
            <w:vAlign w:val="center"/>
            <w:hideMark/>
          </w:tcPr>
          <w:p w14:paraId="6B962BBA" w14:textId="77777777" w:rsidR="00753495" w:rsidRPr="00FC7496" w:rsidRDefault="00753495" w:rsidP="001D304D">
            <w:pPr>
              <w:pStyle w:val="TAC"/>
              <w:rPr>
                <w:sz w:val="10"/>
                <w:szCs w:val="10"/>
              </w:rPr>
            </w:pPr>
            <w:r w:rsidRPr="00FC7496">
              <w:rPr>
                <w:sz w:val="10"/>
                <w:szCs w:val="10"/>
              </w:rPr>
              <w:t>frame 14</w:t>
            </w:r>
          </w:p>
        </w:tc>
        <w:tc>
          <w:tcPr>
            <w:tcW w:w="567" w:type="dxa"/>
            <w:shd w:val="clear" w:color="auto" w:fill="auto"/>
            <w:noWrap/>
            <w:tcMar>
              <w:left w:w="28" w:type="dxa"/>
              <w:right w:w="28" w:type="dxa"/>
            </w:tcMar>
            <w:vAlign w:val="center"/>
            <w:hideMark/>
          </w:tcPr>
          <w:p w14:paraId="7B186572" w14:textId="77777777" w:rsidR="00753495" w:rsidRPr="00FC7496" w:rsidRDefault="00753495" w:rsidP="001D304D">
            <w:pPr>
              <w:pStyle w:val="TAC"/>
              <w:rPr>
                <w:sz w:val="10"/>
                <w:szCs w:val="10"/>
              </w:rPr>
            </w:pPr>
            <w:r w:rsidRPr="00FC7496">
              <w:rPr>
                <w:sz w:val="10"/>
                <w:szCs w:val="10"/>
              </w:rPr>
              <w:t>frame 15</w:t>
            </w:r>
          </w:p>
        </w:tc>
      </w:tr>
      <w:tr w:rsidR="00753495" w:rsidRPr="00FC7496" w14:paraId="6A0C8B61" w14:textId="77777777" w:rsidTr="001D304D">
        <w:tc>
          <w:tcPr>
            <w:tcW w:w="567" w:type="dxa"/>
            <w:shd w:val="clear" w:color="auto" w:fill="00B050"/>
            <w:vAlign w:val="center"/>
          </w:tcPr>
          <w:p w14:paraId="6C6D553C" w14:textId="77777777" w:rsidR="00753495" w:rsidRPr="00FC7496" w:rsidRDefault="00753495" w:rsidP="001D304D">
            <w:pPr>
              <w:pStyle w:val="TAC"/>
              <w:rPr>
                <w:sz w:val="10"/>
                <w:szCs w:val="10"/>
              </w:rPr>
            </w:pPr>
            <w:r w:rsidRPr="00FC7496">
              <w:rPr>
                <w:sz w:val="10"/>
                <w:szCs w:val="10"/>
              </w:rPr>
              <w:t>frame 0</w:t>
            </w:r>
          </w:p>
        </w:tc>
        <w:tc>
          <w:tcPr>
            <w:tcW w:w="567" w:type="dxa"/>
            <w:vAlign w:val="center"/>
          </w:tcPr>
          <w:p w14:paraId="396BCAC5"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vAlign w:val="center"/>
          </w:tcPr>
          <w:p w14:paraId="774EB7A9" w14:textId="77777777" w:rsidR="00753495" w:rsidRPr="00FC7496" w:rsidRDefault="00753495" w:rsidP="001D304D">
            <w:pPr>
              <w:pStyle w:val="TAC"/>
              <w:rPr>
                <w:sz w:val="10"/>
                <w:szCs w:val="10"/>
              </w:rPr>
            </w:pPr>
            <w:r w:rsidRPr="00FC7496">
              <w:rPr>
                <w:sz w:val="10"/>
                <w:szCs w:val="10"/>
              </w:rPr>
              <w:t>frame 2</w:t>
            </w:r>
          </w:p>
        </w:tc>
        <w:tc>
          <w:tcPr>
            <w:tcW w:w="567" w:type="dxa"/>
            <w:vAlign w:val="center"/>
          </w:tcPr>
          <w:p w14:paraId="21E8D545"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vAlign w:val="center"/>
          </w:tcPr>
          <w:p w14:paraId="7C4A69BE" w14:textId="77777777" w:rsidR="00753495" w:rsidRPr="00FC7496" w:rsidRDefault="00753495" w:rsidP="001D304D">
            <w:pPr>
              <w:pStyle w:val="TAC"/>
              <w:rPr>
                <w:sz w:val="10"/>
                <w:szCs w:val="10"/>
              </w:rPr>
            </w:pPr>
            <w:r w:rsidRPr="00FC7496">
              <w:rPr>
                <w:sz w:val="10"/>
                <w:szCs w:val="10"/>
              </w:rPr>
              <w:t>frame 4</w:t>
            </w:r>
          </w:p>
        </w:tc>
        <w:tc>
          <w:tcPr>
            <w:tcW w:w="567" w:type="dxa"/>
            <w:vAlign w:val="center"/>
          </w:tcPr>
          <w:p w14:paraId="4DC78845"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vAlign w:val="center"/>
          </w:tcPr>
          <w:p w14:paraId="7AC3AEC8" w14:textId="77777777" w:rsidR="00753495" w:rsidRPr="00FC7496" w:rsidRDefault="00753495" w:rsidP="001D304D">
            <w:pPr>
              <w:pStyle w:val="TAC"/>
              <w:rPr>
                <w:sz w:val="10"/>
                <w:szCs w:val="10"/>
              </w:rPr>
            </w:pPr>
            <w:r w:rsidRPr="00FC7496">
              <w:rPr>
                <w:sz w:val="10"/>
                <w:szCs w:val="10"/>
              </w:rPr>
              <w:t>frame 6</w:t>
            </w:r>
          </w:p>
        </w:tc>
        <w:tc>
          <w:tcPr>
            <w:tcW w:w="567" w:type="dxa"/>
            <w:vAlign w:val="center"/>
          </w:tcPr>
          <w:p w14:paraId="40152831"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vAlign w:val="center"/>
          </w:tcPr>
          <w:p w14:paraId="06B3AB42" w14:textId="77777777" w:rsidR="00753495" w:rsidRPr="00FC7496" w:rsidRDefault="00753495" w:rsidP="001D304D">
            <w:pPr>
              <w:pStyle w:val="TAC"/>
              <w:rPr>
                <w:sz w:val="10"/>
                <w:szCs w:val="10"/>
              </w:rPr>
            </w:pPr>
            <w:r w:rsidRPr="00FC7496">
              <w:rPr>
                <w:sz w:val="10"/>
                <w:szCs w:val="10"/>
              </w:rPr>
              <w:t>frame 8</w:t>
            </w:r>
          </w:p>
        </w:tc>
        <w:tc>
          <w:tcPr>
            <w:tcW w:w="567" w:type="dxa"/>
            <w:vAlign w:val="center"/>
          </w:tcPr>
          <w:p w14:paraId="35BDB315"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vAlign w:val="center"/>
          </w:tcPr>
          <w:p w14:paraId="498BF7A2" w14:textId="77777777" w:rsidR="00753495" w:rsidRPr="00FC7496" w:rsidRDefault="00753495" w:rsidP="001D304D">
            <w:pPr>
              <w:pStyle w:val="TAC"/>
              <w:rPr>
                <w:sz w:val="10"/>
                <w:szCs w:val="10"/>
              </w:rPr>
            </w:pPr>
            <w:r w:rsidRPr="00FC7496">
              <w:rPr>
                <w:sz w:val="10"/>
                <w:szCs w:val="10"/>
              </w:rPr>
              <w:t>frame 10</w:t>
            </w:r>
          </w:p>
        </w:tc>
        <w:tc>
          <w:tcPr>
            <w:tcW w:w="567" w:type="dxa"/>
            <w:vAlign w:val="center"/>
          </w:tcPr>
          <w:p w14:paraId="19A7D4E0"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vAlign w:val="center"/>
          </w:tcPr>
          <w:p w14:paraId="569E52BD" w14:textId="77777777" w:rsidR="00753495" w:rsidRPr="00FC7496" w:rsidRDefault="00753495" w:rsidP="001D304D">
            <w:pPr>
              <w:pStyle w:val="TAC"/>
              <w:rPr>
                <w:sz w:val="10"/>
                <w:szCs w:val="10"/>
              </w:rPr>
            </w:pPr>
            <w:r w:rsidRPr="00FC7496">
              <w:rPr>
                <w:sz w:val="10"/>
                <w:szCs w:val="10"/>
              </w:rPr>
              <w:t>frame 12</w:t>
            </w:r>
          </w:p>
        </w:tc>
        <w:tc>
          <w:tcPr>
            <w:tcW w:w="567" w:type="dxa"/>
            <w:vAlign w:val="center"/>
          </w:tcPr>
          <w:p w14:paraId="12D913CD"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vAlign w:val="center"/>
          </w:tcPr>
          <w:p w14:paraId="2CD94B9B" w14:textId="77777777" w:rsidR="00753495" w:rsidRPr="00FC7496" w:rsidRDefault="00753495" w:rsidP="001D304D">
            <w:pPr>
              <w:pStyle w:val="TAC"/>
              <w:rPr>
                <w:sz w:val="10"/>
                <w:szCs w:val="10"/>
              </w:rPr>
            </w:pPr>
            <w:r w:rsidRPr="00FC7496">
              <w:rPr>
                <w:sz w:val="10"/>
                <w:szCs w:val="10"/>
              </w:rPr>
              <w:t>frame 14</w:t>
            </w:r>
          </w:p>
        </w:tc>
        <w:tc>
          <w:tcPr>
            <w:tcW w:w="567" w:type="dxa"/>
            <w:vAlign w:val="center"/>
          </w:tcPr>
          <w:p w14:paraId="273652A0" w14:textId="77777777" w:rsidR="00753495" w:rsidRPr="00FC7496" w:rsidRDefault="00753495" w:rsidP="001D304D">
            <w:pPr>
              <w:pStyle w:val="TAC"/>
              <w:rPr>
                <w:sz w:val="10"/>
                <w:szCs w:val="10"/>
              </w:rPr>
            </w:pPr>
            <w:r w:rsidRPr="00FC7496">
              <w:rPr>
                <w:sz w:val="10"/>
                <w:szCs w:val="10"/>
              </w:rPr>
              <w:t>frame 15</w:t>
            </w:r>
          </w:p>
        </w:tc>
      </w:tr>
      <w:tr w:rsidR="00753495" w:rsidRPr="00FC7496" w14:paraId="4E588A44" w14:textId="77777777" w:rsidTr="001D304D">
        <w:tc>
          <w:tcPr>
            <w:tcW w:w="567" w:type="dxa"/>
            <w:shd w:val="clear" w:color="auto" w:fill="00B050"/>
            <w:vAlign w:val="center"/>
          </w:tcPr>
          <w:p w14:paraId="7E4BFE79" w14:textId="77777777" w:rsidR="00753495" w:rsidRPr="00FC7496" w:rsidRDefault="00753495" w:rsidP="001D304D">
            <w:pPr>
              <w:pStyle w:val="TAC"/>
              <w:rPr>
                <w:sz w:val="10"/>
                <w:szCs w:val="10"/>
              </w:rPr>
            </w:pPr>
            <w:r w:rsidRPr="00FC7496">
              <w:rPr>
                <w:sz w:val="10"/>
                <w:szCs w:val="10"/>
              </w:rPr>
              <w:t>frame 16</w:t>
            </w:r>
          </w:p>
        </w:tc>
        <w:tc>
          <w:tcPr>
            <w:tcW w:w="567" w:type="dxa"/>
            <w:vAlign w:val="center"/>
          </w:tcPr>
          <w:p w14:paraId="446E59EC" w14:textId="77777777" w:rsidR="00753495" w:rsidRPr="00FC7496" w:rsidRDefault="00753495" w:rsidP="001D304D">
            <w:pPr>
              <w:pStyle w:val="TAC"/>
              <w:rPr>
                <w:sz w:val="10"/>
                <w:szCs w:val="10"/>
              </w:rPr>
            </w:pPr>
            <w:r w:rsidRPr="00FC7496">
              <w:rPr>
                <w:sz w:val="10"/>
                <w:szCs w:val="10"/>
              </w:rPr>
              <w:t>frame 17</w:t>
            </w:r>
          </w:p>
        </w:tc>
        <w:tc>
          <w:tcPr>
            <w:tcW w:w="567" w:type="dxa"/>
            <w:shd w:val="clear" w:color="auto" w:fill="00B050"/>
            <w:vAlign w:val="center"/>
          </w:tcPr>
          <w:p w14:paraId="587C9736" w14:textId="77777777" w:rsidR="00753495" w:rsidRPr="00FC7496" w:rsidRDefault="00753495" w:rsidP="001D304D">
            <w:pPr>
              <w:pStyle w:val="TAC"/>
              <w:rPr>
                <w:sz w:val="10"/>
                <w:szCs w:val="10"/>
              </w:rPr>
            </w:pPr>
            <w:r w:rsidRPr="00FC7496">
              <w:rPr>
                <w:sz w:val="10"/>
                <w:szCs w:val="10"/>
              </w:rPr>
              <w:t>frame 18</w:t>
            </w:r>
          </w:p>
        </w:tc>
        <w:tc>
          <w:tcPr>
            <w:tcW w:w="567" w:type="dxa"/>
            <w:vAlign w:val="center"/>
          </w:tcPr>
          <w:p w14:paraId="3EC1E2B6" w14:textId="77777777" w:rsidR="00753495" w:rsidRPr="00FC7496" w:rsidRDefault="00753495" w:rsidP="001D304D">
            <w:pPr>
              <w:pStyle w:val="TAC"/>
              <w:rPr>
                <w:sz w:val="10"/>
                <w:szCs w:val="10"/>
              </w:rPr>
            </w:pPr>
            <w:r w:rsidRPr="00FC7496">
              <w:rPr>
                <w:sz w:val="10"/>
                <w:szCs w:val="10"/>
              </w:rPr>
              <w:t>frame 19</w:t>
            </w:r>
          </w:p>
        </w:tc>
        <w:tc>
          <w:tcPr>
            <w:tcW w:w="567" w:type="dxa"/>
            <w:shd w:val="clear" w:color="auto" w:fill="00B050"/>
            <w:vAlign w:val="center"/>
          </w:tcPr>
          <w:p w14:paraId="2F232FC4" w14:textId="77777777" w:rsidR="00753495" w:rsidRPr="00FC7496" w:rsidRDefault="00753495" w:rsidP="001D304D">
            <w:pPr>
              <w:pStyle w:val="TAC"/>
              <w:rPr>
                <w:sz w:val="10"/>
                <w:szCs w:val="10"/>
              </w:rPr>
            </w:pPr>
            <w:r w:rsidRPr="00FC7496">
              <w:rPr>
                <w:sz w:val="10"/>
                <w:szCs w:val="10"/>
              </w:rPr>
              <w:t>frame 20</w:t>
            </w:r>
          </w:p>
        </w:tc>
        <w:tc>
          <w:tcPr>
            <w:tcW w:w="567" w:type="dxa"/>
            <w:vAlign w:val="center"/>
          </w:tcPr>
          <w:p w14:paraId="73EC4F43" w14:textId="77777777" w:rsidR="00753495" w:rsidRPr="00FC7496" w:rsidRDefault="00753495" w:rsidP="001D304D">
            <w:pPr>
              <w:pStyle w:val="TAC"/>
              <w:rPr>
                <w:sz w:val="10"/>
                <w:szCs w:val="10"/>
              </w:rPr>
            </w:pPr>
            <w:r w:rsidRPr="00FC7496">
              <w:rPr>
                <w:sz w:val="10"/>
                <w:szCs w:val="10"/>
              </w:rPr>
              <w:t>frame 21</w:t>
            </w:r>
          </w:p>
        </w:tc>
        <w:tc>
          <w:tcPr>
            <w:tcW w:w="567" w:type="dxa"/>
            <w:shd w:val="clear" w:color="auto" w:fill="00B050"/>
            <w:vAlign w:val="center"/>
          </w:tcPr>
          <w:p w14:paraId="4BA9AE1B" w14:textId="77777777" w:rsidR="00753495" w:rsidRPr="00FC7496" w:rsidRDefault="00753495" w:rsidP="001D304D">
            <w:pPr>
              <w:pStyle w:val="TAC"/>
              <w:rPr>
                <w:sz w:val="10"/>
                <w:szCs w:val="10"/>
              </w:rPr>
            </w:pPr>
            <w:r w:rsidRPr="00FC7496">
              <w:rPr>
                <w:sz w:val="10"/>
                <w:szCs w:val="10"/>
              </w:rPr>
              <w:t>frame 22</w:t>
            </w:r>
          </w:p>
        </w:tc>
        <w:tc>
          <w:tcPr>
            <w:tcW w:w="567" w:type="dxa"/>
            <w:vAlign w:val="center"/>
          </w:tcPr>
          <w:p w14:paraId="478929E2" w14:textId="77777777" w:rsidR="00753495" w:rsidRPr="00FC7496" w:rsidRDefault="00753495" w:rsidP="001D304D">
            <w:pPr>
              <w:pStyle w:val="TAC"/>
              <w:rPr>
                <w:sz w:val="10"/>
                <w:szCs w:val="10"/>
              </w:rPr>
            </w:pPr>
            <w:r w:rsidRPr="00FC7496">
              <w:rPr>
                <w:sz w:val="10"/>
                <w:szCs w:val="10"/>
              </w:rPr>
              <w:t>frame 23</w:t>
            </w:r>
          </w:p>
        </w:tc>
        <w:tc>
          <w:tcPr>
            <w:tcW w:w="567" w:type="dxa"/>
            <w:shd w:val="clear" w:color="auto" w:fill="00B050"/>
            <w:vAlign w:val="center"/>
          </w:tcPr>
          <w:p w14:paraId="7418A867" w14:textId="77777777" w:rsidR="00753495" w:rsidRPr="00FC7496" w:rsidRDefault="00753495" w:rsidP="001D304D">
            <w:pPr>
              <w:pStyle w:val="TAC"/>
              <w:rPr>
                <w:sz w:val="10"/>
                <w:szCs w:val="10"/>
              </w:rPr>
            </w:pPr>
            <w:r w:rsidRPr="00FC7496">
              <w:rPr>
                <w:sz w:val="10"/>
                <w:szCs w:val="10"/>
              </w:rPr>
              <w:t>frame 24</w:t>
            </w:r>
          </w:p>
        </w:tc>
        <w:tc>
          <w:tcPr>
            <w:tcW w:w="567" w:type="dxa"/>
            <w:vAlign w:val="center"/>
          </w:tcPr>
          <w:p w14:paraId="7101676F" w14:textId="77777777" w:rsidR="00753495" w:rsidRPr="00FC7496" w:rsidRDefault="00753495" w:rsidP="001D304D">
            <w:pPr>
              <w:pStyle w:val="TAC"/>
              <w:rPr>
                <w:sz w:val="10"/>
                <w:szCs w:val="10"/>
              </w:rPr>
            </w:pPr>
            <w:r w:rsidRPr="00FC7496">
              <w:rPr>
                <w:sz w:val="10"/>
                <w:szCs w:val="10"/>
              </w:rPr>
              <w:t>frame 25</w:t>
            </w:r>
          </w:p>
        </w:tc>
        <w:tc>
          <w:tcPr>
            <w:tcW w:w="567" w:type="dxa"/>
            <w:shd w:val="clear" w:color="auto" w:fill="00B050"/>
            <w:vAlign w:val="center"/>
          </w:tcPr>
          <w:p w14:paraId="5DE9FC71" w14:textId="77777777" w:rsidR="00753495" w:rsidRPr="00FC7496" w:rsidRDefault="00753495" w:rsidP="001D304D">
            <w:pPr>
              <w:pStyle w:val="TAC"/>
              <w:rPr>
                <w:sz w:val="10"/>
                <w:szCs w:val="10"/>
              </w:rPr>
            </w:pPr>
            <w:r w:rsidRPr="00FC7496">
              <w:rPr>
                <w:sz w:val="10"/>
                <w:szCs w:val="10"/>
              </w:rPr>
              <w:t>frame 26</w:t>
            </w:r>
          </w:p>
        </w:tc>
        <w:tc>
          <w:tcPr>
            <w:tcW w:w="567" w:type="dxa"/>
            <w:vAlign w:val="center"/>
          </w:tcPr>
          <w:p w14:paraId="74866346" w14:textId="77777777" w:rsidR="00753495" w:rsidRPr="00FC7496" w:rsidRDefault="00753495" w:rsidP="001D304D">
            <w:pPr>
              <w:pStyle w:val="TAC"/>
              <w:rPr>
                <w:sz w:val="10"/>
                <w:szCs w:val="10"/>
              </w:rPr>
            </w:pPr>
            <w:r w:rsidRPr="00FC7496">
              <w:rPr>
                <w:sz w:val="10"/>
                <w:szCs w:val="10"/>
              </w:rPr>
              <w:t>frame 27</w:t>
            </w:r>
          </w:p>
        </w:tc>
        <w:tc>
          <w:tcPr>
            <w:tcW w:w="567" w:type="dxa"/>
            <w:shd w:val="clear" w:color="auto" w:fill="00B050"/>
            <w:vAlign w:val="center"/>
          </w:tcPr>
          <w:p w14:paraId="629B67AB" w14:textId="77777777" w:rsidR="00753495" w:rsidRPr="00FC7496" w:rsidRDefault="00753495" w:rsidP="001D304D">
            <w:pPr>
              <w:pStyle w:val="TAC"/>
              <w:rPr>
                <w:sz w:val="10"/>
                <w:szCs w:val="10"/>
              </w:rPr>
            </w:pPr>
            <w:r w:rsidRPr="00FC7496">
              <w:rPr>
                <w:sz w:val="10"/>
                <w:szCs w:val="10"/>
              </w:rPr>
              <w:t>frame 28</w:t>
            </w:r>
          </w:p>
        </w:tc>
        <w:tc>
          <w:tcPr>
            <w:tcW w:w="567" w:type="dxa"/>
            <w:vAlign w:val="center"/>
          </w:tcPr>
          <w:p w14:paraId="7EE4F30B" w14:textId="77777777" w:rsidR="00753495" w:rsidRPr="00FC7496" w:rsidRDefault="00753495" w:rsidP="001D304D">
            <w:pPr>
              <w:pStyle w:val="TAC"/>
              <w:rPr>
                <w:sz w:val="10"/>
                <w:szCs w:val="10"/>
              </w:rPr>
            </w:pPr>
            <w:r w:rsidRPr="00FC7496">
              <w:rPr>
                <w:sz w:val="10"/>
                <w:szCs w:val="10"/>
              </w:rPr>
              <w:t>frame 29</w:t>
            </w:r>
          </w:p>
        </w:tc>
        <w:tc>
          <w:tcPr>
            <w:tcW w:w="567" w:type="dxa"/>
            <w:shd w:val="clear" w:color="auto" w:fill="00B050"/>
            <w:vAlign w:val="center"/>
          </w:tcPr>
          <w:p w14:paraId="304CEABA" w14:textId="77777777" w:rsidR="00753495" w:rsidRPr="00FC7496" w:rsidRDefault="00753495" w:rsidP="001D304D">
            <w:pPr>
              <w:pStyle w:val="TAC"/>
              <w:rPr>
                <w:sz w:val="10"/>
                <w:szCs w:val="10"/>
              </w:rPr>
            </w:pPr>
            <w:r w:rsidRPr="00FC7496">
              <w:rPr>
                <w:sz w:val="10"/>
                <w:szCs w:val="10"/>
              </w:rPr>
              <w:t>frame 30</w:t>
            </w:r>
          </w:p>
        </w:tc>
        <w:tc>
          <w:tcPr>
            <w:tcW w:w="567" w:type="dxa"/>
            <w:vAlign w:val="center"/>
          </w:tcPr>
          <w:p w14:paraId="11D5B39F" w14:textId="77777777" w:rsidR="00753495" w:rsidRPr="00FC7496" w:rsidRDefault="00753495" w:rsidP="001D304D">
            <w:pPr>
              <w:pStyle w:val="TAC"/>
              <w:rPr>
                <w:sz w:val="10"/>
                <w:szCs w:val="10"/>
              </w:rPr>
            </w:pPr>
            <w:r w:rsidRPr="00FC7496">
              <w:rPr>
                <w:sz w:val="10"/>
                <w:szCs w:val="10"/>
              </w:rPr>
              <w:t>frame 31</w:t>
            </w:r>
          </w:p>
        </w:tc>
      </w:tr>
      <w:tr w:rsidR="00753495" w:rsidRPr="00FC7496" w14:paraId="1E9F6D5E" w14:textId="77777777" w:rsidTr="001D304D">
        <w:tc>
          <w:tcPr>
            <w:tcW w:w="567" w:type="dxa"/>
            <w:shd w:val="clear" w:color="auto" w:fill="00B050"/>
            <w:vAlign w:val="center"/>
          </w:tcPr>
          <w:p w14:paraId="35BD32B0" w14:textId="77777777" w:rsidR="00753495" w:rsidRPr="00FC7496" w:rsidRDefault="00753495" w:rsidP="001D304D">
            <w:pPr>
              <w:pStyle w:val="TAC"/>
              <w:rPr>
                <w:sz w:val="10"/>
                <w:szCs w:val="10"/>
              </w:rPr>
            </w:pPr>
            <w:r w:rsidRPr="00FC7496">
              <w:rPr>
                <w:sz w:val="10"/>
                <w:szCs w:val="10"/>
              </w:rPr>
              <w:t>frame 32</w:t>
            </w:r>
          </w:p>
        </w:tc>
        <w:tc>
          <w:tcPr>
            <w:tcW w:w="567" w:type="dxa"/>
            <w:vAlign w:val="center"/>
          </w:tcPr>
          <w:p w14:paraId="364E5790" w14:textId="77777777" w:rsidR="00753495" w:rsidRPr="00FC7496" w:rsidRDefault="00753495" w:rsidP="001D304D">
            <w:pPr>
              <w:pStyle w:val="TAC"/>
              <w:rPr>
                <w:sz w:val="10"/>
                <w:szCs w:val="10"/>
              </w:rPr>
            </w:pPr>
            <w:r w:rsidRPr="00FC7496">
              <w:rPr>
                <w:sz w:val="10"/>
                <w:szCs w:val="10"/>
              </w:rPr>
              <w:t>frame 33</w:t>
            </w:r>
          </w:p>
        </w:tc>
        <w:tc>
          <w:tcPr>
            <w:tcW w:w="567" w:type="dxa"/>
            <w:shd w:val="clear" w:color="auto" w:fill="00B050"/>
            <w:vAlign w:val="center"/>
          </w:tcPr>
          <w:p w14:paraId="7682100B" w14:textId="77777777" w:rsidR="00753495" w:rsidRPr="00FC7496" w:rsidRDefault="00753495" w:rsidP="001D304D">
            <w:pPr>
              <w:pStyle w:val="TAC"/>
              <w:rPr>
                <w:sz w:val="10"/>
                <w:szCs w:val="10"/>
              </w:rPr>
            </w:pPr>
            <w:r w:rsidRPr="00FC7496">
              <w:rPr>
                <w:sz w:val="10"/>
                <w:szCs w:val="10"/>
              </w:rPr>
              <w:t>frame 34</w:t>
            </w:r>
          </w:p>
        </w:tc>
        <w:tc>
          <w:tcPr>
            <w:tcW w:w="567" w:type="dxa"/>
            <w:vAlign w:val="center"/>
          </w:tcPr>
          <w:p w14:paraId="76AE62F0" w14:textId="77777777" w:rsidR="00753495" w:rsidRPr="00FC7496" w:rsidRDefault="00753495" w:rsidP="001D304D">
            <w:pPr>
              <w:pStyle w:val="TAC"/>
              <w:rPr>
                <w:sz w:val="10"/>
                <w:szCs w:val="10"/>
              </w:rPr>
            </w:pPr>
            <w:r w:rsidRPr="00FC7496">
              <w:rPr>
                <w:sz w:val="10"/>
                <w:szCs w:val="10"/>
              </w:rPr>
              <w:t>frame 35</w:t>
            </w:r>
          </w:p>
        </w:tc>
        <w:tc>
          <w:tcPr>
            <w:tcW w:w="567" w:type="dxa"/>
            <w:shd w:val="clear" w:color="auto" w:fill="00B050"/>
            <w:vAlign w:val="center"/>
          </w:tcPr>
          <w:p w14:paraId="1B169597" w14:textId="77777777" w:rsidR="00753495" w:rsidRPr="00FC7496" w:rsidRDefault="00753495" w:rsidP="001D304D">
            <w:pPr>
              <w:pStyle w:val="TAC"/>
              <w:rPr>
                <w:sz w:val="10"/>
                <w:szCs w:val="10"/>
              </w:rPr>
            </w:pPr>
            <w:r w:rsidRPr="00FC7496">
              <w:rPr>
                <w:sz w:val="10"/>
                <w:szCs w:val="10"/>
              </w:rPr>
              <w:t>frame 36</w:t>
            </w:r>
          </w:p>
        </w:tc>
        <w:tc>
          <w:tcPr>
            <w:tcW w:w="567" w:type="dxa"/>
            <w:vAlign w:val="center"/>
          </w:tcPr>
          <w:p w14:paraId="4C7573D5" w14:textId="77777777" w:rsidR="00753495" w:rsidRPr="00FC7496" w:rsidRDefault="00753495" w:rsidP="001D304D">
            <w:pPr>
              <w:pStyle w:val="TAC"/>
              <w:rPr>
                <w:sz w:val="10"/>
                <w:szCs w:val="10"/>
              </w:rPr>
            </w:pPr>
            <w:r w:rsidRPr="00FC7496">
              <w:rPr>
                <w:sz w:val="10"/>
                <w:szCs w:val="10"/>
              </w:rPr>
              <w:t>frame 37</w:t>
            </w:r>
          </w:p>
        </w:tc>
        <w:tc>
          <w:tcPr>
            <w:tcW w:w="567" w:type="dxa"/>
            <w:shd w:val="clear" w:color="auto" w:fill="00B050"/>
            <w:vAlign w:val="center"/>
          </w:tcPr>
          <w:p w14:paraId="50E99223" w14:textId="77777777" w:rsidR="00753495" w:rsidRPr="00FC7496" w:rsidRDefault="00753495" w:rsidP="001D304D">
            <w:pPr>
              <w:pStyle w:val="TAC"/>
              <w:rPr>
                <w:sz w:val="10"/>
                <w:szCs w:val="10"/>
              </w:rPr>
            </w:pPr>
            <w:r w:rsidRPr="00FC7496">
              <w:rPr>
                <w:sz w:val="10"/>
                <w:szCs w:val="10"/>
              </w:rPr>
              <w:t>frame 38</w:t>
            </w:r>
          </w:p>
        </w:tc>
        <w:tc>
          <w:tcPr>
            <w:tcW w:w="567" w:type="dxa"/>
            <w:vAlign w:val="center"/>
          </w:tcPr>
          <w:p w14:paraId="2B9827CD" w14:textId="77777777" w:rsidR="00753495" w:rsidRPr="00FC7496" w:rsidRDefault="00753495" w:rsidP="001D304D">
            <w:pPr>
              <w:pStyle w:val="TAC"/>
              <w:rPr>
                <w:sz w:val="10"/>
                <w:szCs w:val="10"/>
              </w:rPr>
            </w:pPr>
            <w:r w:rsidRPr="00FC7496">
              <w:rPr>
                <w:sz w:val="10"/>
                <w:szCs w:val="10"/>
              </w:rPr>
              <w:t>frame 39</w:t>
            </w:r>
          </w:p>
        </w:tc>
        <w:tc>
          <w:tcPr>
            <w:tcW w:w="567" w:type="dxa"/>
            <w:shd w:val="clear" w:color="auto" w:fill="00B050"/>
            <w:vAlign w:val="center"/>
          </w:tcPr>
          <w:p w14:paraId="073BAA35" w14:textId="77777777" w:rsidR="00753495" w:rsidRPr="00FC7496" w:rsidRDefault="00753495" w:rsidP="001D304D">
            <w:pPr>
              <w:pStyle w:val="TAC"/>
              <w:rPr>
                <w:sz w:val="10"/>
                <w:szCs w:val="10"/>
              </w:rPr>
            </w:pPr>
            <w:r w:rsidRPr="00FC7496">
              <w:rPr>
                <w:sz w:val="10"/>
                <w:szCs w:val="10"/>
              </w:rPr>
              <w:t>frame 40</w:t>
            </w:r>
          </w:p>
        </w:tc>
        <w:tc>
          <w:tcPr>
            <w:tcW w:w="567" w:type="dxa"/>
            <w:vAlign w:val="center"/>
          </w:tcPr>
          <w:p w14:paraId="16FD78B7" w14:textId="77777777" w:rsidR="00753495" w:rsidRPr="00FC7496" w:rsidRDefault="00753495" w:rsidP="001D304D">
            <w:pPr>
              <w:pStyle w:val="TAC"/>
              <w:rPr>
                <w:sz w:val="10"/>
                <w:szCs w:val="10"/>
              </w:rPr>
            </w:pPr>
            <w:r w:rsidRPr="00FC7496">
              <w:rPr>
                <w:sz w:val="10"/>
                <w:szCs w:val="10"/>
              </w:rPr>
              <w:t>frame 41</w:t>
            </w:r>
          </w:p>
        </w:tc>
        <w:tc>
          <w:tcPr>
            <w:tcW w:w="567" w:type="dxa"/>
            <w:shd w:val="clear" w:color="auto" w:fill="00B050"/>
            <w:vAlign w:val="center"/>
          </w:tcPr>
          <w:p w14:paraId="150CC692" w14:textId="77777777" w:rsidR="00753495" w:rsidRPr="00FC7496" w:rsidRDefault="00753495" w:rsidP="001D304D">
            <w:pPr>
              <w:pStyle w:val="TAC"/>
              <w:rPr>
                <w:sz w:val="10"/>
                <w:szCs w:val="10"/>
              </w:rPr>
            </w:pPr>
            <w:r w:rsidRPr="00FC7496">
              <w:rPr>
                <w:sz w:val="10"/>
                <w:szCs w:val="10"/>
              </w:rPr>
              <w:t>frame 42</w:t>
            </w:r>
          </w:p>
        </w:tc>
        <w:tc>
          <w:tcPr>
            <w:tcW w:w="567" w:type="dxa"/>
            <w:vAlign w:val="center"/>
          </w:tcPr>
          <w:p w14:paraId="262A8A76" w14:textId="77777777" w:rsidR="00753495" w:rsidRPr="00FC7496" w:rsidRDefault="00753495" w:rsidP="001D304D">
            <w:pPr>
              <w:pStyle w:val="TAC"/>
              <w:rPr>
                <w:sz w:val="10"/>
                <w:szCs w:val="10"/>
              </w:rPr>
            </w:pPr>
            <w:r w:rsidRPr="00FC7496">
              <w:rPr>
                <w:sz w:val="10"/>
                <w:szCs w:val="10"/>
              </w:rPr>
              <w:t>frame 43</w:t>
            </w:r>
          </w:p>
        </w:tc>
        <w:tc>
          <w:tcPr>
            <w:tcW w:w="567" w:type="dxa"/>
            <w:shd w:val="clear" w:color="auto" w:fill="00B050"/>
            <w:vAlign w:val="center"/>
          </w:tcPr>
          <w:p w14:paraId="490E85EB" w14:textId="77777777" w:rsidR="00753495" w:rsidRPr="00FC7496" w:rsidRDefault="00753495" w:rsidP="001D304D">
            <w:pPr>
              <w:pStyle w:val="TAC"/>
              <w:rPr>
                <w:sz w:val="10"/>
                <w:szCs w:val="10"/>
              </w:rPr>
            </w:pPr>
            <w:r w:rsidRPr="00FC7496">
              <w:rPr>
                <w:sz w:val="10"/>
                <w:szCs w:val="10"/>
              </w:rPr>
              <w:t>frame 44</w:t>
            </w:r>
          </w:p>
        </w:tc>
        <w:tc>
          <w:tcPr>
            <w:tcW w:w="567" w:type="dxa"/>
            <w:vAlign w:val="center"/>
          </w:tcPr>
          <w:p w14:paraId="4D3452ED" w14:textId="77777777" w:rsidR="00753495" w:rsidRPr="00FC7496" w:rsidRDefault="00753495" w:rsidP="001D304D">
            <w:pPr>
              <w:pStyle w:val="TAC"/>
              <w:rPr>
                <w:sz w:val="10"/>
                <w:szCs w:val="10"/>
              </w:rPr>
            </w:pPr>
            <w:r w:rsidRPr="00FC7496">
              <w:rPr>
                <w:sz w:val="10"/>
                <w:szCs w:val="10"/>
              </w:rPr>
              <w:t>frame 45</w:t>
            </w:r>
          </w:p>
        </w:tc>
        <w:tc>
          <w:tcPr>
            <w:tcW w:w="567" w:type="dxa"/>
            <w:shd w:val="clear" w:color="auto" w:fill="00B050"/>
            <w:vAlign w:val="center"/>
          </w:tcPr>
          <w:p w14:paraId="6B5E1DAB" w14:textId="77777777" w:rsidR="00753495" w:rsidRPr="00FC7496" w:rsidRDefault="00753495" w:rsidP="001D304D">
            <w:pPr>
              <w:pStyle w:val="TAC"/>
              <w:rPr>
                <w:sz w:val="10"/>
                <w:szCs w:val="10"/>
              </w:rPr>
            </w:pPr>
            <w:r w:rsidRPr="00FC7496">
              <w:rPr>
                <w:sz w:val="10"/>
                <w:szCs w:val="10"/>
              </w:rPr>
              <w:t>frame 46</w:t>
            </w:r>
          </w:p>
        </w:tc>
        <w:tc>
          <w:tcPr>
            <w:tcW w:w="567" w:type="dxa"/>
            <w:vAlign w:val="center"/>
          </w:tcPr>
          <w:p w14:paraId="14A52594" w14:textId="77777777" w:rsidR="00753495" w:rsidRPr="00FC7496" w:rsidRDefault="00753495" w:rsidP="001D304D">
            <w:pPr>
              <w:pStyle w:val="TAC"/>
              <w:rPr>
                <w:sz w:val="10"/>
                <w:szCs w:val="10"/>
              </w:rPr>
            </w:pPr>
            <w:r w:rsidRPr="00FC7496">
              <w:rPr>
                <w:sz w:val="10"/>
                <w:szCs w:val="10"/>
              </w:rPr>
              <w:t>frame 47</w:t>
            </w:r>
          </w:p>
        </w:tc>
      </w:tr>
      <w:tr w:rsidR="00753495" w:rsidRPr="00FC7496" w14:paraId="223C7A1C" w14:textId="77777777" w:rsidTr="001D304D">
        <w:tc>
          <w:tcPr>
            <w:tcW w:w="567" w:type="dxa"/>
            <w:shd w:val="clear" w:color="auto" w:fill="00B050"/>
            <w:vAlign w:val="center"/>
          </w:tcPr>
          <w:p w14:paraId="65337761" w14:textId="77777777" w:rsidR="00753495" w:rsidRPr="00FC7496" w:rsidRDefault="00753495" w:rsidP="001D304D">
            <w:pPr>
              <w:pStyle w:val="TAC"/>
              <w:rPr>
                <w:sz w:val="10"/>
                <w:szCs w:val="10"/>
              </w:rPr>
            </w:pPr>
            <w:r w:rsidRPr="00FC7496">
              <w:rPr>
                <w:sz w:val="10"/>
                <w:szCs w:val="10"/>
              </w:rPr>
              <w:t>frame 48</w:t>
            </w:r>
          </w:p>
        </w:tc>
        <w:tc>
          <w:tcPr>
            <w:tcW w:w="567" w:type="dxa"/>
            <w:vAlign w:val="center"/>
          </w:tcPr>
          <w:p w14:paraId="0277A1FA" w14:textId="77777777" w:rsidR="00753495" w:rsidRPr="00FC7496" w:rsidRDefault="00753495" w:rsidP="001D304D">
            <w:pPr>
              <w:pStyle w:val="TAC"/>
              <w:rPr>
                <w:sz w:val="10"/>
                <w:szCs w:val="10"/>
              </w:rPr>
            </w:pPr>
            <w:r w:rsidRPr="00FC7496">
              <w:rPr>
                <w:sz w:val="10"/>
                <w:szCs w:val="10"/>
              </w:rPr>
              <w:t>frame 49</w:t>
            </w:r>
          </w:p>
        </w:tc>
        <w:tc>
          <w:tcPr>
            <w:tcW w:w="567" w:type="dxa"/>
            <w:shd w:val="clear" w:color="auto" w:fill="00B050"/>
            <w:vAlign w:val="center"/>
          </w:tcPr>
          <w:p w14:paraId="428DB036" w14:textId="77777777" w:rsidR="00753495" w:rsidRPr="00FC7496" w:rsidRDefault="00753495" w:rsidP="001D304D">
            <w:pPr>
              <w:pStyle w:val="TAC"/>
              <w:rPr>
                <w:sz w:val="10"/>
                <w:szCs w:val="10"/>
              </w:rPr>
            </w:pPr>
            <w:r w:rsidRPr="00FC7496">
              <w:rPr>
                <w:sz w:val="10"/>
                <w:szCs w:val="10"/>
              </w:rPr>
              <w:t>frame 50</w:t>
            </w:r>
          </w:p>
        </w:tc>
        <w:tc>
          <w:tcPr>
            <w:tcW w:w="567" w:type="dxa"/>
            <w:vAlign w:val="center"/>
          </w:tcPr>
          <w:p w14:paraId="50ADF0E5" w14:textId="77777777" w:rsidR="00753495" w:rsidRPr="00FC7496" w:rsidRDefault="00753495" w:rsidP="001D304D">
            <w:pPr>
              <w:pStyle w:val="TAC"/>
              <w:rPr>
                <w:sz w:val="10"/>
                <w:szCs w:val="10"/>
              </w:rPr>
            </w:pPr>
            <w:r w:rsidRPr="00FC7496">
              <w:rPr>
                <w:sz w:val="10"/>
                <w:szCs w:val="10"/>
              </w:rPr>
              <w:t>frame 51</w:t>
            </w:r>
          </w:p>
        </w:tc>
        <w:tc>
          <w:tcPr>
            <w:tcW w:w="567" w:type="dxa"/>
            <w:shd w:val="clear" w:color="auto" w:fill="00B050"/>
            <w:vAlign w:val="center"/>
          </w:tcPr>
          <w:p w14:paraId="3BFF538A" w14:textId="77777777" w:rsidR="00753495" w:rsidRPr="00FC7496" w:rsidRDefault="00753495" w:rsidP="001D304D">
            <w:pPr>
              <w:pStyle w:val="TAC"/>
              <w:rPr>
                <w:sz w:val="10"/>
                <w:szCs w:val="10"/>
              </w:rPr>
            </w:pPr>
            <w:r w:rsidRPr="00FC7496">
              <w:rPr>
                <w:sz w:val="10"/>
                <w:szCs w:val="10"/>
              </w:rPr>
              <w:t>frame 52</w:t>
            </w:r>
          </w:p>
        </w:tc>
        <w:tc>
          <w:tcPr>
            <w:tcW w:w="567" w:type="dxa"/>
            <w:vAlign w:val="center"/>
          </w:tcPr>
          <w:p w14:paraId="4D34A083" w14:textId="77777777" w:rsidR="00753495" w:rsidRPr="00FC7496" w:rsidRDefault="00753495" w:rsidP="001D304D">
            <w:pPr>
              <w:pStyle w:val="TAC"/>
              <w:rPr>
                <w:sz w:val="10"/>
                <w:szCs w:val="10"/>
              </w:rPr>
            </w:pPr>
            <w:r w:rsidRPr="00FC7496">
              <w:rPr>
                <w:sz w:val="10"/>
                <w:szCs w:val="10"/>
              </w:rPr>
              <w:t>frame 53</w:t>
            </w:r>
          </w:p>
        </w:tc>
        <w:tc>
          <w:tcPr>
            <w:tcW w:w="567" w:type="dxa"/>
            <w:shd w:val="clear" w:color="auto" w:fill="00B050"/>
            <w:vAlign w:val="center"/>
          </w:tcPr>
          <w:p w14:paraId="76FE9116" w14:textId="77777777" w:rsidR="00753495" w:rsidRPr="00FC7496" w:rsidRDefault="00753495" w:rsidP="001D304D">
            <w:pPr>
              <w:pStyle w:val="TAC"/>
              <w:rPr>
                <w:sz w:val="10"/>
                <w:szCs w:val="10"/>
              </w:rPr>
            </w:pPr>
            <w:r w:rsidRPr="00FC7496">
              <w:rPr>
                <w:sz w:val="10"/>
                <w:szCs w:val="10"/>
              </w:rPr>
              <w:t>frame 54</w:t>
            </w:r>
          </w:p>
        </w:tc>
        <w:tc>
          <w:tcPr>
            <w:tcW w:w="567" w:type="dxa"/>
            <w:vAlign w:val="center"/>
          </w:tcPr>
          <w:p w14:paraId="1F10EE7B" w14:textId="77777777" w:rsidR="00753495" w:rsidRPr="00FC7496" w:rsidRDefault="00753495" w:rsidP="001D304D">
            <w:pPr>
              <w:pStyle w:val="TAC"/>
              <w:rPr>
                <w:sz w:val="10"/>
                <w:szCs w:val="10"/>
              </w:rPr>
            </w:pPr>
            <w:r w:rsidRPr="00FC7496">
              <w:rPr>
                <w:sz w:val="10"/>
                <w:szCs w:val="10"/>
              </w:rPr>
              <w:t>frame 55</w:t>
            </w:r>
          </w:p>
        </w:tc>
        <w:tc>
          <w:tcPr>
            <w:tcW w:w="567" w:type="dxa"/>
            <w:shd w:val="clear" w:color="auto" w:fill="00B050"/>
            <w:vAlign w:val="center"/>
          </w:tcPr>
          <w:p w14:paraId="6799B754" w14:textId="77777777" w:rsidR="00753495" w:rsidRPr="00FC7496" w:rsidRDefault="00753495" w:rsidP="001D304D">
            <w:pPr>
              <w:pStyle w:val="TAC"/>
              <w:rPr>
                <w:sz w:val="10"/>
                <w:szCs w:val="10"/>
              </w:rPr>
            </w:pPr>
            <w:r w:rsidRPr="00FC7496">
              <w:rPr>
                <w:sz w:val="10"/>
                <w:szCs w:val="10"/>
              </w:rPr>
              <w:t>frame 56</w:t>
            </w:r>
          </w:p>
        </w:tc>
        <w:tc>
          <w:tcPr>
            <w:tcW w:w="567" w:type="dxa"/>
            <w:vAlign w:val="center"/>
          </w:tcPr>
          <w:p w14:paraId="0F1AF8C5" w14:textId="77777777" w:rsidR="00753495" w:rsidRPr="00FC7496" w:rsidRDefault="00753495" w:rsidP="001D304D">
            <w:pPr>
              <w:pStyle w:val="TAC"/>
              <w:rPr>
                <w:sz w:val="10"/>
                <w:szCs w:val="10"/>
              </w:rPr>
            </w:pPr>
            <w:r w:rsidRPr="00FC7496">
              <w:rPr>
                <w:sz w:val="10"/>
                <w:szCs w:val="10"/>
              </w:rPr>
              <w:t>frame 57</w:t>
            </w:r>
          </w:p>
        </w:tc>
        <w:tc>
          <w:tcPr>
            <w:tcW w:w="567" w:type="dxa"/>
            <w:shd w:val="clear" w:color="auto" w:fill="00B050"/>
            <w:vAlign w:val="center"/>
          </w:tcPr>
          <w:p w14:paraId="18C65C95" w14:textId="77777777" w:rsidR="00753495" w:rsidRPr="00FC7496" w:rsidRDefault="00753495" w:rsidP="001D304D">
            <w:pPr>
              <w:pStyle w:val="TAC"/>
              <w:rPr>
                <w:sz w:val="10"/>
                <w:szCs w:val="10"/>
              </w:rPr>
            </w:pPr>
            <w:r w:rsidRPr="00FC7496">
              <w:rPr>
                <w:sz w:val="10"/>
                <w:szCs w:val="10"/>
              </w:rPr>
              <w:t>frame 58</w:t>
            </w:r>
          </w:p>
        </w:tc>
        <w:tc>
          <w:tcPr>
            <w:tcW w:w="567" w:type="dxa"/>
            <w:vAlign w:val="center"/>
          </w:tcPr>
          <w:p w14:paraId="0CDA90C1" w14:textId="77777777" w:rsidR="00753495" w:rsidRPr="00FC7496" w:rsidRDefault="00753495" w:rsidP="001D304D">
            <w:pPr>
              <w:pStyle w:val="TAC"/>
              <w:rPr>
                <w:sz w:val="10"/>
                <w:szCs w:val="10"/>
              </w:rPr>
            </w:pPr>
            <w:r w:rsidRPr="00FC7496">
              <w:rPr>
                <w:sz w:val="10"/>
                <w:szCs w:val="10"/>
              </w:rPr>
              <w:t>frame 59</w:t>
            </w:r>
          </w:p>
        </w:tc>
        <w:tc>
          <w:tcPr>
            <w:tcW w:w="567" w:type="dxa"/>
            <w:shd w:val="clear" w:color="auto" w:fill="00B050"/>
            <w:vAlign w:val="center"/>
          </w:tcPr>
          <w:p w14:paraId="37F000AC" w14:textId="77777777" w:rsidR="00753495" w:rsidRPr="00FC7496" w:rsidRDefault="00753495" w:rsidP="001D304D">
            <w:pPr>
              <w:pStyle w:val="TAC"/>
              <w:rPr>
                <w:sz w:val="10"/>
                <w:szCs w:val="10"/>
              </w:rPr>
            </w:pPr>
            <w:r w:rsidRPr="00FC7496">
              <w:rPr>
                <w:sz w:val="10"/>
                <w:szCs w:val="10"/>
              </w:rPr>
              <w:t>frame 60</w:t>
            </w:r>
          </w:p>
        </w:tc>
        <w:tc>
          <w:tcPr>
            <w:tcW w:w="567" w:type="dxa"/>
            <w:vAlign w:val="center"/>
          </w:tcPr>
          <w:p w14:paraId="0D56A80B" w14:textId="77777777" w:rsidR="00753495" w:rsidRPr="00FC7496" w:rsidRDefault="00753495" w:rsidP="001D304D">
            <w:pPr>
              <w:pStyle w:val="TAC"/>
              <w:rPr>
                <w:sz w:val="10"/>
                <w:szCs w:val="10"/>
              </w:rPr>
            </w:pPr>
            <w:r w:rsidRPr="00FC7496">
              <w:rPr>
                <w:sz w:val="10"/>
                <w:szCs w:val="10"/>
              </w:rPr>
              <w:t>frame 61</w:t>
            </w:r>
          </w:p>
        </w:tc>
        <w:tc>
          <w:tcPr>
            <w:tcW w:w="567" w:type="dxa"/>
            <w:shd w:val="clear" w:color="auto" w:fill="00B050"/>
            <w:vAlign w:val="center"/>
          </w:tcPr>
          <w:p w14:paraId="50797481" w14:textId="77777777" w:rsidR="00753495" w:rsidRPr="00FC7496" w:rsidRDefault="00753495" w:rsidP="001D304D">
            <w:pPr>
              <w:pStyle w:val="TAC"/>
              <w:rPr>
                <w:sz w:val="10"/>
                <w:szCs w:val="10"/>
              </w:rPr>
            </w:pPr>
            <w:r w:rsidRPr="00FC7496">
              <w:rPr>
                <w:sz w:val="10"/>
                <w:szCs w:val="10"/>
              </w:rPr>
              <w:t>frame 62</w:t>
            </w:r>
          </w:p>
        </w:tc>
        <w:tc>
          <w:tcPr>
            <w:tcW w:w="567" w:type="dxa"/>
            <w:vAlign w:val="center"/>
          </w:tcPr>
          <w:p w14:paraId="5E774FC7" w14:textId="77777777" w:rsidR="00753495" w:rsidRPr="00FC7496" w:rsidRDefault="00753495" w:rsidP="001D304D">
            <w:pPr>
              <w:pStyle w:val="TAC"/>
              <w:rPr>
                <w:sz w:val="10"/>
                <w:szCs w:val="10"/>
              </w:rPr>
            </w:pPr>
            <w:r w:rsidRPr="00FC7496">
              <w:rPr>
                <w:sz w:val="10"/>
                <w:szCs w:val="10"/>
              </w:rPr>
              <w:t>frame 63</w:t>
            </w:r>
          </w:p>
        </w:tc>
      </w:tr>
      <w:tr w:rsidR="00753495" w:rsidRPr="00FC7496" w14:paraId="39ACEC50" w14:textId="77777777" w:rsidTr="001D304D">
        <w:tc>
          <w:tcPr>
            <w:tcW w:w="567" w:type="dxa"/>
            <w:shd w:val="clear" w:color="auto" w:fill="00B050"/>
            <w:vAlign w:val="center"/>
          </w:tcPr>
          <w:p w14:paraId="05253E78" w14:textId="77777777" w:rsidR="00753495" w:rsidRPr="00FC7496" w:rsidRDefault="00753495" w:rsidP="001D304D">
            <w:pPr>
              <w:pStyle w:val="TAC"/>
              <w:rPr>
                <w:sz w:val="10"/>
                <w:szCs w:val="10"/>
              </w:rPr>
            </w:pPr>
            <w:r w:rsidRPr="00FC7496">
              <w:rPr>
                <w:sz w:val="10"/>
                <w:szCs w:val="10"/>
              </w:rPr>
              <w:t>frame 64</w:t>
            </w:r>
          </w:p>
        </w:tc>
        <w:tc>
          <w:tcPr>
            <w:tcW w:w="567" w:type="dxa"/>
            <w:vAlign w:val="center"/>
          </w:tcPr>
          <w:p w14:paraId="00DA4136" w14:textId="77777777" w:rsidR="00753495" w:rsidRPr="00FC7496" w:rsidRDefault="00753495" w:rsidP="001D304D">
            <w:pPr>
              <w:pStyle w:val="TAC"/>
              <w:rPr>
                <w:sz w:val="10"/>
                <w:szCs w:val="10"/>
              </w:rPr>
            </w:pPr>
            <w:r w:rsidRPr="00FC7496">
              <w:rPr>
                <w:sz w:val="10"/>
                <w:szCs w:val="10"/>
              </w:rPr>
              <w:t>frame 65</w:t>
            </w:r>
          </w:p>
        </w:tc>
        <w:tc>
          <w:tcPr>
            <w:tcW w:w="567" w:type="dxa"/>
            <w:shd w:val="clear" w:color="auto" w:fill="00B050"/>
            <w:vAlign w:val="center"/>
          </w:tcPr>
          <w:p w14:paraId="50047042" w14:textId="77777777" w:rsidR="00753495" w:rsidRPr="00FC7496" w:rsidRDefault="00753495" w:rsidP="001D304D">
            <w:pPr>
              <w:pStyle w:val="TAC"/>
              <w:rPr>
                <w:sz w:val="10"/>
                <w:szCs w:val="10"/>
              </w:rPr>
            </w:pPr>
            <w:r w:rsidRPr="00FC7496">
              <w:rPr>
                <w:sz w:val="10"/>
                <w:szCs w:val="10"/>
              </w:rPr>
              <w:t>frame 66</w:t>
            </w:r>
          </w:p>
        </w:tc>
        <w:tc>
          <w:tcPr>
            <w:tcW w:w="567" w:type="dxa"/>
            <w:vAlign w:val="center"/>
          </w:tcPr>
          <w:p w14:paraId="5553844B" w14:textId="77777777" w:rsidR="00753495" w:rsidRPr="00FC7496" w:rsidRDefault="00753495" w:rsidP="001D304D">
            <w:pPr>
              <w:pStyle w:val="TAC"/>
              <w:rPr>
                <w:sz w:val="10"/>
                <w:szCs w:val="10"/>
              </w:rPr>
            </w:pPr>
            <w:r w:rsidRPr="00FC7496">
              <w:rPr>
                <w:sz w:val="10"/>
                <w:szCs w:val="10"/>
              </w:rPr>
              <w:t>frame 67</w:t>
            </w:r>
          </w:p>
        </w:tc>
        <w:tc>
          <w:tcPr>
            <w:tcW w:w="567" w:type="dxa"/>
            <w:shd w:val="clear" w:color="auto" w:fill="00B050"/>
            <w:vAlign w:val="center"/>
          </w:tcPr>
          <w:p w14:paraId="00072145" w14:textId="77777777" w:rsidR="00753495" w:rsidRPr="00FC7496" w:rsidRDefault="00753495" w:rsidP="001D304D">
            <w:pPr>
              <w:pStyle w:val="TAC"/>
              <w:rPr>
                <w:sz w:val="10"/>
                <w:szCs w:val="10"/>
              </w:rPr>
            </w:pPr>
            <w:r w:rsidRPr="00FC7496">
              <w:rPr>
                <w:sz w:val="10"/>
                <w:szCs w:val="10"/>
              </w:rPr>
              <w:t>frame 68</w:t>
            </w:r>
          </w:p>
        </w:tc>
        <w:tc>
          <w:tcPr>
            <w:tcW w:w="567" w:type="dxa"/>
            <w:vAlign w:val="center"/>
          </w:tcPr>
          <w:p w14:paraId="2C93F663" w14:textId="77777777" w:rsidR="00753495" w:rsidRPr="00FC7496" w:rsidRDefault="00753495" w:rsidP="001D304D">
            <w:pPr>
              <w:pStyle w:val="TAC"/>
              <w:rPr>
                <w:sz w:val="10"/>
                <w:szCs w:val="10"/>
              </w:rPr>
            </w:pPr>
            <w:r w:rsidRPr="00FC7496">
              <w:rPr>
                <w:sz w:val="10"/>
                <w:szCs w:val="10"/>
              </w:rPr>
              <w:t>frame 69</w:t>
            </w:r>
          </w:p>
        </w:tc>
        <w:tc>
          <w:tcPr>
            <w:tcW w:w="567" w:type="dxa"/>
            <w:shd w:val="clear" w:color="auto" w:fill="00B050"/>
            <w:vAlign w:val="center"/>
          </w:tcPr>
          <w:p w14:paraId="435FEEC9" w14:textId="77777777" w:rsidR="00753495" w:rsidRPr="00FC7496" w:rsidRDefault="00753495" w:rsidP="001D304D">
            <w:pPr>
              <w:pStyle w:val="TAC"/>
              <w:rPr>
                <w:sz w:val="10"/>
                <w:szCs w:val="10"/>
              </w:rPr>
            </w:pPr>
            <w:r w:rsidRPr="00FC7496">
              <w:rPr>
                <w:sz w:val="10"/>
                <w:szCs w:val="10"/>
              </w:rPr>
              <w:t>frame 70</w:t>
            </w:r>
          </w:p>
        </w:tc>
        <w:tc>
          <w:tcPr>
            <w:tcW w:w="567" w:type="dxa"/>
            <w:vAlign w:val="center"/>
          </w:tcPr>
          <w:p w14:paraId="52586CAF" w14:textId="77777777" w:rsidR="00753495" w:rsidRPr="00FC7496" w:rsidRDefault="00753495" w:rsidP="001D304D">
            <w:pPr>
              <w:pStyle w:val="TAC"/>
              <w:rPr>
                <w:sz w:val="10"/>
                <w:szCs w:val="10"/>
              </w:rPr>
            </w:pPr>
            <w:r w:rsidRPr="00FC7496">
              <w:rPr>
                <w:sz w:val="10"/>
                <w:szCs w:val="10"/>
              </w:rPr>
              <w:t>frame 71</w:t>
            </w:r>
          </w:p>
        </w:tc>
        <w:tc>
          <w:tcPr>
            <w:tcW w:w="567" w:type="dxa"/>
            <w:shd w:val="clear" w:color="auto" w:fill="00B050"/>
            <w:vAlign w:val="center"/>
          </w:tcPr>
          <w:p w14:paraId="254E6359" w14:textId="77777777" w:rsidR="00753495" w:rsidRPr="00FC7496" w:rsidRDefault="00753495" w:rsidP="001D304D">
            <w:pPr>
              <w:pStyle w:val="TAC"/>
              <w:rPr>
                <w:sz w:val="10"/>
                <w:szCs w:val="10"/>
              </w:rPr>
            </w:pPr>
            <w:r w:rsidRPr="00FC7496">
              <w:rPr>
                <w:sz w:val="10"/>
                <w:szCs w:val="10"/>
              </w:rPr>
              <w:t>frame 72</w:t>
            </w:r>
          </w:p>
        </w:tc>
        <w:tc>
          <w:tcPr>
            <w:tcW w:w="567" w:type="dxa"/>
            <w:vAlign w:val="center"/>
          </w:tcPr>
          <w:p w14:paraId="4B4604C7" w14:textId="77777777" w:rsidR="00753495" w:rsidRPr="00FC7496" w:rsidRDefault="00753495" w:rsidP="001D304D">
            <w:pPr>
              <w:pStyle w:val="TAC"/>
              <w:rPr>
                <w:sz w:val="10"/>
                <w:szCs w:val="10"/>
              </w:rPr>
            </w:pPr>
            <w:r w:rsidRPr="00FC7496">
              <w:rPr>
                <w:sz w:val="10"/>
                <w:szCs w:val="10"/>
              </w:rPr>
              <w:t>frame 73</w:t>
            </w:r>
          </w:p>
        </w:tc>
        <w:tc>
          <w:tcPr>
            <w:tcW w:w="567" w:type="dxa"/>
            <w:shd w:val="clear" w:color="auto" w:fill="00B050"/>
            <w:vAlign w:val="center"/>
          </w:tcPr>
          <w:p w14:paraId="58323004" w14:textId="77777777" w:rsidR="00753495" w:rsidRPr="00FC7496" w:rsidRDefault="00753495" w:rsidP="001D304D">
            <w:pPr>
              <w:pStyle w:val="TAC"/>
              <w:rPr>
                <w:sz w:val="10"/>
                <w:szCs w:val="10"/>
              </w:rPr>
            </w:pPr>
            <w:r w:rsidRPr="00FC7496">
              <w:rPr>
                <w:sz w:val="10"/>
                <w:szCs w:val="10"/>
              </w:rPr>
              <w:t>frame 74</w:t>
            </w:r>
          </w:p>
        </w:tc>
        <w:tc>
          <w:tcPr>
            <w:tcW w:w="567" w:type="dxa"/>
            <w:vAlign w:val="center"/>
          </w:tcPr>
          <w:p w14:paraId="1868EE9C" w14:textId="77777777" w:rsidR="00753495" w:rsidRPr="00FC7496" w:rsidRDefault="00753495" w:rsidP="001D304D">
            <w:pPr>
              <w:pStyle w:val="TAC"/>
              <w:rPr>
                <w:sz w:val="10"/>
                <w:szCs w:val="10"/>
              </w:rPr>
            </w:pPr>
            <w:r w:rsidRPr="00FC7496">
              <w:rPr>
                <w:sz w:val="10"/>
                <w:szCs w:val="10"/>
              </w:rPr>
              <w:t>frame 75</w:t>
            </w:r>
          </w:p>
        </w:tc>
        <w:tc>
          <w:tcPr>
            <w:tcW w:w="567" w:type="dxa"/>
            <w:shd w:val="clear" w:color="auto" w:fill="00B050"/>
            <w:vAlign w:val="center"/>
          </w:tcPr>
          <w:p w14:paraId="0C969265" w14:textId="77777777" w:rsidR="00753495" w:rsidRPr="00FC7496" w:rsidRDefault="00753495" w:rsidP="001D304D">
            <w:pPr>
              <w:pStyle w:val="TAC"/>
              <w:rPr>
                <w:sz w:val="10"/>
                <w:szCs w:val="10"/>
              </w:rPr>
            </w:pPr>
            <w:r w:rsidRPr="00FC7496">
              <w:rPr>
                <w:sz w:val="10"/>
                <w:szCs w:val="10"/>
              </w:rPr>
              <w:t>frame 76</w:t>
            </w:r>
          </w:p>
        </w:tc>
        <w:tc>
          <w:tcPr>
            <w:tcW w:w="567" w:type="dxa"/>
            <w:vAlign w:val="center"/>
          </w:tcPr>
          <w:p w14:paraId="077AD741" w14:textId="77777777" w:rsidR="00753495" w:rsidRPr="00FC7496" w:rsidRDefault="00753495" w:rsidP="001D304D">
            <w:pPr>
              <w:pStyle w:val="TAC"/>
              <w:rPr>
                <w:sz w:val="10"/>
                <w:szCs w:val="10"/>
              </w:rPr>
            </w:pPr>
            <w:r w:rsidRPr="00FC7496">
              <w:rPr>
                <w:sz w:val="10"/>
                <w:szCs w:val="10"/>
              </w:rPr>
              <w:t>frame 77</w:t>
            </w:r>
          </w:p>
        </w:tc>
        <w:tc>
          <w:tcPr>
            <w:tcW w:w="567" w:type="dxa"/>
            <w:shd w:val="clear" w:color="auto" w:fill="00B050"/>
            <w:vAlign w:val="center"/>
          </w:tcPr>
          <w:p w14:paraId="0EA092B0" w14:textId="77777777" w:rsidR="00753495" w:rsidRPr="00FC7496" w:rsidRDefault="00753495" w:rsidP="001D304D">
            <w:pPr>
              <w:pStyle w:val="TAC"/>
              <w:rPr>
                <w:sz w:val="10"/>
                <w:szCs w:val="10"/>
              </w:rPr>
            </w:pPr>
            <w:r w:rsidRPr="00FC7496">
              <w:rPr>
                <w:sz w:val="10"/>
                <w:szCs w:val="10"/>
              </w:rPr>
              <w:t>frame 78</w:t>
            </w:r>
          </w:p>
        </w:tc>
        <w:tc>
          <w:tcPr>
            <w:tcW w:w="567" w:type="dxa"/>
            <w:vAlign w:val="center"/>
          </w:tcPr>
          <w:p w14:paraId="412814A6" w14:textId="77777777" w:rsidR="00753495" w:rsidRPr="00FC7496" w:rsidRDefault="00753495" w:rsidP="001D304D">
            <w:pPr>
              <w:pStyle w:val="TAC"/>
              <w:rPr>
                <w:sz w:val="10"/>
                <w:szCs w:val="10"/>
              </w:rPr>
            </w:pPr>
            <w:r w:rsidRPr="00FC7496">
              <w:rPr>
                <w:sz w:val="10"/>
                <w:szCs w:val="10"/>
              </w:rPr>
              <w:t>frame 79</w:t>
            </w:r>
          </w:p>
        </w:tc>
      </w:tr>
      <w:tr w:rsidR="00753495" w:rsidRPr="00FC7496" w14:paraId="7C77DF04" w14:textId="77777777" w:rsidTr="001D304D">
        <w:tc>
          <w:tcPr>
            <w:tcW w:w="567" w:type="dxa"/>
            <w:shd w:val="clear" w:color="auto" w:fill="00B050"/>
            <w:vAlign w:val="center"/>
          </w:tcPr>
          <w:p w14:paraId="39F281E5" w14:textId="77777777" w:rsidR="00753495" w:rsidRPr="00FC7496" w:rsidRDefault="00753495" w:rsidP="001D304D">
            <w:pPr>
              <w:pStyle w:val="TAC"/>
              <w:rPr>
                <w:sz w:val="10"/>
                <w:szCs w:val="10"/>
              </w:rPr>
            </w:pPr>
            <w:r w:rsidRPr="00FC7496">
              <w:rPr>
                <w:sz w:val="10"/>
                <w:szCs w:val="10"/>
              </w:rPr>
              <w:t>frame 80</w:t>
            </w:r>
          </w:p>
        </w:tc>
        <w:tc>
          <w:tcPr>
            <w:tcW w:w="567" w:type="dxa"/>
            <w:vAlign w:val="center"/>
          </w:tcPr>
          <w:p w14:paraId="276DF6F3" w14:textId="77777777" w:rsidR="00753495" w:rsidRPr="00FC7496" w:rsidRDefault="00753495" w:rsidP="001D304D">
            <w:pPr>
              <w:pStyle w:val="TAC"/>
              <w:rPr>
                <w:sz w:val="10"/>
                <w:szCs w:val="10"/>
              </w:rPr>
            </w:pPr>
            <w:r w:rsidRPr="00FC7496">
              <w:rPr>
                <w:sz w:val="10"/>
                <w:szCs w:val="10"/>
              </w:rPr>
              <w:t>frame 81</w:t>
            </w:r>
          </w:p>
        </w:tc>
        <w:tc>
          <w:tcPr>
            <w:tcW w:w="567" w:type="dxa"/>
            <w:shd w:val="clear" w:color="auto" w:fill="00B050"/>
            <w:vAlign w:val="center"/>
          </w:tcPr>
          <w:p w14:paraId="40A78A11" w14:textId="77777777" w:rsidR="00753495" w:rsidRPr="00FC7496" w:rsidRDefault="00753495" w:rsidP="001D304D">
            <w:pPr>
              <w:pStyle w:val="TAC"/>
              <w:rPr>
                <w:sz w:val="10"/>
                <w:szCs w:val="10"/>
              </w:rPr>
            </w:pPr>
            <w:r w:rsidRPr="00FC7496">
              <w:rPr>
                <w:sz w:val="10"/>
                <w:szCs w:val="10"/>
              </w:rPr>
              <w:t>frame 82</w:t>
            </w:r>
          </w:p>
        </w:tc>
        <w:tc>
          <w:tcPr>
            <w:tcW w:w="567" w:type="dxa"/>
            <w:vAlign w:val="center"/>
          </w:tcPr>
          <w:p w14:paraId="76687415" w14:textId="77777777" w:rsidR="00753495" w:rsidRPr="00FC7496" w:rsidRDefault="00753495" w:rsidP="001D304D">
            <w:pPr>
              <w:pStyle w:val="TAC"/>
              <w:rPr>
                <w:sz w:val="10"/>
                <w:szCs w:val="10"/>
              </w:rPr>
            </w:pPr>
            <w:r w:rsidRPr="00FC7496">
              <w:rPr>
                <w:sz w:val="10"/>
                <w:szCs w:val="10"/>
              </w:rPr>
              <w:t>frame 83</w:t>
            </w:r>
          </w:p>
        </w:tc>
        <w:tc>
          <w:tcPr>
            <w:tcW w:w="567" w:type="dxa"/>
            <w:shd w:val="clear" w:color="auto" w:fill="00B050"/>
            <w:vAlign w:val="center"/>
          </w:tcPr>
          <w:p w14:paraId="203A3587" w14:textId="77777777" w:rsidR="00753495" w:rsidRPr="00FC7496" w:rsidRDefault="00753495" w:rsidP="001D304D">
            <w:pPr>
              <w:pStyle w:val="TAC"/>
              <w:rPr>
                <w:sz w:val="10"/>
                <w:szCs w:val="10"/>
              </w:rPr>
            </w:pPr>
            <w:r w:rsidRPr="00FC7496">
              <w:rPr>
                <w:sz w:val="10"/>
                <w:szCs w:val="10"/>
              </w:rPr>
              <w:t>frame 84</w:t>
            </w:r>
          </w:p>
        </w:tc>
        <w:tc>
          <w:tcPr>
            <w:tcW w:w="567" w:type="dxa"/>
            <w:vAlign w:val="center"/>
          </w:tcPr>
          <w:p w14:paraId="74244518" w14:textId="77777777" w:rsidR="00753495" w:rsidRPr="00FC7496" w:rsidRDefault="00753495" w:rsidP="001D304D">
            <w:pPr>
              <w:pStyle w:val="TAC"/>
              <w:rPr>
                <w:sz w:val="10"/>
                <w:szCs w:val="10"/>
              </w:rPr>
            </w:pPr>
            <w:r w:rsidRPr="00FC7496">
              <w:rPr>
                <w:sz w:val="10"/>
                <w:szCs w:val="10"/>
              </w:rPr>
              <w:t>frame 85</w:t>
            </w:r>
          </w:p>
        </w:tc>
        <w:tc>
          <w:tcPr>
            <w:tcW w:w="567" w:type="dxa"/>
            <w:shd w:val="clear" w:color="auto" w:fill="00B050"/>
            <w:vAlign w:val="center"/>
          </w:tcPr>
          <w:p w14:paraId="2E7BADBE" w14:textId="77777777" w:rsidR="00753495" w:rsidRPr="00FC7496" w:rsidRDefault="00753495" w:rsidP="001D304D">
            <w:pPr>
              <w:pStyle w:val="TAC"/>
              <w:rPr>
                <w:sz w:val="10"/>
                <w:szCs w:val="10"/>
              </w:rPr>
            </w:pPr>
            <w:r w:rsidRPr="00FC7496">
              <w:rPr>
                <w:sz w:val="10"/>
                <w:szCs w:val="10"/>
              </w:rPr>
              <w:t>frame 86</w:t>
            </w:r>
          </w:p>
        </w:tc>
        <w:tc>
          <w:tcPr>
            <w:tcW w:w="567" w:type="dxa"/>
            <w:vAlign w:val="center"/>
          </w:tcPr>
          <w:p w14:paraId="59C52DF6" w14:textId="77777777" w:rsidR="00753495" w:rsidRPr="00FC7496" w:rsidRDefault="00753495" w:rsidP="001D304D">
            <w:pPr>
              <w:pStyle w:val="TAC"/>
              <w:rPr>
                <w:sz w:val="10"/>
                <w:szCs w:val="10"/>
              </w:rPr>
            </w:pPr>
            <w:r w:rsidRPr="00FC7496">
              <w:rPr>
                <w:sz w:val="10"/>
                <w:szCs w:val="10"/>
              </w:rPr>
              <w:t>frame 87</w:t>
            </w:r>
          </w:p>
        </w:tc>
        <w:tc>
          <w:tcPr>
            <w:tcW w:w="567" w:type="dxa"/>
            <w:shd w:val="clear" w:color="auto" w:fill="00B050"/>
            <w:vAlign w:val="center"/>
          </w:tcPr>
          <w:p w14:paraId="7C810B55" w14:textId="77777777" w:rsidR="00753495" w:rsidRPr="00FC7496" w:rsidRDefault="00753495" w:rsidP="001D304D">
            <w:pPr>
              <w:pStyle w:val="TAC"/>
              <w:rPr>
                <w:sz w:val="10"/>
                <w:szCs w:val="10"/>
              </w:rPr>
            </w:pPr>
            <w:r w:rsidRPr="00FC7496">
              <w:rPr>
                <w:sz w:val="10"/>
                <w:szCs w:val="10"/>
              </w:rPr>
              <w:t>frame 88</w:t>
            </w:r>
          </w:p>
        </w:tc>
        <w:tc>
          <w:tcPr>
            <w:tcW w:w="567" w:type="dxa"/>
            <w:vAlign w:val="center"/>
          </w:tcPr>
          <w:p w14:paraId="7D9CBB54" w14:textId="77777777" w:rsidR="00753495" w:rsidRPr="00FC7496" w:rsidRDefault="00753495" w:rsidP="001D304D">
            <w:pPr>
              <w:pStyle w:val="TAC"/>
              <w:rPr>
                <w:sz w:val="10"/>
                <w:szCs w:val="10"/>
              </w:rPr>
            </w:pPr>
            <w:r w:rsidRPr="00FC7496">
              <w:rPr>
                <w:sz w:val="10"/>
                <w:szCs w:val="10"/>
              </w:rPr>
              <w:t>frame 89</w:t>
            </w:r>
          </w:p>
        </w:tc>
        <w:tc>
          <w:tcPr>
            <w:tcW w:w="567" w:type="dxa"/>
            <w:shd w:val="clear" w:color="auto" w:fill="00B050"/>
            <w:vAlign w:val="center"/>
          </w:tcPr>
          <w:p w14:paraId="00CB84AC" w14:textId="77777777" w:rsidR="00753495" w:rsidRPr="00FC7496" w:rsidRDefault="00753495" w:rsidP="001D304D">
            <w:pPr>
              <w:pStyle w:val="TAC"/>
              <w:rPr>
                <w:sz w:val="10"/>
                <w:szCs w:val="10"/>
              </w:rPr>
            </w:pPr>
            <w:r w:rsidRPr="00FC7496">
              <w:rPr>
                <w:sz w:val="10"/>
                <w:szCs w:val="10"/>
              </w:rPr>
              <w:t>frame 90</w:t>
            </w:r>
          </w:p>
        </w:tc>
        <w:tc>
          <w:tcPr>
            <w:tcW w:w="567" w:type="dxa"/>
            <w:vAlign w:val="center"/>
          </w:tcPr>
          <w:p w14:paraId="1AAD7767" w14:textId="77777777" w:rsidR="00753495" w:rsidRPr="00FC7496" w:rsidRDefault="00753495" w:rsidP="001D304D">
            <w:pPr>
              <w:pStyle w:val="TAC"/>
              <w:rPr>
                <w:sz w:val="10"/>
                <w:szCs w:val="10"/>
              </w:rPr>
            </w:pPr>
            <w:r w:rsidRPr="00FC7496">
              <w:rPr>
                <w:sz w:val="10"/>
                <w:szCs w:val="10"/>
              </w:rPr>
              <w:t>frame 91</w:t>
            </w:r>
          </w:p>
        </w:tc>
        <w:tc>
          <w:tcPr>
            <w:tcW w:w="567" w:type="dxa"/>
            <w:shd w:val="clear" w:color="auto" w:fill="00B050"/>
            <w:vAlign w:val="center"/>
          </w:tcPr>
          <w:p w14:paraId="0BCA77C0" w14:textId="77777777" w:rsidR="00753495" w:rsidRPr="00FC7496" w:rsidRDefault="00753495" w:rsidP="001D304D">
            <w:pPr>
              <w:pStyle w:val="TAC"/>
              <w:rPr>
                <w:sz w:val="10"/>
                <w:szCs w:val="10"/>
              </w:rPr>
            </w:pPr>
            <w:r w:rsidRPr="00FC7496">
              <w:rPr>
                <w:sz w:val="10"/>
                <w:szCs w:val="10"/>
              </w:rPr>
              <w:t>frame 92</w:t>
            </w:r>
          </w:p>
        </w:tc>
        <w:tc>
          <w:tcPr>
            <w:tcW w:w="567" w:type="dxa"/>
            <w:vAlign w:val="center"/>
          </w:tcPr>
          <w:p w14:paraId="7160AABF" w14:textId="77777777" w:rsidR="00753495" w:rsidRPr="00FC7496" w:rsidRDefault="00753495" w:rsidP="001D304D">
            <w:pPr>
              <w:pStyle w:val="TAC"/>
              <w:rPr>
                <w:sz w:val="10"/>
                <w:szCs w:val="10"/>
              </w:rPr>
            </w:pPr>
            <w:r w:rsidRPr="00FC7496">
              <w:rPr>
                <w:sz w:val="10"/>
                <w:szCs w:val="10"/>
              </w:rPr>
              <w:t>frame 93</w:t>
            </w:r>
          </w:p>
        </w:tc>
        <w:tc>
          <w:tcPr>
            <w:tcW w:w="567" w:type="dxa"/>
            <w:shd w:val="clear" w:color="auto" w:fill="00B050"/>
            <w:vAlign w:val="center"/>
          </w:tcPr>
          <w:p w14:paraId="2483471B" w14:textId="77777777" w:rsidR="00753495" w:rsidRPr="00FC7496" w:rsidRDefault="00753495" w:rsidP="001D304D">
            <w:pPr>
              <w:pStyle w:val="TAC"/>
              <w:rPr>
                <w:sz w:val="10"/>
                <w:szCs w:val="10"/>
              </w:rPr>
            </w:pPr>
            <w:r w:rsidRPr="00FC7496">
              <w:rPr>
                <w:sz w:val="10"/>
                <w:szCs w:val="10"/>
              </w:rPr>
              <w:t>frame 94</w:t>
            </w:r>
          </w:p>
        </w:tc>
        <w:tc>
          <w:tcPr>
            <w:tcW w:w="567" w:type="dxa"/>
            <w:vAlign w:val="center"/>
          </w:tcPr>
          <w:p w14:paraId="5B4B8D48" w14:textId="77777777" w:rsidR="00753495" w:rsidRPr="00FC7496" w:rsidRDefault="00753495" w:rsidP="001D304D">
            <w:pPr>
              <w:pStyle w:val="TAC"/>
              <w:rPr>
                <w:sz w:val="10"/>
                <w:szCs w:val="10"/>
              </w:rPr>
            </w:pPr>
            <w:r w:rsidRPr="00FC7496">
              <w:rPr>
                <w:sz w:val="10"/>
                <w:szCs w:val="10"/>
              </w:rPr>
              <w:t>frame 95</w:t>
            </w:r>
          </w:p>
        </w:tc>
      </w:tr>
      <w:tr w:rsidR="00753495" w:rsidRPr="00FC7496" w14:paraId="46B83F3E" w14:textId="77777777" w:rsidTr="001D304D">
        <w:tc>
          <w:tcPr>
            <w:tcW w:w="567" w:type="dxa"/>
            <w:shd w:val="clear" w:color="auto" w:fill="00B050"/>
            <w:vAlign w:val="center"/>
          </w:tcPr>
          <w:p w14:paraId="1DB390D2" w14:textId="77777777" w:rsidR="00753495" w:rsidRPr="00FC7496" w:rsidRDefault="00753495" w:rsidP="001D304D">
            <w:pPr>
              <w:pStyle w:val="TAC"/>
              <w:rPr>
                <w:sz w:val="10"/>
                <w:szCs w:val="10"/>
              </w:rPr>
            </w:pPr>
            <w:r w:rsidRPr="00FC7496">
              <w:rPr>
                <w:sz w:val="10"/>
                <w:szCs w:val="10"/>
              </w:rPr>
              <w:t>frame 96</w:t>
            </w:r>
          </w:p>
        </w:tc>
        <w:tc>
          <w:tcPr>
            <w:tcW w:w="567" w:type="dxa"/>
            <w:vAlign w:val="center"/>
          </w:tcPr>
          <w:p w14:paraId="0CC77F37" w14:textId="77777777" w:rsidR="00753495" w:rsidRPr="00FC7496" w:rsidRDefault="00753495" w:rsidP="001D304D">
            <w:pPr>
              <w:pStyle w:val="TAC"/>
              <w:rPr>
                <w:sz w:val="10"/>
                <w:szCs w:val="10"/>
              </w:rPr>
            </w:pPr>
            <w:r w:rsidRPr="00FC7496">
              <w:rPr>
                <w:sz w:val="10"/>
                <w:szCs w:val="10"/>
              </w:rPr>
              <w:t>frame 97</w:t>
            </w:r>
          </w:p>
        </w:tc>
        <w:tc>
          <w:tcPr>
            <w:tcW w:w="567" w:type="dxa"/>
            <w:shd w:val="clear" w:color="auto" w:fill="00B050"/>
            <w:vAlign w:val="center"/>
          </w:tcPr>
          <w:p w14:paraId="5C6819ED" w14:textId="77777777" w:rsidR="00753495" w:rsidRPr="00FC7496" w:rsidRDefault="00753495" w:rsidP="001D304D">
            <w:pPr>
              <w:pStyle w:val="TAC"/>
              <w:rPr>
                <w:sz w:val="10"/>
                <w:szCs w:val="10"/>
              </w:rPr>
            </w:pPr>
            <w:r w:rsidRPr="00FC7496">
              <w:rPr>
                <w:sz w:val="10"/>
                <w:szCs w:val="10"/>
              </w:rPr>
              <w:t>frame 98</w:t>
            </w:r>
          </w:p>
        </w:tc>
        <w:tc>
          <w:tcPr>
            <w:tcW w:w="567" w:type="dxa"/>
            <w:vAlign w:val="center"/>
          </w:tcPr>
          <w:p w14:paraId="20B774BD" w14:textId="77777777" w:rsidR="00753495" w:rsidRPr="00FC7496" w:rsidRDefault="00753495" w:rsidP="001D304D">
            <w:pPr>
              <w:pStyle w:val="TAC"/>
              <w:rPr>
                <w:sz w:val="10"/>
                <w:szCs w:val="10"/>
              </w:rPr>
            </w:pPr>
            <w:r w:rsidRPr="00FC7496">
              <w:rPr>
                <w:sz w:val="10"/>
                <w:szCs w:val="10"/>
              </w:rPr>
              <w:t>frame 99</w:t>
            </w:r>
          </w:p>
        </w:tc>
        <w:tc>
          <w:tcPr>
            <w:tcW w:w="567" w:type="dxa"/>
            <w:shd w:val="clear" w:color="auto" w:fill="00B050"/>
            <w:vAlign w:val="center"/>
          </w:tcPr>
          <w:p w14:paraId="39062FC2" w14:textId="77777777" w:rsidR="00753495" w:rsidRPr="00FC7496" w:rsidRDefault="00753495" w:rsidP="001D304D">
            <w:pPr>
              <w:pStyle w:val="TAC"/>
              <w:rPr>
                <w:sz w:val="10"/>
                <w:szCs w:val="10"/>
              </w:rPr>
            </w:pPr>
            <w:r w:rsidRPr="00FC7496">
              <w:rPr>
                <w:sz w:val="10"/>
                <w:szCs w:val="10"/>
              </w:rPr>
              <w:t>frame 100</w:t>
            </w:r>
          </w:p>
        </w:tc>
        <w:tc>
          <w:tcPr>
            <w:tcW w:w="567" w:type="dxa"/>
            <w:vAlign w:val="center"/>
          </w:tcPr>
          <w:p w14:paraId="3D62E8B0" w14:textId="77777777" w:rsidR="00753495" w:rsidRPr="00FC7496" w:rsidRDefault="00753495" w:rsidP="001D304D">
            <w:pPr>
              <w:pStyle w:val="TAC"/>
              <w:rPr>
                <w:sz w:val="10"/>
                <w:szCs w:val="10"/>
              </w:rPr>
            </w:pPr>
            <w:r w:rsidRPr="00FC7496">
              <w:rPr>
                <w:sz w:val="10"/>
                <w:szCs w:val="10"/>
              </w:rPr>
              <w:t>frame 101</w:t>
            </w:r>
          </w:p>
        </w:tc>
        <w:tc>
          <w:tcPr>
            <w:tcW w:w="567" w:type="dxa"/>
            <w:shd w:val="clear" w:color="auto" w:fill="00B050"/>
            <w:vAlign w:val="center"/>
          </w:tcPr>
          <w:p w14:paraId="16857F28" w14:textId="77777777" w:rsidR="00753495" w:rsidRPr="00FC7496" w:rsidRDefault="00753495" w:rsidP="001D304D">
            <w:pPr>
              <w:pStyle w:val="TAC"/>
              <w:rPr>
                <w:sz w:val="10"/>
                <w:szCs w:val="10"/>
              </w:rPr>
            </w:pPr>
            <w:r w:rsidRPr="00FC7496">
              <w:rPr>
                <w:sz w:val="10"/>
                <w:szCs w:val="10"/>
              </w:rPr>
              <w:t>frame 102</w:t>
            </w:r>
          </w:p>
        </w:tc>
        <w:tc>
          <w:tcPr>
            <w:tcW w:w="567" w:type="dxa"/>
            <w:vAlign w:val="center"/>
          </w:tcPr>
          <w:p w14:paraId="1A6BE57E" w14:textId="77777777" w:rsidR="00753495" w:rsidRPr="00FC7496" w:rsidRDefault="00753495" w:rsidP="001D304D">
            <w:pPr>
              <w:pStyle w:val="TAC"/>
              <w:rPr>
                <w:sz w:val="10"/>
                <w:szCs w:val="10"/>
              </w:rPr>
            </w:pPr>
            <w:r w:rsidRPr="00FC7496">
              <w:rPr>
                <w:sz w:val="10"/>
                <w:szCs w:val="10"/>
              </w:rPr>
              <w:t>frame 103</w:t>
            </w:r>
          </w:p>
        </w:tc>
        <w:tc>
          <w:tcPr>
            <w:tcW w:w="567" w:type="dxa"/>
            <w:shd w:val="clear" w:color="auto" w:fill="00B050"/>
            <w:vAlign w:val="center"/>
          </w:tcPr>
          <w:p w14:paraId="384FE2F3" w14:textId="77777777" w:rsidR="00753495" w:rsidRPr="00FC7496" w:rsidRDefault="00753495" w:rsidP="001D304D">
            <w:pPr>
              <w:pStyle w:val="TAC"/>
              <w:rPr>
                <w:sz w:val="10"/>
                <w:szCs w:val="10"/>
              </w:rPr>
            </w:pPr>
            <w:r w:rsidRPr="00FC7496">
              <w:rPr>
                <w:sz w:val="10"/>
                <w:szCs w:val="10"/>
              </w:rPr>
              <w:t>frame 104</w:t>
            </w:r>
          </w:p>
        </w:tc>
        <w:tc>
          <w:tcPr>
            <w:tcW w:w="567" w:type="dxa"/>
            <w:vAlign w:val="center"/>
          </w:tcPr>
          <w:p w14:paraId="6BC24563" w14:textId="77777777" w:rsidR="00753495" w:rsidRPr="00FC7496" w:rsidRDefault="00753495" w:rsidP="001D304D">
            <w:pPr>
              <w:pStyle w:val="TAC"/>
              <w:rPr>
                <w:sz w:val="10"/>
                <w:szCs w:val="10"/>
              </w:rPr>
            </w:pPr>
            <w:r w:rsidRPr="00FC7496">
              <w:rPr>
                <w:sz w:val="10"/>
                <w:szCs w:val="10"/>
              </w:rPr>
              <w:t>frame 105</w:t>
            </w:r>
          </w:p>
        </w:tc>
        <w:tc>
          <w:tcPr>
            <w:tcW w:w="567" w:type="dxa"/>
            <w:shd w:val="clear" w:color="auto" w:fill="00B050"/>
            <w:vAlign w:val="center"/>
          </w:tcPr>
          <w:p w14:paraId="16ECE140" w14:textId="77777777" w:rsidR="00753495" w:rsidRPr="00FC7496" w:rsidRDefault="00753495" w:rsidP="001D304D">
            <w:pPr>
              <w:pStyle w:val="TAC"/>
              <w:rPr>
                <w:sz w:val="10"/>
                <w:szCs w:val="10"/>
              </w:rPr>
            </w:pPr>
            <w:r w:rsidRPr="00FC7496">
              <w:rPr>
                <w:sz w:val="10"/>
                <w:szCs w:val="10"/>
              </w:rPr>
              <w:t>frame 106</w:t>
            </w:r>
          </w:p>
        </w:tc>
        <w:tc>
          <w:tcPr>
            <w:tcW w:w="567" w:type="dxa"/>
            <w:vAlign w:val="center"/>
          </w:tcPr>
          <w:p w14:paraId="188A1883" w14:textId="77777777" w:rsidR="00753495" w:rsidRPr="00FC7496" w:rsidRDefault="00753495" w:rsidP="001D304D">
            <w:pPr>
              <w:pStyle w:val="TAC"/>
              <w:rPr>
                <w:sz w:val="10"/>
                <w:szCs w:val="10"/>
              </w:rPr>
            </w:pPr>
            <w:r w:rsidRPr="00FC7496">
              <w:rPr>
                <w:sz w:val="10"/>
                <w:szCs w:val="10"/>
              </w:rPr>
              <w:t>frame 107</w:t>
            </w:r>
          </w:p>
        </w:tc>
        <w:tc>
          <w:tcPr>
            <w:tcW w:w="567" w:type="dxa"/>
            <w:shd w:val="clear" w:color="auto" w:fill="00B050"/>
            <w:vAlign w:val="center"/>
          </w:tcPr>
          <w:p w14:paraId="04DB1F47" w14:textId="77777777" w:rsidR="00753495" w:rsidRPr="00FC7496" w:rsidRDefault="00753495" w:rsidP="001D304D">
            <w:pPr>
              <w:pStyle w:val="TAC"/>
              <w:rPr>
                <w:sz w:val="10"/>
                <w:szCs w:val="10"/>
              </w:rPr>
            </w:pPr>
            <w:r w:rsidRPr="00FC7496">
              <w:rPr>
                <w:sz w:val="10"/>
                <w:szCs w:val="10"/>
              </w:rPr>
              <w:t>frame 108</w:t>
            </w:r>
          </w:p>
        </w:tc>
        <w:tc>
          <w:tcPr>
            <w:tcW w:w="567" w:type="dxa"/>
            <w:vAlign w:val="center"/>
          </w:tcPr>
          <w:p w14:paraId="654B976B" w14:textId="77777777" w:rsidR="00753495" w:rsidRPr="00FC7496" w:rsidRDefault="00753495" w:rsidP="001D304D">
            <w:pPr>
              <w:pStyle w:val="TAC"/>
              <w:rPr>
                <w:sz w:val="10"/>
                <w:szCs w:val="10"/>
              </w:rPr>
            </w:pPr>
            <w:r w:rsidRPr="00FC7496">
              <w:rPr>
                <w:sz w:val="10"/>
                <w:szCs w:val="10"/>
              </w:rPr>
              <w:t>frame 109</w:t>
            </w:r>
          </w:p>
        </w:tc>
        <w:tc>
          <w:tcPr>
            <w:tcW w:w="567" w:type="dxa"/>
            <w:shd w:val="clear" w:color="auto" w:fill="00B050"/>
            <w:vAlign w:val="center"/>
          </w:tcPr>
          <w:p w14:paraId="1FFCDFA8" w14:textId="77777777" w:rsidR="00753495" w:rsidRPr="00FC7496" w:rsidRDefault="00753495" w:rsidP="001D304D">
            <w:pPr>
              <w:pStyle w:val="TAC"/>
              <w:rPr>
                <w:sz w:val="10"/>
                <w:szCs w:val="10"/>
              </w:rPr>
            </w:pPr>
            <w:r w:rsidRPr="00FC7496">
              <w:rPr>
                <w:sz w:val="10"/>
                <w:szCs w:val="10"/>
              </w:rPr>
              <w:t>frame 110</w:t>
            </w:r>
          </w:p>
        </w:tc>
        <w:tc>
          <w:tcPr>
            <w:tcW w:w="567" w:type="dxa"/>
            <w:vAlign w:val="center"/>
          </w:tcPr>
          <w:p w14:paraId="431CE634" w14:textId="77777777" w:rsidR="00753495" w:rsidRPr="00FC7496" w:rsidRDefault="00753495" w:rsidP="001D304D">
            <w:pPr>
              <w:pStyle w:val="TAC"/>
              <w:rPr>
                <w:sz w:val="10"/>
                <w:szCs w:val="10"/>
              </w:rPr>
            </w:pPr>
            <w:r w:rsidRPr="00FC7496">
              <w:rPr>
                <w:sz w:val="10"/>
                <w:szCs w:val="10"/>
              </w:rPr>
              <w:t>frame 111</w:t>
            </w:r>
          </w:p>
        </w:tc>
      </w:tr>
      <w:tr w:rsidR="00753495" w:rsidRPr="00FC7496" w14:paraId="04594C80" w14:textId="77777777" w:rsidTr="001D304D">
        <w:tc>
          <w:tcPr>
            <w:tcW w:w="567" w:type="dxa"/>
            <w:shd w:val="clear" w:color="auto" w:fill="00B050"/>
            <w:vAlign w:val="center"/>
          </w:tcPr>
          <w:p w14:paraId="255F0C03" w14:textId="77777777" w:rsidR="00753495" w:rsidRPr="00FC7496" w:rsidRDefault="00753495" w:rsidP="001D304D">
            <w:pPr>
              <w:pStyle w:val="TAC"/>
              <w:rPr>
                <w:sz w:val="10"/>
                <w:szCs w:val="10"/>
              </w:rPr>
            </w:pPr>
            <w:r w:rsidRPr="00FC7496">
              <w:rPr>
                <w:sz w:val="10"/>
                <w:szCs w:val="10"/>
              </w:rPr>
              <w:t>frame 112</w:t>
            </w:r>
          </w:p>
        </w:tc>
        <w:tc>
          <w:tcPr>
            <w:tcW w:w="567" w:type="dxa"/>
            <w:vAlign w:val="center"/>
          </w:tcPr>
          <w:p w14:paraId="4A5C8470" w14:textId="77777777" w:rsidR="00753495" w:rsidRPr="00FC7496" w:rsidRDefault="00753495" w:rsidP="001D304D">
            <w:pPr>
              <w:pStyle w:val="TAC"/>
              <w:rPr>
                <w:sz w:val="10"/>
                <w:szCs w:val="10"/>
              </w:rPr>
            </w:pPr>
            <w:r w:rsidRPr="00FC7496">
              <w:rPr>
                <w:sz w:val="10"/>
                <w:szCs w:val="10"/>
              </w:rPr>
              <w:t>frame 113</w:t>
            </w:r>
          </w:p>
        </w:tc>
        <w:tc>
          <w:tcPr>
            <w:tcW w:w="567" w:type="dxa"/>
            <w:shd w:val="clear" w:color="auto" w:fill="00B050"/>
            <w:vAlign w:val="center"/>
          </w:tcPr>
          <w:p w14:paraId="5A51A31D" w14:textId="77777777" w:rsidR="00753495" w:rsidRPr="00FC7496" w:rsidRDefault="00753495" w:rsidP="001D304D">
            <w:pPr>
              <w:pStyle w:val="TAC"/>
              <w:rPr>
                <w:sz w:val="10"/>
                <w:szCs w:val="10"/>
              </w:rPr>
            </w:pPr>
            <w:r w:rsidRPr="00FC7496">
              <w:rPr>
                <w:sz w:val="10"/>
                <w:szCs w:val="10"/>
              </w:rPr>
              <w:t>frame 114</w:t>
            </w:r>
          </w:p>
        </w:tc>
        <w:tc>
          <w:tcPr>
            <w:tcW w:w="567" w:type="dxa"/>
            <w:vAlign w:val="center"/>
          </w:tcPr>
          <w:p w14:paraId="08EB74FE" w14:textId="77777777" w:rsidR="00753495" w:rsidRPr="00FC7496" w:rsidRDefault="00753495" w:rsidP="001D304D">
            <w:pPr>
              <w:pStyle w:val="TAC"/>
              <w:rPr>
                <w:sz w:val="10"/>
                <w:szCs w:val="10"/>
              </w:rPr>
            </w:pPr>
            <w:r w:rsidRPr="00FC7496">
              <w:rPr>
                <w:sz w:val="10"/>
                <w:szCs w:val="10"/>
              </w:rPr>
              <w:t>frame 115</w:t>
            </w:r>
          </w:p>
        </w:tc>
        <w:tc>
          <w:tcPr>
            <w:tcW w:w="567" w:type="dxa"/>
            <w:shd w:val="clear" w:color="auto" w:fill="00B050"/>
            <w:vAlign w:val="center"/>
          </w:tcPr>
          <w:p w14:paraId="4BF3E580" w14:textId="77777777" w:rsidR="00753495" w:rsidRPr="00FC7496" w:rsidRDefault="00753495" w:rsidP="001D304D">
            <w:pPr>
              <w:pStyle w:val="TAC"/>
              <w:rPr>
                <w:sz w:val="10"/>
                <w:szCs w:val="10"/>
              </w:rPr>
            </w:pPr>
            <w:r w:rsidRPr="00FC7496">
              <w:rPr>
                <w:sz w:val="10"/>
                <w:szCs w:val="10"/>
              </w:rPr>
              <w:t>frame 116</w:t>
            </w:r>
          </w:p>
        </w:tc>
        <w:tc>
          <w:tcPr>
            <w:tcW w:w="567" w:type="dxa"/>
            <w:vAlign w:val="center"/>
          </w:tcPr>
          <w:p w14:paraId="66B8464D" w14:textId="77777777" w:rsidR="00753495" w:rsidRPr="00FC7496" w:rsidRDefault="00753495" w:rsidP="001D304D">
            <w:pPr>
              <w:pStyle w:val="TAC"/>
              <w:rPr>
                <w:sz w:val="10"/>
                <w:szCs w:val="10"/>
              </w:rPr>
            </w:pPr>
            <w:r w:rsidRPr="00FC7496">
              <w:rPr>
                <w:sz w:val="10"/>
                <w:szCs w:val="10"/>
              </w:rPr>
              <w:t>frame 117</w:t>
            </w:r>
          </w:p>
        </w:tc>
        <w:tc>
          <w:tcPr>
            <w:tcW w:w="567" w:type="dxa"/>
            <w:shd w:val="clear" w:color="auto" w:fill="00B050"/>
            <w:vAlign w:val="center"/>
          </w:tcPr>
          <w:p w14:paraId="466DD9E7" w14:textId="77777777" w:rsidR="00753495" w:rsidRPr="00FC7496" w:rsidRDefault="00753495" w:rsidP="001D304D">
            <w:pPr>
              <w:pStyle w:val="TAC"/>
              <w:rPr>
                <w:sz w:val="10"/>
                <w:szCs w:val="10"/>
              </w:rPr>
            </w:pPr>
            <w:r w:rsidRPr="00FC7496">
              <w:rPr>
                <w:sz w:val="10"/>
                <w:szCs w:val="10"/>
              </w:rPr>
              <w:t>frame 118</w:t>
            </w:r>
          </w:p>
        </w:tc>
        <w:tc>
          <w:tcPr>
            <w:tcW w:w="567" w:type="dxa"/>
            <w:vAlign w:val="center"/>
          </w:tcPr>
          <w:p w14:paraId="7F4D5C43" w14:textId="77777777" w:rsidR="00753495" w:rsidRPr="00FC7496" w:rsidRDefault="00753495" w:rsidP="001D304D">
            <w:pPr>
              <w:pStyle w:val="TAC"/>
              <w:rPr>
                <w:sz w:val="10"/>
                <w:szCs w:val="10"/>
              </w:rPr>
            </w:pPr>
            <w:r w:rsidRPr="00FC7496">
              <w:rPr>
                <w:sz w:val="10"/>
                <w:szCs w:val="10"/>
              </w:rPr>
              <w:t>frame 119</w:t>
            </w:r>
          </w:p>
        </w:tc>
        <w:tc>
          <w:tcPr>
            <w:tcW w:w="567" w:type="dxa"/>
            <w:shd w:val="clear" w:color="auto" w:fill="00B050"/>
            <w:vAlign w:val="center"/>
          </w:tcPr>
          <w:p w14:paraId="55D98560" w14:textId="77777777" w:rsidR="00753495" w:rsidRPr="00FC7496" w:rsidRDefault="00753495" w:rsidP="001D304D">
            <w:pPr>
              <w:pStyle w:val="TAC"/>
              <w:rPr>
                <w:sz w:val="10"/>
                <w:szCs w:val="10"/>
              </w:rPr>
            </w:pPr>
            <w:r w:rsidRPr="00FC7496">
              <w:rPr>
                <w:sz w:val="10"/>
                <w:szCs w:val="10"/>
              </w:rPr>
              <w:t>frame 120</w:t>
            </w:r>
          </w:p>
        </w:tc>
        <w:tc>
          <w:tcPr>
            <w:tcW w:w="567" w:type="dxa"/>
            <w:vAlign w:val="center"/>
          </w:tcPr>
          <w:p w14:paraId="14DEAAA4" w14:textId="77777777" w:rsidR="00753495" w:rsidRPr="00FC7496" w:rsidRDefault="00753495" w:rsidP="001D304D">
            <w:pPr>
              <w:pStyle w:val="TAC"/>
              <w:rPr>
                <w:sz w:val="10"/>
                <w:szCs w:val="10"/>
              </w:rPr>
            </w:pPr>
            <w:r w:rsidRPr="00FC7496">
              <w:rPr>
                <w:sz w:val="10"/>
                <w:szCs w:val="10"/>
              </w:rPr>
              <w:t>frame 121</w:t>
            </w:r>
          </w:p>
        </w:tc>
        <w:tc>
          <w:tcPr>
            <w:tcW w:w="567" w:type="dxa"/>
            <w:shd w:val="clear" w:color="auto" w:fill="00B050"/>
            <w:vAlign w:val="center"/>
          </w:tcPr>
          <w:p w14:paraId="3D45053C" w14:textId="77777777" w:rsidR="00753495" w:rsidRPr="00FC7496" w:rsidRDefault="00753495" w:rsidP="001D304D">
            <w:pPr>
              <w:pStyle w:val="TAC"/>
              <w:rPr>
                <w:sz w:val="10"/>
                <w:szCs w:val="10"/>
              </w:rPr>
            </w:pPr>
            <w:r w:rsidRPr="00FC7496">
              <w:rPr>
                <w:sz w:val="10"/>
                <w:szCs w:val="10"/>
              </w:rPr>
              <w:t>frame 122</w:t>
            </w:r>
          </w:p>
        </w:tc>
        <w:tc>
          <w:tcPr>
            <w:tcW w:w="567" w:type="dxa"/>
            <w:vAlign w:val="center"/>
          </w:tcPr>
          <w:p w14:paraId="1BE6965B" w14:textId="77777777" w:rsidR="00753495" w:rsidRPr="00FC7496" w:rsidRDefault="00753495" w:rsidP="001D304D">
            <w:pPr>
              <w:pStyle w:val="TAC"/>
              <w:rPr>
                <w:sz w:val="10"/>
                <w:szCs w:val="10"/>
              </w:rPr>
            </w:pPr>
            <w:r w:rsidRPr="00FC7496">
              <w:rPr>
                <w:sz w:val="10"/>
                <w:szCs w:val="10"/>
              </w:rPr>
              <w:t>frame 123</w:t>
            </w:r>
          </w:p>
        </w:tc>
        <w:tc>
          <w:tcPr>
            <w:tcW w:w="567" w:type="dxa"/>
            <w:shd w:val="clear" w:color="auto" w:fill="00B050"/>
            <w:vAlign w:val="center"/>
          </w:tcPr>
          <w:p w14:paraId="7822E670" w14:textId="77777777" w:rsidR="00753495" w:rsidRPr="00FC7496" w:rsidRDefault="00753495" w:rsidP="001D304D">
            <w:pPr>
              <w:pStyle w:val="TAC"/>
              <w:rPr>
                <w:sz w:val="10"/>
                <w:szCs w:val="10"/>
              </w:rPr>
            </w:pPr>
            <w:r w:rsidRPr="00FC7496">
              <w:rPr>
                <w:sz w:val="10"/>
                <w:szCs w:val="10"/>
              </w:rPr>
              <w:t>frame 124</w:t>
            </w:r>
          </w:p>
        </w:tc>
        <w:tc>
          <w:tcPr>
            <w:tcW w:w="567" w:type="dxa"/>
            <w:vAlign w:val="center"/>
          </w:tcPr>
          <w:p w14:paraId="6DEF5E88" w14:textId="77777777" w:rsidR="00753495" w:rsidRPr="00FC7496" w:rsidRDefault="00753495" w:rsidP="001D304D">
            <w:pPr>
              <w:pStyle w:val="TAC"/>
              <w:rPr>
                <w:sz w:val="10"/>
                <w:szCs w:val="10"/>
              </w:rPr>
            </w:pPr>
            <w:r w:rsidRPr="00FC7496">
              <w:rPr>
                <w:sz w:val="10"/>
                <w:szCs w:val="10"/>
              </w:rPr>
              <w:t>frame 125</w:t>
            </w:r>
          </w:p>
        </w:tc>
        <w:tc>
          <w:tcPr>
            <w:tcW w:w="567" w:type="dxa"/>
            <w:shd w:val="clear" w:color="auto" w:fill="00B050"/>
            <w:vAlign w:val="center"/>
          </w:tcPr>
          <w:p w14:paraId="130A6D63" w14:textId="77777777" w:rsidR="00753495" w:rsidRPr="00FC7496" w:rsidRDefault="00753495" w:rsidP="001D304D">
            <w:pPr>
              <w:pStyle w:val="TAC"/>
              <w:rPr>
                <w:sz w:val="10"/>
                <w:szCs w:val="10"/>
              </w:rPr>
            </w:pPr>
            <w:r w:rsidRPr="00FC7496">
              <w:rPr>
                <w:sz w:val="10"/>
                <w:szCs w:val="10"/>
              </w:rPr>
              <w:t>frame 126</w:t>
            </w:r>
          </w:p>
        </w:tc>
        <w:tc>
          <w:tcPr>
            <w:tcW w:w="567" w:type="dxa"/>
            <w:vAlign w:val="center"/>
          </w:tcPr>
          <w:p w14:paraId="12132AB0" w14:textId="77777777" w:rsidR="00753495" w:rsidRPr="00FC7496" w:rsidRDefault="00753495" w:rsidP="001D304D">
            <w:pPr>
              <w:pStyle w:val="TAC"/>
              <w:rPr>
                <w:sz w:val="10"/>
                <w:szCs w:val="10"/>
              </w:rPr>
            </w:pPr>
            <w:r w:rsidRPr="00FC7496">
              <w:rPr>
                <w:sz w:val="10"/>
                <w:szCs w:val="10"/>
              </w:rPr>
              <w:t>frame 127</w:t>
            </w:r>
          </w:p>
        </w:tc>
      </w:tr>
      <w:tr w:rsidR="00753495" w:rsidRPr="00FC7496" w14:paraId="1D9C26F0" w14:textId="77777777" w:rsidTr="001D304D">
        <w:tc>
          <w:tcPr>
            <w:tcW w:w="567" w:type="dxa"/>
            <w:shd w:val="clear" w:color="auto" w:fill="00B050"/>
            <w:vAlign w:val="center"/>
          </w:tcPr>
          <w:p w14:paraId="70D88491" w14:textId="77777777" w:rsidR="00753495" w:rsidRPr="00FC7496" w:rsidRDefault="00753495" w:rsidP="001D304D">
            <w:pPr>
              <w:pStyle w:val="TAC"/>
              <w:rPr>
                <w:sz w:val="10"/>
                <w:szCs w:val="10"/>
              </w:rPr>
            </w:pPr>
            <w:r w:rsidRPr="00FC7496">
              <w:rPr>
                <w:sz w:val="10"/>
                <w:szCs w:val="10"/>
              </w:rPr>
              <w:t>frame 128</w:t>
            </w:r>
          </w:p>
        </w:tc>
        <w:tc>
          <w:tcPr>
            <w:tcW w:w="567" w:type="dxa"/>
            <w:vAlign w:val="center"/>
          </w:tcPr>
          <w:p w14:paraId="3D62A61D" w14:textId="77777777" w:rsidR="00753495" w:rsidRPr="00FC7496" w:rsidRDefault="00753495" w:rsidP="001D304D">
            <w:pPr>
              <w:pStyle w:val="TAC"/>
              <w:rPr>
                <w:sz w:val="10"/>
                <w:szCs w:val="10"/>
              </w:rPr>
            </w:pPr>
            <w:r w:rsidRPr="00FC7496">
              <w:rPr>
                <w:sz w:val="10"/>
                <w:szCs w:val="10"/>
              </w:rPr>
              <w:t>frame 129</w:t>
            </w:r>
          </w:p>
        </w:tc>
        <w:tc>
          <w:tcPr>
            <w:tcW w:w="567" w:type="dxa"/>
            <w:shd w:val="clear" w:color="auto" w:fill="00B050"/>
            <w:vAlign w:val="center"/>
          </w:tcPr>
          <w:p w14:paraId="0C8B6EB2" w14:textId="77777777" w:rsidR="00753495" w:rsidRPr="00FC7496" w:rsidRDefault="00753495" w:rsidP="001D304D">
            <w:pPr>
              <w:pStyle w:val="TAC"/>
              <w:rPr>
                <w:sz w:val="10"/>
                <w:szCs w:val="10"/>
              </w:rPr>
            </w:pPr>
            <w:r w:rsidRPr="00FC7496">
              <w:rPr>
                <w:sz w:val="10"/>
                <w:szCs w:val="10"/>
              </w:rPr>
              <w:t>frame 130</w:t>
            </w:r>
          </w:p>
        </w:tc>
        <w:tc>
          <w:tcPr>
            <w:tcW w:w="567" w:type="dxa"/>
            <w:vAlign w:val="center"/>
          </w:tcPr>
          <w:p w14:paraId="5C225311" w14:textId="77777777" w:rsidR="00753495" w:rsidRPr="00FC7496" w:rsidRDefault="00753495" w:rsidP="001D304D">
            <w:pPr>
              <w:pStyle w:val="TAC"/>
              <w:rPr>
                <w:sz w:val="10"/>
                <w:szCs w:val="10"/>
              </w:rPr>
            </w:pPr>
            <w:r w:rsidRPr="00FC7496">
              <w:rPr>
                <w:sz w:val="10"/>
                <w:szCs w:val="10"/>
              </w:rPr>
              <w:t>frame 131</w:t>
            </w:r>
          </w:p>
        </w:tc>
        <w:tc>
          <w:tcPr>
            <w:tcW w:w="567" w:type="dxa"/>
            <w:shd w:val="clear" w:color="auto" w:fill="00B050"/>
            <w:vAlign w:val="center"/>
          </w:tcPr>
          <w:p w14:paraId="2BD99A0E" w14:textId="77777777" w:rsidR="00753495" w:rsidRPr="00FC7496" w:rsidRDefault="00753495" w:rsidP="001D304D">
            <w:pPr>
              <w:pStyle w:val="TAC"/>
              <w:rPr>
                <w:sz w:val="10"/>
                <w:szCs w:val="10"/>
              </w:rPr>
            </w:pPr>
            <w:r w:rsidRPr="00FC7496">
              <w:rPr>
                <w:sz w:val="10"/>
                <w:szCs w:val="10"/>
              </w:rPr>
              <w:t>frame 132</w:t>
            </w:r>
          </w:p>
        </w:tc>
        <w:tc>
          <w:tcPr>
            <w:tcW w:w="567" w:type="dxa"/>
            <w:vAlign w:val="center"/>
          </w:tcPr>
          <w:p w14:paraId="55F7CD9F" w14:textId="77777777" w:rsidR="00753495" w:rsidRPr="00FC7496" w:rsidRDefault="00753495" w:rsidP="001D304D">
            <w:pPr>
              <w:pStyle w:val="TAC"/>
              <w:rPr>
                <w:sz w:val="10"/>
                <w:szCs w:val="10"/>
              </w:rPr>
            </w:pPr>
            <w:r w:rsidRPr="00FC7496">
              <w:rPr>
                <w:sz w:val="10"/>
                <w:szCs w:val="10"/>
              </w:rPr>
              <w:t>frame 133</w:t>
            </w:r>
          </w:p>
        </w:tc>
        <w:tc>
          <w:tcPr>
            <w:tcW w:w="567" w:type="dxa"/>
            <w:shd w:val="clear" w:color="auto" w:fill="00B050"/>
            <w:vAlign w:val="center"/>
          </w:tcPr>
          <w:p w14:paraId="1E9831FE" w14:textId="77777777" w:rsidR="00753495" w:rsidRPr="00FC7496" w:rsidRDefault="00753495" w:rsidP="001D304D">
            <w:pPr>
              <w:pStyle w:val="TAC"/>
              <w:rPr>
                <w:sz w:val="10"/>
                <w:szCs w:val="10"/>
              </w:rPr>
            </w:pPr>
            <w:r w:rsidRPr="00FC7496">
              <w:rPr>
                <w:sz w:val="10"/>
                <w:szCs w:val="10"/>
              </w:rPr>
              <w:t>frame 134</w:t>
            </w:r>
          </w:p>
        </w:tc>
        <w:tc>
          <w:tcPr>
            <w:tcW w:w="567" w:type="dxa"/>
            <w:vAlign w:val="center"/>
          </w:tcPr>
          <w:p w14:paraId="4FC29FF5" w14:textId="77777777" w:rsidR="00753495" w:rsidRPr="00FC7496" w:rsidRDefault="00753495" w:rsidP="001D304D">
            <w:pPr>
              <w:pStyle w:val="TAC"/>
              <w:rPr>
                <w:sz w:val="10"/>
                <w:szCs w:val="10"/>
              </w:rPr>
            </w:pPr>
            <w:r w:rsidRPr="00FC7496">
              <w:rPr>
                <w:sz w:val="10"/>
                <w:szCs w:val="10"/>
              </w:rPr>
              <w:t>frame 135</w:t>
            </w:r>
          </w:p>
        </w:tc>
        <w:tc>
          <w:tcPr>
            <w:tcW w:w="567" w:type="dxa"/>
            <w:shd w:val="clear" w:color="auto" w:fill="00B050"/>
            <w:vAlign w:val="center"/>
          </w:tcPr>
          <w:p w14:paraId="787F6D2A" w14:textId="77777777" w:rsidR="00753495" w:rsidRPr="00FC7496" w:rsidRDefault="00753495" w:rsidP="001D304D">
            <w:pPr>
              <w:pStyle w:val="TAC"/>
              <w:rPr>
                <w:sz w:val="10"/>
                <w:szCs w:val="10"/>
              </w:rPr>
            </w:pPr>
            <w:r w:rsidRPr="00FC7496">
              <w:rPr>
                <w:sz w:val="10"/>
                <w:szCs w:val="10"/>
              </w:rPr>
              <w:t>frame 136</w:t>
            </w:r>
          </w:p>
        </w:tc>
        <w:tc>
          <w:tcPr>
            <w:tcW w:w="567" w:type="dxa"/>
            <w:vAlign w:val="center"/>
          </w:tcPr>
          <w:p w14:paraId="4B8BEB6E" w14:textId="77777777" w:rsidR="00753495" w:rsidRPr="00FC7496" w:rsidRDefault="00753495" w:rsidP="001D304D">
            <w:pPr>
              <w:pStyle w:val="TAC"/>
              <w:rPr>
                <w:sz w:val="10"/>
                <w:szCs w:val="10"/>
              </w:rPr>
            </w:pPr>
            <w:r w:rsidRPr="00FC7496">
              <w:rPr>
                <w:sz w:val="10"/>
                <w:szCs w:val="10"/>
              </w:rPr>
              <w:t>frame 137</w:t>
            </w:r>
          </w:p>
        </w:tc>
        <w:tc>
          <w:tcPr>
            <w:tcW w:w="567" w:type="dxa"/>
            <w:shd w:val="clear" w:color="auto" w:fill="00B050"/>
            <w:vAlign w:val="center"/>
          </w:tcPr>
          <w:p w14:paraId="51D3A883" w14:textId="77777777" w:rsidR="00753495" w:rsidRPr="00FC7496" w:rsidRDefault="00753495" w:rsidP="001D304D">
            <w:pPr>
              <w:pStyle w:val="TAC"/>
              <w:rPr>
                <w:sz w:val="10"/>
                <w:szCs w:val="10"/>
              </w:rPr>
            </w:pPr>
            <w:r w:rsidRPr="00FC7496">
              <w:rPr>
                <w:sz w:val="10"/>
                <w:szCs w:val="10"/>
              </w:rPr>
              <w:t>frame 138</w:t>
            </w:r>
          </w:p>
        </w:tc>
        <w:tc>
          <w:tcPr>
            <w:tcW w:w="567" w:type="dxa"/>
            <w:vAlign w:val="center"/>
          </w:tcPr>
          <w:p w14:paraId="3FF4835B" w14:textId="77777777" w:rsidR="00753495" w:rsidRPr="00FC7496" w:rsidRDefault="00753495" w:rsidP="001D304D">
            <w:pPr>
              <w:pStyle w:val="TAC"/>
              <w:rPr>
                <w:sz w:val="10"/>
                <w:szCs w:val="10"/>
              </w:rPr>
            </w:pPr>
            <w:r w:rsidRPr="00FC7496">
              <w:rPr>
                <w:sz w:val="10"/>
                <w:szCs w:val="10"/>
              </w:rPr>
              <w:t>frame 139</w:t>
            </w:r>
          </w:p>
        </w:tc>
        <w:tc>
          <w:tcPr>
            <w:tcW w:w="567" w:type="dxa"/>
            <w:shd w:val="clear" w:color="auto" w:fill="00B050"/>
            <w:vAlign w:val="center"/>
          </w:tcPr>
          <w:p w14:paraId="226004C4" w14:textId="77777777" w:rsidR="00753495" w:rsidRPr="00FC7496" w:rsidRDefault="00753495" w:rsidP="001D304D">
            <w:pPr>
              <w:pStyle w:val="TAC"/>
              <w:rPr>
                <w:sz w:val="10"/>
                <w:szCs w:val="10"/>
              </w:rPr>
            </w:pPr>
            <w:r w:rsidRPr="00FC7496">
              <w:rPr>
                <w:sz w:val="10"/>
                <w:szCs w:val="10"/>
              </w:rPr>
              <w:t>frame 140</w:t>
            </w:r>
          </w:p>
        </w:tc>
        <w:tc>
          <w:tcPr>
            <w:tcW w:w="567" w:type="dxa"/>
            <w:vAlign w:val="center"/>
          </w:tcPr>
          <w:p w14:paraId="58A38A59" w14:textId="77777777" w:rsidR="00753495" w:rsidRPr="00FC7496" w:rsidRDefault="00753495" w:rsidP="001D304D">
            <w:pPr>
              <w:pStyle w:val="TAC"/>
              <w:rPr>
                <w:sz w:val="10"/>
                <w:szCs w:val="10"/>
              </w:rPr>
            </w:pPr>
            <w:r w:rsidRPr="00FC7496">
              <w:rPr>
                <w:sz w:val="10"/>
                <w:szCs w:val="10"/>
              </w:rPr>
              <w:t>frame 141</w:t>
            </w:r>
          </w:p>
        </w:tc>
        <w:tc>
          <w:tcPr>
            <w:tcW w:w="567" w:type="dxa"/>
            <w:shd w:val="clear" w:color="auto" w:fill="00B050"/>
            <w:vAlign w:val="center"/>
          </w:tcPr>
          <w:p w14:paraId="14FF6C8C" w14:textId="77777777" w:rsidR="00753495" w:rsidRPr="00FC7496" w:rsidRDefault="00753495" w:rsidP="001D304D">
            <w:pPr>
              <w:pStyle w:val="TAC"/>
              <w:rPr>
                <w:sz w:val="10"/>
                <w:szCs w:val="10"/>
              </w:rPr>
            </w:pPr>
            <w:r w:rsidRPr="00FC7496">
              <w:rPr>
                <w:sz w:val="10"/>
                <w:szCs w:val="10"/>
              </w:rPr>
              <w:t>frame 142</w:t>
            </w:r>
          </w:p>
        </w:tc>
        <w:tc>
          <w:tcPr>
            <w:tcW w:w="567" w:type="dxa"/>
            <w:vAlign w:val="center"/>
          </w:tcPr>
          <w:p w14:paraId="25F40623" w14:textId="77777777" w:rsidR="00753495" w:rsidRPr="00FC7496" w:rsidRDefault="00753495" w:rsidP="001D304D">
            <w:pPr>
              <w:pStyle w:val="TAC"/>
              <w:rPr>
                <w:sz w:val="10"/>
                <w:szCs w:val="10"/>
              </w:rPr>
            </w:pPr>
            <w:r w:rsidRPr="00FC7496">
              <w:rPr>
                <w:sz w:val="10"/>
                <w:szCs w:val="10"/>
              </w:rPr>
              <w:t>frame 143</w:t>
            </w:r>
          </w:p>
        </w:tc>
      </w:tr>
      <w:tr w:rsidR="00753495" w:rsidRPr="00FC7496" w14:paraId="3A1174C4" w14:textId="77777777" w:rsidTr="001D304D">
        <w:tc>
          <w:tcPr>
            <w:tcW w:w="567" w:type="dxa"/>
            <w:shd w:val="clear" w:color="auto" w:fill="00B050"/>
            <w:vAlign w:val="center"/>
          </w:tcPr>
          <w:p w14:paraId="0A8E7DD6" w14:textId="77777777" w:rsidR="00753495" w:rsidRPr="00FC7496" w:rsidRDefault="00753495" w:rsidP="001D304D">
            <w:pPr>
              <w:pStyle w:val="TAC"/>
              <w:rPr>
                <w:sz w:val="10"/>
                <w:szCs w:val="10"/>
              </w:rPr>
            </w:pPr>
            <w:r w:rsidRPr="00FC7496">
              <w:rPr>
                <w:sz w:val="10"/>
                <w:szCs w:val="10"/>
              </w:rPr>
              <w:t>frame 144</w:t>
            </w:r>
          </w:p>
        </w:tc>
        <w:tc>
          <w:tcPr>
            <w:tcW w:w="567" w:type="dxa"/>
            <w:vAlign w:val="center"/>
          </w:tcPr>
          <w:p w14:paraId="177E3A82" w14:textId="77777777" w:rsidR="00753495" w:rsidRPr="00FC7496" w:rsidRDefault="00753495" w:rsidP="001D304D">
            <w:pPr>
              <w:pStyle w:val="TAC"/>
              <w:rPr>
                <w:sz w:val="10"/>
                <w:szCs w:val="10"/>
              </w:rPr>
            </w:pPr>
            <w:r w:rsidRPr="00FC7496">
              <w:rPr>
                <w:sz w:val="10"/>
                <w:szCs w:val="10"/>
              </w:rPr>
              <w:t>frame 145</w:t>
            </w:r>
          </w:p>
        </w:tc>
        <w:tc>
          <w:tcPr>
            <w:tcW w:w="567" w:type="dxa"/>
            <w:shd w:val="clear" w:color="auto" w:fill="00B050"/>
            <w:vAlign w:val="center"/>
          </w:tcPr>
          <w:p w14:paraId="609756CE" w14:textId="77777777" w:rsidR="00753495" w:rsidRPr="00FC7496" w:rsidRDefault="00753495" w:rsidP="001D304D">
            <w:pPr>
              <w:pStyle w:val="TAC"/>
              <w:rPr>
                <w:sz w:val="10"/>
                <w:szCs w:val="10"/>
              </w:rPr>
            </w:pPr>
            <w:r w:rsidRPr="00FC7496">
              <w:rPr>
                <w:sz w:val="10"/>
                <w:szCs w:val="10"/>
              </w:rPr>
              <w:t>frame 146</w:t>
            </w:r>
          </w:p>
        </w:tc>
        <w:tc>
          <w:tcPr>
            <w:tcW w:w="567" w:type="dxa"/>
            <w:vAlign w:val="center"/>
          </w:tcPr>
          <w:p w14:paraId="28EA04EA" w14:textId="77777777" w:rsidR="00753495" w:rsidRPr="00FC7496" w:rsidRDefault="00753495" w:rsidP="001D304D">
            <w:pPr>
              <w:pStyle w:val="TAC"/>
              <w:rPr>
                <w:sz w:val="10"/>
                <w:szCs w:val="10"/>
              </w:rPr>
            </w:pPr>
            <w:r w:rsidRPr="00FC7496">
              <w:rPr>
                <w:sz w:val="10"/>
                <w:szCs w:val="10"/>
              </w:rPr>
              <w:t>frame 147</w:t>
            </w:r>
          </w:p>
        </w:tc>
        <w:tc>
          <w:tcPr>
            <w:tcW w:w="567" w:type="dxa"/>
            <w:shd w:val="clear" w:color="auto" w:fill="00B050"/>
            <w:vAlign w:val="center"/>
          </w:tcPr>
          <w:p w14:paraId="34CB43F3" w14:textId="77777777" w:rsidR="00753495" w:rsidRPr="00FC7496" w:rsidRDefault="00753495" w:rsidP="001D304D">
            <w:pPr>
              <w:pStyle w:val="TAC"/>
              <w:rPr>
                <w:sz w:val="10"/>
                <w:szCs w:val="10"/>
              </w:rPr>
            </w:pPr>
            <w:r w:rsidRPr="00FC7496">
              <w:rPr>
                <w:sz w:val="10"/>
                <w:szCs w:val="10"/>
              </w:rPr>
              <w:t>frame 148</w:t>
            </w:r>
          </w:p>
        </w:tc>
        <w:tc>
          <w:tcPr>
            <w:tcW w:w="567" w:type="dxa"/>
            <w:vAlign w:val="center"/>
          </w:tcPr>
          <w:p w14:paraId="74FA8AEE" w14:textId="77777777" w:rsidR="00753495" w:rsidRPr="00FC7496" w:rsidRDefault="00753495" w:rsidP="001D304D">
            <w:pPr>
              <w:pStyle w:val="TAC"/>
              <w:rPr>
                <w:sz w:val="10"/>
                <w:szCs w:val="10"/>
              </w:rPr>
            </w:pPr>
            <w:r w:rsidRPr="00FC7496">
              <w:rPr>
                <w:sz w:val="10"/>
                <w:szCs w:val="10"/>
              </w:rPr>
              <w:t>frame 149</w:t>
            </w:r>
          </w:p>
        </w:tc>
        <w:tc>
          <w:tcPr>
            <w:tcW w:w="567" w:type="dxa"/>
            <w:shd w:val="clear" w:color="auto" w:fill="00B050"/>
            <w:vAlign w:val="center"/>
          </w:tcPr>
          <w:p w14:paraId="4AB0BB81" w14:textId="77777777" w:rsidR="00753495" w:rsidRPr="00FC7496" w:rsidRDefault="00753495" w:rsidP="001D304D">
            <w:pPr>
              <w:pStyle w:val="TAC"/>
              <w:rPr>
                <w:sz w:val="10"/>
                <w:szCs w:val="10"/>
              </w:rPr>
            </w:pPr>
            <w:r w:rsidRPr="00FC7496">
              <w:rPr>
                <w:sz w:val="10"/>
                <w:szCs w:val="10"/>
              </w:rPr>
              <w:t>frame 150</w:t>
            </w:r>
          </w:p>
        </w:tc>
        <w:tc>
          <w:tcPr>
            <w:tcW w:w="567" w:type="dxa"/>
            <w:vAlign w:val="center"/>
          </w:tcPr>
          <w:p w14:paraId="79162531" w14:textId="77777777" w:rsidR="00753495" w:rsidRPr="00FC7496" w:rsidRDefault="00753495" w:rsidP="001D304D">
            <w:pPr>
              <w:pStyle w:val="TAC"/>
              <w:rPr>
                <w:sz w:val="10"/>
                <w:szCs w:val="10"/>
              </w:rPr>
            </w:pPr>
            <w:r w:rsidRPr="00FC7496">
              <w:rPr>
                <w:sz w:val="10"/>
                <w:szCs w:val="10"/>
              </w:rPr>
              <w:t>frame 151</w:t>
            </w:r>
          </w:p>
        </w:tc>
        <w:tc>
          <w:tcPr>
            <w:tcW w:w="567" w:type="dxa"/>
            <w:shd w:val="clear" w:color="auto" w:fill="00B050"/>
            <w:vAlign w:val="center"/>
          </w:tcPr>
          <w:p w14:paraId="619DC721" w14:textId="77777777" w:rsidR="00753495" w:rsidRPr="00FC7496" w:rsidRDefault="00753495" w:rsidP="001D304D">
            <w:pPr>
              <w:pStyle w:val="TAC"/>
              <w:rPr>
                <w:sz w:val="10"/>
                <w:szCs w:val="10"/>
              </w:rPr>
            </w:pPr>
            <w:r w:rsidRPr="00FC7496">
              <w:rPr>
                <w:sz w:val="10"/>
                <w:szCs w:val="10"/>
              </w:rPr>
              <w:t>frame 152</w:t>
            </w:r>
          </w:p>
        </w:tc>
        <w:tc>
          <w:tcPr>
            <w:tcW w:w="567" w:type="dxa"/>
            <w:vAlign w:val="center"/>
          </w:tcPr>
          <w:p w14:paraId="7CED206A" w14:textId="77777777" w:rsidR="00753495" w:rsidRPr="00FC7496" w:rsidRDefault="00753495" w:rsidP="001D304D">
            <w:pPr>
              <w:pStyle w:val="TAC"/>
              <w:rPr>
                <w:sz w:val="10"/>
                <w:szCs w:val="10"/>
              </w:rPr>
            </w:pPr>
            <w:r w:rsidRPr="00FC7496">
              <w:rPr>
                <w:sz w:val="10"/>
                <w:szCs w:val="10"/>
              </w:rPr>
              <w:t>frame 153</w:t>
            </w:r>
          </w:p>
        </w:tc>
        <w:tc>
          <w:tcPr>
            <w:tcW w:w="567" w:type="dxa"/>
            <w:shd w:val="clear" w:color="auto" w:fill="00B050"/>
            <w:vAlign w:val="center"/>
          </w:tcPr>
          <w:p w14:paraId="30018423" w14:textId="77777777" w:rsidR="00753495" w:rsidRPr="00FC7496" w:rsidRDefault="00753495" w:rsidP="001D304D">
            <w:pPr>
              <w:pStyle w:val="TAC"/>
              <w:rPr>
                <w:sz w:val="10"/>
                <w:szCs w:val="10"/>
              </w:rPr>
            </w:pPr>
            <w:r w:rsidRPr="00FC7496">
              <w:rPr>
                <w:sz w:val="10"/>
                <w:szCs w:val="10"/>
              </w:rPr>
              <w:t>frame 154</w:t>
            </w:r>
          </w:p>
        </w:tc>
        <w:tc>
          <w:tcPr>
            <w:tcW w:w="567" w:type="dxa"/>
            <w:vAlign w:val="center"/>
          </w:tcPr>
          <w:p w14:paraId="4536EF7B" w14:textId="77777777" w:rsidR="00753495" w:rsidRPr="00FC7496" w:rsidRDefault="00753495" w:rsidP="001D304D">
            <w:pPr>
              <w:pStyle w:val="TAC"/>
              <w:rPr>
                <w:sz w:val="10"/>
                <w:szCs w:val="10"/>
              </w:rPr>
            </w:pPr>
            <w:r w:rsidRPr="00FC7496">
              <w:rPr>
                <w:sz w:val="10"/>
                <w:szCs w:val="10"/>
              </w:rPr>
              <w:t>frame 155</w:t>
            </w:r>
          </w:p>
        </w:tc>
        <w:tc>
          <w:tcPr>
            <w:tcW w:w="567" w:type="dxa"/>
            <w:shd w:val="clear" w:color="auto" w:fill="00B050"/>
            <w:vAlign w:val="center"/>
          </w:tcPr>
          <w:p w14:paraId="678E276F" w14:textId="77777777" w:rsidR="00753495" w:rsidRPr="00FC7496" w:rsidRDefault="00753495" w:rsidP="001D304D">
            <w:pPr>
              <w:pStyle w:val="TAC"/>
              <w:rPr>
                <w:sz w:val="10"/>
                <w:szCs w:val="10"/>
              </w:rPr>
            </w:pPr>
            <w:r w:rsidRPr="00FC7496">
              <w:rPr>
                <w:sz w:val="10"/>
                <w:szCs w:val="10"/>
              </w:rPr>
              <w:t>frame 156</w:t>
            </w:r>
          </w:p>
        </w:tc>
        <w:tc>
          <w:tcPr>
            <w:tcW w:w="567" w:type="dxa"/>
            <w:vAlign w:val="center"/>
          </w:tcPr>
          <w:p w14:paraId="538BC0CA" w14:textId="77777777" w:rsidR="00753495" w:rsidRPr="00FC7496" w:rsidRDefault="00753495" w:rsidP="001D304D">
            <w:pPr>
              <w:pStyle w:val="TAC"/>
              <w:rPr>
                <w:sz w:val="10"/>
                <w:szCs w:val="10"/>
              </w:rPr>
            </w:pPr>
            <w:r w:rsidRPr="00FC7496">
              <w:rPr>
                <w:sz w:val="10"/>
                <w:szCs w:val="10"/>
              </w:rPr>
              <w:t>frame 157</w:t>
            </w:r>
          </w:p>
        </w:tc>
        <w:tc>
          <w:tcPr>
            <w:tcW w:w="567" w:type="dxa"/>
            <w:shd w:val="clear" w:color="auto" w:fill="00B050"/>
            <w:vAlign w:val="center"/>
          </w:tcPr>
          <w:p w14:paraId="336FDBB4" w14:textId="77777777" w:rsidR="00753495" w:rsidRPr="00FC7496" w:rsidRDefault="00753495" w:rsidP="001D304D">
            <w:pPr>
              <w:pStyle w:val="TAC"/>
              <w:rPr>
                <w:sz w:val="10"/>
                <w:szCs w:val="10"/>
              </w:rPr>
            </w:pPr>
            <w:r w:rsidRPr="00FC7496">
              <w:rPr>
                <w:sz w:val="10"/>
                <w:szCs w:val="10"/>
              </w:rPr>
              <w:t>frame 158</w:t>
            </w:r>
          </w:p>
        </w:tc>
        <w:tc>
          <w:tcPr>
            <w:tcW w:w="567" w:type="dxa"/>
            <w:vAlign w:val="center"/>
          </w:tcPr>
          <w:p w14:paraId="654C4575" w14:textId="77777777" w:rsidR="00753495" w:rsidRPr="00FC7496" w:rsidRDefault="00753495" w:rsidP="001D304D">
            <w:pPr>
              <w:pStyle w:val="TAC"/>
              <w:rPr>
                <w:sz w:val="10"/>
                <w:szCs w:val="10"/>
              </w:rPr>
            </w:pPr>
            <w:r w:rsidRPr="00FC7496">
              <w:rPr>
                <w:sz w:val="10"/>
                <w:szCs w:val="10"/>
              </w:rPr>
              <w:t>frame 159</w:t>
            </w:r>
          </w:p>
        </w:tc>
      </w:tr>
      <w:tr w:rsidR="00753495" w:rsidRPr="00FC7496" w14:paraId="7A48363A" w14:textId="77777777" w:rsidTr="001D304D">
        <w:tc>
          <w:tcPr>
            <w:tcW w:w="567" w:type="dxa"/>
            <w:shd w:val="clear" w:color="auto" w:fill="00B050"/>
            <w:vAlign w:val="center"/>
          </w:tcPr>
          <w:p w14:paraId="4AB9662F" w14:textId="77777777" w:rsidR="00753495" w:rsidRPr="00FC7496" w:rsidRDefault="00753495" w:rsidP="001D304D">
            <w:pPr>
              <w:pStyle w:val="TAC"/>
              <w:rPr>
                <w:sz w:val="10"/>
                <w:szCs w:val="10"/>
              </w:rPr>
            </w:pPr>
            <w:r w:rsidRPr="00FC7496">
              <w:rPr>
                <w:sz w:val="10"/>
                <w:szCs w:val="10"/>
              </w:rPr>
              <w:t>frame 160</w:t>
            </w:r>
          </w:p>
        </w:tc>
        <w:tc>
          <w:tcPr>
            <w:tcW w:w="567" w:type="dxa"/>
            <w:vAlign w:val="center"/>
          </w:tcPr>
          <w:p w14:paraId="4591F0E4" w14:textId="77777777" w:rsidR="00753495" w:rsidRPr="00FC7496" w:rsidRDefault="00753495" w:rsidP="001D304D">
            <w:pPr>
              <w:pStyle w:val="TAC"/>
              <w:rPr>
                <w:sz w:val="10"/>
                <w:szCs w:val="10"/>
              </w:rPr>
            </w:pPr>
            <w:r w:rsidRPr="00FC7496">
              <w:rPr>
                <w:sz w:val="10"/>
                <w:szCs w:val="10"/>
              </w:rPr>
              <w:t>frame 161</w:t>
            </w:r>
          </w:p>
        </w:tc>
        <w:tc>
          <w:tcPr>
            <w:tcW w:w="567" w:type="dxa"/>
            <w:shd w:val="clear" w:color="auto" w:fill="00B050"/>
            <w:vAlign w:val="center"/>
          </w:tcPr>
          <w:p w14:paraId="0AD3302D" w14:textId="77777777" w:rsidR="00753495" w:rsidRPr="00FC7496" w:rsidRDefault="00753495" w:rsidP="001D304D">
            <w:pPr>
              <w:pStyle w:val="TAC"/>
              <w:rPr>
                <w:sz w:val="10"/>
                <w:szCs w:val="10"/>
              </w:rPr>
            </w:pPr>
            <w:r w:rsidRPr="00FC7496">
              <w:rPr>
                <w:sz w:val="10"/>
                <w:szCs w:val="10"/>
              </w:rPr>
              <w:t>frame 162</w:t>
            </w:r>
          </w:p>
        </w:tc>
        <w:tc>
          <w:tcPr>
            <w:tcW w:w="567" w:type="dxa"/>
            <w:vAlign w:val="center"/>
          </w:tcPr>
          <w:p w14:paraId="62EBDD8D" w14:textId="77777777" w:rsidR="00753495" w:rsidRPr="00FC7496" w:rsidRDefault="00753495" w:rsidP="001D304D">
            <w:pPr>
              <w:pStyle w:val="TAC"/>
              <w:rPr>
                <w:sz w:val="10"/>
                <w:szCs w:val="10"/>
              </w:rPr>
            </w:pPr>
            <w:r w:rsidRPr="00FC7496">
              <w:rPr>
                <w:sz w:val="10"/>
                <w:szCs w:val="10"/>
              </w:rPr>
              <w:t>frame 163</w:t>
            </w:r>
          </w:p>
        </w:tc>
        <w:tc>
          <w:tcPr>
            <w:tcW w:w="567" w:type="dxa"/>
            <w:shd w:val="clear" w:color="auto" w:fill="00B050"/>
            <w:vAlign w:val="center"/>
          </w:tcPr>
          <w:p w14:paraId="0D9F54B3" w14:textId="77777777" w:rsidR="00753495" w:rsidRPr="00FC7496" w:rsidRDefault="00753495" w:rsidP="001D304D">
            <w:pPr>
              <w:pStyle w:val="TAC"/>
              <w:rPr>
                <w:sz w:val="10"/>
                <w:szCs w:val="10"/>
              </w:rPr>
            </w:pPr>
            <w:r w:rsidRPr="00FC7496">
              <w:rPr>
                <w:sz w:val="10"/>
                <w:szCs w:val="10"/>
              </w:rPr>
              <w:t>frame 164</w:t>
            </w:r>
          </w:p>
        </w:tc>
        <w:tc>
          <w:tcPr>
            <w:tcW w:w="567" w:type="dxa"/>
            <w:vAlign w:val="center"/>
          </w:tcPr>
          <w:p w14:paraId="34810EC6" w14:textId="77777777" w:rsidR="00753495" w:rsidRPr="00FC7496" w:rsidRDefault="00753495" w:rsidP="001D304D">
            <w:pPr>
              <w:pStyle w:val="TAC"/>
              <w:rPr>
                <w:sz w:val="10"/>
                <w:szCs w:val="10"/>
              </w:rPr>
            </w:pPr>
            <w:r w:rsidRPr="00FC7496">
              <w:rPr>
                <w:sz w:val="10"/>
                <w:szCs w:val="10"/>
              </w:rPr>
              <w:t>frame 165</w:t>
            </w:r>
          </w:p>
        </w:tc>
        <w:tc>
          <w:tcPr>
            <w:tcW w:w="567" w:type="dxa"/>
            <w:shd w:val="clear" w:color="auto" w:fill="00B050"/>
            <w:vAlign w:val="center"/>
          </w:tcPr>
          <w:p w14:paraId="5620A12A" w14:textId="77777777" w:rsidR="00753495" w:rsidRPr="00FC7496" w:rsidRDefault="00753495" w:rsidP="001D304D">
            <w:pPr>
              <w:pStyle w:val="TAC"/>
              <w:rPr>
                <w:sz w:val="10"/>
                <w:szCs w:val="10"/>
              </w:rPr>
            </w:pPr>
            <w:r w:rsidRPr="00FC7496">
              <w:rPr>
                <w:sz w:val="10"/>
                <w:szCs w:val="10"/>
              </w:rPr>
              <w:t>frame 166</w:t>
            </w:r>
          </w:p>
        </w:tc>
        <w:tc>
          <w:tcPr>
            <w:tcW w:w="567" w:type="dxa"/>
            <w:vAlign w:val="center"/>
          </w:tcPr>
          <w:p w14:paraId="3CD39CED" w14:textId="77777777" w:rsidR="00753495" w:rsidRPr="00FC7496" w:rsidRDefault="00753495" w:rsidP="001D304D">
            <w:pPr>
              <w:pStyle w:val="TAC"/>
              <w:rPr>
                <w:sz w:val="10"/>
                <w:szCs w:val="10"/>
              </w:rPr>
            </w:pPr>
            <w:r w:rsidRPr="00FC7496">
              <w:rPr>
                <w:sz w:val="10"/>
                <w:szCs w:val="10"/>
              </w:rPr>
              <w:t>frame 167</w:t>
            </w:r>
          </w:p>
        </w:tc>
        <w:tc>
          <w:tcPr>
            <w:tcW w:w="567" w:type="dxa"/>
            <w:shd w:val="clear" w:color="auto" w:fill="00B050"/>
            <w:vAlign w:val="center"/>
          </w:tcPr>
          <w:p w14:paraId="1D3813AE" w14:textId="77777777" w:rsidR="00753495" w:rsidRPr="00FC7496" w:rsidRDefault="00753495" w:rsidP="001D304D">
            <w:pPr>
              <w:pStyle w:val="TAC"/>
              <w:rPr>
                <w:sz w:val="10"/>
                <w:szCs w:val="10"/>
              </w:rPr>
            </w:pPr>
            <w:r w:rsidRPr="00FC7496">
              <w:rPr>
                <w:sz w:val="10"/>
                <w:szCs w:val="10"/>
              </w:rPr>
              <w:t>frame 168</w:t>
            </w:r>
          </w:p>
        </w:tc>
        <w:tc>
          <w:tcPr>
            <w:tcW w:w="567" w:type="dxa"/>
            <w:vAlign w:val="center"/>
          </w:tcPr>
          <w:p w14:paraId="0B57BD0D" w14:textId="77777777" w:rsidR="00753495" w:rsidRPr="00FC7496" w:rsidRDefault="00753495" w:rsidP="001D304D">
            <w:pPr>
              <w:pStyle w:val="TAC"/>
              <w:rPr>
                <w:sz w:val="10"/>
                <w:szCs w:val="10"/>
              </w:rPr>
            </w:pPr>
            <w:r w:rsidRPr="00FC7496">
              <w:rPr>
                <w:sz w:val="10"/>
                <w:szCs w:val="10"/>
              </w:rPr>
              <w:t>frame 169</w:t>
            </w:r>
          </w:p>
        </w:tc>
        <w:tc>
          <w:tcPr>
            <w:tcW w:w="567" w:type="dxa"/>
            <w:shd w:val="clear" w:color="auto" w:fill="00B050"/>
            <w:vAlign w:val="center"/>
          </w:tcPr>
          <w:p w14:paraId="3FFC5019" w14:textId="77777777" w:rsidR="00753495" w:rsidRPr="00FC7496" w:rsidRDefault="00753495" w:rsidP="001D304D">
            <w:pPr>
              <w:pStyle w:val="TAC"/>
              <w:rPr>
                <w:sz w:val="10"/>
                <w:szCs w:val="10"/>
              </w:rPr>
            </w:pPr>
            <w:r w:rsidRPr="00FC7496">
              <w:rPr>
                <w:sz w:val="10"/>
                <w:szCs w:val="10"/>
              </w:rPr>
              <w:t>frame 170</w:t>
            </w:r>
          </w:p>
        </w:tc>
        <w:tc>
          <w:tcPr>
            <w:tcW w:w="567" w:type="dxa"/>
            <w:vAlign w:val="center"/>
          </w:tcPr>
          <w:p w14:paraId="4D99A7A6" w14:textId="77777777" w:rsidR="00753495" w:rsidRPr="00FC7496" w:rsidRDefault="00753495" w:rsidP="001D304D">
            <w:pPr>
              <w:pStyle w:val="TAC"/>
              <w:rPr>
                <w:sz w:val="10"/>
                <w:szCs w:val="10"/>
              </w:rPr>
            </w:pPr>
            <w:r w:rsidRPr="00FC7496">
              <w:rPr>
                <w:sz w:val="10"/>
                <w:szCs w:val="10"/>
              </w:rPr>
              <w:t>frame 171</w:t>
            </w:r>
          </w:p>
        </w:tc>
        <w:tc>
          <w:tcPr>
            <w:tcW w:w="567" w:type="dxa"/>
            <w:shd w:val="clear" w:color="auto" w:fill="00B050"/>
            <w:vAlign w:val="center"/>
          </w:tcPr>
          <w:p w14:paraId="1AC1599B" w14:textId="77777777" w:rsidR="00753495" w:rsidRPr="00FC7496" w:rsidRDefault="00753495" w:rsidP="001D304D">
            <w:pPr>
              <w:pStyle w:val="TAC"/>
              <w:rPr>
                <w:sz w:val="10"/>
                <w:szCs w:val="10"/>
              </w:rPr>
            </w:pPr>
            <w:r w:rsidRPr="00FC7496">
              <w:rPr>
                <w:sz w:val="10"/>
                <w:szCs w:val="10"/>
              </w:rPr>
              <w:t>frame 172</w:t>
            </w:r>
          </w:p>
        </w:tc>
        <w:tc>
          <w:tcPr>
            <w:tcW w:w="567" w:type="dxa"/>
            <w:vAlign w:val="center"/>
          </w:tcPr>
          <w:p w14:paraId="06976209" w14:textId="77777777" w:rsidR="00753495" w:rsidRPr="00FC7496" w:rsidRDefault="00753495" w:rsidP="001D304D">
            <w:pPr>
              <w:pStyle w:val="TAC"/>
              <w:rPr>
                <w:sz w:val="10"/>
                <w:szCs w:val="10"/>
              </w:rPr>
            </w:pPr>
            <w:r w:rsidRPr="00FC7496">
              <w:rPr>
                <w:sz w:val="10"/>
                <w:szCs w:val="10"/>
              </w:rPr>
              <w:t>frame 173</w:t>
            </w:r>
          </w:p>
        </w:tc>
        <w:tc>
          <w:tcPr>
            <w:tcW w:w="567" w:type="dxa"/>
            <w:shd w:val="clear" w:color="auto" w:fill="00B050"/>
            <w:vAlign w:val="center"/>
          </w:tcPr>
          <w:p w14:paraId="789894C2" w14:textId="77777777" w:rsidR="00753495" w:rsidRPr="00FC7496" w:rsidRDefault="00753495" w:rsidP="001D304D">
            <w:pPr>
              <w:pStyle w:val="TAC"/>
              <w:rPr>
                <w:sz w:val="10"/>
                <w:szCs w:val="10"/>
              </w:rPr>
            </w:pPr>
            <w:r w:rsidRPr="00FC7496">
              <w:rPr>
                <w:sz w:val="10"/>
                <w:szCs w:val="10"/>
              </w:rPr>
              <w:t>frame 174</w:t>
            </w:r>
          </w:p>
        </w:tc>
        <w:tc>
          <w:tcPr>
            <w:tcW w:w="567" w:type="dxa"/>
            <w:vAlign w:val="center"/>
          </w:tcPr>
          <w:p w14:paraId="108FDE1A" w14:textId="77777777" w:rsidR="00753495" w:rsidRPr="00FC7496" w:rsidRDefault="00753495" w:rsidP="001D304D">
            <w:pPr>
              <w:pStyle w:val="TAC"/>
              <w:rPr>
                <w:sz w:val="10"/>
                <w:szCs w:val="10"/>
              </w:rPr>
            </w:pPr>
            <w:r w:rsidRPr="00FC7496">
              <w:rPr>
                <w:sz w:val="10"/>
                <w:szCs w:val="10"/>
              </w:rPr>
              <w:t>frame 175</w:t>
            </w:r>
          </w:p>
        </w:tc>
      </w:tr>
      <w:tr w:rsidR="00753495" w:rsidRPr="00FC7496" w14:paraId="6807D1D6" w14:textId="77777777" w:rsidTr="001D304D">
        <w:tc>
          <w:tcPr>
            <w:tcW w:w="567" w:type="dxa"/>
            <w:shd w:val="clear" w:color="auto" w:fill="00B050"/>
            <w:vAlign w:val="center"/>
          </w:tcPr>
          <w:p w14:paraId="3F554469" w14:textId="77777777" w:rsidR="00753495" w:rsidRPr="00FC7496" w:rsidRDefault="00753495" w:rsidP="001D304D">
            <w:pPr>
              <w:pStyle w:val="TAC"/>
              <w:rPr>
                <w:sz w:val="10"/>
                <w:szCs w:val="10"/>
              </w:rPr>
            </w:pPr>
            <w:r w:rsidRPr="00FC7496">
              <w:rPr>
                <w:sz w:val="10"/>
                <w:szCs w:val="10"/>
              </w:rPr>
              <w:t>frame 176</w:t>
            </w:r>
          </w:p>
        </w:tc>
        <w:tc>
          <w:tcPr>
            <w:tcW w:w="567" w:type="dxa"/>
            <w:vAlign w:val="center"/>
          </w:tcPr>
          <w:p w14:paraId="452E3501" w14:textId="77777777" w:rsidR="00753495" w:rsidRPr="00FC7496" w:rsidRDefault="00753495" w:rsidP="001D304D">
            <w:pPr>
              <w:pStyle w:val="TAC"/>
              <w:rPr>
                <w:sz w:val="10"/>
                <w:szCs w:val="10"/>
              </w:rPr>
            </w:pPr>
            <w:r w:rsidRPr="00FC7496">
              <w:rPr>
                <w:sz w:val="10"/>
                <w:szCs w:val="10"/>
              </w:rPr>
              <w:t>frame 177</w:t>
            </w:r>
          </w:p>
        </w:tc>
        <w:tc>
          <w:tcPr>
            <w:tcW w:w="567" w:type="dxa"/>
            <w:shd w:val="clear" w:color="auto" w:fill="00B050"/>
            <w:vAlign w:val="center"/>
          </w:tcPr>
          <w:p w14:paraId="18B43E6F" w14:textId="77777777" w:rsidR="00753495" w:rsidRPr="00FC7496" w:rsidRDefault="00753495" w:rsidP="001D304D">
            <w:pPr>
              <w:pStyle w:val="TAC"/>
              <w:rPr>
                <w:sz w:val="10"/>
                <w:szCs w:val="10"/>
              </w:rPr>
            </w:pPr>
            <w:r w:rsidRPr="00FC7496">
              <w:rPr>
                <w:sz w:val="10"/>
                <w:szCs w:val="10"/>
              </w:rPr>
              <w:t>frame 178</w:t>
            </w:r>
          </w:p>
        </w:tc>
        <w:tc>
          <w:tcPr>
            <w:tcW w:w="567" w:type="dxa"/>
            <w:vAlign w:val="center"/>
          </w:tcPr>
          <w:p w14:paraId="55CBDE59" w14:textId="77777777" w:rsidR="00753495" w:rsidRPr="00FC7496" w:rsidRDefault="00753495" w:rsidP="001D304D">
            <w:pPr>
              <w:pStyle w:val="TAC"/>
              <w:rPr>
                <w:sz w:val="10"/>
                <w:szCs w:val="10"/>
              </w:rPr>
            </w:pPr>
            <w:r w:rsidRPr="00FC7496">
              <w:rPr>
                <w:sz w:val="10"/>
                <w:szCs w:val="10"/>
              </w:rPr>
              <w:t>frame 179</w:t>
            </w:r>
          </w:p>
        </w:tc>
        <w:tc>
          <w:tcPr>
            <w:tcW w:w="567" w:type="dxa"/>
            <w:shd w:val="clear" w:color="auto" w:fill="00B050"/>
            <w:vAlign w:val="center"/>
          </w:tcPr>
          <w:p w14:paraId="091DD4C0" w14:textId="77777777" w:rsidR="00753495" w:rsidRPr="00FC7496" w:rsidRDefault="00753495" w:rsidP="001D304D">
            <w:pPr>
              <w:pStyle w:val="TAC"/>
              <w:rPr>
                <w:sz w:val="10"/>
                <w:szCs w:val="10"/>
              </w:rPr>
            </w:pPr>
            <w:r w:rsidRPr="00FC7496">
              <w:rPr>
                <w:sz w:val="10"/>
                <w:szCs w:val="10"/>
              </w:rPr>
              <w:t>frame 180</w:t>
            </w:r>
          </w:p>
        </w:tc>
        <w:tc>
          <w:tcPr>
            <w:tcW w:w="567" w:type="dxa"/>
            <w:vAlign w:val="center"/>
          </w:tcPr>
          <w:p w14:paraId="58778A1D" w14:textId="77777777" w:rsidR="00753495" w:rsidRPr="00FC7496" w:rsidRDefault="00753495" w:rsidP="001D304D">
            <w:pPr>
              <w:pStyle w:val="TAC"/>
              <w:rPr>
                <w:sz w:val="10"/>
                <w:szCs w:val="10"/>
              </w:rPr>
            </w:pPr>
            <w:r w:rsidRPr="00FC7496">
              <w:rPr>
                <w:sz w:val="10"/>
                <w:szCs w:val="10"/>
              </w:rPr>
              <w:t>frame 181</w:t>
            </w:r>
          </w:p>
        </w:tc>
        <w:tc>
          <w:tcPr>
            <w:tcW w:w="567" w:type="dxa"/>
            <w:shd w:val="clear" w:color="auto" w:fill="00B050"/>
            <w:vAlign w:val="center"/>
          </w:tcPr>
          <w:p w14:paraId="7CFA557F" w14:textId="77777777" w:rsidR="00753495" w:rsidRPr="00FC7496" w:rsidRDefault="00753495" w:rsidP="001D304D">
            <w:pPr>
              <w:pStyle w:val="TAC"/>
              <w:rPr>
                <w:sz w:val="10"/>
                <w:szCs w:val="10"/>
              </w:rPr>
            </w:pPr>
            <w:r w:rsidRPr="00FC7496">
              <w:rPr>
                <w:sz w:val="10"/>
                <w:szCs w:val="10"/>
              </w:rPr>
              <w:t>frame 182</w:t>
            </w:r>
          </w:p>
        </w:tc>
        <w:tc>
          <w:tcPr>
            <w:tcW w:w="567" w:type="dxa"/>
            <w:vAlign w:val="center"/>
          </w:tcPr>
          <w:p w14:paraId="2AAED69C" w14:textId="77777777" w:rsidR="00753495" w:rsidRPr="00FC7496" w:rsidRDefault="00753495" w:rsidP="001D304D">
            <w:pPr>
              <w:pStyle w:val="TAC"/>
              <w:rPr>
                <w:sz w:val="10"/>
                <w:szCs w:val="10"/>
              </w:rPr>
            </w:pPr>
            <w:r w:rsidRPr="00FC7496">
              <w:rPr>
                <w:sz w:val="10"/>
                <w:szCs w:val="10"/>
              </w:rPr>
              <w:t>frame 183</w:t>
            </w:r>
          </w:p>
        </w:tc>
        <w:tc>
          <w:tcPr>
            <w:tcW w:w="567" w:type="dxa"/>
            <w:shd w:val="clear" w:color="auto" w:fill="00B050"/>
            <w:vAlign w:val="center"/>
          </w:tcPr>
          <w:p w14:paraId="106BE0B0" w14:textId="77777777" w:rsidR="00753495" w:rsidRPr="00FC7496" w:rsidRDefault="00753495" w:rsidP="001D304D">
            <w:pPr>
              <w:pStyle w:val="TAC"/>
              <w:rPr>
                <w:sz w:val="10"/>
                <w:szCs w:val="10"/>
              </w:rPr>
            </w:pPr>
            <w:r w:rsidRPr="00FC7496">
              <w:rPr>
                <w:sz w:val="10"/>
                <w:szCs w:val="10"/>
              </w:rPr>
              <w:t>frame 184</w:t>
            </w:r>
          </w:p>
        </w:tc>
        <w:tc>
          <w:tcPr>
            <w:tcW w:w="567" w:type="dxa"/>
            <w:vAlign w:val="center"/>
          </w:tcPr>
          <w:p w14:paraId="15977464" w14:textId="77777777" w:rsidR="00753495" w:rsidRPr="00FC7496" w:rsidRDefault="00753495" w:rsidP="001D304D">
            <w:pPr>
              <w:pStyle w:val="TAC"/>
              <w:rPr>
                <w:sz w:val="10"/>
                <w:szCs w:val="10"/>
              </w:rPr>
            </w:pPr>
            <w:r w:rsidRPr="00FC7496">
              <w:rPr>
                <w:sz w:val="10"/>
                <w:szCs w:val="10"/>
              </w:rPr>
              <w:t>frame 185</w:t>
            </w:r>
          </w:p>
        </w:tc>
        <w:tc>
          <w:tcPr>
            <w:tcW w:w="567" w:type="dxa"/>
            <w:shd w:val="clear" w:color="auto" w:fill="00B050"/>
            <w:vAlign w:val="center"/>
          </w:tcPr>
          <w:p w14:paraId="6E58D97F" w14:textId="77777777" w:rsidR="00753495" w:rsidRPr="00FC7496" w:rsidRDefault="00753495" w:rsidP="001D304D">
            <w:pPr>
              <w:pStyle w:val="TAC"/>
              <w:rPr>
                <w:sz w:val="10"/>
                <w:szCs w:val="10"/>
              </w:rPr>
            </w:pPr>
            <w:r w:rsidRPr="00FC7496">
              <w:rPr>
                <w:sz w:val="10"/>
                <w:szCs w:val="10"/>
              </w:rPr>
              <w:t>frame 186</w:t>
            </w:r>
          </w:p>
        </w:tc>
        <w:tc>
          <w:tcPr>
            <w:tcW w:w="567" w:type="dxa"/>
            <w:vAlign w:val="center"/>
          </w:tcPr>
          <w:p w14:paraId="619CCDAD" w14:textId="77777777" w:rsidR="00753495" w:rsidRPr="00FC7496" w:rsidRDefault="00753495" w:rsidP="001D304D">
            <w:pPr>
              <w:pStyle w:val="TAC"/>
              <w:rPr>
                <w:sz w:val="10"/>
                <w:szCs w:val="10"/>
              </w:rPr>
            </w:pPr>
            <w:r w:rsidRPr="00FC7496">
              <w:rPr>
                <w:sz w:val="10"/>
                <w:szCs w:val="10"/>
              </w:rPr>
              <w:t>frame 187</w:t>
            </w:r>
          </w:p>
        </w:tc>
        <w:tc>
          <w:tcPr>
            <w:tcW w:w="567" w:type="dxa"/>
            <w:shd w:val="clear" w:color="auto" w:fill="00B050"/>
            <w:vAlign w:val="center"/>
          </w:tcPr>
          <w:p w14:paraId="578B5F75" w14:textId="77777777" w:rsidR="00753495" w:rsidRPr="00FC7496" w:rsidRDefault="00753495" w:rsidP="001D304D">
            <w:pPr>
              <w:pStyle w:val="TAC"/>
              <w:rPr>
                <w:sz w:val="10"/>
                <w:szCs w:val="10"/>
              </w:rPr>
            </w:pPr>
            <w:r w:rsidRPr="00FC7496">
              <w:rPr>
                <w:sz w:val="10"/>
                <w:szCs w:val="10"/>
              </w:rPr>
              <w:t>frame 188</w:t>
            </w:r>
          </w:p>
        </w:tc>
        <w:tc>
          <w:tcPr>
            <w:tcW w:w="567" w:type="dxa"/>
            <w:vAlign w:val="center"/>
          </w:tcPr>
          <w:p w14:paraId="18D9DDC7" w14:textId="77777777" w:rsidR="00753495" w:rsidRPr="00FC7496" w:rsidRDefault="00753495" w:rsidP="001D304D">
            <w:pPr>
              <w:pStyle w:val="TAC"/>
              <w:rPr>
                <w:sz w:val="10"/>
                <w:szCs w:val="10"/>
              </w:rPr>
            </w:pPr>
            <w:r w:rsidRPr="00FC7496">
              <w:rPr>
                <w:sz w:val="10"/>
                <w:szCs w:val="10"/>
              </w:rPr>
              <w:t>frame 189</w:t>
            </w:r>
          </w:p>
        </w:tc>
        <w:tc>
          <w:tcPr>
            <w:tcW w:w="567" w:type="dxa"/>
            <w:shd w:val="clear" w:color="auto" w:fill="00B050"/>
            <w:vAlign w:val="center"/>
          </w:tcPr>
          <w:p w14:paraId="791DDFB3" w14:textId="77777777" w:rsidR="00753495" w:rsidRPr="00FC7496" w:rsidRDefault="00753495" w:rsidP="001D304D">
            <w:pPr>
              <w:pStyle w:val="TAC"/>
              <w:rPr>
                <w:sz w:val="10"/>
                <w:szCs w:val="10"/>
              </w:rPr>
            </w:pPr>
            <w:r w:rsidRPr="00FC7496">
              <w:rPr>
                <w:sz w:val="10"/>
                <w:szCs w:val="10"/>
              </w:rPr>
              <w:t>frame 190</w:t>
            </w:r>
          </w:p>
        </w:tc>
        <w:tc>
          <w:tcPr>
            <w:tcW w:w="567" w:type="dxa"/>
            <w:vAlign w:val="center"/>
          </w:tcPr>
          <w:p w14:paraId="0A1BD004" w14:textId="77777777" w:rsidR="00753495" w:rsidRPr="00FC7496" w:rsidRDefault="00753495" w:rsidP="001D304D">
            <w:pPr>
              <w:pStyle w:val="TAC"/>
              <w:rPr>
                <w:sz w:val="10"/>
                <w:szCs w:val="10"/>
              </w:rPr>
            </w:pPr>
            <w:r w:rsidRPr="00FC7496">
              <w:rPr>
                <w:sz w:val="10"/>
                <w:szCs w:val="10"/>
              </w:rPr>
              <w:t>frame 191</w:t>
            </w:r>
          </w:p>
        </w:tc>
      </w:tr>
      <w:tr w:rsidR="00753495" w:rsidRPr="00FC7496" w14:paraId="3A9A596E" w14:textId="77777777" w:rsidTr="001D304D">
        <w:tc>
          <w:tcPr>
            <w:tcW w:w="567" w:type="dxa"/>
            <w:shd w:val="clear" w:color="auto" w:fill="00B050"/>
            <w:vAlign w:val="center"/>
          </w:tcPr>
          <w:p w14:paraId="0F09FB47" w14:textId="77777777" w:rsidR="00753495" w:rsidRPr="00FC7496" w:rsidRDefault="00753495" w:rsidP="001D304D">
            <w:pPr>
              <w:pStyle w:val="TAC"/>
              <w:rPr>
                <w:sz w:val="10"/>
                <w:szCs w:val="10"/>
              </w:rPr>
            </w:pPr>
            <w:r w:rsidRPr="00FC7496">
              <w:rPr>
                <w:sz w:val="10"/>
                <w:szCs w:val="10"/>
              </w:rPr>
              <w:t>frame 192</w:t>
            </w:r>
          </w:p>
        </w:tc>
        <w:tc>
          <w:tcPr>
            <w:tcW w:w="567" w:type="dxa"/>
            <w:vAlign w:val="center"/>
          </w:tcPr>
          <w:p w14:paraId="0CF981ED" w14:textId="77777777" w:rsidR="00753495" w:rsidRPr="00FC7496" w:rsidRDefault="00753495" w:rsidP="001D304D">
            <w:pPr>
              <w:pStyle w:val="TAC"/>
              <w:rPr>
                <w:sz w:val="10"/>
                <w:szCs w:val="10"/>
              </w:rPr>
            </w:pPr>
            <w:r w:rsidRPr="00FC7496">
              <w:rPr>
                <w:sz w:val="10"/>
                <w:szCs w:val="10"/>
              </w:rPr>
              <w:t>frame 193</w:t>
            </w:r>
          </w:p>
        </w:tc>
        <w:tc>
          <w:tcPr>
            <w:tcW w:w="567" w:type="dxa"/>
            <w:shd w:val="clear" w:color="auto" w:fill="00B050"/>
            <w:vAlign w:val="center"/>
          </w:tcPr>
          <w:p w14:paraId="5AFA1E3D" w14:textId="77777777" w:rsidR="00753495" w:rsidRPr="00FC7496" w:rsidRDefault="00753495" w:rsidP="001D304D">
            <w:pPr>
              <w:pStyle w:val="TAC"/>
              <w:rPr>
                <w:sz w:val="10"/>
                <w:szCs w:val="10"/>
              </w:rPr>
            </w:pPr>
            <w:r w:rsidRPr="00FC7496">
              <w:rPr>
                <w:sz w:val="10"/>
                <w:szCs w:val="10"/>
              </w:rPr>
              <w:t>frame 194</w:t>
            </w:r>
          </w:p>
        </w:tc>
        <w:tc>
          <w:tcPr>
            <w:tcW w:w="567" w:type="dxa"/>
            <w:vAlign w:val="center"/>
          </w:tcPr>
          <w:p w14:paraId="4866EC64" w14:textId="77777777" w:rsidR="00753495" w:rsidRPr="00FC7496" w:rsidRDefault="00753495" w:rsidP="001D304D">
            <w:pPr>
              <w:pStyle w:val="TAC"/>
              <w:rPr>
                <w:sz w:val="10"/>
                <w:szCs w:val="10"/>
              </w:rPr>
            </w:pPr>
            <w:r w:rsidRPr="00FC7496">
              <w:rPr>
                <w:sz w:val="10"/>
                <w:szCs w:val="10"/>
              </w:rPr>
              <w:t>frame 195</w:t>
            </w:r>
          </w:p>
        </w:tc>
        <w:tc>
          <w:tcPr>
            <w:tcW w:w="567" w:type="dxa"/>
            <w:shd w:val="clear" w:color="auto" w:fill="00B050"/>
            <w:vAlign w:val="center"/>
          </w:tcPr>
          <w:p w14:paraId="2F879730" w14:textId="77777777" w:rsidR="00753495" w:rsidRPr="00FC7496" w:rsidRDefault="00753495" w:rsidP="001D304D">
            <w:pPr>
              <w:pStyle w:val="TAC"/>
              <w:rPr>
                <w:sz w:val="10"/>
                <w:szCs w:val="10"/>
              </w:rPr>
            </w:pPr>
            <w:r w:rsidRPr="00FC7496">
              <w:rPr>
                <w:sz w:val="10"/>
                <w:szCs w:val="10"/>
              </w:rPr>
              <w:t>frame 196</w:t>
            </w:r>
          </w:p>
        </w:tc>
        <w:tc>
          <w:tcPr>
            <w:tcW w:w="567" w:type="dxa"/>
            <w:vAlign w:val="center"/>
          </w:tcPr>
          <w:p w14:paraId="7FBFE4A0" w14:textId="77777777" w:rsidR="00753495" w:rsidRPr="00FC7496" w:rsidRDefault="00753495" w:rsidP="001D304D">
            <w:pPr>
              <w:pStyle w:val="TAC"/>
              <w:rPr>
                <w:sz w:val="10"/>
                <w:szCs w:val="10"/>
              </w:rPr>
            </w:pPr>
            <w:r w:rsidRPr="00FC7496">
              <w:rPr>
                <w:sz w:val="10"/>
                <w:szCs w:val="10"/>
              </w:rPr>
              <w:t>frame 197</w:t>
            </w:r>
          </w:p>
        </w:tc>
        <w:tc>
          <w:tcPr>
            <w:tcW w:w="567" w:type="dxa"/>
            <w:shd w:val="clear" w:color="auto" w:fill="00B050"/>
            <w:vAlign w:val="center"/>
          </w:tcPr>
          <w:p w14:paraId="7FB2C64E" w14:textId="77777777" w:rsidR="00753495" w:rsidRPr="00FC7496" w:rsidRDefault="00753495" w:rsidP="001D304D">
            <w:pPr>
              <w:pStyle w:val="TAC"/>
              <w:rPr>
                <w:sz w:val="10"/>
                <w:szCs w:val="10"/>
              </w:rPr>
            </w:pPr>
            <w:r w:rsidRPr="00FC7496">
              <w:rPr>
                <w:sz w:val="10"/>
                <w:szCs w:val="10"/>
              </w:rPr>
              <w:t>frame 198</w:t>
            </w:r>
          </w:p>
        </w:tc>
        <w:tc>
          <w:tcPr>
            <w:tcW w:w="567" w:type="dxa"/>
            <w:vAlign w:val="center"/>
          </w:tcPr>
          <w:p w14:paraId="086EAC07" w14:textId="77777777" w:rsidR="00753495" w:rsidRPr="00FC7496" w:rsidRDefault="00753495" w:rsidP="001D304D">
            <w:pPr>
              <w:pStyle w:val="TAC"/>
              <w:rPr>
                <w:sz w:val="10"/>
                <w:szCs w:val="10"/>
              </w:rPr>
            </w:pPr>
            <w:r w:rsidRPr="00FC7496">
              <w:rPr>
                <w:sz w:val="10"/>
                <w:szCs w:val="10"/>
              </w:rPr>
              <w:t>frame 199</w:t>
            </w:r>
          </w:p>
        </w:tc>
        <w:tc>
          <w:tcPr>
            <w:tcW w:w="567" w:type="dxa"/>
            <w:shd w:val="clear" w:color="auto" w:fill="00B050"/>
            <w:vAlign w:val="center"/>
          </w:tcPr>
          <w:p w14:paraId="18CA4E9B" w14:textId="77777777" w:rsidR="00753495" w:rsidRPr="00FC7496" w:rsidRDefault="00753495" w:rsidP="001D304D">
            <w:pPr>
              <w:pStyle w:val="TAC"/>
              <w:rPr>
                <w:sz w:val="10"/>
                <w:szCs w:val="10"/>
              </w:rPr>
            </w:pPr>
            <w:r w:rsidRPr="00FC7496">
              <w:rPr>
                <w:sz w:val="10"/>
                <w:szCs w:val="10"/>
              </w:rPr>
              <w:t>frame 200</w:t>
            </w:r>
          </w:p>
        </w:tc>
        <w:tc>
          <w:tcPr>
            <w:tcW w:w="567" w:type="dxa"/>
            <w:vAlign w:val="center"/>
          </w:tcPr>
          <w:p w14:paraId="24363D6B" w14:textId="77777777" w:rsidR="00753495" w:rsidRPr="00FC7496" w:rsidRDefault="00753495" w:rsidP="001D304D">
            <w:pPr>
              <w:pStyle w:val="TAC"/>
              <w:rPr>
                <w:sz w:val="10"/>
                <w:szCs w:val="10"/>
              </w:rPr>
            </w:pPr>
            <w:r w:rsidRPr="00FC7496">
              <w:rPr>
                <w:sz w:val="10"/>
                <w:szCs w:val="10"/>
              </w:rPr>
              <w:t>frame 201</w:t>
            </w:r>
          </w:p>
        </w:tc>
        <w:tc>
          <w:tcPr>
            <w:tcW w:w="567" w:type="dxa"/>
            <w:shd w:val="clear" w:color="auto" w:fill="00B050"/>
            <w:vAlign w:val="center"/>
          </w:tcPr>
          <w:p w14:paraId="4FDEF2AF" w14:textId="77777777" w:rsidR="00753495" w:rsidRPr="00FC7496" w:rsidRDefault="00753495" w:rsidP="001D304D">
            <w:pPr>
              <w:pStyle w:val="TAC"/>
              <w:rPr>
                <w:sz w:val="10"/>
                <w:szCs w:val="10"/>
              </w:rPr>
            </w:pPr>
            <w:r w:rsidRPr="00FC7496">
              <w:rPr>
                <w:sz w:val="10"/>
                <w:szCs w:val="10"/>
              </w:rPr>
              <w:t>frame 202</w:t>
            </w:r>
          </w:p>
        </w:tc>
        <w:tc>
          <w:tcPr>
            <w:tcW w:w="567" w:type="dxa"/>
            <w:vAlign w:val="center"/>
          </w:tcPr>
          <w:p w14:paraId="371101FC" w14:textId="77777777" w:rsidR="00753495" w:rsidRPr="00FC7496" w:rsidRDefault="00753495" w:rsidP="001D304D">
            <w:pPr>
              <w:pStyle w:val="TAC"/>
              <w:rPr>
                <w:sz w:val="10"/>
                <w:szCs w:val="10"/>
              </w:rPr>
            </w:pPr>
            <w:r w:rsidRPr="00FC7496">
              <w:rPr>
                <w:sz w:val="10"/>
                <w:szCs w:val="10"/>
              </w:rPr>
              <w:t>frame 203</w:t>
            </w:r>
          </w:p>
        </w:tc>
        <w:tc>
          <w:tcPr>
            <w:tcW w:w="567" w:type="dxa"/>
            <w:shd w:val="clear" w:color="auto" w:fill="00B050"/>
            <w:vAlign w:val="center"/>
          </w:tcPr>
          <w:p w14:paraId="2285F54B" w14:textId="77777777" w:rsidR="00753495" w:rsidRPr="00FC7496" w:rsidRDefault="00753495" w:rsidP="001D304D">
            <w:pPr>
              <w:pStyle w:val="TAC"/>
              <w:rPr>
                <w:sz w:val="10"/>
                <w:szCs w:val="10"/>
              </w:rPr>
            </w:pPr>
            <w:r w:rsidRPr="00FC7496">
              <w:rPr>
                <w:sz w:val="10"/>
                <w:szCs w:val="10"/>
              </w:rPr>
              <w:t>frame 204</w:t>
            </w:r>
          </w:p>
        </w:tc>
        <w:tc>
          <w:tcPr>
            <w:tcW w:w="567" w:type="dxa"/>
            <w:vAlign w:val="center"/>
          </w:tcPr>
          <w:p w14:paraId="0820026F" w14:textId="77777777" w:rsidR="00753495" w:rsidRPr="00FC7496" w:rsidRDefault="00753495" w:rsidP="001D304D">
            <w:pPr>
              <w:pStyle w:val="TAC"/>
              <w:rPr>
                <w:sz w:val="10"/>
                <w:szCs w:val="10"/>
              </w:rPr>
            </w:pPr>
            <w:r w:rsidRPr="00FC7496">
              <w:rPr>
                <w:sz w:val="10"/>
                <w:szCs w:val="10"/>
              </w:rPr>
              <w:t>frame 205</w:t>
            </w:r>
          </w:p>
        </w:tc>
        <w:tc>
          <w:tcPr>
            <w:tcW w:w="567" w:type="dxa"/>
            <w:shd w:val="clear" w:color="auto" w:fill="00B050"/>
            <w:vAlign w:val="center"/>
          </w:tcPr>
          <w:p w14:paraId="4F0A1B0A" w14:textId="77777777" w:rsidR="00753495" w:rsidRPr="00FC7496" w:rsidRDefault="00753495" w:rsidP="001D304D">
            <w:pPr>
              <w:pStyle w:val="TAC"/>
              <w:rPr>
                <w:sz w:val="10"/>
                <w:szCs w:val="10"/>
              </w:rPr>
            </w:pPr>
            <w:r w:rsidRPr="00FC7496">
              <w:rPr>
                <w:sz w:val="10"/>
                <w:szCs w:val="10"/>
              </w:rPr>
              <w:t>frame 206</w:t>
            </w:r>
          </w:p>
        </w:tc>
        <w:tc>
          <w:tcPr>
            <w:tcW w:w="567" w:type="dxa"/>
            <w:vAlign w:val="center"/>
          </w:tcPr>
          <w:p w14:paraId="51BC29BF" w14:textId="77777777" w:rsidR="00753495" w:rsidRPr="00FC7496" w:rsidRDefault="00753495" w:rsidP="001D304D">
            <w:pPr>
              <w:pStyle w:val="TAC"/>
              <w:rPr>
                <w:sz w:val="10"/>
                <w:szCs w:val="10"/>
              </w:rPr>
            </w:pPr>
            <w:r w:rsidRPr="00FC7496">
              <w:rPr>
                <w:sz w:val="10"/>
                <w:szCs w:val="10"/>
              </w:rPr>
              <w:t>frame 207</w:t>
            </w:r>
          </w:p>
        </w:tc>
      </w:tr>
      <w:tr w:rsidR="00753495" w:rsidRPr="00FC7496" w14:paraId="75977135" w14:textId="77777777" w:rsidTr="001D304D">
        <w:tc>
          <w:tcPr>
            <w:tcW w:w="567" w:type="dxa"/>
            <w:shd w:val="clear" w:color="auto" w:fill="00B050"/>
            <w:vAlign w:val="center"/>
          </w:tcPr>
          <w:p w14:paraId="4E65B105" w14:textId="77777777" w:rsidR="00753495" w:rsidRPr="00FC7496" w:rsidRDefault="00753495" w:rsidP="001D304D">
            <w:pPr>
              <w:pStyle w:val="TAC"/>
              <w:rPr>
                <w:sz w:val="10"/>
                <w:szCs w:val="10"/>
              </w:rPr>
            </w:pPr>
            <w:r w:rsidRPr="00FC7496">
              <w:rPr>
                <w:sz w:val="10"/>
                <w:szCs w:val="10"/>
              </w:rPr>
              <w:t>frame 208</w:t>
            </w:r>
          </w:p>
        </w:tc>
        <w:tc>
          <w:tcPr>
            <w:tcW w:w="567" w:type="dxa"/>
            <w:vAlign w:val="center"/>
          </w:tcPr>
          <w:p w14:paraId="2E44E169" w14:textId="77777777" w:rsidR="00753495" w:rsidRPr="00FC7496" w:rsidRDefault="00753495" w:rsidP="001D304D">
            <w:pPr>
              <w:pStyle w:val="TAC"/>
              <w:rPr>
                <w:sz w:val="10"/>
                <w:szCs w:val="10"/>
              </w:rPr>
            </w:pPr>
            <w:r w:rsidRPr="00FC7496">
              <w:rPr>
                <w:sz w:val="10"/>
                <w:szCs w:val="10"/>
              </w:rPr>
              <w:t>frame 209</w:t>
            </w:r>
          </w:p>
        </w:tc>
        <w:tc>
          <w:tcPr>
            <w:tcW w:w="567" w:type="dxa"/>
            <w:shd w:val="clear" w:color="auto" w:fill="00B050"/>
            <w:vAlign w:val="center"/>
          </w:tcPr>
          <w:p w14:paraId="238855C2" w14:textId="77777777" w:rsidR="00753495" w:rsidRPr="00FC7496" w:rsidRDefault="00753495" w:rsidP="001D304D">
            <w:pPr>
              <w:pStyle w:val="TAC"/>
              <w:rPr>
                <w:sz w:val="10"/>
                <w:szCs w:val="10"/>
              </w:rPr>
            </w:pPr>
            <w:r w:rsidRPr="00FC7496">
              <w:rPr>
                <w:sz w:val="10"/>
                <w:szCs w:val="10"/>
              </w:rPr>
              <w:t>frame 210</w:t>
            </w:r>
          </w:p>
        </w:tc>
        <w:tc>
          <w:tcPr>
            <w:tcW w:w="567" w:type="dxa"/>
            <w:vAlign w:val="center"/>
          </w:tcPr>
          <w:p w14:paraId="404EBA6F" w14:textId="77777777" w:rsidR="00753495" w:rsidRPr="00FC7496" w:rsidRDefault="00753495" w:rsidP="001D304D">
            <w:pPr>
              <w:pStyle w:val="TAC"/>
              <w:rPr>
                <w:sz w:val="10"/>
                <w:szCs w:val="10"/>
              </w:rPr>
            </w:pPr>
            <w:r w:rsidRPr="00FC7496">
              <w:rPr>
                <w:sz w:val="10"/>
                <w:szCs w:val="10"/>
              </w:rPr>
              <w:t>frame 211</w:t>
            </w:r>
          </w:p>
        </w:tc>
        <w:tc>
          <w:tcPr>
            <w:tcW w:w="567" w:type="dxa"/>
            <w:shd w:val="clear" w:color="auto" w:fill="00B050"/>
            <w:vAlign w:val="center"/>
          </w:tcPr>
          <w:p w14:paraId="27530EB1" w14:textId="77777777" w:rsidR="00753495" w:rsidRPr="00FC7496" w:rsidRDefault="00753495" w:rsidP="001D304D">
            <w:pPr>
              <w:pStyle w:val="TAC"/>
              <w:rPr>
                <w:sz w:val="10"/>
                <w:szCs w:val="10"/>
              </w:rPr>
            </w:pPr>
            <w:r w:rsidRPr="00FC7496">
              <w:rPr>
                <w:sz w:val="10"/>
                <w:szCs w:val="10"/>
              </w:rPr>
              <w:t>frame 212</w:t>
            </w:r>
          </w:p>
        </w:tc>
        <w:tc>
          <w:tcPr>
            <w:tcW w:w="567" w:type="dxa"/>
            <w:vAlign w:val="center"/>
          </w:tcPr>
          <w:p w14:paraId="38675206" w14:textId="77777777" w:rsidR="00753495" w:rsidRPr="00FC7496" w:rsidRDefault="00753495" w:rsidP="001D304D">
            <w:pPr>
              <w:pStyle w:val="TAC"/>
              <w:rPr>
                <w:sz w:val="10"/>
                <w:szCs w:val="10"/>
              </w:rPr>
            </w:pPr>
            <w:r w:rsidRPr="00FC7496">
              <w:rPr>
                <w:sz w:val="10"/>
                <w:szCs w:val="10"/>
              </w:rPr>
              <w:t>frame 213</w:t>
            </w:r>
          </w:p>
        </w:tc>
        <w:tc>
          <w:tcPr>
            <w:tcW w:w="567" w:type="dxa"/>
            <w:shd w:val="clear" w:color="auto" w:fill="00B050"/>
            <w:vAlign w:val="center"/>
          </w:tcPr>
          <w:p w14:paraId="6EC29315" w14:textId="77777777" w:rsidR="00753495" w:rsidRPr="00FC7496" w:rsidRDefault="00753495" w:rsidP="001D304D">
            <w:pPr>
              <w:pStyle w:val="TAC"/>
              <w:rPr>
                <w:sz w:val="10"/>
                <w:szCs w:val="10"/>
              </w:rPr>
            </w:pPr>
            <w:r w:rsidRPr="00FC7496">
              <w:rPr>
                <w:sz w:val="10"/>
                <w:szCs w:val="10"/>
              </w:rPr>
              <w:t>frame 214</w:t>
            </w:r>
          </w:p>
        </w:tc>
        <w:tc>
          <w:tcPr>
            <w:tcW w:w="567" w:type="dxa"/>
            <w:vAlign w:val="center"/>
          </w:tcPr>
          <w:p w14:paraId="399183D7" w14:textId="77777777" w:rsidR="00753495" w:rsidRPr="00FC7496" w:rsidRDefault="00753495" w:rsidP="001D304D">
            <w:pPr>
              <w:pStyle w:val="TAC"/>
              <w:rPr>
                <w:sz w:val="10"/>
                <w:szCs w:val="10"/>
              </w:rPr>
            </w:pPr>
            <w:r w:rsidRPr="00FC7496">
              <w:rPr>
                <w:sz w:val="10"/>
                <w:szCs w:val="10"/>
              </w:rPr>
              <w:t>frame 215</w:t>
            </w:r>
          </w:p>
        </w:tc>
        <w:tc>
          <w:tcPr>
            <w:tcW w:w="567" w:type="dxa"/>
            <w:shd w:val="clear" w:color="auto" w:fill="00B050"/>
            <w:vAlign w:val="center"/>
          </w:tcPr>
          <w:p w14:paraId="1E7BA8A6" w14:textId="77777777" w:rsidR="00753495" w:rsidRPr="00FC7496" w:rsidRDefault="00753495" w:rsidP="001D304D">
            <w:pPr>
              <w:pStyle w:val="TAC"/>
              <w:rPr>
                <w:sz w:val="10"/>
                <w:szCs w:val="10"/>
              </w:rPr>
            </w:pPr>
            <w:r w:rsidRPr="00FC7496">
              <w:rPr>
                <w:sz w:val="10"/>
                <w:szCs w:val="10"/>
              </w:rPr>
              <w:t>frame 216</w:t>
            </w:r>
          </w:p>
        </w:tc>
        <w:tc>
          <w:tcPr>
            <w:tcW w:w="567" w:type="dxa"/>
            <w:vAlign w:val="center"/>
          </w:tcPr>
          <w:p w14:paraId="09019E1B" w14:textId="77777777" w:rsidR="00753495" w:rsidRPr="00FC7496" w:rsidRDefault="00753495" w:rsidP="001D304D">
            <w:pPr>
              <w:pStyle w:val="TAC"/>
              <w:rPr>
                <w:sz w:val="10"/>
                <w:szCs w:val="10"/>
              </w:rPr>
            </w:pPr>
            <w:r w:rsidRPr="00FC7496">
              <w:rPr>
                <w:sz w:val="10"/>
                <w:szCs w:val="10"/>
              </w:rPr>
              <w:t>frame 217</w:t>
            </w:r>
          </w:p>
        </w:tc>
        <w:tc>
          <w:tcPr>
            <w:tcW w:w="567" w:type="dxa"/>
            <w:shd w:val="clear" w:color="auto" w:fill="00B050"/>
            <w:vAlign w:val="center"/>
          </w:tcPr>
          <w:p w14:paraId="1E1B3552" w14:textId="77777777" w:rsidR="00753495" w:rsidRPr="00FC7496" w:rsidRDefault="00753495" w:rsidP="001D304D">
            <w:pPr>
              <w:pStyle w:val="TAC"/>
              <w:rPr>
                <w:sz w:val="10"/>
                <w:szCs w:val="10"/>
              </w:rPr>
            </w:pPr>
            <w:r w:rsidRPr="00FC7496">
              <w:rPr>
                <w:sz w:val="10"/>
                <w:szCs w:val="10"/>
              </w:rPr>
              <w:t>frame 218</w:t>
            </w:r>
          </w:p>
        </w:tc>
        <w:tc>
          <w:tcPr>
            <w:tcW w:w="567" w:type="dxa"/>
            <w:vAlign w:val="center"/>
          </w:tcPr>
          <w:p w14:paraId="14D95785" w14:textId="77777777" w:rsidR="00753495" w:rsidRPr="00FC7496" w:rsidRDefault="00753495" w:rsidP="001D304D">
            <w:pPr>
              <w:pStyle w:val="TAC"/>
              <w:rPr>
                <w:sz w:val="10"/>
                <w:szCs w:val="10"/>
              </w:rPr>
            </w:pPr>
            <w:r w:rsidRPr="00FC7496">
              <w:rPr>
                <w:sz w:val="10"/>
                <w:szCs w:val="10"/>
              </w:rPr>
              <w:t>frame 219</w:t>
            </w:r>
          </w:p>
        </w:tc>
        <w:tc>
          <w:tcPr>
            <w:tcW w:w="567" w:type="dxa"/>
            <w:shd w:val="clear" w:color="auto" w:fill="00B050"/>
            <w:vAlign w:val="center"/>
          </w:tcPr>
          <w:p w14:paraId="70FF3CCA" w14:textId="77777777" w:rsidR="00753495" w:rsidRPr="00FC7496" w:rsidRDefault="00753495" w:rsidP="001D304D">
            <w:pPr>
              <w:pStyle w:val="TAC"/>
              <w:rPr>
                <w:sz w:val="10"/>
                <w:szCs w:val="10"/>
              </w:rPr>
            </w:pPr>
            <w:r w:rsidRPr="00FC7496">
              <w:rPr>
                <w:sz w:val="10"/>
                <w:szCs w:val="10"/>
              </w:rPr>
              <w:t>frame 220</w:t>
            </w:r>
          </w:p>
        </w:tc>
        <w:tc>
          <w:tcPr>
            <w:tcW w:w="567" w:type="dxa"/>
            <w:vAlign w:val="center"/>
          </w:tcPr>
          <w:p w14:paraId="0ACC096C" w14:textId="77777777" w:rsidR="00753495" w:rsidRPr="00FC7496" w:rsidRDefault="00753495" w:rsidP="001D304D">
            <w:pPr>
              <w:pStyle w:val="TAC"/>
              <w:rPr>
                <w:sz w:val="10"/>
                <w:szCs w:val="10"/>
              </w:rPr>
            </w:pPr>
            <w:r w:rsidRPr="00FC7496">
              <w:rPr>
                <w:sz w:val="10"/>
                <w:szCs w:val="10"/>
              </w:rPr>
              <w:t>frame 221</w:t>
            </w:r>
          </w:p>
        </w:tc>
        <w:tc>
          <w:tcPr>
            <w:tcW w:w="567" w:type="dxa"/>
            <w:shd w:val="clear" w:color="auto" w:fill="00B050"/>
            <w:vAlign w:val="center"/>
          </w:tcPr>
          <w:p w14:paraId="50922769" w14:textId="77777777" w:rsidR="00753495" w:rsidRPr="00FC7496" w:rsidRDefault="00753495" w:rsidP="001D304D">
            <w:pPr>
              <w:pStyle w:val="TAC"/>
              <w:rPr>
                <w:sz w:val="10"/>
                <w:szCs w:val="10"/>
              </w:rPr>
            </w:pPr>
            <w:r w:rsidRPr="00FC7496">
              <w:rPr>
                <w:sz w:val="10"/>
                <w:szCs w:val="10"/>
              </w:rPr>
              <w:t>frame 222</w:t>
            </w:r>
          </w:p>
        </w:tc>
        <w:tc>
          <w:tcPr>
            <w:tcW w:w="567" w:type="dxa"/>
            <w:vAlign w:val="center"/>
          </w:tcPr>
          <w:p w14:paraId="11FEC34F" w14:textId="77777777" w:rsidR="00753495" w:rsidRPr="00FC7496" w:rsidRDefault="00753495" w:rsidP="001D304D">
            <w:pPr>
              <w:pStyle w:val="TAC"/>
              <w:rPr>
                <w:sz w:val="10"/>
                <w:szCs w:val="10"/>
              </w:rPr>
            </w:pPr>
            <w:r w:rsidRPr="00FC7496">
              <w:rPr>
                <w:sz w:val="10"/>
                <w:szCs w:val="10"/>
              </w:rPr>
              <w:t>frame 223</w:t>
            </w:r>
          </w:p>
        </w:tc>
      </w:tr>
      <w:tr w:rsidR="00753495" w:rsidRPr="00FC7496" w14:paraId="685429F2" w14:textId="77777777" w:rsidTr="001D304D">
        <w:tc>
          <w:tcPr>
            <w:tcW w:w="567" w:type="dxa"/>
            <w:shd w:val="clear" w:color="auto" w:fill="00B050"/>
            <w:vAlign w:val="center"/>
          </w:tcPr>
          <w:p w14:paraId="4DDEF158" w14:textId="77777777" w:rsidR="00753495" w:rsidRPr="00FC7496" w:rsidRDefault="00753495" w:rsidP="001D304D">
            <w:pPr>
              <w:pStyle w:val="TAC"/>
              <w:rPr>
                <w:sz w:val="10"/>
                <w:szCs w:val="10"/>
              </w:rPr>
            </w:pPr>
            <w:r w:rsidRPr="00FC7496">
              <w:rPr>
                <w:sz w:val="10"/>
                <w:szCs w:val="10"/>
              </w:rPr>
              <w:t>frame 224</w:t>
            </w:r>
          </w:p>
        </w:tc>
        <w:tc>
          <w:tcPr>
            <w:tcW w:w="567" w:type="dxa"/>
            <w:vAlign w:val="center"/>
          </w:tcPr>
          <w:p w14:paraId="7CDD96CE" w14:textId="77777777" w:rsidR="00753495" w:rsidRPr="00FC7496" w:rsidRDefault="00753495" w:rsidP="001D304D">
            <w:pPr>
              <w:pStyle w:val="TAC"/>
              <w:rPr>
                <w:sz w:val="10"/>
                <w:szCs w:val="10"/>
              </w:rPr>
            </w:pPr>
            <w:r w:rsidRPr="00FC7496">
              <w:rPr>
                <w:sz w:val="10"/>
                <w:szCs w:val="10"/>
              </w:rPr>
              <w:t>frame 225</w:t>
            </w:r>
          </w:p>
        </w:tc>
        <w:tc>
          <w:tcPr>
            <w:tcW w:w="567" w:type="dxa"/>
            <w:shd w:val="clear" w:color="auto" w:fill="00B050"/>
            <w:vAlign w:val="center"/>
          </w:tcPr>
          <w:p w14:paraId="5BEF54DF" w14:textId="77777777" w:rsidR="00753495" w:rsidRPr="00FC7496" w:rsidRDefault="00753495" w:rsidP="001D304D">
            <w:pPr>
              <w:pStyle w:val="TAC"/>
              <w:rPr>
                <w:sz w:val="10"/>
                <w:szCs w:val="10"/>
              </w:rPr>
            </w:pPr>
            <w:r w:rsidRPr="00FC7496">
              <w:rPr>
                <w:sz w:val="10"/>
                <w:szCs w:val="10"/>
              </w:rPr>
              <w:t>frame 226</w:t>
            </w:r>
          </w:p>
        </w:tc>
        <w:tc>
          <w:tcPr>
            <w:tcW w:w="567" w:type="dxa"/>
            <w:vAlign w:val="center"/>
          </w:tcPr>
          <w:p w14:paraId="0797C88E" w14:textId="77777777" w:rsidR="00753495" w:rsidRPr="00FC7496" w:rsidRDefault="00753495" w:rsidP="001D304D">
            <w:pPr>
              <w:pStyle w:val="TAC"/>
              <w:rPr>
                <w:sz w:val="10"/>
                <w:szCs w:val="10"/>
              </w:rPr>
            </w:pPr>
            <w:r w:rsidRPr="00FC7496">
              <w:rPr>
                <w:sz w:val="10"/>
                <w:szCs w:val="10"/>
              </w:rPr>
              <w:t>frame 227</w:t>
            </w:r>
          </w:p>
        </w:tc>
        <w:tc>
          <w:tcPr>
            <w:tcW w:w="567" w:type="dxa"/>
            <w:shd w:val="clear" w:color="auto" w:fill="00B050"/>
            <w:vAlign w:val="center"/>
          </w:tcPr>
          <w:p w14:paraId="64F5A562" w14:textId="77777777" w:rsidR="00753495" w:rsidRPr="00FC7496" w:rsidRDefault="00753495" w:rsidP="001D304D">
            <w:pPr>
              <w:pStyle w:val="TAC"/>
              <w:rPr>
                <w:sz w:val="10"/>
                <w:szCs w:val="10"/>
              </w:rPr>
            </w:pPr>
            <w:r w:rsidRPr="00FC7496">
              <w:rPr>
                <w:sz w:val="10"/>
                <w:szCs w:val="10"/>
              </w:rPr>
              <w:t>frame 228</w:t>
            </w:r>
          </w:p>
        </w:tc>
        <w:tc>
          <w:tcPr>
            <w:tcW w:w="567" w:type="dxa"/>
            <w:vAlign w:val="center"/>
          </w:tcPr>
          <w:p w14:paraId="3ED68A7A" w14:textId="77777777" w:rsidR="00753495" w:rsidRPr="00FC7496" w:rsidRDefault="00753495" w:rsidP="001D304D">
            <w:pPr>
              <w:pStyle w:val="TAC"/>
              <w:rPr>
                <w:sz w:val="10"/>
                <w:szCs w:val="10"/>
              </w:rPr>
            </w:pPr>
            <w:r w:rsidRPr="00FC7496">
              <w:rPr>
                <w:sz w:val="10"/>
                <w:szCs w:val="10"/>
              </w:rPr>
              <w:t>frame 229</w:t>
            </w:r>
          </w:p>
        </w:tc>
        <w:tc>
          <w:tcPr>
            <w:tcW w:w="567" w:type="dxa"/>
            <w:shd w:val="clear" w:color="auto" w:fill="00B050"/>
            <w:vAlign w:val="center"/>
          </w:tcPr>
          <w:p w14:paraId="478B370C" w14:textId="77777777" w:rsidR="00753495" w:rsidRPr="00FC7496" w:rsidRDefault="00753495" w:rsidP="001D304D">
            <w:pPr>
              <w:pStyle w:val="TAC"/>
              <w:rPr>
                <w:sz w:val="10"/>
                <w:szCs w:val="10"/>
              </w:rPr>
            </w:pPr>
            <w:r w:rsidRPr="00FC7496">
              <w:rPr>
                <w:sz w:val="10"/>
                <w:szCs w:val="10"/>
              </w:rPr>
              <w:t>frame 230</w:t>
            </w:r>
          </w:p>
        </w:tc>
        <w:tc>
          <w:tcPr>
            <w:tcW w:w="567" w:type="dxa"/>
            <w:vAlign w:val="center"/>
          </w:tcPr>
          <w:p w14:paraId="42CBA133" w14:textId="77777777" w:rsidR="00753495" w:rsidRPr="00FC7496" w:rsidRDefault="00753495" w:rsidP="001D304D">
            <w:pPr>
              <w:pStyle w:val="TAC"/>
              <w:rPr>
                <w:sz w:val="10"/>
                <w:szCs w:val="10"/>
              </w:rPr>
            </w:pPr>
            <w:r w:rsidRPr="00FC7496">
              <w:rPr>
                <w:sz w:val="10"/>
                <w:szCs w:val="10"/>
              </w:rPr>
              <w:t>frame 231</w:t>
            </w:r>
          </w:p>
        </w:tc>
        <w:tc>
          <w:tcPr>
            <w:tcW w:w="567" w:type="dxa"/>
            <w:shd w:val="clear" w:color="auto" w:fill="00B050"/>
            <w:vAlign w:val="center"/>
          </w:tcPr>
          <w:p w14:paraId="18F3F334" w14:textId="77777777" w:rsidR="00753495" w:rsidRPr="00FC7496" w:rsidRDefault="00753495" w:rsidP="001D304D">
            <w:pPr>
              <w:pStyle w:val="TAC"/>
              <w:rPr>
                <w:sz w:val="10"/>
                <w:szCs w:val="10"/>
              </w:rPr>
            </w:pPr>
            <w:r w:rsidRPr="00FC7496">
              <w:rPr>
                <w:sz w:val="10"/>
                <w:szCs w:val="10"/>
              </w:rPr>
              <w:t>frame 232</w:t>
            </w:r>
          </w:p>
        </w:tc>
        <w:tc>
          <w:tcPr>
            <w:tcW w:w="567" w:type="dxa"/>
            <w:vAlign w:val="center"/>
          </w:tcPr>
          <w:p w14:paraId="61C5C4EA" w14:textId="77777777" w:rsidR="00753495" w:rsidRPr="00FC7496" w:rsidRDefault="00753495" w:rsidP="001D304D">
            <w:pPr>
              <w:pStyle w:val="TAC"/>
              <w:rPr>
                <w:sz w:val="10"/>
                <w:szCs w:val="10"/>
              </w:rPr>
            </w:pPr>
            <w:r w:rsidRPr="00FC7496">
              <w:rPr>
                <w:sz w:val="10"/>
                <w:szCs w:val="10"/>
              </w:rPr>
              <w:t>frame 233</w:t>
            </w:r>
          </w:p>
        </w:tc>
        <w:tc>
          <w:tcPr>
            <w:tcW w:w="567" w:type="dxa"/>
            <w:shd w:val="clear" w:color="auto" w:fill="00B050"/>
            <w:vAlign w:val="center"/>
          </w:tcPr>
          <w:p w14:paraId="7B203998" w14:textId="77777777" w:rsidR="00753495" w:rsidRPr="00FC7496" w:rsidRDefault="00753495" w:rsidP="001D304D">
            <w:pPr>
              <w:pStyle w:val="TAC"/>
              <w:rPr>
                <w:sz w:val="10"/>
                <w:szCs w:val="10"/>
              </w:rPr>
            </w:pPr>
            <w:r w:rsidRPr="00FC7496">
              <w:rPr>
                <w:sz w:val="10"/>
                <w:szCs w:val="10"/>
              </w:rPr>
              <w:t>frame 234</w:t>
            </w:r>
          </w:p>
        </w:tc>
        <w:tc>
          <w:tcPr>
            <w:tcW w:w="567" w:type="dxa"/>
            <w:vAlign w:val="center"/>
          </w:tcPr>
          <w:p w14:paraId="1E4E6E56" w14:textId="77777777" w:rsidR="00753495" w:rsidRPr="00FC7496" w:rsidRDefault="00753495" w:rsidP="001D304D">
            <w:pPr>
              <w:pStyle w:val="TAC"/>
              <w:rPr>
                <w:sz w:val="10"/>
                <w:szCs w:val="10"/>
              </w:rPr>
            </w:pPr>
            <w:r w:rsidRPr="00FC7496">
              <w:rPr>
                <w:sz w:val="10"/>
                <w:szCs w:val="10"/>
              </w:rPr>
              <w:t>frame 235</w:t>
            </w:r>
          </w:p>
        </w:tc>
        <w:tc>
          <w:tcPr>
            <w:tcW w:w="567" w:type="dxa"/>
            <w:shd w:val="clear" w:color="auto" w:fill="00B050"/>
            <w:vAlign w:val="center"/>
          </w:tcPr>
          <w:p w14:paraId="41EBA54B" w14:textId="77777777" w:rsidR="00753495" w:rsidRPr="00FC7496" w:rsidRDefault="00753495" w:rsidP="001D304D">
            <w:pPr>
              <w:pStyle w:val="TAC"/>
              <w:rPr>
                <w:sz w:val="10"/>
                <w:szCs w:val="10"/>
              </w:rPr>
            </w:pPr>
            <w:r w:rsidRPr="00FC7496">
              <w:rPr>
                <w:sz w:val="10"/>
                <w:szCs w:val="10"/>
              </w:rPr>
              <w:t>frame 236</w:t>
            </w:r>
          </w:p>
        </w:tc>
        <w:tc>
          <w:tcPr>
            <w:tcW w:w="567" w:type="dxa"/>
            <w:vAlign w:val="center"/>
          </w:tcPr>
          <w:p w14:paraId="0831161A" w14:textId="77777777" w:rsidR="00753495" w:rsidRPr="00FC7496" w:rsidRDefault="00753495" w:rsidP="001D304D">
            <w:pPr>
              <w:pStyle w:val="TAC"/>
              <w:rPr>
                <w:sz w:val="10"/>
                <w:szCs w:val="10"/>
              </w:rPr>
            </w:pPr>
            <w:r w:rsidRPr="00FC7496">
              <w:rPr>
                <w:sz w:val="10"/>
                <w:szCs w:val="10"/>
              </w:rPr>
              <w:t>frame 237</w:t>
            </w:r>
          </w:p>
        </w:tc>
        <w:tc>
          <w:tcPr>
            <w:tcW w:w="567" w:type="dxa"/>
            <w:shd w:val="clear" w:color="auto" w:fill="00B050"/>
            <w:vAlign w:val="center"/>
          </w:tcPr>
          <w:p w14:paraId="5E298D7B" w14:textId="77777777" w:rsidR="00753495" w:rsidRPr="00FC7496" w:rsidRDefault="00753495" w:rsidP="001D304D">
            <w:pPr>
              <w:pStyle w:val="TAC"/>
              <w:rPr>
                <w:sz w:val="10"/>
                <w:szCs w:val="10"/>
              </w:rPr>
            </w:pPr>
            <w:r w:rsidRPr="00FC7496">
              <w:rPr>
                <w:sz w:val="10"/>
                <w:szCs w:val="10"/>
              </w:rPr>
              <w:t>frame 238</w:t>
            </w:r>
          </w:p>
        </w:tc>
        <w:tc>
          <w:tcPr>
            <w:tcW w:w="567" w:type="dxa"/>
            <w:vAlign w:val="center"/>
          </w:tcPr>
          <w:p w14:paraId="7B257DB3" w14:textId="77777777" w:rsidR="00753495" w:rsidRPr="00FC7496" w:rsidRDefault="00753495" w:rsidP="001D304D">
            <w:pPr>
              <w:pStyle w:val="TAC"/>
              <w:rPr>
                <w:sz w:val="10"/>
                <w:szCs w:val="10"/>
              </w:rPr>
            </w:pPr>
            <w:r w:rsidRPr="00FC7496">
              <w:rPr>
                <w:sz w:val="10"/>
                <w:szCs w:val="10"/>
              </w:rPr>
              <w:t>frame 239</w:t>
            </w:r>
          </w:p>
        </w:tc>
      </w:tr>
      <w:tr w:rsidR="00753495" w:rsidRPr="00FC7496" w14:paraId="11D06E40" w14:textId="77777777" w:rsidTr="001D304D">
        <w:tc>
          <w:tcPr>
            <w:tcW w:w="567" w:type="dxa"/>
            <w:shd w:val="clear" w:color="auto" w:fill="00B050"/>
            <w:vAlign w:val="center"/>
          </w:tcPr>
          <w:p w14:paraId="7FDA14BB" w14:textId="77777777" w:rsidR="00753495" w:rsidRPr="00FC7496" w:rsidRDefault="00753495" w:rsidP="001D304D">
            <w:pPr>
              <w:pStyle w:val="TAC"/>
              <w:rPr>
                <w:sz w:val="10"/>
                <w:szCs w:val="10"/>
              </w:rPr>
            </w:pPr>
            <w:r w:rsidRPr="00FC7496">
              <w:rPr>
                <w:sz w:val="10"/>
                <w:szCs w:val="10"/>
              </w:rPr>
              <w:t>frame 240</w:t>
            </w:r>
          </w:p>
        </w:tc>
        <w:tc>
          <w:tcPr>
            <w:tcW w:w="567" w:type="dxa"/>
            <w:vAlign w:val="center"/>
          </w:tcPr>
          <w:p w14:paraId="6C5A58BF" w14:textId="77777777" w:rsidR="00753495" w:rsidRPr="00FC7496" w:rsidRDefault="00753495" w:rsidP="001D304D">
            <w:pPr>
              <w:pStyle w:val="TAC"/>
              <w:rPr>
                <w:sz w:val="10"/>
                <w:szCs w:val="10"/>
              </w:rPr>
            </w:pPr>
            <w:r w:rsidRPr="00FC7496">
              <w:rPr>
                <w:sz w:val="10"/>
                <w:szCs w:val="10"/>
              </w:rPr>
              <w:t>frame 241</w:t>
            </w:r>
          </w:p>
        </w:tc>
        <w:tc>
          <w:tcPr>
            <w:tcW w:w="567" w:type="dxa"/>
            <w:shd w:val="clear" w:color="auto" w:fill="00B050"/>
            <w:vAlign w:val="center"/>
          </w:tcPr>
          <w:p w14:paraId="610B7951" w14:textId="77777777" w:rsidR="00753495" w:rsidRPr="00FC7496" w:rsidRDefault="00753495" w:rsidP="001D304D">
            <w:pPr>
              <w:pStyle w:val="TAC"/>
              <w:rPr>
                <w:sz w:val="10"/>
                <w:szCs w:val="10"/>
              </w:rPr>
            </w:pPr>
            <w:r w:rsidRPr="00FC7496">
              <w:rPr>
                <w:sz w:val="10"/>
                <w:szCs w:val="10"/>
              </w:rPr>
              <w:t>frame 242</w:t>
            </w:r>
          </w:p>
        </w:tc>
        <w:tc>
          <w:tcPr>
            <w:tcW w:w="567" w:type="dxa"/>
            <w:vAlign w:val="center"/>
          </w:tcPr>
          <w:p w14:paraId="103A01DA" w14:textId="77777777" w:rsidR="00753495" w:rsidRPr="00FC7496" w:rsidRDefault="00753495" w:rsidP="001D304D">
            <w:pPr>
              <w:pStyle w:val="TAC"/>
              <w:rPr>
                <w:sz w:val="10"/>
                <w:szCs w:val="10"/>
              </w:rPr>
            </w:pPr>
            <w:r w:rsidRPr="00FC7496">
              <w:rPr>
                <w:sz w:val="10"/>
                <w:szCs w:val="10"/>
              </w:rPr>
              <w:t>frame 243</w:t>
            </w:r>
          </w:p>
        </w:tc>
        <w:tc>
          <w:tcPr>
            <w:tcW w:w="567" w:type="dxa"/>
            <w:shd w:val="clear" w:color="auto" w:fill="00B050"/>
            <w:vAlign w:val="center"/>
          </w:tcPr>
          <w:p w14:paraId="1C65D17A" w14:textId="77777777" w:rsidR="00753495" w:rsidRPr="00FC7496" w:rsidRDefault="00753495" w:rsidP="001D304D">
            <w:pPr>
              <w:pStyle w:val="TAC"/>
              <w:rPr>
                <w:sz w:val="10"/>
                <w:szCs w:val="10"/>
              </w:rPr>
            </w:pPr>
            <w:r w:rsidRPr="00FC7496">
              <w:rPr>
                <w:sz w:val="10"/>
                <w:szCs w:val="10"/>
              </w:rPr>
              <w:t>frame 244</w:t>
            </w:r>
          </w:p>
        </w:tc>
        <w:tc>
          <w:tcPr>
            <w:tcW w:w="567" w:type="dxa"/>
            <w:vAlign w:val="center"/>
          </w:tcPr>
          <w:p w14:paraId="09220187" w14:textId="77777777" w:rsidR="00753495" w:rsidRPr="00FC7496" w:rsidRDefault="00753495" w:rsidP="001D304D">
            <w:pPr>
              <w:pStyle w:val="TAC"/>
              <w:rPr>
                <w:sz w:val="10"/>
                <w:szCs w:val="10"/>
              </w:rPr>
            </w:pPr>
            <w:r w:rsidRPr="00FC7496">
              <w:rPr>
                <w:sz w:val="10"/>
                <w:szCs w:val="10"/>
              </w:rPr>
              <w:t>frame 245</w:t>
            </w:r>
          </w:p>
        </w:tc>
        <w:tc>
          <w:tcPr>
            <w:tcW w:w="567" w:type="dxa"/>
            <w:shd w:val="clear" w:color="auto" w:fill="00B050"/>
            <w:vAlign w:val="center"/>
          </w:tcPr>
          <w:p w14:paraId="78A1411A" w14:textId="77777777" w:rsidR="00753495" w:rsidRPr="00FC7496" w:rsidRDefault="00753495" w:rsidP="001D304D">
            <w:pPr>
              <w:pStyle w:val="TAC"/>
              <w:rPr>
                <w:sz w:val="10"/>
                <w:szCs w:val="10"/>
              </w:rPr>
            </w:pPr>
            <w:r w:rsidRPr="00FC7496">
              <w:rPr>
                <w:sz w:val="10"/>
                <w:szCs w:val="10"/>
              </w:rPr>
              <w:t>frame 246</w:t>
            </w:r>
          </w:p>
        </w:tc>
        <w:tc>
          <w:tcPr>
            <w:tcW w:w="567" w:type="dxa"/>
            <w:vAlign w:val="center"/>
          </w:tcPr>
          <w:p w14:paraId="5D4B70F7" w14:textId="77777777" w:rsidR="00753495" w:rsidRPr="00FC7496" w:rsidRDefault="00753495" w:rsidP="001D304D">
            <w:pPr>
              <w:pStyle w:val="TAC"/>
              <w:rPr>
                <w:sz w:val="10"/>
                <w:szCs w:val="10"/>
              </w:rPr>
            </w:pPr>
            <w:r w:rsidRPr="00FC7496">
              <w:rPr>
                <w:sz w:val="10"/>
                <w:szCs w:val="10"/>
              </w:rPr>
              <w:t>frame 247</w:t>
            </w:r>
          </w:p>
        </w:tc>
        <w:tc>
          <w:tcPr>
            <w:tcW w:w="567" w:type="dxa"/>
            <w:shd w:val="clear" w:color="auto" w:fill="00B050"/>
            <w:vAlign w:val="center"/>
          </w:tcPr>
          <w:p w14:paraId="32398A93" w14:textId="77777777" w:rsidR="00753495" w:rsidRPr="00FC7496" w:rsidRDefault="00753495" w:rsidP="001D304D">
            <w:pPr>
              <w:pStyle w:val="TAC"/>
              <w:rPr>
                <w:sz w:val="10"/>
                <w:szCs w:val="10"/>
              </w:rPr>
            </w:pPr>
            <w:r w:rsidRPr="00FC7496">
              <w:rPr>
                <w:sz w:val="10"/>
                <w:szCs w:val="10"/>
              </w:rPr>
              <w:t>frame 248</w:t>
            </w:r>
          </w:p>
        </w:tc>
        <w:tc>
          <w:tcPr>
            <w:tcW w:w="567" w:type="dxa"/>
            <w:vAlign w:val="center"/>
          </w:tcPr>
          <w:p w14:paraId="6485F0E2" w14:textId="77777777" w:rsidR="00753495" w:rsidRPr="00FC7496" w:rsidRDefault="00753495" w:rsidP="001D304D">
            <w:pPr>
              <w:pStyle w:val="TAC"/>
              <w:rPr>
                <w:sz w:val="10"/>
                <w:szCs w:val="10"/>
              </w:rPr>
            </w:pPr>
            <w:r w:rsidRPr="00FC7496">
              <w:rPr>
                <w:sz w:val="10"/>
                <w:szCs w:val="10"/>
              </w:rPr>
              <w:t>frame 249</w:t>
            </w:r>
          </w:p>
        </w:tc>
        <w:tc>
          <w:tcPr>
            <w:tcW w:w="567" w:type="dxa"/>
            <w:shd w:val="clear" w:color="auto" w:fill="00B050"/>
            <w:vAlign w:val="center"/>
          </w:tcPr>
          <w:p w14:paraId="0176F2E2" w14:textId="77777777" w:rsidR="00753495" w:rsidRPr="00FC7496" w:rsidRDefault="00753495" w:rsidP="001D304D">
            <w:pPr>
              <w:pStyle w:val="TAC"/>
              <w:rPr>
                <w:sz w:val="10"/>
                <w:szCs w:val="10"/>
              </w:rPr>
            </w:pPr>
            <w:r w:rsidRPr="00FC7496">
              <w:rPr>
                <w:sz w:val="10"/>
                <w:szCs w:val="10"/>
              </w:rPr>
              <w:t>frame 250</w:t>
            </w:r>
          </w:p>
        </w:tc>
        <w:tc>
          <w:tcPr>
            <w:tcW w:w="567" w:type="dxa"/>
            <w:vAlign w:val="center"/>
          </w:tcPr>
          <w:p w14:paraId="4B508757" w14:textId="77777777" w:rsidR="00753495" w:rsidRPr="00FC7496" w:rsidRDefault="00753495" w:rsidP="001D304D">
            <w:pPr>
              <w:pStyle w:val="TAC"/>
              <w:rPr>
                <w:sz w:val="10"/>
                <w:szCs w:val="10"/>
              </w:rPr>
            </w:pPr>
            <w:r w:rsidRPr="00FC7496">
              <w:rPr>
                <w:sz w:val="10"/>
                <w:szCs w:val="10"/>
              </w:rPr>
              <w:t>frame 251</w:t>
            </w:r>
          </w:p>
        </w:tc>
        <w:tc>
          <w:tcPr>
            <w:tcW w:w="567" w:type="dxa"/>
            <w:shd w:val="clear" w:color="auto" w:fill="00B050"/>
            <w:vAlign w:val="center"/>
          </w:tcPr>
          <w:p w14:paraId="6B64FA22" w14:textId="77777777" w:rsidR="00753495" w:rsidRPr="00FC7496" w:rsidRDefault="00753495" w:rsidP="001D304D">
            <w:pPr>
              <w:pStyle w:val="TAC"/>
              <w:rPr>
                <w:sz w:val="10"/>
                <w:szCs w:val="10"/>
              </w:rPr>
            </w:pPr>
            <w:r w:rsidRPr="00FC7496">
              <w:rPr>
                <w:sz w:val="10"/>
                <w:szCs w:val="10"/>
              </w:rPr>
              <w:t>frame 252</w:t>
            </w:r>
          </w:p>
        </w:tc>
        <w:tc>
          <w:tcPr>
            <w:tcW w:w="567" w:type="dxa"/>
            <w:vAlign w:val="center"/>
          </w:tcPr>
          <w:p w14:paraId="1BDCD461" w14:textId="77777777" w:rsidR="00753495" w:rsidRPr="00FC7496" w:rsidRDefault="00753495" w:rsidP="001D304D">
            <w:pPr>
              <w:pStyle w:val="TAC"/>
              <w:rPr>
                <w:sz w:val="10"/>
                <w:szCs w:val="10"/>
              </w:rPr>
            </w:pPr>
            <w:r w:rsidRPr="00FC7496">
              <w:rPr>
                <w:sz w:val="10"/>
                <w:szCs w:val="10"/>
              </w:rPr>
              <w:t>frame 253</w:t>
            </w:r>
          </w:p>
        </w:tc>
        <w:tc>
          <w:tcPr>
            <w:tcW w:w="567" w:type="dxa"/>
            <w:shd w:val="clear" w:color="auto" w:fill="00B050"/>
            <w:vAlign w:val="center"/>
          </w:tcPr>
          <w:p w14:paraId="01CC419E" w14:textId="77777777" w:rsidR="00753495" w:rsidRPr="00FC7496" w:rsidRDefault="00753495" w:rsidP="001D304D">
            <w:pPr>
              <w:pStyle w:val="TAC"/>
              <w:rPr>
                <w:sz w:val="10"/>
                <w:szCs w:val="10"/>
              </w:rPr>
            </w:pPr>
            <w:r w:rsidRPr="00FC7496">
              <w:rPr>
                <w:sz w:val="10"/>
                <w:szCs w:val="10"/>
              </w:rPr>
              <w:t>frame 254</w:t>
            </w:r>
          </w:p>
        </w:tc>
        <w:tc>
          <w:tcPr>
            <w:tcW w:w="567" w:type="dxa"/>
            <w:vAlign w:val="center"/>
          </w:tcPr>
          <w:p w14:paraId="13FDFC9A" w14:textId="77777777" w:rsidR="00753495" w:rsidRPr="00FC7496" w:rsidRDefault="00753495" w:rsidP="001D304D">
            <w:pPr>
              <w:pStyle w:val="TAC"/>
              <w:rPr>
                <w:sz w:val="10"/>
                <w:szCs w:val="10"/>
              </w:rPr>
            </w:pPr>
            <w:r w:rsidRPr="00FC7496">
              <w:rPr>
                <w:sz w:val="10"/>
                <w:szCs w:val="10"/>
              </w:rPr>
              <w:t>frame 255</w:t>
            </w:r>
          </w:p>
        </w:tc>
      </w:tr>
    </w:tbl>
    <w:p w14:paraId="0422509D" w14:textId="77777777" w:rsidR="00753495" w:rsidRPr="00FC7496" w:rsidRDefault="00753495" w:rsidP="00753495"/>
    <w:p w14:paraId="337B55D3" w14:textId="77777777" w:rsidR="00753495" w:rsidRPr="00FC7496" w:rsidRDefault="00753495" w:rsidP="00753495">
      <w:pPr>
        <w:pStyle w:val="Heading4"/>
      </w:pPr>
      <w:r w:rsidRPr="00FC7496">
        <w:t>7A.2.2.3</w:t>
      </w:r>
      <w:r w:rsidRPr="00FC7496">
        <w:tab/>
        <w:t>SI-messages containing SIB3-NB, SIB4-NB, SIB5-NB, SIB14-NB, SIB16-NB</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77777777"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PSS/NSSS/NPBCH/NB-SIB1 transmissions.</w:t>
      </w:r>
    </w:p>
    <w:p w14:paraId="29C856C7" w14:textId="77777777" w:rsidR="00753495" w:rsidRPr="00FC7496" w:rsidRDefault="00753495" w:rsidP="00753495">
      <w:pPr>
        <w:rPr>
          <w:lang w:eastAsia="en-GB"/>
        </w:rPr>
      </w:pPr>
      <w:r w:rsidRPr="00FC7496">
        <w:t xml:space="preserve">The parameters for SI scheduling are contained in </w:t>
      </w:r>
      <w:r w:rsidRPr="00FC7496">
        <w:rPr>
          <w:lang w:eastAsia="en-GB"/>
        </w:rPr>
        <w:t>SystemInformationBlockType1-NB:</w:t>
      </w:r>
    </w:p>
    <w:p w14:paraId="05B5E172" w14:textId="77777777" w:rsidR="00753495" w:rsidRPr="00FC7496" w:rsidRDefault="00753495" w:rsidP="00753495">
      <w:r w:rsidRPr="00FC7496">
        <w:t>Configuration common for all SI messages:</w:t>
      </w:r>
    </w:p>
    <w:p w14:paraId="2D967B07" w14:textId="77777777" w:rsidR="00753495" w:rsidRPr="00FC7496" w:rsidRDefault="00753495" w:rsidP="00753495">
      <w:pPr>
        <w:pStyle w:val="B1"/>
        <w:rPr>
          <w:lang w:eastAsia="en-GB"/>
        </w:rPr>
      </w:pPr>
      <w:r w:rsidRPr="00FC7496">
        <w:t>-</w:t>
      </w:r>
      <w:r w:rsidRPr="00FC7496">
        <w:tab/>
      </w:r>
      <w:r w:rsidRPr="00FC7496">
        <w:rPr>
          <w:lang w:eastAsia="en-GB"/>
        </w:rPr>
        <w:t>Window size</w:t>
      </w:r>
    </w:p>
    <w:p w14:paraId="00FA8042" w14:textId="77777777" w:rsidR="00753495" w:rsidRPr="00FC7496" w:rsidRDefault="00753495" w:rsidP="00753495">
      <w:pPr>
        <w:pStyle w:val="B1"/>
        <w:rPr>
          <w:lang w:eastAsia="en-GB"/>
        </w:rPr>
      </w:pPr>
      <w:r w:rsidRPr="00FC7496">
        <w:t>-</w:t>
      </w:r>
      <w:r w:rsidRPr="00FC7496">
        <w:tab/>
      </w:r>
      <w:r w:rsidRPr="00FC7496">
        <w:rPr>
          <w:lang w:eastAsia="en-GB"/>
        </w:rPr>
        <w:t>Frame offset for scheduling</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77777777" w:rsidR="00753495" w:rsidRPr="00FC7496" w:rsidRDefault="00753495" w:rsidP="00753495">
      <w:pPr>
        <w:pStyle w:val="B1"/>
        <w:rPr>
          <w:lang w:eastAsia="en-GB"/>
        </w:rPr>
      </w:pPr>
      <w:r w:rsidRPr="00FC7496">
        <w:t>-</w:t>
      </w:r>
      <w:r w:rsidRPr="00FC7496">
        <w:tab/>
      </w:r>
      <w:r w:rsidRPr="00FC7496">
        <w:rPr>
          <w:lang w:eastAsia="en-GB"/>
        </w:rPr>
        <w:t>SIBs mapped to the SI-message</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77777777" w:rsidR="00753495" w:rsidRPr="00FC7496" w:rsidRDefault="00753495" w:rsidP="00753495">
      <w:pPr>
        <w:pStyle w:val="Heading5"/>
      </w:pPr>
      <w:r w:rsidRPr="00FC7496">
        <w:t>7A.2.2.3.1</w:t>
      </w:r>
      <w:r w:rsidRPr="00FC7496">
        <w:tab/>
        <w:t>SI combination 1 scheduling</w:t>
      </w:r>
    </w:p>
    <w:p w14:paraId="316A86E0" w14:textId="77777777" w:rsidR="00753495" w:rsidRPr="00FC7496" w:rsidRDefault="00753495" w:rsidP="00753495">
      <w:r w:rsidRPr="00FC7496">
        <w:t>TS 36.508 [3] clause 8.1.4.3 specifies configuration of SI combination 1 scheduling as shown in table 7A.2.1.3.1-1 with</w:t>
      </w:r>
    </w:p>
    <w:p w14:paraId="5EC50A1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6DD768B7" w14:textId="77777777" w:rsidR="00753495" w:rsidRPr="00FC7496" w:rsidRDefault="00753495" w:rsidP="00753495">
      <w:pPr>
        <w:pStyle w:val="B1"/>
        <w:rPr>
          <w:lang w:eastAsia="en-GB"/>
        </w:rPr>
      </w:pPr>
      <w:r w:rsidRPr="00FC7496">
        <w:rPr>
          <w:lang w:eastAsia="en-GB"/>
        </w:rPr>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77777777" w:rsidR="00753495" w:rsidRPr="00FC7496" w:rsidRDefault="00753495" w:rsidP="00753495">
      <w:pPr>
        <w:pStyle w:val="TH"/>
      </w:pPr>
      <w:r w:rsidRPr="00FC7496">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shd w:val="clear" w:color="auto" w:fill="auto"/>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shd w:val="clear" w:color="auto" w:fill="auto"/>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shd w:val="clear" w:color="auto" w:fill="auto"/>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shd w:val="clear" w:color="auto" w:fill="auto"/>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shd w:val="clear" w:color="auto" w:fill="auto"/>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shd w:val="clear" w:color="auto" w:fill="auto"/>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shd w:val="clear" w:color="auto" w:fill="auto"/>
            <w:vAlign w:val="center"/>
          </w:tcPr>
          <w:p w14:paraId="18356278" w14:textId="77777777" w:rsidR="00753495" w:rsidRPr="00FC7496" w:rsidRDefault="00753495" w:rsidP="001D304D">
            <w:pPr>
              <w:pStyle w:val="TAC"/>
              <w:rPr>
                <w:sz w:val="16"/>
                <w:szCs w:val="16"/>
                <w:lang w:eastAsia="en-GB"/>
              </w:rPr>
            </w:pPr>
          </w:p>
        </w:tc>
        <w:tc>
          <w:tcPr>
            <w:tcW w:w="452" w:type="dxa"/>
            <w:vMerge/>
            <w:shd w:val="clear" w:color="auto" w:fill="auto"/>
          </w:tcPr>
          <w:p w14:paraId="530F45FF" w14:textId="77777777" w:rsidR="00753495" w:rsidRPr="00FC7496" w:rsidRDefault="00753495" w:rsidP="001D304D">
            <w:pPr>
              <w:pStyle w:val="TAC"/>
              <w:rPr>
                <w:sz w:val="16"/>
                <w:szCs w:val="16"/>
                <w:lang w:eastAsia="en-GB"/>
              </w:rPr>
            </w:pPr>
          </w:p>
        </w:tc>
        <w:tc>
          <w:tcPr>
            <w:tcW w:w="236" w:type="dxa"/>
            <w:shd w:val="clear" w:color="auto" w:fill="auto"/>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shd w:val="clear" w:color="auto" w:fill="auto"/>
            <w:vAlign w:val="center"/>
          </w:tcPr>
          <w:p w14:paraId="186C5F02" w14:textId="77777777" w:rsidR="00753495" w:rsidRPr="00FC7496" w:rsidRDefault="00753495" w:rsidP="001D304D">
            <w:pPr>
              <w:pStyle w:val="TAC"/>
              <w:rPr>
                <w:sz w:val="16"/>
                <w:szCs w:val="16"/>
                <w:lang w:eastAsia="en-GB"/>
              </w:rPr>
            </w:pPr>
          </w:p>
        </w:tc>
        <w:tc>
          <w:tcPr>
            <w:tcW w:w="9892" w:type="dxa"/>
            <w:gridSpan w:val="41"/>
            <w:shd w:val="clear" w:color="auto" w:fill="auto"/>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shd w:val="clear" w:color="auto" w:fill="auto"/>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shd w:val="clear" w:color="auto" w:fill="auto"/>
          </w:tcPr>
          <w:p w14:paraId="506DF2B6" w14:textId="77777777" w:rsidR="00753495" w:rsidRPr="00FC7496" w:rsidRDefault="00753495" w:rsidP="001D304D">
            <w:pPr>
              <w:pStyle w:val="TAC"/>
              <w:rPr>
                <w:sz w:val="16"/>
                <w:szCs w:val="16"/>
                <w:lang w:eastAsia="en-GB"/>
              </w:rPr>
            </w:pPr>
          </w:p>
        </w:tc>
        <w:tc>
          <w:tcPr>
            <w:tcW w:w="236" w:type="dxa"/>
            <w:shd w:val="clear" w:color="auto" w:fill="auto"/>
          </w:tcPr>
          <w:p w14:paraId="2504FE6B" w14:textId="77777777" w:rsidR="00753495" w:rsidRPr="00FC7496" w:rsidRDefault="00753495" w:rsidP="001D304D">
            <w:pPr>
              <w:pStyle w:val="TAC"/>
              <w:rPr>
                <w:sz w:val="16"/>
                <w:szCs w:val="16"/>
                <w:lang w:eastAsia="en-GB"/>
              </w:rPr>
            </w:pPr>
          </w:p>
        </w:tc>
        <w:tc>
          <w:tcPr>
            <w:tcW w:w="236" w:type="dxa"/>
            <w:shd w:val="clear" w:color="auto" w:fill="auto"/>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shd w:val="clear" w:color="auto" w:fill="auto"/>
          </w:tcPr>
          <w:p w14:paraId="14D1740B" w14:textId="77777777" w:rsidR="00753495" w:rsidRPr="00FC7496" w:rsidRDefault="00753495" w:rsidP="001D304D">
            <w:pPr>
              <w:pStyle w:val="TAC"/>
              <w:rPr>
                <w:sz w:val="16"/>
                <w:szCs w:val="16"/>
                <w:lang w:eastAsia="en-GB"/>
              </w:rPr>
            </w:pPr>
          </w:p>
        </w:tc>
        <w:tc>
          <w:tcPr>
            <w:tcW w:w="236" w:type="dxa"/>
            <w:shd w:val="clear" w:color="auto" w:fill="auto"/>
          </w:tcPr>
          <w:p w14:paraId="425D98F8" w14:textId="77777777" w:rsidR="00753495" w:rsidRPr="00FC7496" w:rsidRDefault="00753495" w:rsidP="001D304D">
            <w:pPr>
              <w:pStyle w:val="TAC"/>
              <w:rPr>
                <w:sz w:val="16"/>
                <w:szCs w:val="16"/>
                <w:lang w:eastAsia="en-GB"/>
              </w:rPr>
            </w:pPr>
          </w:p>
        </w:tc>
        <w:tc>
          <w:tcPr>
            <w:tcW w:w="236" w:type="dxa"/>
            <w:shd w:val="clear" w:color="auto" w:fill="auto"/>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shd w:val="clear" w:color="auto" w:fill="auto"/>
          </w:tcPr>
          <w:p w14:paraId="30582DE8" w14:textId="77777777" w:rsidR="00753495" w:rsidRPr="00FC7496" w:rsidRDefault="00753495" w:rsidP="001D304D">
            <w:pPr>
              <w:pStyle w:val="TAC"/>
              <w:rPr>
                <w:sz w:val="16"/>
                <w:szCs w:val="16"/>
                <w:lang w:eastAsia="en-GB"/>
              </w:rPr>
            </w:pPr>
          </w:p>
        </w:tc>
        <w:tc>
          <w:tcPr>
            <w:tcW w:w="236" w:type="dxa"/>
            <w:shd w:val="clear" w:color="auto" w:fill="auto"/>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shd w:val="clear" w:color="auto" w:fill="auto"/>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shd w:val="clear" w:color="auto" w:fill="auto"/>
          </w:tcPr>
          <w:p w14:paraId="211B6E06" w14:textId="77777777" w:rsidR="00753495" w:rsidRPr="00FC7496" w:rsidRDefault="00753495" w:rsidP="001D304D">
            <w:pPr>
              <w:pStyle w:val="TAC"/>
              <w:rPr>
                <w:sz w:val="16"/>
                <w:szCs w:val="16"/>
                <w:lang w:eastAsia="en-GB"/>
              </w:rPr>
            </w:pPr>
          </w:p>
        </w:tc>
        <w:tc>
          <w:tcPr>
            <w:tcW w:w="236" w:type="dxa"/>
            <w:shd w:val="clear" w:color="auto" w:fill="auto"/>
          </w:tcPr>
          <w:p w14:paraId="3458A6E2" w14:textId="77777777" w:rsidR="00753495" w:rsidRPr="00FC7496" w:rsidRDefault="00753495" w:rsidP="001D304D">
            <w:pPr>
              <w:pStyle w:val="TAC"/>
              <w:rPr>
                <w:sz w:val="16"/>
                <w:szCs w:val="16"/>
                <w:lang w:eastAsia="en-GB"/>
              </w:rPr>
            </w:pPr>
          </w:p>
        </w:tc>
        <w:tc>
          <w:tcPr>
            <w:tcW w:w="236" w:type="dxa"/>
            <w:shd w:val="clear" w:color="auto" w:fill="auto"/>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shd w:val="clear" w:color="auto" w:fill="auto"/>
          </w:tcPr>
          <w:p w14:paraId="0E32FB3F" w14:textId="77777777" w:rsidR="00753495" w:rsidRPr="00FC7496" w:rsidRDefault="00753495" w:rsidP="001D304D">
            <w:pPr>
              <w:pStyle w:val="TAC"/>
              <w:rPr>
                <w:sz w:val="16"/>
                <w:szCs w:val="16"/>
                <w:lang w:eastAsia="en-GB"/>
              </w:rPr>
            </w:pPr>
          </w:p>
        </w:tc>
        <w:tc>
          <w:tcPr>
            <w:tcW w:w="236" w:type="dxa"/>
            <w:shd w:val="clear" w:color="auto" w:fill="auto"/>
          </w:tcPr>
          <w:p w14:paraId="54DD5888" w14:textId="77777777" w:rsidR="00753495" w:rsidRPr="00FC7496" w:rsidRDefault="00753495" w:rsidP="001D304D">
            <w:pPr>
              <w:pStyle w:val="TAC"/>
              <w:rPr>
                <w:sz w:val="16"/>
                <w:szCs w:val="16"/>
                <w:lang w:eastAsia="en-GB"/>
              </w:rPr>
            </w:pPr>
          </w:p>
        </w:tc>
        <w:tc>
          <w:tcPr>
            <w:tcW w:w="236" w:type="dxa"/>
            <w:shd w:val="clear" w:color="auto" w:fill="auto"/>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shd w:val="clear" w:color="auto" w:fill="auto"/>
          </w:tcPr>
          <w:p w14:paraId="1109D516" w14:textId="77777777" w:rsidR="00753495" w:rsidRPr="00FC7496" w:rsidRDefault="00753495" w:rsidP="001D304D">
            <w:pPr>
              <w:pStyle w:val="TAC"/>
              <w:rPr>
                <w:sz w:val="16"/>
                <w:szCs w:val="16"/>
                <w:lang w:eastAsia="en-GB"/>
              </w:rPr>
            </w:pPr>
          </w:p>
        </w:tc>
        <w:tc>
          <w:tcPr>
            <w:tcW w:w="236" w:type="dxa"/>
            <w:shd w:val="clear" w:color="auto" w:fill="auto"/>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shd w:val="clear" w:color="auto" w:fill="auto"/>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shd w:val="clear" w:color="auto" w:fill="auto"/>
          </w:tcPr>
          <w:p w14:paraId="2F92186D" w14:textId="77777777" w:rsidR="00753495" w:rsidRPr="00FC7496" w:rsidRDefault="00753495" w:rsidP="001D304D">
            <w:pPr>
              <w:pStyle w:val="TAC"/>
              <w:rPr>
                <w:sz w:val="16"/>
                <w:szCs w:val="16"/>
                <w:lang w:eastAsia="en-GB"/>
              </w:rPr>
            </w:pPr>
          </w:p>
        </w:tc>
        <w:tc>
          <w:tcPr>
            <w:tcW w:w="236" w:type="dxa"/>
            <w:shd w:val="clear" w:color="auto" w:fill="auto"/>
          </w:tcPr>
          <w:p w14:paraId="12BFDC20" w14:textId="77777777" w:rsidR="00753495" w:rsidRPr="00FC7496" w:rsidRDefault="00753495" w:rsidP="001D304D">
            <w:pPr>
              <w:pStyle w:val="TAC"/>
              <w:rPr>
                <w:sz w:val="16"/>
                <w:szCs w:val="16"/>
                <w:lang w:eastAsia="en-GB"/>
              </w:rPr>
            </w:pPr>
          </w:p>
        </w:tc>
        <w:tc>
          <w:tcPr>
            <w:tcW w:w="236" w:type="dxa"/>
            <w:shd w:val="clear" w:color="auto" w:fill="auto"/>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shd w:val="clear" w:color="auto" w:fill="auto"/>
          </w:tcPr>
          <w:p w14:paraId="623F486A" w14:textId="77777777" w:rsidR="00753495" w:rsidRPr="00FC7496" w:rsidRDefault="00753495" w:rsidP="001D304D">
            <w:pPr>
              <w:pStyle w:val="TAC"/>
              <w:rPr>
                <w:sz w:val="16"/>
                <w:szCs w:val="16"/>
                <w:lang w:eastAsia="en-GB"/>
              </w:rPr>
            </w:pPr>
          </w:p>
        </w:tc>
        <w:tc>
          <w:tcPr>
            <w:tcW w:w="236" w:type="dxa"/>
            <w:shd w:val="clear" w:color="auto" w:fill="auto"/>
          </w:tcPr>
          <w:p w14:paraId="30CA00D2" w14:textId="77777777" w:rsidR="00753495" w:rsidRPr="00FC7496" w:rsidRDefault="00753495" w:rsidP="001D304D">
            <w:pPr>
              <w:pStyle w:val="TAC"/>
              <w:rPr>
                <w:sz w:val="16"/>
                <w:szCs w:val="16"/>
                <w:lang w:eastAsia="en-GB"/>
              </w:rPr>
            </w:pPr>
          </w:p>
        </w:tc>
        <w:tc>
          <w:tcPr>
            <w:tcW w:w="236" w:type="dxa"/>
            <w:shd w:val="clear" w:color="auto" w:fill="auto"/>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shd w:val="clear" w:color="auto" w:fill="auto"/>
          </w:tcPr>
          <w:p w14:paraId="16673A94" w14:textId="77777777" w:rsidR="00753495" w:rsidRPr="00FC7496" w:rsidRDefault="00753495" w:rsidP="001D304D">
            <w:pPr>
              <w:pStyle w:val="TAC"/>
              <w:rPr>
                <w:sz w:val="16"/>
                <w:szCs w:val="16"/>
                <w:lang w:eastAsia="en-GB"/>
              </w:rPr>
            </w:pPr>
          </w:p>
        </w:tc>
        <w:tc>
          <w:tcPr>
            <w:tcW w:w="236" w:type="dxa"/>
            <w:shd w:val="clear" w:color="auto" w:fill="auto"/>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shd w:val="clear" w:color="auto" w:fill="auto"/>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shd w:val="clear" w:color="auto" w:fill="auto"/>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shd w:val="clear" w:color="auto" w:fill="auto"/>
          </w:tcPr>
          <w:p w14:paraId="6D87B889" w14:textId="77777777" w:rsidR="00753495" w:rsidRPr="00FC7496" w:rsidRDefault="00753495" w:rsidP="001D304D">
            <w:pPr>
              <w:pStyle w:val="TAC"/>
              <w:rPr>
                <w:sz w:val="16"/>
                <w:szCs w:val="16"/>
                <w:lang w:eastAsia="en-GB"/>
              </w:rPr>
            </w:pPr>
          </w:p>
        </w:tc>
        <w:tc>
          <w:tcPr>
            <w:tcW w:w="236" w:type="dxa"/>
            <w:shd w:val="clear" w:color="auto" w:fill="auto"/>
          </w:tcPr>
          <w:p w14:paraId="0ABF5569" w14:textId="77777777" w:rsidR="00753495" w:rsidRPr="00FC7496" w:rsidRDefault="00753495" w:rsidP="001D304D">
            <w:pPr>
              <w:pStyle w:val="TAC"/>
              <w:rPr>
                <w:sz w:val="16"/>
                <w:szCs w:val="16"/>
                <w:lang w:eastAsia="en-GB"/>
              </w:rPr>
            </w:pPr>
          </w:p>
        </w:tc>
        <w:tc>
          <w:tcPr>
            <w:tcW w:w="236" w:type="dxa"/>
            <w:shd w:val="clear" w:color="auto" w:fill="auto"/>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shd w:val="clear" w:color="auto" w:fill="auto"/>
          </w:tcPr>
          <w:p w14:paraId="19D0D95D" w14:textId="77777777" w:rsidR="00753495" w:rsidRPr="00FC7496" w:rsidRDefault="00753495" w:rsidP="001D304D">
            <w:pPr>
              <w:pStyle w:val="TAC"/>
              <w:rPr>
                <w:sz w:val="16"/>
                <w:szCs w:val="16"/>
                <w:lang w:eastAsia="en-GB"/>
              </w:rPr>
            </w:pPr>
          </w:p>
        </w:tc>
        <w:tc>
          <w:tcPr>
            <w:tcW w:w="236" w:type="dxa"/>
            <w:shd w:val="clear" w:color="auto" w:fill="auto"/>
          </w:tcPr>
          <w:p w14:paraId="7C2F7F73" w14:textId="77777777" w:rsidR="00753495" w:rsidRPr="00FC7496" w:rsidRDefault="00753495" w:rsidP="001D304D">
            <w:pPr>
              <w:pStyle w:val="TAC"/>
              <w:rPr>
                <w:sz w:val="16"/>
                <w:szCs w:val="16"/>
                <w:lang w:eastAsia="en-GB"/>
              </w:rPr>
            </w:pPr>
          </w:p>
        </w:tc>
        <w:tc>
          <w:tcPr>
            <w:tcW w:w="236" w:type="dxa"/>
            <w:shd w:val="clear" w:color="auto" w:fill="auto"/>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shd w:val="clear" w:color="auto" w:fill="auto"/>
          </w:tcPr>
          <w:p w14:paraId="6736099A" w14:textId="77777777" w:rsidR="00753495" w:rsidRPr="00FC7496" w:rsidRDefault="00753495" w:rsidP="001D304D">
            <w:pPr>
              <w:pStyle w:val="TAC"/>
              <w:rPr>
                <w:sz w:val="16"/>
                <w:szCs w:val="16"/>
                <w:lang w:eastAsia="en-GB"/>
              </w:rPr>
            </w:pPr>
          </w:p>
        </w:tc>
        <w:tc>
          <w:tcPr>
            <w:tcW w:w="236" w:type="dxa"/>
            <w:shd w:val="clear" w:color="auto" w:fill="auto"/>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shd w:val="clear" w:color="auto" w:fill="auto"/>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shd w:val="clear" w:color="auto" w:fill="auto"/>
          </w:tcPr>
          <w:p w14:paraId="1A4285A1" w14:textId="77777777" w:rsidR="00753495" w:rsidRPr="00FC7496" w:rsidRDefault="00753495" w:rsidP="001D304D">
            <w:pPr>
              <w:pStyle w:val="TAC"/>
              <w:rPr>
                <w:sz w:val="16"/>
                <w:szCs w:val="16"/>
                <w:lang w:eastAsia="en-GB"/>
              </w:rPr>
            </w:pPr>
          </w:p>
        </w:tc>
        <w:tc>
          <w:tcPr>
            <w:tcW w:w="236" w:type="dxa"/>
            <w:shd w:val="clear" w:color="auto" w:fill="auto"/>
          </w:tcPr>
          <w:p w14:paraId="050D31C8" w14:textId="77777777" w:rsidR="00753495" w:rsidRPr="00FC7496" w:rsidRDefault="00753495" w:rsidP="001D304D">
            <w:pPr>
              <w:pStyle w:val="TAC"/>
              <w:rPr>
                <w:sz w:val="16"/>
                <w:szCs w:val="16"/>
                <w:lang w:eastAsia="en-GB"/>
              </w:rPr>
            </w:pPr>
          </w:p>
        </w:tc>
        <w:tc>
          <w:tcPr>
            <w:tcW w:w="236" w:type="dxa"/>
            <w:shd w:val="clear" w:color="auto" w:fill="auto"/>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shd w:val="clear" w:color="auto" w:fill="auto"/>
          </w:tcPr>
          <w:p w14:paraId="39BEB973" w14:textId="77777777" w:rsidR="00753495" w:rsidRPr="00FC7496" w:rsidRDefault="00753495" w:rsidP="001D304D">
            <w:pPr>
              <w:pStyle w:val="TAC"/>
              <w:rPr>
                <w:sz w:val="16"/>
                <w:szCs w:val="16"/>
                <w:lang w:eastAsia="en-GB"/>
              </w:rPr>
            </w:pPr>
          </w:p>
        </w:tc>
        <w:tc>
          <w:tcPr>
            <w:tcW w:w="236" w:type="dxa"/>
            <w:shd w:val="clear" w:color="auto" w:fill="auto"/>
          </w:tcPr>
          <w:p w14:paraId="64DD42D2" w14:textId="77777777" w:rsidR="00753495" w:rsidRPr="00FC7496" w:rsidRDefault="00753495" w:rsidP="001D304D">
            <w:pPr>
              <w:pStyle w:val="TAC"/>
              <w:rPr>
                <w:sz w:val="16"/>
                <w:szCs w:val="16"/>
                <w:lang w:eastAsia="en-GB"/>
              </w:rPr>
            </w:pPr>
          </w:p>
        </w:tc>
        <w:tc>
          <w:tcPr>
            <w:tcW w:w="236" w:type="dxa"/>
            <w:shd w:val="clear" w:color="auto" w:fill="auto"/>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shd w:val="clear" w:color="auto" w:fill="auto"/>
          </w:tcPr>
          <w:p w14:paraId="436C4D51" w14:textId="77777777" w:rsidR="00753495" w:rsidRPr="00FC7496" w:rsidRDefault="00753495" w:rsidP="001D304D">
            <w:pPr>
              <w:pStyle w:val="TAC"/>
              <w:rPr>
                <w:sz w:val="16"/>
                <w:szCs w:val="16"/>
                <w:lang w:eastAsia="en-GB"/>
              </w:rPr>
            </w:pPr>
          </w:p>
        </w:tc>
        <w:tc>
          <w:tcPr>
            <w:tcW w:w="236" w:type="dxa"/>
            <w:shd w:val="clear" w:color="auto" w:fill="auto"/>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shd w:val="clear" w:color="auto" w:fill="auto"/>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shd w:val="clear" w:color="auto" w:fill="auto"/>
          </w:tcPr>
          <w:p w14:paraId="6578ADB3" w14:textId="77777777" w:rsidR="00753495" w:rsidRPr="00FC7496" w:rsidRDefault="00753495" w:rsidP="001D304D">
            <w:pPr>
              <w:pStyle w:val="TAC"/>
              <w:rPr>
                <w:sz w:val="16"/>
                <w:szCs w:val="16"/>
                <w:lang w:eastAsia="en-GB"/>
              </w:rPr>
            </w:pPr>
          </w:p>
        </w:tc>
        <w:tc>
          <w:tcPr>
            <w:tcW w:w="236" w:type="dxa"/>
            <w:shd w:val="clear" w:color="auto" w:fill="auto"/>
          </w:tcPr>
          <w:p w14:paraId="61AC89A6" w14:textId="77777777" w:rsidR="00753495" w:rsidRPr="00FC7496" w:rsidRDefault="00753495" w:rsidP="001D304D">
            <w:pPr>
              <w:pStyle w:val="TAC"/>
              <w:rPr>
                <w:sz w:val="16"/>
                <w:szCs w:val="16"/>
                <w:lang w:eastAsia="en-GB"/>
              </w:rPr>
            </w:pPr>
          </w:p>
        </w:tc>
        <w:tc>
          <w:tcPr>
            <w:tcW w:w="236" w:type="dxa"/>
            <w:shd w:val="clear" w:color="auto" w:fill="auto"/>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shd w:val="clear" w:color="auto" w:fill="auto"/>
          </w:tcPr>
          <w:p w14:paraId="4FDE3EF9" w14:textId="77777777" w:rsidR="00753495" w:rsidRPr="00FC7496" w:rsidRDefault="00753495" w:rsidP="001D304D">
            <w:pPr>
              <w:pStyle w:val="TAC"/>
              <w:rPr>
                <w:sz w:val="16"/>
                <w:szCs w:val="16"/>
                <w:lang w:eastAsia="en-GB"/>
              </w:rPr>
            </w:pPr>
          </w:p>
        </w:tc>
        <w:tc>
          <w:tcPr>
            <w:tcW w:w="236" w:type="dxa"/>
            <w:shd w:val="clear" w:color="auto" w:fill="auto"/>
          </w:tcPr>
          <w:p w14:paraId="1C22B2B2" w14:textId="77777777" w:rsidR="00753495" w:rsidRPr="00FC7496" w:rsidRDefault="00753495" w:rsidP="001D304D">
            <w:pPr>
              <w:pStyle w:val="TAC"/>
              <w:rPr>
                <w:sz w:val="16"/>
                <w:szCs w:val="16"/>
                <w:lang w:eastAsia="en-GB"/>
              </w:rPr>
            </w:pPr>
          </w:p>
        </w:tc>
        <w:tc>
          <w:tcPr>
            <w:tcW w:w="236" w:type="dxa"/>
            <w:shd w:val="clear" w:color="auto" w:fill="auto"/>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shd w:val="clear" w:color="auto" w:fill="auto"/>
          </w:tcPr>
          <w:p w14:paraId="31329C6D" w14:textId="77777777" w:rsidR="00753495" w:rsidRPr="00FC7496" w:rsidRDefault="00753495" w:rsidP="001D304D">
            <w:pPr>
              <w:pStyle w:val="TAC"/>
              <w:rPr>
                <w:sz w:val="16"/>
                <w:szCs w:val="16"/>
                <w:lang w:eastAsia="en-GB"/>
              </w:rPr>
            </w:pPr>
          </w:p>
        </w:tc>
        <w:tc>
          <w:tcPr>
            <w:tcW w:w="236" w:type="dxa"/>
            <w:shd w:val="clear" w:color="auto" w:fill="auto"/>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shd w:val="clear" w:color="auto" w:fill="auto"/>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shd w:val="clear" w:color="auto" w:fill="auto"/>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shd w:val="clear" w:color="auto" w:fill="auto"/>
          </w:tcPr>
          <w:p w14:paraId="0479B75B" w14:textId="77777777" w:rsidR="00753495" w:rsidRPr="00FC7496" w:rsidRDefault="00753495" w:rsidP="001D304D">
            <w:pPr>
              <w:pStyle w:val="TAC"/>
              <w:rPr>
                <w:sz w:val="16"/>
                <w:szCs w:val="16"/>
                <w:lang w:eastAsia="en-GB"/>
              </w:rPr>
            </w:pPr>
          </w:p>
        </w:tc>
        <w:tc>
          <w:tcPr>
            <w:tcW w:w="236" w:type="dxa"/>
            <w:shd w:val="clear" w:color="auto" w:fill="auto"/>
          </w:tcPr>
          <w:p w14:paraId="4C7BDE32" w14:textId="77777777" w:rsidR="00753495" w:rsidRPr="00FC7496" w:rsidRDefault="00753495" w:rsidP="001D304D">
            <w:pPr>
              <w:pStyle w:val="TAC"/>
              <w:rPr>
                <w:sz w:val="16"/>
                <w:szCs w:val="16"/>
                <w:lang w:eastAsia="en-GB"/>
              </w:rPr>
            </w:pPr>
          </w:p>
        </w:tc>
        <w:tc>
          <w:tcPr>
            <w:tcW w:w="236" w:type="dxa"/>
            <w:shd w:val="clear" w:color="auto" w:fill="auto"/>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shd w:val="clear" w:color="auto" w:fill="auto"/>
          </w:tcPr>
          <w:p w14:paraId="1086ABE9" w14:textId="77777777" w:rsidR="00753495" w:rsidRPr="00FC7496" w:rsidRDefault="00753495" w:rsidP="001D304D">
            <w:pPr>
              <w:pStyle w:val="TAC"/>
              <w:rPr>
                <w:sz w:val="16"/>
                <w:szCs w:val="16"/>
                <w:lang w:eastAsia="en-GB"/>
              </w:rPr>
            </w:pPr>
          </w:p>
        </w:tc>
        <w:tc>
          <w:tcPr>
            <w:tcW w:w="236" w:type="dxa"/>
            <w:shd w:val="clear" w:color="auto" w:fill="auto"/>
          </w:tcPr>
          <w:p w14:paraId="197DB807" w14:textId="77777777" w:rsidR="00753495" w:rsidRPr="00FC7496" w:rsidRDefault="00753495" w:rsidP="001D304D">
            <w:pPr>
              <w:pStyle w:val="TAC"/>
              <w:rPr>
                <w:sz w:val="16"/>
                <w:szCs w:val="16"/>
                <w:lang w:eastAsia="en-GB"/>
              </w:rPr>
            </w:pPr>
          </w:p>
        </w:tc>
        <w:tc>
          <w:tcPr>
            <w:tcW w:w="236" w:type="dxa"/>
            <w:shd w:val="clear" w:color="auto" w:fill="auto"/>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shd w:val="clear" w:color="auto" w:fill="auto"/>
          </w:tcPr>
          <w:p w14:paraId="5FB9F8EA" w14:textId="77777777" w:rsidR="00753495" w:rsidRPr="00FC7496" w:rsidRDefault="00753495" w:rsidP="001D304D">
            <w:pPr>
              <w:pStyle w:val="TAC"/>
              <w:rPr>
                <w:sz w:val="16"/>
                <w:szCs w:val="16"/>
                <w:lang w:eastAsia="en-GB"/>
              </w:rPr>
            </w:pPr>
          </w:p>
        </w:tc>
        <w:tc>
          <w:tcPr>
            <w:tcW w:w="236" w:type="dxa"/>
            <w:shd w:val="clear" w:color="auto" w:fill="auto"/>
          </w:tcPr>
          <w:p w14:paraId="7C8F0910" w14:textId="77777777" w:rsidR="00753495" w:rsidRPr="00FC7496" w:rsidRDefault="00753495" w:rsidP="001D304D">
            <w:pPr>
              <w:pStyle w:val="TAC"/>
              <w:rPr>
                <w:sz w:val="16"/>
                <w:szCs w:val="16"/>
                <w:lang w:eastAsia="en-GB"/>
              </w:rPr>
            </w:pPr>
          </w:p>
        </w:tc>
        <w:tc>
          <w:tcPr>
            <w:tcW w:w="236" w:type="dxa"/>
            <w:shd w:val="clear" w:color="auto" w:fill="auto"/>
          </w:tcPr>
          <w:p w14:paraId="165BA5C6" w14:textId="77777777" w:rsidR="00753495" w:rsidRPr="00FC7496" w:rsidRDefault="00753495" w:rsidP="001D304D">
            <w:pPr>
              <w:pStyle w:val="TAC"/>
              <w:rPr>
                <w:sz w:val="16"/>
                <w:szCs w:val="16"/>
                <w:lang w:eastAsia="en-GB"/>
              </w:rPr>
            </w:pPr>
          </w:p>
        </w:tc>
        <w:tc>
          <w:tcPr>
            <w:tcW w:w="236" w:type="dxa"/>
            <w:shd w:val="clear" w:color="auto" w:fill="auto"/>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shd w:val="clear" w:color="auto" w:fill="auto"/>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shd w:val="clear" w:color="auto" w:fill="auto"/>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shd w:val="clear" w:color="auto" w:fill="auto"/>
          </w:tcPr>
          <w:p w14:paraId="59531485" w14:textId="77777777" w:rsidR="00753495" w:rsidRPr="00FC7496" w:rsidRDefault="00753495" w:rsidP="001D304D">
            <w:pPr>
              <w:pStyle w:val="TAC"/>
              <w:rPr>
                <w:sz w:val="16"/>
                <w:szCs w:val="16"/>
                <w:lang w:eastAsia="en-GB"/>
              </w:rPr>
            </w:pPr>
          </w:p>
        </w:tc>
        <w:tc>
          <w:tcPr>
            <w:tcW w:w="236" w:type="dxa"/>
            <w:shd w:val="clear" w:color="auto" w:fill="auto"/>
          </w:tcPr>
          <w:p w14:paraId="63471093" w14:textId="77777777" w:rsidR="00753495" w:rsidRPr="00FC7496" w:rsidRDefault="00753495" w:rsidP="001D304D">
            <w:pPr>
              <w:pStyle w:val="TAC"/>
              <w:rPr>
                <w:sz w:val="16"/>
                <w:szCs w:val="16"/>
                <w:lang w:eastAsia="en-GB"/>
              </w:rPr>
            </w:pPr>
          </w:p>
        </w:tc>
        <w:tc>
          <w:tcPr>
            <w:tcW w:w="236" w:type="dxa"/>
            <w:shd w:val="clear" w:color="auto" w:fill="auto"/>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shd w:val="clear" w:color="auto" w:fill="auto"/>
          </w:tcPr>
          <w:p w14:paraId="234AF621" w14:textId="77777777" w:rsidR="00753495" w:rsidRPr="00FC7496" w:rsidRDefault="00753495" w:rsidP="001D304D">
            <w:pPr>
              <w:pStyle w:val="TAC"/>
              <w:rPr>
                <w:sz w:val="16"/>
                <w:szCs w:val="16"/>
                <w:lang w:eastAsia="en-GB"/>
              </w:rPr>
            </w:pPr>
          </w:p>
        </w:tc>
        <w:tc>
          <w:tcPr>
            <w:tcW w:w="236" w:type="dxa"/>
            <w:shd w:val="clear" w:color="auto" w:fill="auto"/>
          </w:tcPr>
          <w:p w14:paraId="0DD10D0F" w14:textId="77777777" w:rsidR="00753495" w:rsidRPr="00FC7496" w:rsidRDefault="00753495" w:rsidP="001D304D">
            <w:pPr>
              <w:pStyle w:val="TAC"/>
              <w:rPr>
                <w:sz w:val="16"/>
                <w:szCs w:val="16"/>
                <w:lang w:eastAsia="en-GB"/>
              </w:rPr>
            </w:pPr>
          </w:p>
        </w:tc>
        <w:tc>
          <w:tcPr>
            <w:tcW w:w="236" w:type="dxa"/>
            <w:shd w:val="clear" w:color="auto" w:fill="auto"/>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shd w:val="clear" w:color="auto" w:fill="auto"/>
          </w:tcPr>
          <w:p w14:paraId="2328B315" w14:textId="77777777" w:rsidR="00753495" w:rsidRPr="00FC7496" w:rsidRDefault="00753495" w:rsidP="001D304D">
            <w:pPr>
              <w:pStyle w:val="TAC"/>
              <w:rPr>
                <w:sz w:val="16"/>
                <w:szCs w:val="16"/>
                <w:lang w:eastAsia="en-GB"/>
              </w:rPr>
            </w:pPr>
          </w:p>
        </w:tc>
        <w:tc>
          <w:tcPr>
            <w:tcW w:w="236" w:type="dxa"/>
            <w:shd w:val="clear" w:color="auto" w:fill="auto"/>
          </w:tcPr>
          <w:p w14:paraId="6B6B0245" w14:textId="77777777" w:rsidR="00753495" w:rsidRPr="00FC7496" w:rsidRDefault="00753495" w:rsidP="001D304D">
            <w:pPr>
              <w:pStyle w:val="TAC"/>
              <w:rPr>
                <w:sz w:val="16"/>
                <w:szCs w:val="16"/>
                <w:lang w:eastAsia="en-GB"/>
              </w:rPr>
            </w:pPr>
          </w:p>
        </w:tc>
        <w:tc>
          <w:tcPr>
            <w:tcW w:w="236" w:type="dxa"/>
            <w:shd w:val="clear" w:color="auto" w:fill="auto"/>
          </w:tcPr>
          <w:p w14:paraId="03430283" w14:textId="77777777" w:rsidR="00753495" w:rsidRPr="00FC7496" w:rsidRDefault="00753495" w:rsidP="001D304D">
            <w:pPr>
              <w:pStyle w:val="TAC"/>
              <w:rPr>
                <w:sz w:val="16"/>
                <w:szCs w:val="16"/>
                <w:lang w:eastAsia="en-GB"/>
              </w:rPr>
            </w:pPr>
          </w:p>
        </w:tc>
        <w:tc>
          <w:tcPr>
            <w:tcW w:w="236" w:type="dxa"/>
            <w:shd w:val="clear" w:color="auto" w:fill="auto"/>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shd w:val="clear" w:color="auto" w:fill="auto"/>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shd w:val="clear" w:color="auto" w:fill="auto"/>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shd w:val="clear" w:color="auto" w:fill="auto"/>
          </w:tcPr>
          <w:p w14:paraId="6771B3C1" w14:textId="77777777" w:rsidR="00753495" w:rsidRPr="00FC7496" w:rsidRDefault="00753495" w:rsidP="001D304D">
            <w:pPr>
              <w:pStyle w:val="TAC"/>
              <w:rPr>
                <w:sz w:val="16"/>
                <w:szCs w:val="16"/>
                <w:lang w:eastAsia="en-GB"/>
              </w:rPr>
            </w:pPr>
          </w:p>
        </w:tc>
        <w:tc>
          <w:tcPr>
            <w:tcW w:w="236" w:type="dxa"/>
            <w:shd w:val="clear" w:color="auto" w:fill="auto"/>
          </w:tcPr>
          <w:p w14:paraId="1009DA25" w14:textId="77777777" w:rsidR="00753495" w:rsidRPr="00FC7496" w:rsidRDefault="00753495" w:rsidP="001D304D">
            <w:pPr>
              <w:pStyle w:val="TAC"/>
              <w:rPr>
                <w:sz w:val="16"/>
                <w:szCs w:val="16"/>
                <w:lang w:eastAsia="en-GB"/>
              </w:rPr>
            </w:pPr>
          </w:p>
        </w:tc>
        <w:tc>
          <w:tcPr>
            <w:tcW w:w="236" w:type="dxa"/>
            <w:shd w:val="clear" w:color="auto" w:fill="auto"/>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shd w:val="clear" w:color="auto" w:fill="auto"/>
          </w:tcPr>
          <w:p w14:paraId="30DEDED8" w14:textId="77777777" w:rsidR="00753495" w:rsidRPr="00FC7496" w:rsidRDefault="00753495" w:rsidP="001D304D">
            <w:pPr>
              <w:pStyle w:val="TAC"/>
              <w:rPr>
                <w:sz w:val="16"/>
                <w:szCs w:val="16"/>
                <w:lang w:eastAsia="en-GB"/>
              </w:rPr>
            </w:pPr>
          </w:p>
        </w:tc>
        <w:tc>
          <w:tcPr>
            <w:tcW w:w="236" w:type="dxa"/>
            <w:shd w:val="clear" w:color="auto" w:fill="auto"/>
          </w:tcPr>
          <w:p w14:paraId="7117E280" w14:textId="77777777" w:rsidR="00753495" w:rsidRPr="00FC7496" w:rsidRDefault="00753495" w:rsidP="001D304D">
            <w:pPr>
              <w:pStyle w:val="TAC"/>
              <w:rPr>
                <w:sz w:val="16"/>
                <w:szCs w:val="16"/>
                <w:lang w:eastAsia="en-GB"/>
              </w:rPr>
            </w:pPr>
          </w:p>
        </w:tc>
        <w:tc>
          <w:tcPr>
            <w:tcW w:w="236" w:type="dxa"/>
            <w:shd w:val="clear" w:color="auto" w:fill="auto"/>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shd w:val="clear" w:color="auto" w:fill="auto"/>
          </w:tcPr>
          <w:p w14:paraId="385E86A4" w14:textId="77777777" w:rsidR="00753495" w:rsidRPr="00FC7496" w:rsidRDefault="00753495" w:rsidP="001D304D">
            <w:pPr>
              <w:pStyle w:val="TAC"/>
              <w:rPr>
                <w:sz w:val="16"/>
                <w:szCs w:val="16"/>
                <w:lang w:eastAsia="en-GB"/>
              </w:rPr>
            </w:pPr>
          </w:p>
        </w:tc>
        <w:tc>
          <w:tcPr>
            <w:tcW w:w="236" w:type="dxa"/>
            <w:shd w:val="clear" w:color="auto" w:fill="auto"/>
          </w:tcPr>
          <w:p w14:paraId="1D600B4F" w14:textId="77777777" w:rsidR="00753495" w:rsidRPr="00FC7496" w:rsidRDefault="00753495" w:rsidP="001D304D">
            <w:pPr>
              <w:pStyle w:val="TAC"/>
              <w:rPr>
                <w:sz w:val="16"/>
                <w:szCs w:val="16"/>
                <w:lang w:eastAsia="en-GB"/>
              </w:rPr>
            </w:pPr>
          </w:p>
        </w:tc>
        <w:tc>
          <w:tcPr>
            <w:tcW w:w="236" w:type="dxa"/>
            <w:shd w:val="clear" w:color="auto" w:fill="auto"/>
          </w:tcPr>
          <w:p w14:paraId="089EA55A" w14:textId="77777777" w:rsidR="00753495" w:rsidRPr="00FC7496" w:rsidRDefault="00753495" w:rsidP="001D304D">
            <w:pPr>
              <w:pStyle w:val="TAC"/>
              <w:rPr>
                <w:sz w:val="16"/>
                <w:szCs w:val="16"/>
                <w:lang w:eastAsia="en-GB"/>
              </w:rPr>
            </w:pPr>
          </w:p>
        </w:tc>
        <w:tc>
          <w:tcPr>
            <w:tcW w:w="236" w:type="dxa"/>
            <w:shd w:val="clear" w:color="auto" w:fill="auto"/>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shd w:val="clear" w:color="auto" w:fill="auto"/>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shd w:val="clear" w:color="auto" w:fill="auto"/>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shd w:val="clear" w:color="auto" w:fill="auto"/>
          </w:tcPr>
          <w:p w14:paraId="3D452D31" w14:textId="77777777" w:rsidR="00753495" w:rsidRPr="00FC7496" w:rsidRDefault="00753495" w:rsidP="001D304D">
            <w:pPr>
              <w:pStyle w:val="TAC"/>
              <w:rPr>
                <w:sz w:val="16"/>
                <w:szCs w:val="16"/>
                <w:lang w:eastAsia="en-GB"/>
              </w:rPr>
            </w:pPr>
          </w:p>
        </w:tc>
        <w:tc>
          <w:tcPr>
            <w:tcW w:w="236" w:type="dxa"/>
            <w:shd w:val="clear" w:color="auto" w:fill="auto"/>
          </w:tcPr>
          <w:p w14:paraId="21E38579" w14:textId="77777777" w:rsidR="00753495" w:rsidRPr="00FC7496" w:rsidRDefault="00753495" w:rsidP="001D304D">
            <w:pPr>
              <w:pStyle w:val="TAC"/>
              <w:rPr>
                <w:sz w:val="16"/>
                <w:szCs w:val="16"/>
                <w:lang w:eastAsia="en-GB"/>
              </w:rPr>
            </w:pPr>
          </w:p>
        </w:tc>
        <w:tc>
          <w:tcPr>
            <w:tcW w:w="236" w:type="dxa"/>
            <w:shd w:val="clear" w:color="auto" w:fill="auto"/>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shd w:val="clear" w:color="auto" w:fill="auto"/>
          </w:tcPr>
          <w:p w14:paraId="15066E21" w14:textId="77777777" w:rsidR="00753495" w:rsidRPr="00FC7496" w:rsidRDefault="00753495" w:rsidP="001D304D">
            <w:pPr>
              <w:pStyle w:val="TAC"/>
              <w:rPr>
                <w:sz w:val="16"/>
                <w:szCs w:val="16"/>
                <w:lang w:eastAsia="en-GB"/>
              </w:rPr>
            </w:pPr>
          </w:p>
        </w:tc>
        <w:tc>
          <w:tcPr>
            <w:tcW w:w="236" w:type="dxa"/>
            <w:shd w:val="clear" w:color="auto" w:fill="auto"/>
          </w:tcPr>
          <w:p w14:paraId="32BBB64A" w14:textId="77777777" w:rsidR="00753495" w:rsidRPr="00FC7496" w:rsidRDefault="00753495" w:rsidP="001D304D">
            <w:pPr>
              <w:pStyle w:val="TAC"/>
              <w:rPr>
                <w:sz w:val="16"/>
                <w:szCs w:val="16"/>
                <w:lang w:eastAsia="en-GB"/>
              </w:rPr>
            </w:pPr>
          </w:p>
        </w:tc>
        <w:tc>
          <w:tcPr>
            <w:tcW w:w="236" w:type="dxa"/>
            <w:shd w:val="clear" w:color="auto" w:fill="auto"/>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shd w:val="clear" w:color="auto" w:fill="auto"/>
          </w:tcPr>
          <w:p w14:paraId="1E5849F4" w14:textId="77777777" w:rsidR="00753495" w:rsidRPr="00FC7496" w:rsidRDefault="00753495" w:rsidP="001D304D">
            <w:pPr>
              <w:pStyle w:val="TAC"/>
              <w:rPr>
                <w:sz w:val="16"/>
                <w:szCs w:val="16"/>
                <w:lang w:eastAsia="en-GB"/>
              </w:rPr>
            </w:pPr>
          </w:p>
        </w:tc>
        <w:tc>
          <w:tcPr>
            <w:tcW w:w="236" w:type="dxa"/>
            <w:shd w:val="clear" w:color="auto" w:fill="auto"/>
          </w:tcPr>
          <w:p w14:paraId="3C19D6AE" w14:textId="77777777" w:rsidR="00753495" w:rsidRPr="00FC7496" w:rsidRDefault="00753495" w:rsidP="001D304D">
            <w:pPr>
              <w:pStyle w:val="TAC"/>
              <w:rPr>
                <w:sz w:val="16"/>
                <w:szCs w:val="16"/>
                <w:lang w:eastAsia="en-GB"/>
              </w:rPr>
            </w:pPr>
          </w:p>
        </w:tc>
        <w:tc>
          <w:tcPr>
            <w:tcW w:w="236" w:type="dxa"/>
            <w:shd w:val="clear" w:color="auto" w:fill="auto"/>
          </w:tcPr>
          <w:p w14:paraId="464D9E2A" w14:textId="77777777" w:rsidR="00753495" w:rsidRPr="00FC7496" w:rsidRDefault="00753495" w:rsidP="001D304D">
            <w:pPr>
              <w:pStyle w:val="TAC"/>
              <w:rPr>
                <w:sz w:val="16"/>
                <w:szCs w:val="16"/>
                <w:lang w:eastAsia="en-GB"/>
              </w:rPr>
            </w:pPr>
          </w:p>
        </w:tc>
        <w:tc>
          <w:tcPr>
            <w:tcW w:w="236" w:type="dxa"/>
            <w:shd w:val="clear" w:color="auto" w:fill="auto"/>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shd w:val="clear" w:color="auto" w:fill="auto"/>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shd w:val="clear" w:color="auto" w:fill="auto"/>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shd w:val="clear" w:color="auto" w:fill="auto"/>
          </w:tcPr>
          <w:p w14:paraId="19FAE395" w14:textId="77777777" w:rsidR="00753495" w:rsidRPr="00FC7496" w:rsidRDefault="00753495" w:rsidP="001D304D">
            <w:pPr>
              <w:pStyle w:val="TAC"/>
              <w:rPr>
                <w:sz w:val="16"/>
                <w:szCs w:val="16"/>
                <w:lang w:eastAsia="en-GB"/>
              </w:rPr>
            </w:pPr>
          </w:p>
        </w:tc>
        <w:tc>
          <w:tcPr>
            <w:tcW w:w="236" w:type="dxa"/>
            <w:shd w:val="clear" w:color="auto" w:fill="auto"/>
          </w:tcPr>
          <w:p w14:paraId="48F9856C" w14:textId="77777777" w:rsidR="00753495" w:rsidRPr="00FC7496" w:rsidRDefault="00753495" w:rsidP="001D304D">
            <w:pPr>
              <w:pStyle w:val="TAC"/>
              <w:rPr>
                <w:sz w:val="16"/>
                <w:szCs w:val="16"/>
                <w:lang w:eastAsia="en-GB"/>
              </w:rPr>
            </w:pPr>
          </w:p>
        </w:tc>
        <w:tc>
          <w:tcPr>
            <w:tcW w:w="236" w:type="dxa"/>
            <w:shd w:val="clear" w:color="auto" w:fill="auto"/>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shd w:val="clear" w:color="auto" w:fill="auto"/>
          </w:tcPr>
          <w:p w14:paraId="1A0196D2" w14:textId="77777777" w:rsidR="00753495" w:rsidRPr="00FC7496" w:rsidRDefault="00753495" w:rsidP="001D304D">
            <w:pPr>
              <w:pStyle w:val="TAC"/>
              <w:rPr>
                <w:sz w:val="16"/>
                <w:szCs w:val="16"/>
                <w:lang w:eastAsia="en-GB"/>
              </w:rPr>
            </w:pPr>
          </w:p>
        </w:tc>
        <w:tc>
          <w:tcPr>
            <w:tcW w:w="236" w:type="dxa"/>
            <w:shd w:val="clear" w:color="auto" w:fill="auto"/>
          </w:tcPr>
          <w:p w14:paraId="4A03C723" w14:textId="77777777" w:rsidR="00753495" w:rsidRPr="00FC7496" w:rsidRDefault="00753495" w:rsidP="001D304D">
            <w:pPr>
              <w:pStyle w:val="TAC"/>
              <w:rPr>
                <w:sz w:val="16"/>
                <w:szCs w:val="16"/>
                <w:lang w:eastAsia="en-GB"/>
              </w:rPr>
            </w:pPr>
          </w:p>
        </w:tc>
        <w:tc>
          <w:tcPr>
            <w:tcW w:w="236" w:type="dxa"/>
            <w:shd w:val="clear" w:color="auto" w:fill="auto"/>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shd w:val="clear" w:color="auto" w:fill="auto"/>
          </w:tcPr>
          <w:p w14:paraId="27698C5D" w14:textId="77777777" w:rsidR="00753495" w:rsidRPr="00FC7496" w:rsidRDefault="00753495" w:rsidP="001D304D">
            <w:pPr>
              <w:pStyle w:val="TAC"/>
              <w:rPr>
                <w:sz w:val="16"/>
                <w:szCs w:val="16"/>
                <w:lang w:eastAsia="en-GB"/>
              </w:rPr>
            </w:pPr>
          </w:p>
        </w:tc>
        <w:tc>
          <w:tcPr>
            <w:tcW w:w="236" w:type="dxa"/>
            <w:shd w:val="clear" w:color="auto" w:fill="auto"/>
          </w:tcPr>
          <w:p w14:paraId="173A906C" w14:textId="77777777" w:rsidR="00753495" w:rsidRPr="00FC7496" w:rsidRDefault="00753495" w:rsidP="001D304D">
            <w:pPr>
              <w:pStyle w:val="TAC"/>
              <w:rPr>
                <w:sz w:val="16"/>
                <w:szCs w:val="16"/>
                <w:lang w:eastAsia="en-GB"/>
              </w:rPr>
            </w:pPr>
          </w:p>
        </w:tc>
        <w:tc>
          <w:tcPr>
            <w:tcW w:w="236" w:type="dxa"/>
            <w:shd w:val="clear" w:color="auto" w:fill="auto"/>
          </w:tcPr>
          <w:p w14:paraId="3CC34166" w14:textId="77777777" w:rsidR="00753495" w:rsidRPr="00FC7496" w:rsidRDefault="00753495" w:rsidP="001D304D">
            <w:pPr>
              <w:pStyle w:val="TAC"/>
              <w:rPr>
                <w:sz w:val="16"/>
                <w:szCs w:val="16"/>
                <w:lang w:eastAsia="en-GB"/>
              </w:rPr>
            </w:pPr>
          </w:p>
        </w:tc>
        <w:tc>
          <w:tcPr>
            <w:tcW w:w="236" w:type="dxa"/>
            <w:shd w:val="clear" w:color="auto" w:fill="auto"/>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shd w:val="clear" w:color="auto" w:fill="auto"/>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shd w:val="clear" w:color="auto" w:fill="auto"/>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shd w:val="clear" w:color="auto" w:fill="auto"/>
          </w:tcPr>
          <w:p w14:paraId="67D433F5" w14:textId="77777777" w:rsidR="00753495" w:rsidRPr="00FC7496" w:rsidRDefault="00753495" w:rsidP="001D304D">
            <w:pPr>
              <w:pStyle w:val="TAC"/>
              <w:rPr>
                <w:sz w:val="16"/>
                <w:szCs w:val="16"/>
                <w:lang w:eastAsia="en-GB"/>
              </w:rPr>
            </w:pPr>
          </w:p>
        </w:tc>
        <w:tc>
          <w:tcPr>
            <w:tcW w:w="236" w:type="dxa"/>
            <w:shd w:val="clear" w:color="auto" w:fill="auto"/>
          </w:tcPr>
          <w:p w14:paraId="52DA1C90" w14:textId="77777777" w:rsidR="00753495" w:rsidRPr="00FC7496" w:rsidRDefault="00753495" w:rsidP="001D304D">
            <w:pPr>
              <w:pStyle w:val="TAC"/>
              <w:rPr>
                <w:sz w:val="16"/>
                <w:szCs w:val="16"/>
                <w:lang w:eastAsia="en-GB"/>
              </w:rPr>
            </w:pPr>
          </w:p>
        </w:tc>
        <w:tc>
          <w:tcPr>
            <w:tcW w:w="236" w:type="dxa"/>
            <w:shd w:val="clear" w:color="auto" w:fill="auto"/>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shd w:val="clear" w:color="auto" w:fill="auto"/>
          </w:tcPr>
          <w:p w14:paraId="4C8EAE4A" w14:textId="77777777" w:rsidR="00753495" w:rsidRPr="00FC7496" w:rsidRDefault="00753495" w:rsidP="001D304D">
            <w:pPr>
              <w:pStyle w:val="TAC"/>
              <w:rPr>
                <w:sz w:val="16"/>
                <w:szCs w:val="16"/>
                <w:lang w:eastAsia="en-GB"/>
              </w:rPr>
            </w:pPr>
          </w:p>
        </w:tc>
        <w:tc>
          <w:tcPr>
            <w:tcW w:w="236" w:type="dxa"/>
            <w:shd w:val="clear" w:color="auto" w:fill="auto"/>
          </w:tcPr>
          <w:p w14:paraId="18C11F3B" w14:textId="77777777" w:rsidR="00753495" w:rsidRPr="00FC7496" w:rsidRDefault="00753495" w:rsidP="001D304D">
            <w:pPr>
              <w:pStyle w:val="TAC"/>
              <w:rPr>
                <w:sz w:val="16"/>
                <w:szCs w:val="16"/>
                <w:lang w:eastAsia="en-GB"/>
              </w:rPr>
            </w:pPr>
          </w:p>
        </w:tc>
        <w:tc>
          <w:tcPr>
            <w:tcW w:w="236" w:type="dxa"/>
            <w:shd w:val="clear" w:color="auto" w:fill="auto"/>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shd w:val="clear" w:color="auto" w:fill="auto"/>
          </w:tcPr>
          <w:p w14:paraId="016539D6" w14:textId="77777777" w:rsidR="00753495" w:rsidRPr="00FC7496" w:rsidRDefault="00753495" w:rsidP="001D304D">
            <w:pPr>
              <w:pStyle w:val="TAC"/>
              <w:rPr>
                <w:sz w:val="16"/>
                <w:szCs w:val="16"/>
                <w:lang w:eastAsia="en-GB"/>
              </w:rPr>
            </w:pPr>
          </w:p>
        </w:tc>
        <w:tc>
          <w:tcPr>
            <w:tcW w:w="236" w:type="dxa"/>
            <w:shd w:val="clear" w:color="auto" w:fill="auto"/>
          </w:tcPr>
          <w:p w14:paraId="236887A2" w14:textId="77777777" w:rsidR="00753495" w:rsidRPr="00FC7496" w:rsidRDefault="00753495" w:rsidP="001D304D">
            <w:pPr>
              <w:pStyle w:val="TAC"/>
              <w:rPr>
                <w:sz w:val="16"/>
                <w:szCs w:val="16"/>
                <w:lang w:eastAsia="en-GB"/>
              </w:rPr>
            </w:pPr>
          </w:p>
        </w:tc>
        <w:tc>
          <w:tcPr>
            <w:tcW w:w="236" w:type="dxa"/>
            <w:shd w:val="clear" w:color="auto" w:fill="auto"/>
          </w:tcPr>
          <w:p w14:paraId="7C2810DD" w14:textId="77777777" w:rsidR="00753495" w:rsidRPr="00FC7496" w:rsidRDefault="00753495" w:rsidP="001D304D">
            <w:pPr>
              <w:pStyle w:val="TAC"/>
              <w:rPr>
                <w:sz w:val="16"/>
                <w:szCs w:val="16"/>
                <w:lang w:eastAsia="en-GB"/>
              </w:rPr>
            </w:pPr>
          </w:p>
        </w:tc>
        <w:tc>
          <w:tcPr>
            <w:tcW w:w="236" w:type="dxa"/>
            <w:shd w:val="clear" w:color="auto" w:fill="auto"/>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shd w:val="clear" w:color="auto" w:fill="auto"/>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shd w:val="clear" w:color="auto" w:fill="auto"/>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shd w:val="clear" w:color="auto" w:fill="auto"/>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shd w:val="clear" w:color="auto" w:fill="auto"/>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shd w:val="clear" w:color="auto" w:fill="auto"/>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shd w:val="clear" w:color="auto" w:fill="auto"/>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shd w:val="clear" w:color="auto" w:fill="auto"/>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shd w:val="clear" w:color="auto" w:fill="auto"/>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shd w:val="clear" w:color="auto" w:fill="auto"/>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shd w:val="clear" w:color="auto" w:fill="auto"/>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shd w:val="clear" w:color="auto" w:fill="auto"/>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shd w:val="clear" w:color="auto" w:fill="auto"/>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shd w:val="clear" w:color="auto" w:fill="auto"/>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shd w:val="clear" w:color="auto" w:fill="auto"/>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shd w:val="clear" w:color="auto" w:fill="auto"/>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shd w:val="clear" w:color="auto" w:fill="auto"/>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shd w:val="clear" w:color="auto" w:fill="auto"/>
          </w:tcPr>
          <w:p w14:paraId="7BD1D5E9" w14:textId="77777777" w:rsidR="00753495" w:rsidRPr="00FC7496" w:rsidRDefault="00753495" w:rsidP="001D304D">
            <w:pPr>
              <w:pStyle w:val="TAC"/>
              <w:rPr>
                <w:sz w:val="16"/>
                <w:szCs w:val="16"/>
                <w:lang w:eastAsia="en-GB"/>
              </w:rPr>
            </w:pPr>
          </w:p>
        </w:tc>
        <w:tc>
          <w:tcPr>
            <w:tcW w:w="236" w:type="dxa"/>
            <w:shd w:val="clear" w:color="auto" w:fill="auto"/>
          </w:tcPr>
          <w:p w14:paraId="3C08422F" w14:textId="77777777" w:rsidR="00753495" w:rsidRPr="00FC7496" w:rsidRDefault="00753495" w:rsidP="001D304D">
            <w:pPr>
              <w:pStyle w:val="TAC"/>
              <w:rPr>
                <w:sz w:val="16"/>
                <w:szCs w:val="16"/>
                <w:lang w:eastAsia="en-GB"/>
              </w:rPr>
            </w:pPr>
          </w:p>
        </w:tc>
        <w:tc>
          <w:tcPr>
            <w:tcW w:w="236" w:type="dxa"/>
            <w:shd w:val="clear" w:color="auto" w:fill="auto"/>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shd w:val="clear" w:color="auto" w:fill="auto"/>
          </w:tcPr>
          <w:p w14:paraId="68CAA3A9" w14:textId="77777777" w:rsidR="00753495" w:rsidRPr="00FC7496" w:rsidRDefault="00753495" w:rsidP="001D304D">
            <w:pPr>
              <w:pStyle w:val="TAC"/>
              <w:rPr>
                <w:sz w:val="16"/>
                <w:szCs w:val="16"/>
                <w:lang w:eastAsia="en-GB"/>
              </w:rPr>
            </w:pPr>
          </w:p>
        </w:tc>
        <w:tc>
          <w:tcPr>
            <w:tcW w:w="236" w:type="dxa"/>
            <w:shd w:val="clear" w:color="auto" w:fill="auto"/>
          </w:tcPr>
          <w:p w14:paraId="40F580B5" w14:textId="77777777" w:rsidR="00753495" w:rsidRPr="00FC7496" w:rsidRDefault="00753495" w:rsidP="001D304D">
            <w:pPr>
              <w:pStyle w:val="TAC"/>
              <w:rPr>
                <w:sz w:val="16"/>
                <w:szCs w:val="16"/>
                <w:lang w:eastAsia="en-GB"/>
              </w:rPr>
            </w:pPr>
          </w:p>
        </w:tc>
        <w:tc>
          <w:tcPr>
            <w:tcW w:w="236" w:type="dxa"/>
            <w:shd w:val="clear" w:color="auto" w:fill="auto"/>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shd w:val="clear" w:color="auto" w:fill="auto"/>
          </w:tcPr>
          <w:p w14:paraId="003EF7E8" w14:textId="77777777" w:rsidR="00753495" w:rsidRPr="00FC7496" w:rsidRDefault="00753495" w:rsidP="001D304D">
            <w:pPr>
              <w:pStyle w:val="TAC"/>
              <w:rPr>
                <w:sz w:val="16"/>
                <w:szCs w:val="16"/>
                <w:lang w:eastAsia="en-GB"/>
              </w:rPr>
            </w:pPr>
          </w:p>
        </w:tc>
        <w:tc>
          <w:tcPr>
            <w:tcW w:w="236" w:type="dxa"/>
            <w:shd w:val="clear" w:color="auto" w:fill="auto"/>
          </w:tcPr>
          <w:p w14:paraId="0AB92101" w14:textId="77777777" w:rsidR="00753495" w:rsidRPr="00FC7496" w:rsidRDefault="00753495" w:rsidP="001D304D">
            <w:pPr>
              <w:pStyle w:val="TAC"/>
              <w:rPr>
                <w:sz w:val="16"/>
                <w:szCs w:val="16"/>
                <w:lang w:eastAsia="en-GB"/>
              </w:rPr>
            </w:pPr>
          </w:p>
        </w:tc>
        <w:tc>
          <w:tcPr>
            <w:tcW w:w="236" w:type="dxa"/>
            <w:shd w:val="clear" w:color="auto" w:fill="auto"/>
          </w:tcPr>
          <w:p w14:paraId="7B33CCCC" w14:textId="77777777" w:rsidR="00753495" w:rsidRPr="00FC7496" w:rsidRDefault="00753495" w:rsidP="001D304D">
            <w:pPr>
              <w:pStyle w:val="TAC"/>
              <w:rPr>
                <w:sz w:val="16"/>
                <w:szCs w:val="16"/>
                <w:lang w:eastAsia="en-GB"/>
              </w:rPr>
            </w:pPr>
          </w:p>
        </w:tc>
        <w:tc>
          <w:tcPr>
            <w:tcW w:w="236" w:type="dxa"/>
            <w:shd w:val="clear" w:color="auto" w:fill="auto"/>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shd w:val="clear" w:color="auto" w:fill="auto"/>
          </w:tcPr>
          <w:p w14:paraId="04E896FB" w14:textId="77777777" w:rsidR="00753495" w:rsidRPr="00FC7496" w:rsidRDefault="00753495" w:rsidP="001D304D">
            <w:pPr>
              <w:pStyle w:val="TAC"/>
              <w:rPr>
                <w:sz w:val="16"/>
                <w:szCs w:val="16"/>
                <w:lang w:eastAsia="en-GB"/>
              </w:rPr>
            </w:pPr>
          </w:p>
        </w:tc>
        <w:tc>
          <w:tcPr>
            <w:tcW w:w="236" w:type="dxa"/>
            <w:shd w:val="clear" w:color="auto" w:fill="auto"/>
          </w:tcPr>
          <w:p w14:paraId="69F4DF4B" w14:textId="77777777" w:rsidR="00753495" w:rsidRPr="00FC7496" w:rsidRDefault="00753495" w:rsidP="001D304D">
            <w:pPr>
              <w:pStyle w:val="TAC"/>
              <w:rPr>
                <w:sz w:val="16"/>
                <w:szCs w:val="16"/>
                <w:lang w:eastAsia="en-GB"/>
              </w:rPr>
            </w:pPr>
          </w:p>
        </w:tc>
        <w:tc>
          <w:tcPr>
            <w:tcW w:w="236" w:type="dxa"/>
            <w:shd w:val="clear" w:color="auto" w:fill="auto"/>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shd w:val="clear" w:color="auto" w:fill="auto"/>
          </w:tcPr>
          <w:p w14:paraId="6174A975" w14:textId="77777777" w:rsidR="00753495" w:rsidRPr="00FC7496" w:rsidRDefault="00753495" w:rsidP="001D304D">
            <w:pPr>
              <w:pStyle w:val="TAC"/>
              <w:rPr>
                <w:sz w:val="16"/>
                <w:szCs w:val="16"/>
                <w:lang w:eastAsia="en-GB"/>
              </w:rPr>
            </w:pPr>
          </w:p>
        </w:tc>
        <w:tc>
          <w:tcPr>
            <w:tcW w:w="236" w:type="dxa"/>
            <w:shd w:val="clear" w:color="auto" w:fill="auto"/>
          </w:tcPr>
          <w:p w14:paraId="5395D295" w14:textId="77777777" w:rsidR="00753495" w:rsidRPr="00FC7496" w:rsidRDefault="00753495" w:rsidP="001D304D">
            <w:pPr>
              <w:pStyle w:val="TAC"/>
              <w:rPr>
                <w:sz w:val="16"/>
                <w:szCs w:val="16"/>
                <w:lang w:eastAsia="en-GB"/>
              </w:rPr>
            </w:pPr>
          </w:p>
        </w:tc>
        <w:tc>
          <w:tcPr>
            <w:tcW w:w="236" w:type="dxa"/>
            <w:shd w:val="clear" w:color="auto" w:fill="auto"/>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shd w:val="clear" w:color="auto" w:fill="auto"/>
          </w:tcPr>
          <w:p w14:paraId="5A0EA6E4" w14:textId="77777777" w:rsidR="00753495" w:rsidRPr="00FC7496" w:rsidRDefault="00753495" w:rsidP="001D304D">
            <w:pPr>
              <w:pStyle w:val="TAC"/>
              <w:rPr>
                <w:sz w:val="16"/>
                <w:szCs w:val="16"/>
                <w:lang w:eastAsia="en-GB"/>
              </w:rPr>
            </w:pPr>
          </w:p>
        </w:tc>
        <w:tc>
          <w:tcPr>
            <w:tcW w:w="236" w:type="dxa"/>
            <w:shd w:val="clear" w:color="auto" w:fill="auto"/>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shd w:val="clear" w:color="auto" w:fill="auto"/>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shd w:val="clear" w:color="auto" w:fill="auto"/>
          </w:tcPr>
          <w:p w14:paraId="06E0346E" w14:textId="77777777" w:rsidR="00753495" w:rsidRPr="00FC7496" w:rsidRDefault="00753495" w:rsidP="001D304D">
            <w:pPr>
              <w:pStyle w:val="TAC"/>
              <w:rPr>
                <w:sz w:val="16"/>
                <w:szCs w:val="16"/>
                <w:lang w:eastAsia="en-GB"/>
              </w:rPr>
            </w:pPr>
          </w:p>
        </w:tc>
        <w:tc>
          <w:tcPr>
            <w:tcW w:w="236" w:type="dxa"/>
            <w:shd w:val="clear" w:color="auto" w:fill="auto"/>
          </w:tcPr>
          <w:p w14:paraId="62481AC7" w14:textId="77777777" w:rsidR="00753495" w:rsidRPr="00FC7496" w:rsidRDefault="00753495" w:rsidP="001D304D">
            <w:pPr>
              <w:pStyle w:val="TAC"/>
              <w:rPr>
                <w:sz w:val="16"/>
                <w:szCs w:val="16"/>
                <w:lang w:eastAsia="en-GB"/>
              </w:rPr>
            </w:pPr>
          </w:p>
        </w:tc>
        <w:tc>
          <w:tcPr>
            <w:tcW w:w="236" w:type="dxa"/>
            <w:shd w:val="clear" w:color="auto" w:fill="auto"/>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shd w:val="clear" w:color="auto" w:fill="auto"/>
          </w:tcPr>
          <w:p w14:paraId="0C90C64E" w14:textId="77777777" w:rsidR="00753495" w:rsidRPr="00FC7496" w:rsidRDefault="00753495" w:rsidP="001D304D">
            <w:pPr>
              <w:pStyle w:val="TAC"/>
              <w:rPr>
                <w:sz w:val="16"/>
                <w:szCs w:val="16"/>
                <w:lang w:eastAsia="en-GB"/>
              </w:rPr>
            </w:pPr>
          </w:p>
        </w:tc>
        <w:tc>
          <w:tcPr>
            <w:tcW w:w="236" w:type="dxa"/>
            <w:shd w:val="clear" w:color="auto" w:fill="auto"/>
          </w:tcPr>
          <w:p w14:paraId="291448D2" w14:textId="77777777" w:rsidR="00753495" w:rsidRPr="00FC7496" w:rsidRDefault="00753495" w:rsidP="001D304D">
            <w:pPr>
              <w:pStyle w:val="TAC"/>
              <w:rPr>
                <w:sz w:val="16"/>
                <w:szCs w:val="16"/>
                <w:lang w:eastAsia="en-GB"/>
              </w:rPr>
            </w:pPr>
          </w:p>
        </w:tc>
        <w:tc>
          <w:tcPr>
            <w:tcW w:w="236" w:type="dxa"/>
            <w:shd w:val="clear" w:color="auto" w:fill="auto"/>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shd w:val="clear" w:color="auto" w:fill="auto"/>
          </w:tcPr>
          <w:p w14:paraId="5D70D53B" w14:textId="77777777" w:rsidR="00753495" w:rsidRPr="00FC7496" w:rsidRDefault="00753495" w:rsidP="001D304D">
            <w:pPr>
              <w:pStyle w:val="TAC"/>
              <w:rPr>
                <w:sz w:val="16"/>
                <w:szCs w:val="16"/>
                <w:lang w:eastAsia="en-GB"/>
              </w:rPr>
            </w:pPr>
          </w:p>
        </w:tc>
        <w:tc>
          <w:tcPr>
            <w:tcW w:w="236" w:type="dxa"/>
            <w:shd w:val="clear" w:color="auto" w:fill="auto"/>
          </w:tcPr>
          <w:p w14:paraId="4CB1242E" w14:textId="77777777" w:rsidR="00753495" w:rsidRPr="00FC7496" w:rsidRDefault="00753495" w:rsidP="001D304D">
            <w:pPr>
              <w:pStyle w:val="TAC"/>
              <w:rPr>
                <w:sz w:val="16"/>
                <w:szCs w:val="16"/>
                <w:lang w:eastAsia="en-GB"/>
              </w:rPr>
            </w:pPr>
          </w:p>
        </w:tc>
        <w:tc>
          <w:tcPr>
            <w:tcW w:w="236" w:type="dxa"/>
            <w:shd w:val="clear" w:color="auto" w:fill="auto"/>
          </w:tcPr>
          <w:p w14:paraId="42C5DA31" w14:textId="77777777" w:rsidR="00753495" w:rsidRPr="00FC7496" w:rsidRDefault="00753495" w:rsidP="001D304D">
            <w:pPr>
              <w:pStyle w:val="TAC"/>
              <w:rPr>
                <w:sz w:val="16"/>
                <w:szCs w:val="16"/>
                <w:lang w:eastAsia="en-GB"/>
              </w:rPr>
            </w:pPr>
          </w:p>
        </w:tc>
        <w:tc>
          <w:tcPr>
            <w:tcW w:w="236" w:type="dxa"/>
            <w:shd w:val="clear" w:color="auto" w:fill="auto"/>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shd w:val="clear" w:color="auto" w:fill="auto"/>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shd w:val="clear" w:color="auto" w:fill="auto"/>
          </w:tcPr>
          <w:p w14:paraId="6088B05A" w14:textId="77777777" w:rsidR="00753495" w:rsidRPr="00FC7496" w:rsidRDefault="00753495" w:rsidP="001D304D">
            <w:pPr>
              <w:pStyle w:val="TAC"/>
              <w:rPr>
                <w:sz w:val="16"/>
                <w:szCs w:val="16"/>
                <w:lang w:eastAsia="en-GB"/>
              </w:rPr>
            </w:pPr>
          </w:p>
        </w:tc>
        <w:tc>
          <w:tcPr>
            <w:tcW w:w="236" w:type="dxa"/>
            <w:shd w:val="clear" w:color="auto" w:fill="auto"/>
          </w:tcPr>
          <w:p w14:paraId="76E26913" w14:textId="77777777" w:rsidR="00753495" w:rsidRPr="00FC7496" w:rsidRDefault="00753495" w:rsidP="001D304D">
            <w:pPr>
              <w:pStyle w:val="TAC"/>
              <w:rPr>
                <w:sz w:val="16"/>
                <w:szCs w:val="16"/>
                <w:lang w:eastAsia="en-GB"/>
              </w:rPr>
            </w:pPr>
          </w:p>
        </w:tc>
        <w:tc>
          <w:tcPr>
            <w:tcW w:w="236" w:type="dxa"/>
            <w:shd w:val="clear" w:color="auto" w:fill="auto"/>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shd w:val="clear" w:color="auto" w:fill="auto"/>
          </w:tcPr>
          <w:p w14:paraId="04FB428C" w14:textId="77777777" w:rsidR="00753495" w:rsidRPr="00FC7496" w:rsidRDefault="00753495" w:rsidP="001D304D">
            <w:pPr>
              <w:pStyle w:val="TAC"/>
              <w:rPr>
                <w:sz w:val="16"/>
                <w:szCs w:val="16"/>
                <w:lang w:eastAsia="en-GB"/>
              </w:rPr>
            </w:pPr>
          </w:p>
        </w:tc>
        <w:tc>
          <w:tcPr>
            <w:tcW w:w="236" w:type="dxa"/>
            <w:shd w:val="clear" w:color="auto" w:fill="auto"/>
          </w:tcPr>
          <w:p w14:paraId="3634A9FC" w14:textId="77777777" w:rsidR="00753495" w:rsidRPr="00FC7496" w:rsidRDefault="00753495" w:rsidP="001D304D">
            <w:pPr>
              <w:pStyle w:val="TAC"/>
              <w:rPr>
                <w:sz w:val="16"/>
                <w:szCs w:val="16"/>
                <w:lang w:eastAsia="en-GB"/>
              </w:rPr>
            </w:pPr>
          </w:p>
        </w:tc>
        <w:tc>
          <w:tcPr>
            <w:tcW w:w="236" w:type="dxa"/>
            <w:shd w:val="clear" w:color="auto" w:fill="auto"/>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shd w:val="clear" w:color="auto" w:fill="auto"/>
          </w:tcPr>
          <w:p w14:paraId="689ED906" w14:textId="77777777" w:rsidR="00753495" w:rsidRPr="00FC7496" w:rsidRDefault="00753495" w:rsidP="001D304D">
            <w:pPr>
              <w:pStyle w:val="TAC"/>
              <w:rPr>
                <w:sz w:val="16"/>
                <w:szCs w:val="16"/>
                <w:lang w:eastAsia="en-GB"/>
              </w:rPr>
            </w:pPr>
          </w:p>
        </w:tc>
        <w:tc>
          <w:tcPr>
            <w:tcW w:w="236" w:type="dxa"/>
            <w:shd w:val="clear" w:color="auto" w:fill="auto"/>
          </w:tcPr>
          <w:p w14:paraId="30F8B491" w14:textId="77777777" w:rsidR="00753495" w:rsidRPr="00FC7496" w:rsidRDefault="00753495" w:rsidP="001D304D">
            <w:pPr>
              <w:pStyle w:val="TAC"/>
              <w:rPr>
                <w:sz w:val="16"/>
                <w:szCs w:val="16"/>
                <w:lang w:eastAsia="en-GB"/>
              </w:rPr>
            </w:pPr>
          </w:p>
        </w:tc>
        <w:tc>
          <w:tcPr>
            <w:tcW w:w="236" w:type="dxa"/>
            <w:shd w:val="clear" w:color="auto" w:fill="auto"/>
          </w:tcPr>
          <w:p w14:paraId="5033DC0B" w14:textId="77777777" w:rsidR="00753495" w:rsidRPr="00FC7496" w:rsidRDefault="00753495" w:rsidP="001D304D">
            <w:pPr>
              <w:pStyle w:val="TAC"/>
              <w:rPr>
                <w:sz w:val="16"/>
                <w:szCs w:val="16"/>
                <w:lang w:eastAsia="en-GB"/>
              </w:rPr>
            </w:pPr>
          </w:p>
        </w:tc>
        <w:tc>
          <w:tcPr>
            <w:tcW w:w="236" w:type="dxa"/>
            <w:shd w:val="clear" w:color="auto" w:fill="auto"/>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shd w:val="clear" w:color="auto" w:fill="auto"/>
          </w:tcPr>
          <w:p w14:paraId="0F7E927B" w14:textId="77777777" w:rsidR="00753495" w:rsidRPr="00FC7496" w:rsidRDefault="00753495" w:rsidP="001D304D">
            <w:pPr>
              <w:pStyle w:val="TAC"/>
              <w:rPr>
                <w:sz w:val="16"/>
                <w:szCs w:val="16"/>
                <w:lang w:eastAsia="en-GB"/>
              </w:rPr>
            </w:pPr>
          </w:p>
        </w:tc>
        <w:tc>
          <w:tcPr>
            <w:tcW w:w="236" w:type="dxa"/>
            <w:shd w:val="clear" w:color="auto" w:fill="auto"/>
          </w:tcPr>
          <w:p w14:paraId="05C63E5F" w14:textId="77777777" w:rsidR="00753495" w:rsidRPr="00FC7496" w:rsidRDefault="00753495" w:rsidP="001D304D">
            <w:pPr>
              <w:pStyle w:val="TAC"/>
              <w:rPr>
                <w:sz w:val="16"/>
                <w:szCs w:val="16"/>
                <w:lang w:eastAsia="en-GB"/>
              </w:rPr>
            </w:pPr>
          </w:p>
        </w:tc>
        <w:tc>
          <w:tcPr>
            <w:tcW w:w="236" w:type="dxa"/>
            <w:shd w:val="clear" w:color="auto" w:fill="auto"/>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shd w:val="clear" w:color="auto" w:fill="auto"/>
          </w:tcPr>
          <w:p w14:paraId="4F2F49D6" w14:textId="77777777" w:rsidR="00753495" w:rsidRPr="00FC7496" w:rsidRDefault="00753495" w:rsidP="001D304D">
            <w:pPr>
              <w:pStyle w:val="TAC"/>
              <w:rPr>
                <w:sz w:val="16"/>
                <w:szCs w:val="16"/>
                <w:lang w:eastAsia="en-GB"/>
              </w:rPr>
            </w:pPr>
          </w:p>
        </w:tc>
        <w:tc>
          <w:tcPr>
            <w:tcW w:w="236" w:type="dxa"/>
            <w:shd w:val="clear" w:color="auto" w:fill="auto"/>
          </w:tcPr>
          <w:p w14:paraId="6430753A" w14:textId="77777777" w:rsidR="00753495" w:rsidRPr="00FC7496" w:rsidRDefault="00753495" w:rsidP="001D304D">
            <w:pPr>
              <w:pStyle w:val="TAC"/>
              <w:rPr>
                <w:sz w:val="16"/>
                <w:szCs w:val="16"/>
                <w:lang w:eastAsia="en-GB"/>
              </w:rPr>
            </w:pPr>
          </w:p>
        </w:tc>
        <w:tc>
          <w:tcPr>
            <w:tcW w:w="236" w:type="dxa"/>
            <w:shd w:val="clear" w:color="auto" w:fill="auto"/>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shd w:val="clear" w:color="auto" w:fill="auto"/>
          </w:tcPr>
          <w:p w14:paraId="59405438" w14:textId="77777777" w:rsidR="00753495" w:rsidRPr="00FC7496" w:rsidRDefault="00753495" w:rsidP="001D304D">
            <w:pPr>
              <w:pStyle w:val="TAC"/>
              <w:rPr>
                <w:sz w:val="16"/>
                <w:szCs w:val="16"/>
                <w:lang w:eastAsia="en-GB"/>
              </w:rPr>
            </w:pPr>
          </w:p>
        </w:tc>
        <w:tc>
          <w:tcPr>
            <w:tcW w:w="236" w:type="dxa"/>
            <w:shd w:val="clear" w:color="auto" w:fill="auto"/>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shd w:val="clear" w:color="auto" w:fill="auto"/>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shd w:val="clear" w:color="auto" w:fill="auto"/>
          </w:tcPr>
          <w:p w14:paraId="14A28C14" w14:textId="77777777" w:rsidR="00753495" w:rsidRPr="00FC7496" w:rsidRDefault="00753495" w:rsidP="001D304D">
            <w:pPr>
              <w:pStyle w:val="TAC"/>
              <w:rPr>
                <w:sz w:val="16"/>
                <w:szCs w:val="16"/>
                <w:lang w:eastAsia="en-GB"/>
              </w:rPr>
            </w:pPr>
          </w:p>
        </w:tc>
        <w:tc>
          <w:tcPr>
            <w:tcW w:w="236" w:type="dxa"/>
            <w:shd w:val="clear" w:color="auto" w:fill="auto"/>
          </w:tcPr>
          <w:p w14:paraId="3AE48A8C" w14:textId="77777777" w:rsidR="00753495" w:rsidRPr="00FC7496" w:rsidRDefault="00753495" w:rsidP="001D304D">
            <w:pPr>
              <w:pStyle w:val="TAC"/>
              <w:rPr>
                <w:sz w:val="16"/>
                <w:szCs w:val="16"/>
                <w:lang w:eastAsia="en-GB"/>
              </w:rPr>
            </w:pPr>
          </w:p>
        </w:tc>
        <w:tc>
          <w:tcPr>
            <w:tcW w:w="236" w:type="dxa"/>
            <w:shd w:val="clear" w:color="auto" w:fill="auto"/>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shd w:val="clear" w:color="auto" w:fill="auto"/>
          </w:tcPr>
          <w:p w14:paraId="3DEF0D06" w14:textId="77777777" w:rsidR="00753495" w:rsidRPr="00FC7496" w:rsidRDefault="00753495" w:rsidP="001D304D">
            <w:pPr>
              <w:pStyle w:val="TAC"/>
              <w:rPr>
                <w:sz w:val="16"/>
                <w:szCs w:val="16"/>
                <w:lang w:eastAsia="en-GB"/>
              </w:rPr>
            </w:pPr>
          </w:p>
        </w:tc>
        <w:tc>
          <w:tcPr>
            <w:tcW w:w="236" w:type="dxa"/>
            <w:shd w:val="clear" w:color="auto" w:fill="auto"/>
          </w:tcPr>
          <w:p w14:paraId="16D36A09" w14:textId="77777777" w:rsidR="00753495" w:rsidRPr="00FC7496" w:rsidRDefault="00753495" w:rsidP="001D304D">
            <w:pPr>
              <w:pStyle w:val="TAC"/>
              <w:rPr>
                <w:sz w:val="16"/>
                <w:szCs w:val="16"/>
                <w:lang w:eastAsia="en-GB"/>
              </w:rPr>
            </w:pPr>
          </w:p>
        </w:tc>
        <w:tc>
          <w:tcPr>
            <w:tcW w:w="236" w:type="dxa"/>
            <w:shd w:val="clear" w:color="auto" w:fill="auto"/>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shd w:val="clear" w:color="auto" w:fill="auto"/>
          </w:tcPr>
          <w:p w14:paraId="4622DCFB" w14:textId="77777777" w:rsidR="00753495" w:rsidRPr="00FC7496" w:rsidRDefault="00753495" w:rsidP="001D304D">
            <w:pPr>
              <w:pStyle w:val="TAC"/>
              <w:rPr>
                <w:sz w:val="16"/>
                <w:szCs w:val="16"/>
                <w:lang w:eastAsia="en-GB"/>
              </w:rPr>
            </w:pPr>
          </w:p>
        </w:tc>
        <w:tc>
          <w:tcPr>
            <w:tcW w:w="236" w:type="dxa"/>
            <w:shd w:val="clear" w:color="auto" w:fill="auto"/>
          </w:tcPr>
          <w:p w14:paraId="42846558" w14:textId="77777777" w:rsidR="00753495" w:rsidRPr="00FC7496" w:rsidRDefault="00753495" w:rsidP="001D304D">
            <w:pPr>
              <w:pStyle w:val="TAC"/>
              <w:rPr>
                <w:sz w:val="16"/>
                <w:szCs w:val="16"/>
                <w:lang w:eastAsia="en-GB"/>
              </w:rPr>
            </w:pPr>
          </w:p>
        </w:tc>
        <w:tc>
          <w:tcPr>
            <w:tcW w:w="236" w:type="dxa"/>
            <w:shd w:val="clear" w:color="auto" w:fill="auto"/>
          </w:tcPr>
          <w:p w14:paraId="6C30CAD7" w14:textId="77777777" w:rsidR="00753495" w:rsidRPr="00FC7496" w:rsidRDefault="00753495" w:rsidP="001D304D">
            <w:pPr>
              <w:pStyle w:val="TAC"/>
              <w:rPr>
                <w:sz w:val="16"/>
                <w:szCs w:val="16"/>
                <w:lang w:eastAsia="en-GB"/>
              </w:rPr>
            </w:pPr>
          </w:p>
        </w:tc>
        <w:tc>
          <w:tcPr>
            <w:tcW w:w="236" w:type="dxa"/>
            <w:shd w:val="clear" w:color="auto" w:fill="auto"/>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shd w:val="clear" w:color="auto" w:fill="auto"/>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shd w:val="clear" w:color="auto" w:fill="auto"/>
          </w:tcPr>
          <w:p w14:paraId="760838BD" w14:textId="77777777" w:rsidR="00753495" w:rsidRPr="00FC7496" w:rsidRDefault="00753495" w:rsidP="001D304D">
            <w:pPr>
              <w:pStyle w:val="TAC"/>
              <w:rPr>
                <w:sz w:val="16"/>
                <w:szCs w:val="16"/>
                <w:lang w:eastAsia="en-GB"/>
              </w:rPr>
            </w:pPr>
          </w:p>
        </w:tc>
        <w:tc>
          <w:tcPr>
            <w:tcW w:w="236" w:type="dxa"/>
            <w:shd w:val="clear" w:color="auto" w:fill="auto"/>
          </w:tcPr>
          <w:p w14:paraId="3475986E" w14:textId="77777777" w:rsidR="00753495" w:rsidRPr="00FC7496" w:rsidRDefault="00753495" w:rsidP="001D304D">
            <w:pPr>
              <w:pStyle w:val="TAC"/>
              <w:rPr>
                <w:sz w:val="16"/>
                <w:szCs w:val="16"/>
                <w:lang w:eastAsia="en-GB"/>
              </w:rPr>
            </w:pPr>
          </w:p>
        </w:tc>
        <w:tc>
          <w:tcPr>
            <w:tcW w:w="236" w:type="dxa"/>
            <w:shd w:val="clear" w:color="auto" w:fill="auto"/>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shd w:val="clear" w:color="auto" w:fill="auto"/>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shd w:val="clear" w:color="auto" w:fill="auto"/>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shd w:val="clear" w:color="auto" w:fill="auto"/>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shd w:val="clear" w:color="auto" w:fill="auto"/>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shd w:val="clear" w:color="auto" w:fill="auto"/>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shd w:val="clear" w:color="auto" w:fill="auto"/>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shd w:val="clear" w:color="auto" w:fill="auto"/>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77777777" w:rsidR="00753495" w:rsidRPr="00FC7496" w:rsidRDefault="00753495" w:rsidP="00753495">
      <w:pPr>
        <w:pStyle w:val="Heading5"/>
      </w:pPr>
      <w:r w:rsidRPr="00FC7496">
        <w:t>7A.2.2.3.2</w:t>
      </w:r>
      <w:r w:rsidRPr="00FC7496">
        <w:tab/>
        <w:t>SI combination 2/3/4 scheduling</w:t>
      </w:r>
    </w:p>
    <w:p w14:paraId="6D780CAD" w14:textId="77777777" w:rsidR="00753495" w:rsidRPr="00FC7496" w:rsidRDefault="00753495" w:rsidP="00753495">
      <w:r w:rsidRPr="00FC7496">
        <w:t>TS 36.508 [3] clause 8.1.4.3 specifies configuration of SI combination 2/3/4 scheduling as shown in table 7A.2.1.3.1-2 with</w:t>
      </w:r>
    </w:p>
    <w:p w14:paraId="318B39C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3E255161" w14:textId="77777777" w:rsidR="00753495" w:rsidRPr="00FC7496" w:rsidRDefault="00753495" w:rsidP="00753495">
      <w:pPr>
        <w:pStyle w:val="B1"/>
        <w:rPr>
          <w:lang w:eastAsia="en-GB"/>
        </w:rPr>
      </w:pPr>
      <w:r w:rsidRPr="00FC7496">
        <w:rPr>
          <w:lang w:eastAsia="en-GB"/>
        </w:rPr>
        <w:t>-</w:t>
      </w:r>
      <w:r w:rsidRPr="00FC7496">
        <w:rPr>
          <w:lang w:eastAsia="en-GB"/>
        </w:rPr>
        <w:tab/>
        <w:t>3 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3</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77777777" w:rsidR="00753495" w:rsidRPr="00FC7496" w:rsidRDefault="00753495" w:rsidP="00753495">
      <w:pPr>
        <w:pStyle w:val="EW"/>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p>
    <w:p w14:paraId="4DF0885D" w14:textId="77777777" w:rsidR="00753495" w:rsidRPr="00FC7496" w:rsidRDefault="00753495" w:rsidP="00753495">
      <w:pPr>
        <w:pStyle w:val="TH"/>
      </w:pPr>
      <w:r w:rsidRPr="00FC7496">
        <w:t>Table 7A.2.2.3-2: SI combination 2/3/4 scheduling (SIB2-NB + SIB3-NB + SIB4/5/14-NB)</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44140EBD" w14:textId="77777777" w:rsidTr="001D304D">
        <w:tc>
          <w:tcPr>
            <w:tcW w:w="683" w:type="dxa"/>
            <w:vMerge w:val="restart"/>
            <w:shd w:val="clear" w:color="auto" w:fill="auto"/>
          </w:tcPr>
          <w:p w14:paraId="1FAC47CE" w14:textId="77777777" w:rsidR="00753495" w:rsidRPr="00FC7496" w:rsidRDefault="00753495" w:rsidP="001D304D">
            <w:pPr>
              <w:pStyle w:val="TAC"/>
              <w:rPr>
                <w:sz w:val="12"/>
                <w:szCs w:val="12"/>
                <w:lang w:eastAsia="en-GB"/>
              </w:rPr>
            </w:pPr>
            <w:r w:rsidRPr="00FC7496">
              <w:rPr>
                <w:sz w:val="12"/>
                <w:szCs w:val="12"/>
                <w:lang w:eastAsia="en-GB"/>
              </w:rPr>
              <w:t>SI Window</w:t>
            </w:r>
          </w:p>
        </w:tc>
        <w:tc>
          <w:tcPr>
            <w:tcW w:w="452" w:type="dxa"/>
            <w:vMerge w:val="restart"/>
            <w:shd w:val="clear" w:color="auto" w:fill="auto"/>
          </w:tcPr>
          <w:p w14:paraId="2F4B7285" w14:textId="77777777" w:rsidR="00753495" w:rsidRPr="00FC7496" w:rsidRDefault="00753495" w:rsidP="001D304D">
            <w:pPr>
              <w:pStyle w:val="TAC"/>
              <w:rPr>
                <w:sz w:val="12"/>
                <w:szCs w:val="12"/>
                <w:lang w:eastAsia="en-GB"/>
              </w:rPr>
            </w:pPr>
            <w:r w:rsidRPr="00FC7496">
              <w:rPr>
                <w:sz w:val="12"/>
                <w:szCs w:val="12"/>
                <w:lang w:eastAsia="en-GB"/>
              </w:rPr>
              <w:t>K</w:t>
            </w:r>
          </w:p>
        </w:tc>
        <w:tc>
          <w:tcPr>
            <w:tcW w:w="2360" w:type="dxa"/>
            <w:gridSpan w:val="10"/>
            <w:shd w:val="clear" w:color="auto" w:fill="auto"/>
          </w:tcPr>
          <w:p w14:paraId="7C751322" w14:textId="77777777" w:rsidR="00753495" w:rsidRPr="00FC7496" w:rsidRDefault="00753495" w:rsidP="001D304D">
            <w:pPr>
              <w:pStyle w:val="TAC"/>
              <w:rPr>
                <w:sz w:val="12"/>
                <w:szCs w:val="12"/>
                <w:lang w:eastAsia="en-GB"/>
              </w:rPr>
            </w:pPr>
            <w:r w:rsidRPr="00FC7496">
              <w:rPr>
                <w:sz w:val="12"/>
                <w:szCs w:val="12"/>
                <w:lang w:eastAsia="en-GB"/>
              </w:rPr>
              <w:t>SFN = K</w:t>
            </w:r>
          </w:p>
        </w:tc>
        <w:tc>
          <w:tcPr>
            <w:tcW w:w="2360" w:type="dxa"/>
            <w:gridSpan w:val="10"/>
            <w:shd w:val="clear" w:color="auto" w:fill="auto"/>
          </w:tcPr>
          <w:p w14:paraId="326BEFBF" w14:textId="77777777" w:rsidR="00753495" w:rsidRPr="00FC7496" w:rsidRDefault="00753495" w:rsidP="001D304D">
            <w:pPr>
              <w:pStyle w:val="TAC"/>
              <w:rPr>
                <w:sz w:val="12"/>
                <w:szCs w:val="12"/>
                <w:lang w:eastAsia="en-GB"/>
              </w:rPr>
            </w:pPr>
            <w:r w:rsidRPr="00FC7496">
              <w:rPr>
                <w:sz w:val="12"/>
                <w:szCs w:val="12"/>
                <w:lang w:eastAsia="en-GB"/>
              </w:rPr>
              <w:t>SFN = K + 1</w:t>
            </w:r>
          </w:p>
        </w:tc>
        <w:tc>
          <w:tcPr>
            <w:tcW w:w="2360" w:type="dxa"/>
            <w:gridSpan w:val="10"/>
            <w:shd w:val="clear" w:color="auto" w:fill="auto"/>
          </w:tcPr>
          <w:p w14:paraId="71D9378B" w14:textId="77777777" w:rsidR="00753495" w:rsidRPr="00FC7496" w:rsidRDefault="00753495" w:rsidP="001D304D">
            <w:pPr>
              <w:pStyle w:val="TAC"/>
              <w:rPr>
                <w:sz w:val="12"/>
                <w:szCs w:val="12"/>
                <w:lang w:eastAsia="en-GB"/>
              </w:rPr>
            </w:pPr>
            <w:r w:rsidRPr="00FC7496">
              <w:rPr>
                <w:sz w:val="12"/>
                <w:szCs w:val="12"/>
                <w:lang w:eastAsia="en-GB"/>
              </w:rPr>
              <w:t>SFN = K + 2</w:t>
            </w:r>
          </w:p>
        </w:tc>
        <w:tc>
          <w:tcPr>
            <w:tcW w:w="2360" w:type="dxa"/>
            <w:gridSpan w:val="10"/>
            <w:shd w:val="clear" w:color="auto" w:fill="auto"/>
          </w:tcPr>
          <w:p w14:paraId="3534C270" w14:textId="77777777" w:rsidR="00753495" w:rsidRPr="00FC7496" w:rsidRDefault="00753495" w:rsidP="001D304D">
            <w:pPr>
              <w:pStyle w:val="TAC"/>
              <w:rPr>
                <w:sz w:val="12"/>
                <w:szCs w:val="12"/>
                <w:lang w:eastAsia="en-GB"/>
              </w:rPr>
            </w:pPr>
            <w:r w:rsidRPr="00FC7496">
              <w:rPr>
                <w:sz w:val="12"/>
                <w:szCs w:val="12"/>
                <w:lang w:eastAsia="en-GB"/>
              </w:rPr>
              <w:t>SFN = K + 3</w:t>
            </w:r>
          </w:p>
        </w:tc>
      </w:tr>
      <w:tr w:rsidR="00753495" w:rsidRPr="00FC7496" w14:paraId="6EE702A0" w14:textId="77777777" w:rsidTr="001D304D">
        <w:tc>
          <w:tcPr>
            <w:tcW w:w="683" w:type="dxa"/>
            <w:vMerge/>
            <w:shd w:val="clear" w:color="auto" w:fill="auto"/>
            <w:vAlign w:val="center"/>
          </w:tcPr>
          <w:p w14:paraId="50865083" w14:textId="77777777" w:rsidR="00753495" w:rsidRPr="00FC7496" w:rsidRDefault="00753495" w:rsidP="001D304D">
            <w:pPr>
              <w:pStyle w:val="TAC"/>
              <w:rPr>
                <w:sz w:val="12"/>
                <w:szCs w:val="12"/>
                <w:lang w:eastAsia="en-GB"/>
              </w:rPr>
            </w:pPr>
          </w:p>
        </w:tc>
        <w:tc>
          <w:tcPr>
            <w:tcW w:w="452" w:type="dxa"/>
            <w:vMerge/>
            <w:shd w:val="clear" w:color="auto" w:fill="auto"/>
          </w:tcPr>
          <w:p w14:paraId="4BCB81FD" w14:textId="77777777" w:rsidR="00753495" w:rsidRPr="00FC7496" w:rsidRDefault="00753495" w:rsidP="001D304D">
            <w:pPr>
              <w:pStyle w:val="TAC"/>
              <w:rPr>
                <w:sz w:val="12"/>
                <w:szCs w:val="12"/>
                <w:lang w:eastAsia="en-GB"/>
              </w:rPr>
            </w:pPr>
          </w:p>
        </w:tc>
        <w:tc>
          <w:tcPr>
            <w:tcW w:w="236" w:type="dxa"/>
            <w:shd w:val="clear" w:color="auto" w:fill="auto"/>
          </w:tcPr>
          <w:p w14:paraId="59469CED"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4FF1E05"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4A2F6B33"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8306503"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139FE3A2"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77EC7286"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4F2731E"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4372A3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735BD539"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250FE9F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6E8F5EC0"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D32EA88"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755C23C4"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6AD51787"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BF483AB"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3E6BE0B5"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B985253"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9B1A70"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251FDD3"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E8357E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5FD000F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49C32CCC"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5F9A791B"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4424E955"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57184AA1"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59F3D9C7"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7AF69895"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61487E8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52B826C"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61374099"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1FB625D8"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29D69767"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287B0C48"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392F309"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78261B0"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2FEA4001"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8A64080"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055C0C"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41A90144"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BA25D6E" w14:textId="77777777" w:rsidR="00753495" w:rsidRPr="00FC7496" w:rsidRDefault="00753495" w:rsidP="001D304D">
            <w:pPr>
              <w:pStyle w:val="TAC"/>
              <w:rPr>
                <w:sz w:val="12"/>
                <w:szCs w:val="12"/>
                <w:lang w:eastAsia="en-GB"/>
              </w:rPr>
            </w:pPr>
            <w:r w:rsidRPr="00FC7496">
              <w:rPr>
                <w:sz w:val="12"/>
                <w:szCs w:val="12"/>
                <w:lang w:eastAsia="en-GB"/>
              </w:rPr>
              <w:t>9</w:t>
            </w:r>
          </w:p>
        </w:tc>
      </w:tr>
      <w:tr w:rsidR="00753495" w:rsidRPr="00FC7496" w14:paraId="37A7F11B" w14:textId="77777777" w:rsidTr="001D304D">
        <w:tc>
          <w:tcPr>
            <w:tcW w:w="683" w:type="dxa"/>
            <w:shd w:val="clear" w:color="auto" w:fill="auto"/>
            <w:vAlign w:val="center"/>
          </w:tcPr>
          <w:p w14:paraId="2F5CA0C6" w14:textId="77777777" w:rsidR="00753495" w:rsidRPr="00FC7496" w:rsidRDefault="00753495" w:rsidP="001D304D">
            <w:pPr>
              <w:pStyle w:val="TAC"/>
              <w:rPr>
                <w:sz w:val="12"/>
                <w:szCs w:val="12"/>
                <w:lang w:eastAsia="en-GB"/>
              </w:rPr>
            </w:pPr>
          </w:p>
        </w:tc>
        <w:tc>
          <w:tcPr>
            <w:tcW w:w="9892" w:type="dxa"/>
            <w:gridSpan w:val="41"/>
            <w:shd w:val="clear" w:color="auto" w:fill="auto"/>
          </w:tcPr>
          <w:p w14:paraId="0F908E18" w14:textId="77777777" w:rsidR="00753495" w:rsidRPr="00FC7496" w:rsidRDefault="00753495" w:rsidP="001D304D">
            <w:pPr>
              <w:pStyle w:val="TAC"/>
              <w:rPr>
                <w:sz w:val="12"/>
                <w:szCs w:val="12"/>
                <w:lang w:eastAsia="en-GB"/>
              </w:rPr>
            </w:pPr>
            <w:r w:rsidRPr="00FC7496">
              <w:rPr>
                <w:sz w:val="12"/>
                <w:szCs w:val="12"/>
                <w:lang w:eastAsia="en-GB"/>
              </w:rPr>
              <w:t>...</w:t>
            </w:r>
          </w:p>
        </w:tc>
      </w:tr>
      <w:tr w:rsidR="00753495" w:rsidRPr="00FC7496" w14:paraId="02148803" w14:textId="77777777" w:rsidTr="001D304D">
        <w:tc>
          <w:tcPr>
            <w:tcW w:w="683" w:type="dxa"/>
            <w:vMerge w:val="restart"/>
            <w:shd w:val="clear" w:color="auto" w:fill="00B0F0"/>
            <w:vAlign w:val="center"/>
          </w:tcPr>
          <w:p w14:paraId="40D9701A"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70AE605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FFC000"/>
          </w:tcPr>
          <w:p w14:paraId="6CB40EED" w14:textId="77777777" w:rsidR="00753495" w:rsidRPr="00FC7496" w:rsidRDefault="00753495" w:rsidP="001D304D">
            <w:pPr>
              <w:pStyle w:val="TAC"/>
              <w:rPr>
                <w:sz w:val="12"/>
                <w:szCs w:val="12"/>
                <w:lang w:eastAsia="en-GB"/>
              </w:rPr>
            </w:pPr>
          </w:p>
        </w:tc>
        <w:tc>
          <w:tcPr>
            <w:tcW w:w="236" w:type="dxa"/>
            <w:shd w:val="clear" w:color="auto" w:fill="00B0F0"/>
          </w:tcPr>
          <w:p w14:paraId="52AD8206" w14:textId="77777777" w:rsidR="00753495" w:rsidRPr="00FC7496" w:rsidRDefault="00753495" w:rsidP="001D304D">
            <w:pPr>
              <w:pStyle w:val="TAC"/>
              <w:rPr>
                <w:sz w:val="12"/>
                <w:szCs w:val="12"/>
                <w:lang w:eastAsia="en-GB"/>
              </w:rPr>
            </w:pPr>
          </w:p>
        </w:tc>
        <w:tc>
          <w:tcPr>
            <w:tcW w:w="236" w:type="dxa"/>
            <w:shd w:val="clear" w:color="auto" w:fill="00B0F0"/>
          </w:tcPr>
          <w:p w14:paraId="6561F79E" w14:textId="77777777" w:rsidR="00753495" w:rsidRPr="00FC7496" w:rsidRDefault="00753495" w:rsidP="001D304D">
            <w:pPr>
              <w:pStyle w:val="TAC"/>
              <w:rPr>
                <w:sz w:val="12"/>
                <w:szCs w:val="12"/>
                <w:lang w:eastAsia="en-GB"/>
              </w:rPr>
            </w:pPr>
          </w:p>
        </w:tc>
        <w:tc>
          <w:tcPr>
            <w:tcW w:w="236" w:type="dxa"/>
            <w:shd w:val="clear" w:color="auto" w:fill="00B0F0"/>
          </w:tcPr>
          <w:p w14:paraId="7A6567A0" w14:textId="77777777" w:rsidR="00753495" w:rsidRPr="00FC7496" w:rsidRDefault="00753495" w:rsidP="001D304D">
            <w:pPr>
              <w:pStyle w:val="TAC"/>
              <w:rPr>
                <w:sz w:val="12"/>
                <w:szCs w:val="12"/>
                <w:lang w:eastAsia="en-GB"/>
              </w:rPr>
            </w:pPr>
          </w:p>
        </w:tc>
        <w:tc>
          <w:tcPr>
            <w:tcW w:w="236" w:type="dxa"/>
            <w:shd w:val="clear" w:color="auto" w:fill="00B050"/>
          </w:tcPr>
          <w:p w14:paraId="1F454F4D" w14:textId="77777777" w:rsidR="00753495" w:rsidRPr="00FC7496" w:rsidRDefault="00753495" w:rsidP="001D304D">
            <w:pPr>
              <w:pStyle w:val="TAC"/>
              <w:rPr>
                <w:sz w:val="12"/>
                <w:szCs w:val="12"/>
                <w:lang w:eastAsia="en-GB"/>
              </w:rPr>
            </w:pPr>
          </w:p>
        </w:tc>
        <w:tc>
          <w:tcPr>
            <w:tcW w:w="236" w:type="dxa"/>
            <w:shd w:val="clear" w:color="auto" w:fill="92D050"/>
          </w:tcPr>
          <w:p w14:paraId="40FFFF49" w14:textId="77777777" w:rsidR="00753495" w:rsidRPr="00FC7496" w:rsidRDefault="00753495" w:rsidP="001D304D">
            <w:pPr>
              <w:pStyle w:val="TAC"/>
              <w:rPr>
                <w:sz w:val="12"/>
                <w:szCs w:val="12"/>
                <w:lang w:eastAsia="en-GB"/>
              </w:rPr>
            </w:pPr>
          </w:p>
        </w:tc>
        <w:tc>
          <w:tcPr>
            <w:tcW w:w="236" w:type="dxa"/>
            <w:shd w:val="clear" w:color="auto" w:fill="00B0F0"/>
          </w:tcPr>
          <w:p w14:paraId="37F163D8" w14:textId="77777777" w:rsidR="00753495" w:rsidRPr="00FC7496" w:rsidRDefault="00753495" w:rsidP="001D304D">
            <w:pPr>
              <w:pStyle w:val="TAC"/>
              <w:rPr>
                <w:sz w:val="12"/>
                <w:szCs w:val="12"/>
                <w:lang w:eastAsia="en-GB"/>
              </w:rPr>
            </w:pPr>
          </w:p>
        </w:tc>
        <w:tc>
          <w:tcPr>
            <w:tcW w:w="236" w:type="dxa"/>
            <w:shd w:val="clear" w:color="auto" w:fill="00B0F0"/>
          </w:tcPr>
          <w:p w14:paraId="42902485" w14:textId="77777777" w:rsidR="00753495" w:rsidRPr="00FC7496" w:rsidRDefault="00753495" w:rsidP="001D304D">
            <w:pPr>
              <w:pStyle w:val="TAC"/>
              <w:rPr>
                <w:sz w:val="12"/>
                <w:szCs w:val="12"/>
                <w:lang w:eastAsia="en-GB"/>
              </w:rPr>
            </w:pPr>
          </w:p>
        </w:tc>
        <w:tc>
          <w:tcPr>
            <w:tcW w:w="236" w:type="dxa"/>
            <w:shd w:val="clear" w:color="auto" w:fill="00B0F0"/>
          </w:tcPr>
          <w:p w14:paraId="2ED5CDFF" w14:textId="77777777" w:rsidR="00753495" w:rsidRPr="00FC7496" w:rsidRDefault="00753495" w:rsidP="001D304D">
            <w:pPr>
              <w:pStyle w:val="TAC"/>
              <w:rPr>
                <w:sz w:val="12"/>
                <w:szCs w:val="12"/>
                <w:lang w:eastAsia="en-GB"/>
              </w:rPr>
            </w:pPr>
          </w:p>
        </w:tc>
        <w:tc>
          <w:tcPr>
            <w:tcW w:w="236" w:type="dxa"/>
            <w:shd w:val="clear" w:color="auto" w:fill="7030A0"/>
          </w:tcPr>
          <w:p w14:paraId="5B4C74A5" w14:textId="77777777" w:rsidR="00753495" w:rsidRPr="00FC7496" w:rsidRDefault="00753495" w:rsidP="001D304D">
            <w:pPr>
              <w:pStyle w:val="TAC"/>
              <w:rPr>
                <w:sz w:val="12"/>
                <w:szCs w:val="12"/>
                <w:lang w:eastAsia="en-GB"/>
              </w:rPr>
            </w:pPr>
          </w:p>
        </w:tc>
        <w:tc>
          <w:tcPr>
            <w:tcW w:w="236" w:type="dxa"/>
            <w:shd w:val="clear" w:color="auto" w:fill="FFC000"/>
          </w:tcPr>
          <w:p w14:paraId="1F23C2F2" w14:textId="77777777" w:rsidR="00753495" w:rsidRPr="00FC7496" w:rsidRDefault="00753495" w:rsidP="001D304D">
            <w:pPr>
              <w:pStyle w:val="TAC"/>
              <w:rPr>
                <w:sz w:val="12"/>
                <w:szCs w:val="12"/>
                <w:lang w:eastAsia="en-GB"/>
              </w:rPr>
            </w:pPr>
          </w:p>
        </w:tc>
        <w:tc>
          <w:tcPr>
            <w:tcW w:w="236" w:type="dxa"/>
            <w:shd w:val="clear" w:color="auto" w:fill="00B0F0"/>
          </w:tcPr>
          <w:p w14:paraId="39FA920F" w14:textId="77777777" w:rsidR="00753495" w:rsidRPr="00FC7496" w:rsidRDefault="00753495" w:rsidP="001D304D">
            <w:pPr>
              <w:pStyle w:val="TAC"/>
              <w:rPr>
                <w:sz w:val="12"/>
                <w:szCs w:val="12"/>
                <w:lang w:eastAsia="en-GB"/>
              </w:rPr>
            </w:pPr>
          </w:p>
        </w:tc>
        <w:tc>
          <w:tcPr>
            <w:tcW w:w="236" w:type="dxa"/>
            <w:shd w:val="clear" w:color="auto" w:fill="00B0F0"/>
          </w:tcPr>
          <w:p w14:paraId="5CC2229D" w14:textId="77777777" w:rsidR="00753495" w:rsidRPr="00FC7496" w:rsidRDefault="00753495" w:rsidP="001D304D">
            <w:pPr>
              <w:pStyle w:val="TAC"/>
              <w:rPr>
                <w:sz w:val="12"/>
                <w:szCs w:val="12"/>
                <w:lang w:eastAsia="en-GB"/>
              </w:rPr>
            </w:pPr>
          </w:p>
        </w:tc>
        <w:tc>
          <w:tcPr>
            <w:tcW w:w="236" w:type="dxa"/>
          </w:tcPr>
          <w:p w14:paraId="1EB6C0B9" w14:textId="77777777" w:rsidR="00753495" w:rsidRPr="00FC7496" w:rsidRDefault="00753495" w:rsidP="001D304D">
            <w:pPr>
              <w:pStyle w:val="TAC"/>
              <w:rPr>
                <w:sz w:val="12"/>
                <w:szCs w:val="12"/>
                <w:lang w:eastAsia="en-GB"/>
              </w:rPr>
            </w:pPr>
          </w:p>
        </w:tc>
        <w:tc>
          <w:tcPr>
            <w:tcW w:w="236" w:type="dxa"/>
            <w:shd w:val="clear" w:color="auto" w:fill="auto"/>
          </w:tcPr>
          <w:p w14:paraId="640C2AF5" w14:textId="77777777" w:rsidR="00753495" w:rsidRPr="00FC7496" w:rsidRDefault="00753495" w:rsidP="001D304D">
            <w:pPr>
              <w:pStyle w:val="TAC"/>
              <w:rPr>
                <w:sz w:val="12"/>
                <w:szCs w:val="12"/>
                <w:lang w:eastAsia="en-GB"/>
              </w:rPr>
            </w:pPr>
          </w:p>
        </w:tc>
        <w:tc>
          <w:tcPr>
            <w:tcW w:w="236" w:type="dxa"/>
            <w:shd w:val="clear" w:color="auto" w:fill="92D050"/>
          </w:tcPr>
          <w:p w14:paraId="41D8EA39" w14:textId="77777777" w:rsidR="00753495" w:rsidRPr="00FC7496" w:rsidRDefault="00753495" w:rsidP="001D304D">
            <w:pPr>
              <w:pStyle w:val="TAC"/>
              <w:rPr>
                <w:sz w:val="12"/>
                <w:szCs w:val="12"/>
                <w:lang w:eastAsia="en-GB"/>
              </w:rPr>
            </w:pPr>
          </w:p>
        </w:tc>
        <w:tc>
          <w:tcPr>
            <w:tcW w:w="236" w:type="dxa"/>
          </w:tcPr>
          <w:p w14:paraId="399E51CB" w14:textId="77777777" w:rsidR="00753495" w:rsidRPr="00FC7496" w:rsidRDefault="00753495" w:rsidP="001D304D">
            <w:pPr>
              <w:pStyle w:val="TAC"/>
              <w:rPr>
                <w:sz w:val="12"/>
                <w:szCs w:val="12"/>
                <w:lang w:eastAsia="en-GB"/>
              </w:rPr>
            </w:pPr>
          </w:p>
        </w:tc>
        <w:tc>
          <w:tcPr>
            <w:tcW w:w="236" w:type="dxa"/>
          </w:tcPr>
          <w:p w14:paraId="09B49E5C" w14:textId="77777777" w:rsidR="00753495" w:rsidRPr="00FC7496" w:rsidRDefault="00753495" w:rsidP="001D304D">
            <w:pPr>
              <w:pStyle w:val="TAC"/>
              <w:rPr>
                <w:sz w:val="12"/>
                <w:szCs w:val="12"/>
                <w:lang w:eastAsia="en-GB"/>
              </w:rPr>
            </w:pPr>
          </w:p>
        </w:tc>
        <w:tc>
          <w:tcPr>
            <w:tcW w:w="236" w:type="dxa"/>
          </w:tcPr>
          <w:p w14:paraId="712BD914" w14:textId="77777777" w:rsidR="00753495" w:rsidRPr="00FC7496" w:rsidRDefault="00753495" w:rsidP="001D304D">
            <w:pPr>
              <w:pStyle w:val="TAC"/>
              <w:rPr>
                <w:sz w:val="12"/>
                <w:szCs w:val="12"/>
                <w:lang w:eastAsia="en-GB"/>
              </w:rPr>
            </w:pPr>
          </w:p>
        </w:tc>
        <w:tc>
          <w:tcPr>
            <w:tcW w:w="236" w:type="dxa"/>
          </w:tcPr>
          <w:p w14:paraId="3A33D42B" w14:textId="77777777" w:rsidR="00753495" w:rsidRPr="00FC7496" w:rsidRDefault="00753495" w:rsidP="001D304D">
            <w:pPr>
              <w:pStyle w:val="TAC"/>
              <w:rPr>
                <w:sz w:val="12"/>
                <w:szCs w:val="12"/>
                <w:lang w:eastAsia="en-GB"/>
              </w:rPr>
            </w:pPr>
          </w:p>
        </w:tc>
        <w:tc>
          <w:tcPr>
            <w:tcW w:w="236" w:type="dxa"/>
            <w:shd w:val="clear" w:color="auto" w:fill="FFC000"/>
          </w:tcPr>
          <w:p w14:paraId="715F51DB" w14:textId="77777777" w:rsidR="00753495" w:rsidRPr="00FC7496" w:rsidRDefault="00753495" w:rsidP="001D304D">
            <w:pPr>
              <w:pStyle w:val="TAC"/>
              <w:rPr>
                <w:sz w:val="12"/>
                <w:szCs w:val="12"/>
                <w:lang w:eastAsia="en-GB"/>
              </w:rPr>
            </w:pPr>
          </w:p>
        </w:tc>
        <w:tc>
          <w:tcPr>
            <w:tcW w:w="236" w:type="dxa"/>
            <w:shd w:val="clear" w:color="auto" w:fill="auto"/>
          </w:tcPr>
          <w:p w14:paraId="70D42F66" w14:textId="77777777" w:rsidR="00753495" w:rsidRPr="00FC7496" w:rsidRDefault="00753495" w:rsidP="001D304D">
            <w:pPr>
              <w:pStyle w:val="TAC"/>
              <w:rPr>
                <w:sz w:val="12"/>
                <w:szCs w:val="12"/>
                <w:lang w:eastAsia="en-GB"/>
              </w:rPr>
            </w:pPr>
          </w:p>
        </w:tc>
        <w:tc>
          <w:tcPr>
            <w:tcW w:w="236" w:type="dxa"/>
            <w:shd w:val="clear" w:color="auto" w:fill="auto"/>
          </w:tcPr>
          <w:p w14:paraId="172B4B2D" w14:textId="77777777" w:rsidR="00753495" w:rsidRPr="00FC7496" w:rsidRDefault="00753495" w:rsidP="001D304D">
            <w:pPr>
              <w:pStyle w:val="TAC"/>
              <w:rPr>
                <w:sz w:val="12"/>
                <w:szCs w:val="12"/>
                <w:lang w:eastAsia="en-GB"/>
              </w:rPr>
            </w:pPr>
          </w:p>
        </w:tc>
        <w:tc>
          <w:tcPr>
            <w:tcW w:w="236" w:type="dxa"/>
            <w:shd w:val="clear" w:color="auto" w:fill="auto"/>
          </w:tcPr>
          <w:p w14:paraId="72EFBF35" w14:textId="77777777" w:rsidR="00753495" w:rsidRPr="00FC7496" w:rsidRDefault="00753495" w:rsidP="001D304D">
            <w:pPr>
              <w:pStyle w:val="TAC"/>
              <w:rPr>
                <w:sz w:val="12"/>
                <w:szCs w:val="12"/>
                <w:lang w:eastAsia="en-GB"/>
              </w:rPr>
            </w:pPr>
          </w:p>
        </w:tc>
        <w:tc>
          <w:tcPr>
            <w:tcW w:w="236" w:type="dxa"/>
            <w:shd w:val="clear" w:color="auto" w:fill="00B050"/>
          </w:tcPr>
          <w:p w14:paraId="7287477E" w14:textId="77777777" w:rsidR="00753495" w:rsidRPr="00FC7496" w:rsidRDefault="00753495" w:rsidP="001D304D">
            <w:pPr>
              <w:pStyle w:val="TAC"/>
              <w:rPr>
                <w:sz w:val="12"/>
                <w:szCs w:val="12"/>
                <w:lang w:eastAsia="en-GB"/>
              </w:rPr>
            </w:pPr>
          </w:p>
        </w:tc>
        <w:tc>
          <w:tcPr>
            <w:tcW w:w="236" w:type="dxa"/>
            <w:shd w:val="clear" w:color="auto" w:fill="92D050"/>
          </w:tcPr>
          <w:p w14:paraId="4ACE94B3" w14:textId="77777777" w:rsidR="00753495" w:rsidRPr="00FC7496" w:rsidRDefault="00753495" w:rsidP="001D304D">
            <w:pPr>
              <w:pStyle w:val="TAC"/>
              <w:rPr>
                <w:sz w:val="12"/>
                <w:szCs w:val="12"/>
                <w:lang w:eastAsia="en-GB"/>
              </w:rPr>
            </w:pPr>
          </w:p>
        </w:tc>
        <w:tc>
          <w:tcPr>
            <w:tcW w:w="236" w:type="dxa"/>
            <w:shd w:val="clear" w:color="auto" w:fill="auto"/>
          </w:tcPr>
          <w:p w14:paraId="722B6E77" w14:textId="77777777" w:rsidR="00753495" w:rsidRPr="00FC7496" w:rsidRDefault="00753495" w:rsidP="001D304D">
            <w:pPr>
              <w:pStyle w:val="TAC"/>
              <w:rPr>
                <w:sz w:val="12"/>
                <w:szCs w:val="12"/>
                <w:lang w:eastAsia="en-GB"/>
              </w:rPr>
            </w:pPr>
          </w:p>
        </w:tc>
        <w:tc>
          <w:tcPr>
            <w:tcW w:w="236" w:type="dxa"/>
            <w:shd w:val="clear" w:color="auto" w:fill="auto"/>
          </w:tcPr>
          <w:p w14:paraId="0739CA76" w14:textId="77777777" w:rsidR="00753495" w:rsidRPr="00FC7496" w:rsidRDefault="00753495" w:rsidP="001D304D">
            <w:pPr>
              <w:pStyle w:val="TAC"/>
              <w:rPr>
                <w:sz w:val="12"/>
                <w:szCs w:val="12"/>
                <w:lang w:eastAsia="en-GB"/>
              </w:rPr>
            </w:pPr>
          </w:p>
        </w:tc>
        <w:tc>
          <w:tcPr>
            <w:tcW w:w="236" w:type="dxa"/>
            <w:shd w:val="clear" w:color="auto" w:fill="auto"/>
          </w:tcPr>
          <w:p w14:paraId="4F18D4D4" w14:textId="77777777" w:rsidR="00753495" w:rsidRPr="00FC7496" w:rsidRDefault="00753495" w:rsidP="001D304D">
            <w:pPr>
              <w:pStyle w:val="TAC"/>
              <w:rPr>
                <w:sz w:val="12"/>
                <w:szCs w:val="12"/>
                <w:lang w:eastAsia="en-GB"/>
              </w:rPr>
            </w:pPr>
          </w:p>
        </w:tc>
        <w:tc>
          <w:tcPr>
            <w:tcW w:w="236" w:type="dxa"/>
            <w:shd w:val="clear" w:color="auto" w:fill="7030A0"/>
          </w:tcPr>
          <w:p w14:paraId="06A99931" w14:textId="77777777" w:rsidR="00753495" w:rsidRPr="00FC7496" w:rsidRDefault="00753495" w:rsidP="001D304D">
            <w:pPr>
              <w:pStyle w:val="TAC"/>
              <w:rPr>
                <w:sz w:val="12"/>
                <w:szCs w:val="12"/>
                <w:lang w:eastAsia="en-GB"/>
              </w:rPr>
            </w:pPr>
          </w:p>
        </w:tc>
        <w:tc>
          <w:tcPr>
            <w:tcW w:w="236" w:type="dxa"/>
            <w:shd w:val="clear" w:color="auto" w:fill="FFC000"/>
          </w:tcPr>
          <w:p w14:paraId="3366ADEA" w14:textId="77777777" w:rsidR="00753495" w:rsidRPr="00FC7496" w:rsidRDefault="00753495" w:rsidP="001D304D">
            <w:pPr>
              <w:pStyle w:val="TAC"/>
              <w:rPr>
                <w:sz w:val="12"/>
                <w:szCs w:val="12"/>
                <w:lang w:eastAsia="en-GB"/>
              </w:rPr>
            </w:pPr>
          </w:p>
        </w:tc>
        <w:tc>
          <w:tcPr>
            <w:tcW w:w="236" w:type="dxa"/>
            <w:shd w:val="clear" w:color="auto" w:fill="auto"/>
          </w:tcPr>
          <w:p w14:paraId="052ABDEE" w14:textId="77777777" w:rsidR="00753495" w:rsidRPr="00FC7496" w:rsidRDefault="00753495" w:rsidP="001D304D">
            <w:pPr>
              <w:pStyle w:val="TAC"/>
              <w:rPr>
                <w:sz w:val="12"/>
                <w:szCs w:val="12"/>
                <w:lang w:eastAsia="en-GB"/>
              </w:rPr>
            </w:pPr>
          </w:p>
        </w:tc>
        <w:tc>
          <w:tcPr>
            <w:tcW w:w="236" w:type="dxa"/>
            <w:shd w:val="clear" w:color="auto" w:fill="auto"/>
          </w:tcPr>
          <w:p w14:paraId="53C517B8" w14:textId="77777777" w:rsidR="00753495" w:rsidRPr="00FC7496" w:rsidRDefault="00753495" w:rsidP="001D304D">
            <w:pPr>
              <w:pStyle w:val="TAC"/>
              <w:rPr>
                <w:sz w:val="12"/>
                <w:szCs w:val="12"/>
                <w:lang w:eastAsia="en-GB"/>
              </w:rPr>
            </w:pPr>
          </w:p>
        </w:tc>
        <w:tc>
          <w:tcPr>
            <w:tcW w:w="236" w:type="dxa"/>
          </w:tcPr>
          <w:p w14:paraId="4B2BD9E4" w14:textId="77777777" w:rsidR="00753495" w:rsidRPr="00FC7496" w:rsidRDefault="00753495" w:rsidP="001D304D">
            <w:pPr>
              <w:pStyle w:val="TAC"/>
              <w:rPr>
                <w:sz w:val="12"/>
                <w:szCs w:val="12"/>
                <w:lang w:eastAsia="en-GB"/>
              </w:rPr>
            </w:pPr>
          </w:p>
        </w:tc>
        <w:tc>
          <w:tcPr>
            <w:tcW w:w="236" w:type="dxa"/>
            <w:shd w:val="clear" w:color="auto" w:fill="auto"/>
          </w:tcPr>
          <w:p w14:paraId="6C52D6D1" w14:textId="77777777" w:rsidR="00753495" w:rsidRPr="00FC7496" w:rsidRDefault="00753495" w:rsidP="001D304D">
            <w:pPr>
              <w:pStyle w:val="TAC"/>
              <w:rPr>
                <w:sz w:val="12"/>
                <w:szCs w:val="12"/>
                <w:lang w:eastAsia="en-GB"/>
              </w:rPr>
            </w:pPr>
          </w:p>
        </w:tc>
        <w:tc>
          <w:tcPr>
            <w:tcW w:w="236" w:type="dxa"/>
            <w:shd w:val="clear" w:color="auto" w:fill="92D050"/>
          </w:tcPr>
          <w:p w14:paraId="41080BB5" w14:textId="77777777" w:rsidR="00753495" w:rsidRPr="00FC7496" w:rsidRDefault="00753495" w:rsidP="001D304D">
            <w:pPr>
              <w:pStyle w:val="TAC"/>
              <w:rPr>
                <w:sz w:val="12"/>
                <w:szCs w:val="12"/>
                <w:lang w:eastAsia="en-GB"/>
              </w:rPr>
            </w:pPr>
          </w:p>
        </w:tc>
        <w:tc>
          <w:tcPr>
            <w:tcW w:w="236" w:type="dxa"/>
          </w:tcPr>
          <w:p w14:paraId="6CB5FB4A" w14:textId="77777777" w:rsidR="00753495" w:rsidRPr="00FC7496" w:rsidRDefault="00753495" w:rsidP="001D304D">
            <w:pPr>
              <w:pStyle w:val="TAC"/>
              <w:rPr>
                <w:sz w:val="12"/>
                <w:szCs w:val="12"/>
                <w:lang w:eastAsia="en-GB"/>
              </w:rPr>
            </w:pPr>
          </w:p>
        </w:tc>
        <w:tc>
          <w:tcPr>
            <w:tcW w:w="236" w:type="dxa"/>
          </w:tcPr>
          <w:p w14:paraId="1C762C3D" w14:textId="77777777" w:rsidR="00753495" w:rsidRPr="00FC7496" w:rsidRDefault="00753495" w:rsidP="001D304D">
            <w:pPr>
              <w:pStyle w:val="TAC"/>
              <w:rPr>
                <w:sz w:val="12"/>
                <w:szCs w:val="12"/>
                <w:lang w:eastAsia="en-GB"/>
              </w:rPr>
            </w:pPr>
          </w:p>
        </w:tc>
        <w:tc>
          <w:tcPr>
            <w:tcW w:w="236" w:type="dxa"/>
          </w:tcPr>
          <w:p w14:paraId="7C8BD86E" w14:textId="77777777" w:rsidR="00753495" w:rsidRPr="00FC7496" w:rsidRDefault="00753495" w:rsidP="001D304D">
            <w:pPr>
              <w:pStyle w:val="TAC"/>
              <w:rPr>
                <w:sz w:val="12"/>
                <w:szCs w:val="12"/>
                <w:lang w:eastAsia="en-GB"/>
              </w:rPr>
            </w:pPr>
          </w:p>
        </w:tc>
        <w:tc>
          <w:tcPr>
            <w:tcW w:w="236" w:type="dxa"/>
          </w:tcPr>
          <w:p w14:paraId="1BFADD9D" w14:textId="77777777" w:rsidR="00753495" w:rsidRPr="00FC7496" w:rsidRDefault="00753495" w:rsidP="001D304D">
            <w:pPr>
              <w:pStyle w:val="TAC"/>
              <w:rPr>
                <w:sz w:val="12"/>
                <w:szCs w:val="12"/>
                <w:lang w:eastAsia="en-GB"/>
              </w:rPr>
            </w:pPr>
          </w:p>
        </w:tc>
      </w:tr>
      <w:tr w:rsidR="00753495" w:rsidRPr="00FC7496" w14:paraId="44337BEC" w14:textId="77777777" w:rsidTr="001D304D">
        <w:tc>
          <w:tcPr>
            <w:tcW w:w="683" w:type="dxa"/>
            <w:vMerge/>
            <w:shd w:val="clear" w:color="auto" w:fill="00B0F0"/>
            <w:vAlign w:val="center"/>
          </w:tcPr>
          <w:p w14:paraId="68B28280" w14:textId="77777777" w:rsidR="00753495" w:rsidRPr="00FC7496" w:rsidRDefault="00753495" w:rsidP="001D304D">
            <w:pPr>
              <w:pStyle w:val="TAC"/>
              <w:rPr>
                <w:sz w:val="12"/>
                <w:szCs w:val="12"/>
                <w:lang w:eastAsia="en-GB"/>
              </w:rPr>
            </w:pPr>
          </w:p>
        </w:tc>
        <w:tc>
          <w:tcPr>
            <w:tcW w:w="452" w:type="dxa"/>
          </w:tcPr>
          <w:p w14:paraId="2345572C"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FFC000"/>
          </w:tcPr>
          <w:p w14:paraId="362E0854" w14:textId="77777777" w:rsidR="00753495" w:rsidRPr="00FC7496" w:rsidRDefault="00753495" w:rsidP="001D304D">
            <w:pPr>
              <w:pStyle w:val="TAC"/>
              <w:rPr>
                <w:sz w:val="12"/>
                <w:szCs w:val="12"/>
                <w:lang w:eastAsia="en-GB"/>
              </w:rPr>
            </w:pPr>
          </w:p>
        </w:tc>
        <w:tc>
          <w:tcPr>
            <w:tcW w:w="236" w:type="dxa"/>
            <w:shd w:val="clear" w:color="auto" w:fill="auto"/>
          </w:tcPr>
          <w:p w14:paraId="1F025416" w14:textId="77777777" w:rsidR="00753495" w:rsidRPr="00FC7496" w:rsidRDefault="00753495" w:rsidP="001D304D">
            <w:pPr>
              <w:pStyle w:val="TAC"/>
              <w:rPr>
                <w:sz w:val="12"/>
                <w:szCs w:val="12"/>
                <w:lang w:eastAsia="en-GB"/>
              </w:rPr>
            </w:pPr>
          </w:p>
        </w:tc>
        <w:tc>
          <w:tcPr>
            <w:tcW w:w="236" w:type="dxa"/>
            <w:shd w:val="clear" w:color="auto" w:fill="auto"/>
          </w:tcPr>
          <w:p w14:paraId="3760941A" w14:textId="77777777" w:rsidR="00753495" w:rsidRPr="00FC7496" w:rsidRDefault="00753495" w:rsidP="001D304D">
            <w:pPr>
              <w:pStyle w:val="TAC"/>
              <w:rPr>
                <w:sz w:val="12"/>
                <w:szCs w:val="12"/>
                <w:lang w:eastAsia="en-GB"/>
              </w:rPr>
            </w:pPr>
          </w:p>
        </w:tc>
        <w:tc>
          <w:tcPr>
            <w:tcW w:w="236" w:type="dxa"/>
            <w:shd w:val="clear" w:color="auto" w:fill="auto"/>
          </w:tcPr>
          <w:p w14:paraId="0F1E878F" w14:textId="77777777" w:rsidR="00753495" w:rsidRPr="00FC7496" w:rsidRDefault="00753495" w:rsidP="001D304D">
            <w:pPr>
              <w:pStyle w:val="TAC"/>
              <w:rPr>
                <w:sz w:val="12"/>
                <w:szCs w:val="12"/>
                <w:lang w:eastAsia="en-GB"/>
              </w:rPr>
            </w:pPr>
          </w:p>
        </w:tc>
        <w:tc>
          <w:tcPr>
            <w:tcW w:w="236" w:type="dxa"/>
            <w:shd w:val="clear" w:color="auto" w:fill="00B050"/>
          </w:tcPr>
          <w:p w14:paraId="214331D2" w14:textId="77777777" w:rsidR="00753495" w:rsidRPr="00FC7496" w:rsidRDefault="00753495" w:rsidP="001D304D">
            <w:pPr>
              <w:pStyle w:val="TAC"/>
              <w:rPr>
                <w:sz w:val="12"/>
                <w:szCs w:val="12"/>
                <w:lang w:eastAsia="en-GB"/>
              </w:rPr>
            </w:pPr>
          </w:p>
        </w:tc>
        <w:tc>
          <w:tcPr>
            <w:tcW w:w="236" w:type="dxa"/>
            <w:shd w:val="clear" w:color="auto" w:fill="92D050"/>
          </w:tcPr>
          <w:p w14:paraId="29DB19F6" w14:textId="77777777" w:rsidR="00753495" w:rsidRPr="00FC7496" w:rsidRDefault="00753495" w:rsidP="001D304D">
            <w:pPr>
              <w:pStyle w:val="TAC"/>
              <w:rPr>
                <w:sz w:val="12"/>
                <w:szCs w:val="12"/>
                <w:lang w:eastAsia="en-GB"/>
              </w:rPr>
            </w:pPr>
          </w:p>
        </w:tc>
        <w:tc>
          <w:tcPr>
            <w:tcW w:w="236" w:type="dxa"/>
            <w:shd w:val="clear" w:color="auto" w:fill="auto"/>
          </w:tcPr>
          <w:p w14:paraId="557FAF95" w14:textId="77777777" w:rsidR="00753495" w:rsidRPr="00FC7496" w:rsidRDefault="00753495" w:rsidP="001D304D">
            <w:pPr>
              <w:pStyle w:val="TAC"/>
              <w:rPr>
                <w:sz w:val="12"/>
                <w:szCs w:val="12"/>
                <w:lang w:eastAsia="en-GB"/>
              </w:rPr>
            </w:pPr>
          </w:p>
        </w:tc>
        <w:tc>
          <w:tcPr>
            <w:tcW w:w="236" w:type="dxa"/>
            <w:shd w:val="clear" w:color="auto" w:fill="auto"/>
          </w:tcPr>
          <w:p w14:paraId="1E7FD055" w14:textId="77777777" w:rsidR="00753495" w:rsidRPr="00FC7496" w:rsidRDefault="00753495" w:rsidP="001D304D">
            <w:pPr>
              <w:pStyle w:val="TAC"/>
              <w:rPr>
                <w:sz w:val="12"/>
                <w:szCs w:val="12"/>
                <w:lang w:eastAsia="en-GB"/>
              </w:rPr>
            </w:pPr>
          </w:p>
        </w:tc>
        <w:tc>
          <w:tcPr>
            <w:tcW w:w="236" w:type="dxa"/>
            <w:shd w:val="clear" w:color="auto" w:fill="auto"/>
          </w:tcPr>
          <w:p w14:paraId="28680141" w14:textId="77777777" w:rsidR="00753495" w:rsidRPr="00FC7496" w:rsidRDefault="00753495" w:rsidP="001D304D">
            <w:pPr>
              <w:pStyle w:val="TAC"/>
              <w:rPr>
                <w:sz w:val="12"/>
                <w:szCs w:val="12"/>
                <w:lang w:eastAsia="en-GB"/>
              </w:rPr>
            </w:pPr>
          </w:p>
        </w:tc>
        <w:tc>
          <w:tcPr>
            <w:tcW w:w="236" w:type="dxa"/>
            <w:shd w:val="clear" w:color="auto" w:fill="7030A0"/>
          </w:tcPr>
          <w:p w14:paraId="3904F32E" w14:textId="77777777" w:rsidR="00753495" w:rsidRPr="00FC7496" w:rsidRDefault="00753495" w:rsidP="001D304D">
            <w:pPr>
              <w:pStyle w:val="TAC"/>
              <w:rPr>
                <w:sz w:val="12"/>
                <w:szCs w:val="12"/>
                <w:lang w:eastAsia="en-GB"/>
              </w:rPr>
            </w:pPr>
          </w:p>
        </w:tc>
        <w:tc>
          <w:tcPr>
            <w:tcW w:w="236" w:type="dxa"/>
            <w:shd w:val="clear" w:color="auto" w:fill="FFC000"/>
          </w:tcPr>
          <w:p w14:paraId="0DF1FA04" w14:textId="77777777" w:rsidR="00753495" w:rsidRPr="00FC7496" w:rsidRDefault="00753495" w:rsidP="001D304D">
            <w:pPr>
              <w:pStyle w:val="TAC"/>
              <w:rPr>
                <w:sz w:val="12"/>
                <w:szCs w:val="12"/>
                <w:lang w:eastAsia="en-GB"/>
              </w:rPr>
            </w:pPr>
          </w:p>
        </w:tc>
        <w:tc>
          <w:tcPr>
            <w:tcW w:w="236" w:type="dxa"/>
            <w:shd w:val="clear" w:color="auto" w:fill="auto"/>
          </w:tcPr>
          <w:p w14:paraId="171117D0" w14:textId="77777777" w:rsidR="00753495" w:rsidRPr="00FC7496" w:rsidRDefault="00753495" w:rsidP="001D304D">
            <w:pPr>
              <w:pStyle w:val="TAC"/>
              <w:rPr>
                <w:sz w:val="12"/>
                <w:szCs w:val="12"/>
                <w:lang w:eastAsia="en-GB"/>
              </w:rPr>
            </w:pPr>
          </w:p>
        </w:tc>
        <w:tc>
          <w:tcPr>
            <w:tcW w:w="236" w:type="dxa"/>
            <w:shd w:val="clear" w:color="auto" w:fill="auto"/>
          </w:tcPr>
          <w:p w14:paraId="05CB4E6C" w14:textId="77777777" w:rsidR="00753495" w:rsidRPr="00FC7496" w:rsidRDefault="00753495" w:rsidP="001D304D">
            <w:pPr>
              <w:pStyle w:val="TAC"/>
              <w:rPr>
                <w:sz w:val="12"/>
                <w:szCs w:val="12"/>
                <w:lang w:eastAsia="en-GB"/>
              </w:rPr>
            </w:pPr>
          </w:p>
        </w:tc>
        <w:tc>
          <w:tcPr>
            <w:tcW w:w="236" w:type="dxa"/>
          </w:tcPr>
          <w:p w14:paraId="638C4020" w14:textId="77777777" w:rsidR="00753495" w:rsidRPr="00FC7496" w:rsidRDefault="00753495" w:rsidP="001D304D">
            <w:pPr>
              <w:pStyle w:val="TAC"/>
              <w:rPr>
                <w:sz w:val="12"/>
                <w:szCs w:val="12"/>
                <w:lang w:eastAsia="en-GB"/>
              </w:rPr>
            </w:pPr>
          </w:p>
        </w:tc>
        <w:tc>
          <w:tcPr>
            <w:tcW w:w="236" w:type="dxa"/>
            <w:shd w:val="clear" w:color="auto" w:fill="auto"/>
          </w:tcPr>
          <w:p w14:paraId="168502FD" w14:textId="77777777" w:rsidR="00753495" w:rsidRPr="00FC7496" w:rsidRDefault="00753495" w:rsidP="001D304D">
            <w:pPr>
              <w:pStyle w:val="TAC"/>
              <w:rPr>
                <w:sz w:val="12"/>
                <w:szCs w:val="12"/>
                <w:lang w:eastAsia="en-GB"/>
              </w:rPr>
            </w:pPr>
          </w:p>
        </w:tc>
        <w:tc>
          <w:tcPr>
            <w:tcW w:w="236" w:type="dxa"/>
            <w:shd w:val="clear" w:color="auto" w:fill="92D050"/>
          </w:tcPr>
          <w:p w14:paraId="07D064F4" w14:textId="77777777" w:rsidR="00753495" w:rsidRPr="00FC7496" w:rsidRDefault="00753495" w:rsidP="001D304D">
            <w:pPr>
              <w:pStyle w:val="TAC"/>
              <w:rPr>
                <w:sz w:val="12"/>
                <w:szCs w:val="12"/>
                <w:lang w:eastAsia="en-GB"/>
              </w:rPr>
            </w:pPr>
          </w:p>
        </w:tc>
        <w:tc>
          <w:tcPr>
            <w:tcW w:w="236" w:type="dxa"/>
          </w:tcPr>
          <w:p w14:paraId="60BD8B3A" w14:textId="77777777" w:rsidR="00753495" w:rsidRPr="00FC7496" w:rsidRDefault="00753495" w:rsidP="001D304D">
            <w:pPr>
              <w:pStyle w:val="TAC"/>
              <w:rPr>
                <w:sz w:val="12"/>
                <w:szCs w:val="12"/>
                <w:lang w:eastAsia="en-GB"/>
              </w:rPr>
            </w:pPr>
          </w:p>
        </w:tc>
        <w:tc>
          <w:tcPr>
            <w:tcW w:w="236" w:type="dxa"/>
          </w:tcPr>
          <w:p w14:paraId="62931ED0" w14:textId="77777777" w:rsidR="00753495" w:rsidRPr="00FC7496" w:rsidRDefault="00753495" w:rsidP="001D304D">
            <w:pPr>
              <w:pStyle w:val="TAC"/>
              <w:rPr>
                <w:sz w:val="12"/>
                <w:szCs w:val="12"/>
                <w:lang w:eastAsia="en-GB"/>
              </w:rPr>
            </w:pPr>
          </w:p>
        </w:tc>
        <w:tc>
          <w:tcPr>
            <w:tcW w:w="236" w:type="dxa"/>
          </w:tcPr>
          <w:p w14:paraId="4111FD3C" w14:textId="77777777" w:rsidR="00753495" w:rsidRPr="00FC7496" w:rsidRDefault="00753495" w:rsidP="001D304D">
            <w:pPr>
              <w:pStyle w:val="TAC"/>
              <w:rPr>
                <w:sz w:val="12"/>
                <w:szCs w:val="12"/>
                <w:lang w:eastAsia="en-GB"/>
              </w:rPr>
            </w:pPr>
          </w:p>
        </w:tc>
        <w:tc>
          <w:tcPr>
            <w:tcW w:w="236" w:type="dxa"/>
          </w:tcPr>
          <w:p w14:paraId="6A2CC14F" w14:textId="77777777" w:rsidR="00753495" w:rsidRPr="00FC7496" w:rsidRDefault="00753495" w:rsidP="001D304D">
            <w:pPr>
              <w:pStyle w:val="TAC"/>
              <w:rPr>
                <w:sz w:val="12"/>
                <w:szCs w:val="12"/>
                <w:lang w:eastAsia="en-GB"/>
              </w:rPr>
            </w:pPr>
          </w:p>
        </w:tc>
        <w:tc>
          <w:tcPr>
            <w:tcW w:w="236" w:type="dxa"/>
            <w:shd w:val="clear" w:color="auto" w:fill="FFC000"/>
          </w:tcPr>
          <w:p w14:paraId="5200DDB9" w14:textId="77777777" w:rsidR="00753495" w:rsidRPr="00FC7496" w:rsidRDefault="00753495" w:rsidP="001D304D">
            <w:pPr>
              <w:pStyle w:val="TAC"/>
              <w:rPr>
                <w:sz w:val="12"/>
                <w:szCs w:val="12"/>
                <w:lang w:eastAsia="en-GB"/>
              </w:rPr>
            </w:pPr>
          </w:p>
        </w:tc>
        <w:tc>
          <w:tcPr>
            <w:tcW w:w="236" w:type="dxa"/>
            <w:shd w:val="clear" w:color="auto" w:fill="auto"/>
          </w:tcPr>
          <w:p w14:paraId="0646DCE0" w14:textId="77777777" w:rsidR="00753495" w:rsidRPr="00FC7496" w:rsidRDefault="00753495" w:rsidP="001D304D">
            <w:pPr>
              <w:pStyle w:val="TAC"/>
              <w:rPr>
                <w:sz w:val="12"/>
                <w:szCs w:val="12"/>
                <w:lang w:eastAsia="en-GB"/>
              </w:rPr>
            </w:pPr>
          </w:p>
        </w:tc>
        <w:tc>
          <w:tcPr>
            <w:tcW w:w="236" w:type="dxa"/>
            <w:shd w:val="clear" w:color="auto" w:fill="auto"/>
          </w:tcPr>
          <w:p w14:paraId="6794289B" w14:textId="77777777" w:rsidR="00753495" w:rsidRPr="00FC7496" w:rsidRDefault="00753495" w:rsidP="001D304D">
            <w:pPr>
              <w:pStyle w:val="TAC"/>
              <w:rPr>
                <w:sz w:val="12"/>
                <w:szCs w:val="12"/>
                <w:lang w:eastAsia="en-GB"/>
              </w:rPr>
            </w:pPr>
          </w:p>
        </w:tc>
        <w:tc>
          <w:tcPr>
            <w:tcW w:w="236" w:type="dxa"/>
            <w:shd w:val="clear" w:color="auto" w:fill="auto"/>
          </w:tcPr>
          <w:p w14:paraId="39E6BB18" w14:textId="77777777" w:rsidR="00753495" w:rsidRPr="00FC7496" w:rsidRDefault="00753495" w:rsidP="001D304D">
            <w:pPr>
              <w:pStyle w:val="TAC"/>
              <w:rPr>
                <w:sz w:val="12"/>
                <w:szCs w:val="12"/>
                <w:lang w:eastAsia="en-GB"/>
              </w:rPr>
            </w:pPr>
          </w:p>
        </w:tc>
        <w:tc>
          <w:tcPr>
            <w:tcW w:w="236" w:type="dxa"/>
            <w:shd w:val="clear" w:color="auto" w:fill="00B050"/>
          </w:tcPr>
          <w:p w14:paraId="63A45A10" w14:textId="77777777" w:rsidR="00753495" w:rsidRPr="00FC7496" w:rsidRDefault="00753495" w:rsidP="001D304D">
            <w:pPr>
              <w:pStyle w:val="TAC"/>
              <w:rPr>
                <w:sz w:val="12"/>
                <w:szCs w:val="12"/>
                <w:lang w:eastAsia="en-GB"/>
              </w:rPr>
            </w:pPr>
          </w:p>
        </w:tc>
        <w:tc>
          <w:tcPr>
            <w:tcW w:w="236" w:type="dxa"/>
            <w:shd w:val="clear" w:color="auto" w:fill="92D050"/>
          </w:tcPr>
          <w:p w14:paraId="3320098E" w14:textId="77777777" w:rsidR="00753495" w:rsidRPr="00FC7496" w:rsidRDefault="00753495" w:rsidP="001D304D">
            <w:pPr>
              <w:pStyle w:val="TAC"/>
              <w:rPr>
                <w:sz w:val="12"/>
                <w:szCs w:val="12"/>
                <w:lang w:eastAsia="en-GB"/>
              </w:rPr>
            </w:pPr>
          </w:p>
        </w:tc>
        <w:tc>
          <w:tcPr>
            <w:tcW w:w="236" w:type="dxa"/>
            <w:shd w:val="clear" w:color="auto" w:fill="auto"/>
          </w:tcPr>
          <w:p w14:paraId="6F1B5C15" w14:textId="77777777" w:rsidR="00753495" w:rsidRPr="00FC7496" w:rsidRDefault="00753495" w:rsidP="001D304D">
            <w:pPr>
              <w:pStyle w:val="TAC"/>
              <w:rPr>
                <w:sz w:val="12"/>
                <w:szCs w:val="12"/>
                <w:lang w:eastAsia="en-GB"/>
              </w:rPr>
            </w:pPr>
          </w:p>
        </w:tc>
        <w:tc>
          <w:tcPr>
            <w:tcW w:w="236" w:type="dxa"/>
            <w:shd w:val="clear" w:color="auto" w:fill="auto"/>
          </w:tcPr>
          <w:p w14:paraId="07A8871F" w14:textId="77777777" w:rsidR="00753495" w:rsidRPr="00FC7496" w:rsidRDefault="00753495" w:rsidP="001D304D">
            <w:pPr>
              <w:pStyle w:val="TAC"/>
              <w:rPr>
                <w:sz w:val="12"/>
                <w:szCs w:val="12"/>
                <w:lang w:eastAsia="en-GB"/>
              </w:rPr>
            </w:pPr>
          </w:p>
        </w:tc>
        <w:tc>
          <w:tcPr>
            <w:tcW w:w="236" w:type="dxa"/>
            <w:shd w:val="clear" w:color="auto" w:fill="auto"/>
          </w:tcPr>
          <w:p w14:paraId="67545C8B" w14:textId="77777777" w:rsidR="00753495" w:rsidRPr="00FC7496" w:rsidRDefault="00753495" w:rsidP="001D304D">
            <w:pPr>
              <w:pStyle w:val="TAC"/>
              <w:rPr>
                <w:sz w:val="12"/>
                <w:szCs w:val="12"/>
                <w:lang w:eastAsia="en-GB"/>
              </w:rPr>
            </w:pPr>
          </w:p>
        </w:tc>
        <w:tc>
          <w:tcPr>
            <w:tcW w:w="236" w:type="dxa"/>
            <w:shd w:val="clear" w:color="auto" w:fill="7030A0"/>
          </w:tcPr>
          <w:p w14:paraId="2A6F27C0" w14:textId="77777777" w:rsidR="00753495" w:rsidRPr="00FC7496" w:rsidRDefault="00753495" w:rsidP="001D304D">
            <w:pPr>
              <w:pStyle w:val="TAC"/>
              <w:rPr>
                <w:sz w:val="12"/>
                <w:szCs w:val="12"/>
                <w:lang w:eastAsia="en-GB"/>
              </w:rPr>
            </w:pPr>
          </w:p>
        </w:tc>
        <w:tc>
          <w:tcPr>
            <w:tcW w:w="236" w:type="dxa"/>
            <w:shd w:val="clear" w:color="auto" w:fill="FFC000"/>
          </w:tcPr>
          <w:p w14:paraId="0554AFC5" w14:textId="77777777" w:rsidR="00753495" w:rsidRPr="00FC7496" w:rsidRDefault="00753495" w:rsidP="001D304D">
            <w:pPr>
              <w:pStyle w:val="TAC"/>
              <w:rPr>
                <w:sz w:val="12"/>
                <w:szCs w:val="12"/>
                <w:lang w:eastAsia="en-GB"/>
              </w:rPr>
            </w:pPr>
          </w:p>
        </w:tc>
        <w:tc>
          <w:tcPr>
            <w:tcW w:w="236" w:type="dxa"/>
            <w:shd w:val="clear" w:color="auto" w:fill="auto"/>
          </w:tcPr>
          <w:p w14:paraId="1CE7C2D4" w14:textId="77777777" w:rsidR="00753495" w:rsidRPr="00FC7496" w:rsidRDefault="00753495" w:rsidP="001D304D">
            <w:pPr>
              <w:pStyle w:val="TAC"/>
              <w:rPr>
                <w:sz w:val="12"/>
                <w:szCs w:val="12"/>
                <w:lang w:eastAsia="en-GB"/>
              </w:rPr>
            </w:pPr>
          </w:p>
        </w:tc>
        <w:tc>
          <w:tcPr>
            <w:tcW w:w="236" w:type="dxa"/>
            <w:shd w:val="clear" w:color="auto" w:fill="auto"/>
          </w:tcPr>
          <w:p w14:paraId="022A0394" w14:textId="77777777" w:rsidR="00753495" w:rsidRPr="00FC7496" w:rsidRDefault="00753495" w:rsidP="001D304D">
            <w:pPr>
              <w:pStyle w:val="TAC"/>
              <w:rPr>
                <w:sz w:val="12"/>
                <w:szCs w:val="12"/>
                <w:lang w:eastAsia="en-GB"/>
              </w:rPr>
            </w:pPr>
          </w:p>
        </w:tc>
        <w:tc>
          <w:tcPr>
            <w:tcW w:w="236" w:type="dxa"/>
          </w:tcPr>
          <w:p w14:paraId="20D7FFF6" w14:textId="77777777" w:rsidR="00753495" w:rsidRPr="00FC7496" w:rsidRDefault="00753495" w:rsidP="001D304D">
            <w:pPr>
              <w:pStyle w:val="TAC"/>
              <w:rPr>
                <w:sz w:val="12"/>
                <w:szCs w:val="12"/>
                <w:lang w:eastAsia="en-GB"/>
              </w:rPr>
            </w:pPr>
          </w:p>
        </w:tc>
        <w:tc>
          <w:tcPr>
            <w:tcW w:w="236" w:type="dxa"/>
            <w:shd w:val="clear" w:color="auto" w:fill="auto"/>
          </w:tcPr>
          <w:p w14:paraId="198346E1" w14:textId="77777777" w:rsidR="00753495" w:rsidRPr="00FC7496" w:rsidRDefault="00753495" w:rsidP="001D304D">
            <w:pPr>
              <w:pStyle w:val="TAC"/>
              <w:rPr>
                <w:sz w:val="12"/>
                <w:szCs w:val="12"/>
                <w:lang w:eastAsia="en-GB"/>
              </w:rPr>
            </w:pPr>
          </w:p>
        </w:tc>
        <w:tc>
          <w:tcPr>
            <w:tcW w:w="236" w:type="dxa"/>
            <w:shd w:val="clear" w:color="auto" w:fill="92D050"/>
          </w:tcPr>
          <w:p w14:paraId="5C42ED4B" w14:textId="77777777" w:rsidR="00753495" w:rsidRPr="00FC7496" w:rsidRDefault="00753495" w:rsidP="001D304D">
            <w:pPr>
              <w:pStyle w:val="TAC"/>
              <w:rPr>
                <w:sz w:val="12"/>
                <w:szCs w:val="12"/>
                <w:lang w:eastAsia="en-GB"/>
              </w:rPr>
            </w:pPr>
          </w:p>
        </w:tc>
        <w:tc>
          <w:tcPr>
            <w:tcW w:w="236" w:type="dxa"/>
          </w:tcPr>
          <w:p w14:paraId="0E9641FF" w14:textId="77777777" w:rsidR="00753495" w:rsidRPr="00FC7496" w:rsidRDefault="00753495" w:rsidP="001D304D">
            <w:pPr>
              <w:pStyle w:val="TAC"/>
              <w:rPr>
                <w:sz w:val="12"/>
                <w:szCs w:val="12"/>
                <w:lang w:eastAsia="en-GB"/>
              </w:rPr>
            </w:pPr>
          </w:p>
        </w:tc>
        <w:tc>
          <w:tcPr>
            <w:tcW w:w="236" w:type="dxa"/>
          </w:tcPr>
          <w:p w14:paraId="356E8EC2" w14:textId="77777777" w:rsidR="00753495" w:rsidRPr="00FC7496" w:rsidRDefault="00753495" w:rsidP="001D304D">
            <w:pPr>
              <w:pStyle w:val="TAC"/>
              <w:rPr>
                <w:sz w:val="12"/>
                <w:szCs w:val="12"/>
                <w:lang w:eastAsia="en-GB"/>
              </w:rPr>
            </w:pPr>
          </w:p>
        </w:tc>
        <w:tc>
          <w:tcPr>
            <w:tcW w:w="236" w:type="dxa"/>
          </w:tcPr>
          <w:p w14:paraId="6D676803" w14:textId="77777777" w:rsidR="00753495" w:rsidRPr="00FC7496" w:rsidRDefault="00753495" w:rsidP="001D304D">
            <w:pPr>
              <w:pStyle w:val="TAC"/>
              <w:rPr>
                <w:sz w:val="12"/>
                <w:szCs w:val="12"/>
                <w:lang w:eastAsia="en-GB"/>
              </w:rPr>
            </w:pPr>
          </w:p>
        </w:tc>
        <w:tc>
          <w:tcPr>
            <w:tcW w:w="236" w:type="dxa"/>
          </w:tcPr>
          <w:p w14:paraId="330E3C7E" w14:textId="77777777" w:rsidR="00753495" w:rsidRPr="00FC7496" w:rsidRDefault="00753495" w:rsidP="001D304D">
            <w:pPr>
              <w:pStyle w:val="TAC"/>
              <w:rPr>
                <w:sz w:val="12"/>
                <w:szCs w:val="12"/>
                <w:lang w:eastAsia="en-GB"/>
              </w:rPr>
            </w:pPr>
          </w:p>
        </w:tc>
      </w:tr>
      <w:tr w:rsidR="00753495" w:rsidRPr="00FC7496" w14:paraId="6DBBEAB7" w14:textId="77777777" w:rsidTr="001D304D">
        <w:tc>
          <w:tcPr>
            <w:tcW w:w="683" w:type="dxa"/>
            <w:vMerge/>
            <w:shd w:val="clear" w:color="auto" w:fill="00B0F0"/>
            <w:vAlign w:val="center"/>
          </w:tcPr>
          <w:p w14:paraId="0625F7E3" w14:textId="77777777" w:rsidR="00753495" w:rsidRPr="00FC7496" w:rsidRDefault="00753495" w:rsidP="001D304D">
            <w:pPr>
              <w:pStyle w:val="TAC"/>
              <w:rPr>
                <w:sz w:val="12"/>
                <w:szCs w:val="12"/>
                <w:lang w:eastAsia="en-GB"/>
              </w:rPr>
            </w:pPr>
          </w:p>
        </w:tc>
        <w:tc>
          <w:tcPr>
            <w:tcW w:w="452" w:type="dxa"/>
          </w:tcPr>
          <w:p w14:paraId="79A36932"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FFC000"/>
          </w:tcPr>
          <w:p w14:paraId="0D07AA0A" w14:textId="77777777" w:rsidR="00753495" w:rsidRPr="00FC7496" w:rsidRDefault="00753495" w:rsidP="001D304D">
            <w:pPr>
              <w:pStyle w:val="TAC"/>
              <w:rPr>
                <w:sz w:val="12"/>
                <w:szCs w:val="12"/>
                <w:lang w:eastAsia="en-GB"/>
              </w:rPr>
            </w:pPr>
          </w:p>
        </w:tc>
        <w:tc>
          <w:tcPr>
            <w:tcW w:w="236" w:type="dxa"/>
            <w:shd w:val="clear" w:color="auto" w:fill="00B0F0"/>
          </w:tcPr>
          <w:p w14:paraId="7A12F34F" w14:textId="77777777" w:rsidR="00753495" w:rsidRPr="00FC7496" w:rsidRDefault="00753495" w:rsidP="001D304D">
            <w:pPr>
              <w:pStyle w:val="TAC"/>
              <w:rPr>
                <w:sz w:val="12"/>
                <w:szCs w:val="12"/>
                <w:lang w:eastAsia="en-GB"/>
              </w:rPr>
            </w:pPr>
          </w:p>
        </w:tc>
        <w:tc>
          <w:tcPr>
            <w:tcW w:w="236" w:type="dxa"/>
            <w:shd w:val="clear" w:color="auto" w:fill="00B0F0"/>
          </w:tcPr>
          <w:p w14:paraId="440D07F3" w14:textId="77777777" w:rsidR="00753495" w:rsidRPr="00FC7496" w:rsidRDefault="00753495" w:rsidP="001D304D">
            <w:pPr>
              <w:pStyle w:val="TAC"/>
              <w:rPr>
                <w:sz w:val="12"/>
                <w:szCs w:val="12"/>
                <w:lang w:eastAsia="en-GB"/>
              </w:rPr>
            </w:pPr>
          </w:p>
        </w:tc>
        <w:tc>
          <w:tcPr>
            <w:tcW w:w="236" w:type="dxa"/>
            <w:shd w:val="clear" w:color="auto" w:fill="00B0F0"/>
          </w:tcPr>
          <w:p w14:paraId="42F6BEA2" w14:textId="77777777" w:rsidR="00753495" w:rsidRPr="00FC7496" w:rsidRDefault="00753495" w:rsidP="001D304D">
            <w:pPr>
              <w:pStyle w:val="TAC"/>
              <w:rPr>
                <w:sz w:val="12"/>
                <w:szCs w:val="12"/>
                <w:lang w:eastAsia="en-GB"/>
              </w:rPr>
            </w:pPr>
          </w:p>
        </w:tc>
        <w:tc>
          <w:tcPr>
            <w:tcW w:w="236" w:type="dxa"/>
            <w:shd w:val="clear" w:color="auto" w:fill="00B050"/>
          </w:tcPr>
          <w:p w14:paraId="0EFC2006" w14:textId="77777777" w:rsidR="00753495" w:rsidRPr="00FC7496" w:rsidRDefault="00753495" w:rsidP="001D304D">
            <w:pPr>
              <w:pStyle w:val="TAC"/>
              <w:rPr>
                <w:sz w:val="12"/>
                <w:szCs w:val="12"/>
                <w:lang w:eastAsia="en-GB"/>
              </w:rPr>
            </w:pPr>
          </w:p>
        </w:tc>
        <w:tc>
          <w:tcPr>
            <w:tcW w:w="236" w:type="dxa"/>
            <w:shd w:val="clear" w:color="auto" w:fill="92D050"/>
          </w:tcPr>
          <w:p w14:paraId="7965517B" w14:textId="77777777" w:rsidR="00753495" w:rsidRPr="00FC7496" w:rsidRDefault="00753495" w:rsidP="001D304D">
            <w:pPr>
              <w:pStyle w:val="TAC"/>
              <w:rPr>
                <w:sz w:val="12"/>
                <w:szCs w:val="12"/>
                <w:lang w:eastAsia="en-GB"/>
              </w:rPr>
            </w:pPr>
          </w:p>
        </w:tc>
        <w:tc>
          <w:tcPr>
            <w:tcW w:w="236" w:type="dxa"/>
            <w:shd w:val="clear" w:color="auto" w:fill="00B0F0"/>
          </w:tcPr>
          <w:p w14:paraId="3EF3CA94" w14:textId="77777777" w:rsidR="00753495" w:rsidRPr="00FC7496" w:rsidRDefault="00753495" w:rsidP="001D304D">
            <w:pPr>
              <w:pStyle w:val="TAC"/>
              <w:rPr>
                <w:sz w:val="12"/>
                <w:szCs w:val="12"/>
                <w:lang w:eastAsia="en-GB"/>
              </w:rPr>
            </w:pPr>
          </w:p>
        </w:tc>
        <w:tc>
          <w:tcPr>
            <w:tcW w:w="236" w:type="dxa"/>
            <w:shd w:val="clear" w:color="auto" w:fill="00B0F0"/>
          </w:tcPr>
          <w:p w14:paraId="29AF6303" w14:textId="77777777" w:rsidR="00753495" w:rsidRPr="00FC7496" w:rsidRDefault="00753495" w:rsidP="001D304D">
            <w:pPr>
              <w:pStyle w:val="TAC"/>
              <w:rPr>
                <w:sz w:val="12"/>
                <w:szCs w:val="12"/>
                <w:lang w:eastAsia="en-GB"/>
              </w:rPr>
            </w:pPr>
          </w:p>
        </w:tc>
        <w:tc>
          <w:tcPr>
            <w:tcW w:w="236" w:type="dxa"/>
            <w:shd w:val="clear" w:color="auto" w:fill="00B0F0"/>
          </w:tcPr>
          <w:p w14:paraId="48763C5C" w14:textId="77777777" w:rsidR="00753495" w:rsidRPr="00FC7496" w:rsidRDefault="00753495" w:rsidP="001D304D">
            <w:pPr>
              <w:pStyle w:val="TAC"/>
              <w:rPr>
                <w:sz w:val="12"/>
                <w:szCs w:val="12"/>
                <w:lang w:eastAsia="en-GB"/>
              </w:rPr>
            </w:pPr>
          </w:p>
        </w:tc>
        <w:tc>
          <w:tcPr>
            <w:tcW w:w="236" w:type="dxa"/>
            <w:shd w:val="clear" w:color="auto" w:fill="7030A0"/>
          </w:tcPr>
          <w:p w14:paraId="7AF68031" w14:textId="77777777" w:rsidR="00753495" w:rsidRPr="00FC7496" w:rsidRDefault="00753495" w:rsidP="001D304D">
            <w:pPr>
              <w:pStyle w:val="TAC"/>
              <w:rPr>
                <w:sz w:val="12"/>
                <w:szCs w:val="12"/>
                <w:lang w:eastAsia="en-GB"/>
              </w:rPr>
            </w:pPr>
          </w:p>
        </w:tc>
        <w:tc>
          <w:tcPr>
            <w:tcW w:w="236" w:type="dxa"/>
            <w:shd w:val="clear" w:color="auto" w:fill="FFC000"/>
          </w:tcPr>
          <w:p w14:paraId="5DA0D1C8" w14:textId="77777777" w:rsidR="00753495" w:rsidRPr="00FC7496" w:rsidRDefault="00753495" w:rsidP="001D304D">
            <w:pPr>
              <w:pStyle w:val="TAC"/>
              <w:rPr>
                <w:sz w:val="12"/>
                <w:szCs w:val="12"/>
                <w:lang w:eastAsia="en-GB"/>
              </w:rPr>
            </w:pPr>
          </w:p>
        </w:tc>
        <w:tc>
          <w:tcPr>
            <w:tcW w:w="236" w:type="dxa"/>
            <w:shd w:val="clear" w:color="auto" w:fill="00B0F0"/>
          </w:tcPr>
          <w:p w14:paraId="7D9CDAC4" w14:textId="77777777" w:rsidR="00753495" w:rsidRPr="00FC7496" w:rsidRDefault="00753495" w:rsidP="001D304D">
            <w:pPr>
              <w:pStyle w:val="TAC"/>
              <w:rPr>
                <w:sz w:val="12"/>
                <w:szCs w:val="12"/>
                <w:lang w:eastAsia="en-GB"/>
              </w:rPr>
            </w:pPr>
          </w:p>
        </w:tc>
        <w:tc>
          <w:tcPr>
            <w:tcW w:w="236" w:type="dxa"/>
            <w:shd w:val="clear" w:color="auto" w:fill="00B0F0"/>
          </w:tcPr>
          <w:p w14:paraId="05818DBD" w14:textId="77777777" w:rsidR="00753495" w:rsidRPr="00FC7496" w:rsidRDefault="00753495" w:rsidP="001D304D">
            <w:pPr>
              <w:pStyle w:val="TAC"/>
              <w:rPr>
                <w:sz w:val="12"/>
                <w:szCs w:val="12"/>
                <w:lang w:eastAsia="en-GB"/>
              </w:rPr>
            </w:pPr>
          </w:p>
        </w:tc>
        <w:tc>
          <w:tcPr>
            <w:tcW w:w="236" w:type="dxa"/>
          </w:tcPr>
          <w:p w14:paraId="56273AF0" w14:textId="77777777" w:rsidR="00753495" w:rsidRPr="00FC7496" w:rsidRDefault="00753495" w:rsidP="001D304D">
            <w:pPr>
              <w:pStyle w:val="TAC"/>
              <w:rPr>
                <w:sz w:val="12"/>
                <w:szCs w:val="12"/>
                <w:lang w:eastAsia="en-GB"/>
              </w:rPr>
            </w:pPr>
          </w:p>
        </w:tc>
        <w:tc>
          <w:tcPr>
            <w:tcW w:w="236" w:type="dxa"/>
            <w:shd w:val="clear" w:color="auto" w:fill="auto"/>
          </w:tcPr>
          <w:p w14:paraId="3A0CFAA1" w14:textId="77777777" w:rsidR="00753495" w:rsidRPr="00FC7496" w:rsidRDefault="00753495" w:rsidP="001D304D">
            <w:pPr>
              <w:pStyle w:val="TAC"/>
              <w:rPr>
                <w:sz w:val="12"/>
                <w:szCs w:val="12"/>
                <w:lang w:eastAsia="en-GB"/>
              </w:rPr>
            </w:pPr>
          </w:p>
        </w:tc>
        <w:tc>
          <w:tcPr>
            <w:tcW w:w="236" w:type="dxa"/>
            <w:shd w:val="clear" w:color="auto" w:fill="92D050"/>
          </w:tcPr>
          <w:p w14:paraId="1EF7CC7B" w14:textId="77777777" w:rsidR="00753495" w:rsidRPr="00FC7496" w:rsidRDefault="00753495" w:rsidP="001D304D">
            <w:pPr>
              <w:pStyle w:val="TAC"/>
              <w:rPr>
                <w:sz w:val="12"/>
                <w:szCs w:val="12"/>
                <w:lang w:eastAsia="en-GB"/>
              </w:rPr>
            </w:pPr>
          </w:p>
        </w:tc>
        <w:tc>
          <w:tcPr>
            <w:tcW w:w="236" w:type="dxa"/>
          </w:tcPr>
          <w:p w14:paraId="236C43EE" w14:textId="77777777" w:rsidR="00753495" w:rsidRPr="00FC7496" w:rsidRDefault="00753495" w:rsidP="001D304D">
            <w:pPr>
              <w:pStyle w:val="TAC"/>
              <w:rPr>
                <w:sz w:val="12"/>
                <w:szCs w:val="12"/>
                <w:lang w:eastAsia="en-GB"/>
              </w:rPr>
            </w:pPr>
          </w:p>
        </w:tc>
        <w:tc>
          <w:tcPr>
            <w:tcW w:w="236" w:type="dxa"/>
          </w:tcPr>
          <w:p w14:paraId="0B76D29D" w14:textId="77777777" w:rsidR="00753495" w:rsidRPr="00FC7496" w:rsidRDefault="00753495" w:rsidP="001D304D">
            <w:pPr>
              <w:pStyle w:val="TAC"/>
              <w:rPr>
                <w:sz w:val="12"/>
                <w:szCs w:val="12"/>
                <w:lang w:eastAsia="en-GB"/>
              </w:rPr>
            </w:pPr>
          </w:p>
        </w:tc>
        <w:tc>
          <w:tcPr>
            <w:tcW w:w="236" w:type="dxa"/>
          </w:tcPr>
          <w:p w14:paraId="687A79A5" w14:textId="77777777" w:rsidR="00753495" w:rsidRPr="00FC7496" w:rsidRDefault="00753495" w:rsidP="001D304D">
            <w:pPr>
              <w:pStyle w:val="TAC"/>
              <w:rPr>
                <w:sz w:val="12"/>
                <w:szCs w:val="12"/>
                <w:lang w:eastAsia="en-GB"/>
              </w:rPr>
            </w:pPr>
          </w:p>
        </w:tc>
        <w:tc>
          <w:tcPr>
            <w:tcW w:w="236" w:type="dxa"/>
          </w:tcPr>
          <w:p w14:paraId="3D999A04" w14:textId="77777777" w:rsidR="00753495" w:rsidRPr="00FC7496" w:rsidRDefault="00753495" w:rsidP="001D304D">
            <w:pPr>
              <w:pStyle w:val="TAC"/>
              <w:rPr>
                <w:sz w:val="12"/>
                <w:szCs w:val="12"/>
                <w:lang w:eastAsia="en-GB"/>
              </w:rPr>
            </w:pPr>
          </w:p>
        </w:tc>
        <w:tc>
          <w:tcPr>
            <w:tcW w:w="236" w:type="dxa"/>
            <w:shd w:val="clear" w:color="auto" w:fill="FFC000"/>
          </w:tcPr>
          <w:p w14:paraId="48B65495" w14:textId="77777777" w:rsidR="00753495" w:rsidRPr="00FC7496" w:rsidRDefault="00753495" w:rsidP="001D304D">
            <w:pPr>
              <w:pStyle w:val="TAC"/>
              <w:rPr>
                <w:sz w:val="12"/>
                <w:szCs w:val="12"/>
                <w:lang w:eastAsia="en-GB"/>
              </w:rPr>
            </w:pPr>
          </w:p>
        </w:tc>
        <w:tc>
          <w:tcPr>
            <w:tcW w:w="236" w:type="dxa"/>
            <w:shd w:val="clear" w:color="auto" w:fill="auto"/>
          </w:tcPr>
          <w:p w14:paraId="15D7BCC3" w14:textId="77777777" w:rsidR="00753495" w:rsidRPr="00FC7496" w:rsidRDefault="00753495" w:rsidP="001D304D">
            <w:pPr>
              <w:pStyle w:val="TAC"/>
              <w:rPr>
                <w:sz w:val="12"/>
                <w:szCs w:val="12"/>
                <w:lang w:eastAsia="en-GB"/>
              </w:rPr>
            </w:pPr>
          </w:p>
        </w:tc>
        <w:tc>
          <w:tcPr>
            <w:tcW w:w="236" w:type="dxa"/>
            <w:shd w:val="clear" w:color="auto" w:fill="auto"/>
          </w:tcPr>
          <w:p w14:paraId="10713625" w14:textId="77777777" w:rsidR="00753495" w:rsidRPr="00FC7496" w:rsidRDefault="00753495" w:rsidP="001D304D">
            <w:pPr>
              <w:pStyle w:val="TAC"/>
              <w:rPr>
                <w:sz w:val="12"/>
                <w:szCs w:val="12"/>
                <w:lang w:eastAsia="en-GB"/>
              </w:rPr>
            </w:pPr>
          </w:p>
        </w:tc>
        <w:tc>
          <w:tcPr>
            <w:tcW w:w="236" w:type="dxa"/>
            <w:shd w:val="clear" w:color="auto" w:fill="auto"/>
          </w:tcPr>
          <w:p w14:paraId="6236F0D9" w14:textId="77777777" w:rsidR="00753495" w:rsidRPr="00FC7496" w:rsidRDefault="00753495" w:rsidP="001D304D">
            <w:pPr>
              <w:pStyle w:val="TAC"/>
              <w:rPr>
                <w:sz w:val="12"/>
                <w:szCs w:val="12"/>
                <w:lang w:eastAsia="en-GB"/>
              </w:rPr>
            </w:pPr>
          </w:p>
        </w:tc>
        <w:tc>
          <w:tcPr>
            <w:tcW w:w="236" w:type="dxa"/>
            <w:shd w:val="clear" w:color="auto" w:fill="00B050"/>
          </w:tcPr>
          <w:p w14:paraId="70C292A4" w14:textId="77777777" w:rsidR="00753495" w:rsidRPr="00FC7496" w:rsidRDefault="00753495" w:rsidP="001D304D">
            <w:pPr>
              <w:pStyle w:val="TAC"/>
              <w:rPr>
                <w:sz w:val="12"/>
                <w:szCs w:val="12"/>
                <w:lang w:eastAsia="en-GB"/>
              </w:rPr>
            </w:pPr>
          </w:p>
        </w:tc>
        <w:tc>
          <w:tcPr>
            <w:tcW w:w="236" w:type="dxa"/>
            <w:shd w:val="clear" w:color="auto" w:fill="92D050"/>
          </w:tcPr>
          <w:p w14:paraId="7380874D" w14:textId="77777777" w:rsidR="00753495" w:rsidRPr="00FC7496" w:rsidRDefault="00753495" w:rsidP="001D304D">
            <w:pPr>
              <w:pStyle w:val="TAC"/>
              <w:rPr>
                <w:sz w:val="12"/>
                <w:szCs w:val="12"/>
                <w:lang w:eastAsia="en-GB"/>
              </w:rPr>
            </w:pPr>
          </w:p>
        </w:tc>
        <w:tc>
          <w:tcPr>
            <w:tcW w:w="236" w:type="dxa"/>
            <w:shd w:val="clear" w:color="auto" w:fill="auto"/>
          </w:tcPr>
          <w:p w14:paraId="24D37A34" w14:textId="77777777" w:rsidR="00753495" w:rsidRPr="00FC7496" w:rsidRDefault="00753495" w:rsidP="001D304D">
            <w:pPr>
              <w:pStyle w:val="TAC"/>
              <w:rPr>
                <w:sz w:val="12"/>
                <w:szCs w:val="12"/>
                <w:lang w:eastAsia="en-GB"/>
              </w:rPr>
            </w:pPr>
          </w:p>
        </w:tc>
        <w:tc>
          <w:tcPr>
            <w:tcW w:w="236" w:type="dxa"/>
            <w:shd w:val="clear" w:color="auto" w:fill="auto"/>
          </w:tcPr>
          <w:p w14:paraId="6003DFA6" w14:textId="77777777" w:rsidR="00753495" w:rsidRPr="00FC7496" w:rsidRDefault="00753495" w:rsidP="001D304D">
            <w:pPr>
              <w:pStyle w:val="TAC"/>
              <w:rPr>
                <w:sz w:val="12"/>
                <w:szCs w:val="12"/>
                <w:lang w:eastAsia="en-GB"/>
              </w:rPr>
            </w:pPr>
          </w:p>
        </w:tc>
        <w:tc>
          <w:tcPr>
            <w:tcW w:w="236" w:type="dxa"/>
            <w:shd w:val="clear" w:color="auto" w:fill="auto"/>
          </w:tcPr>
          <w:p w14:paraId="0FA7DD71" w14:textId="77777777" w:rsidR="00753495" w:rsidRPr="00FC7496" w:rsidRDefault="00753495" w:rsidP="001D304D">
            <w:pPr>
              <w:pStyle w:val="TAC"/>
              <w:rPr>
                <w:sz w:val="12"/>
                <w:szCs w:val="12"/>
                <w:lang w:eastAsia="en-GB"/>
              </w:rPr>
            </w:pPr>
          </w:p>
        </w:tc>
        <w:tc>
          <w:tcPr>
            <w:tcW w:w="236" w:type="dxa"/>
            <w:shd w:val="clear" w:color="auto" w:fill="7030A0"/>
          </w:tcPr>
          <w:p w14:paraId="35E6EE60" w14:textId="77777777" w:rsidR="00753495" w:rsidRPr="00FC7496" w:rsidRDefault="00753495" w:rsidP="001D304D">
            <w:pPr>
              <w:pStyle w:val="TAC"/>
              <w:rPr>
                <w:sz w:val="12"/>
                <w:szCs w:val="12"/>
                <w:lang w:eastAsia="en-GB"/>
              </w:rPr>
            </w:pPr>
          </w:p>
        </w:tc>
        <w:tc>
          <w:tcPr>
            <w:tcW w:w="236" w:type="dxa"/>
            <w:shd w:val="clear" w:color="auto" w:fill="FFC000"/>
          </w:tcPr>
          <w:p w14:paraId="7753A6CC" w14:textId="77777777" w:rsidR="00753495" w:rsidRPr="00FC7496" w:rsidRDefault="00753495" w:rsidP="001D304D">
            <w:pPr>
              <w:pStyle w:val="TAC"/>
              <w:rPr>
                <w:sz w:val="12"/>
                <w:szCs w:val="12"/>
                <w:lang w:eastAsia="en-GB"/>
              </w:rPr>
            </w:pPr>
          </w:p>
        </w:tc>
        <w:tc>
          <w:tcPr>
            <w:tcW w:w="236" w:type="dxa"/>
            <w:shd w:val="clear" w:color="auto" w:fill="auto"/>
          </w:tcPr>
          <w:p w14:paraId="5F32DCB7" w14:textId="77777777" w:rsidR="00753495" w:rsidRPr="00FC7496" w:rsidRDefault="00753495" w:rsidP="001D304D">
            <w:pPr>
              <w:pStyle w:val="TAC"/>
              <w:rPr>
                <w:sz w:val="12"/>
                <w:szCs w:val="12"/>
                <w:lang w:eastAsia="en-GB"/>
              </w:rPr>
            </w:pPr>
          </w:p>
        </w:tc>
        <w:tc>
          <w:tcPr>
            <w:tcW w:w="236" w:type="dxa"/>
            <w:shd w:val="clear" w:color="auto" w:fill="auto"/>
          </w:tcPr>
          <w:p w14:paraId="3D4A3504" w14:textId="77777777" w:rsidR="00753495" w:rsidRPr="00FC7496" w:rsidRDefault="00753495" w:rsidP="001D304D">
            <w:pPr>
              <w:pStyle w:val="TAC"/>
              <w:rPr>
                <w:sz w:val="12"/>
                <w:szCs w:val="12"/>
                <w:lang w:eastAsia="en-GB"/>
              </w:rPr>
            </w:pPr>
          </w:p>
        </w:tc>
        <w:tc>
          <w:tcPr>
            <w:tcW w:w="236" w:type="dxa"/>
          </w:tcPr>
          <w:p w14:paraId="62E0C0CE" w14:textId="77777777" w:rsidR="00753495" w:rsidRPr="00FC7496" w:rsidRDefault="00753495" w:rsidP="001D304D">
            <w:pPr>
              <w:pStyle w:val="TAC"/>
              <w:rPr>
                <w:sz w:val="12"/>
                <w:szCs w:val="12"/>
                <w:lang w:eastAsia="en-GB"/>
              </w:rPr>
            </w:pPr>
          </w:p>
        </w:tc>
        <w:tc>
          <w:tcPr>
            <w:tcW w:w="236" w:type="dxa"/>
            <w:shd w:val="clear" w:color="auto" w:fill="auto"/>
          </w:tcPr>
          <w:p w14:paraId="63517D52" w14:textId="77777777" w:rsidR="00753495" w:rsidRPr="00FC7496" w:rsidRDefault="00753495" w:rsidP="001D304D">
            <w:pPr>
              <w:pStyle w:val="TAC"/>
              <w:rPr>
                <w:sz w:val="12"/>
                <w:szCs w:val="12"/>
                <w:lang w:eastAsia="en-GB"/>
              </w:rPr>
            </w:pPr>
          </w:p>
        </w:tc>
        <w:tc>
          <w:tcPr>
            <w:tcW w:w="236" w:type="dxa"/>
            <w:shd w:val="clear" w:color="auto" w:fill="92D050"/>
          </w:tcPr>
          <w:p w14:paraId="48418E80" w14:textId="77777777" w:rsidR="00753495" w:rsidRPr="00FC7496" w:rsidRDefault="00753495" w:rsidP="001D304D">
            <w:pPr>
              <w:pStyle w:val="TAC"/>
              <w:rPr>
                <w:sz w:val="12"/>
                <w:szCs w:val="12"/>
                <w:lang w:eastAsia="en-GB"/>
              </w:rPr>
            </w:pPr>
          </w:p>
        </w:tc>
        <w:tc>
          <w:tcPr>
            <w:tcW w:w="236" w:type="dxa"/>
          </w:tcPr>
          <w:p w14:paraId="1604AAEE" w14:textId="77777777" w:rsidR="00753495" w:rsidRPr="00FC7496" w:rsidRDefault="00753495" w:rsidP="001D304D">
            <w:pPr>
              <w:pStyle w:val="TAC"/>
              <w:rPr>
                <w:sz w:val="12"/>
                <w:szCs w:val="12"/>
                <w:lang w:eastAsia="en-GB"/>
              </w:rPr>
            </w:pPr>
          </w:p>
        </w:tc>
        <w:tc>
          <w:tcPr>
            <w:tcW w:w="236" w:type="dxa"/>
          </w:tcPr>
          <w:p w14:paraId="4C1E2B8D" w14:textId="77777777" w:rsidR="00753495" w:rsidRPr="00FC7496" w:rsidRDefault="00753495" w:rsidP="001D304D">
            <w:pPr>
              <w:pStyle w:val="TAC"/>
              <w:rPr>
                <w:sz w:val="12"/>
                <w:szCs w:val="12"/>
                <w:lang w:eastAsia="en-GB"/>
              </w:rPr>
            </w:pPr>
          </w:p>
        </w:tc>
        <w:tc>
          <w:tcPr>
            <w:tcW w:w="236" w:type="dxa"/>
          </w:tcPr>
          <w:p w14:paraId="3C7997D0" w14:textId="77777777" w:rsidR="00753495" w:rsidRPr="00FC7496" w:rsidRDefault="00753495" w:rsidP="001D304D">
            <w:pPr>
              <w:pStyle w:val="TAC"/>
              <w:rPr>
                <w:sz w:val="12"/>
                <w:szCs w:val="12"/>
                <w:lang w:eastAsia="en-GB"/>
              </w:rPr>
            </w:pPr>
          </w:p>
        </w:tc>
        <w:tc>
          <w:tcPr>
            <w:tcW w:w="236" w:type="dxa"/>
          </w:tcPr>
          <w:p w14:paraId="1FC1ED5E" w14:textId="77777777" w:rsidR="00753495" w:rsidRPr="00FC7496" w:rsidRDefault="00753495" w:rsidP="001D304D">
            <w:pPr>
              <w:pStyle w:val="TAC"/>
              <w:rPr>
                <w:sz w:val="12"/>
                <w:szCs w:val="12"/>
                <w:lang w:eastAsia="en-GB"/>
              </w:rPr>
            </w:pPr>
          </w:p>
        </w:tc>
      </w:tr>
      <w:tr w:rsidR="00753495" w:rsidRPr="00FC7496" w14:paraId="25754A48" w14:textId="77777777" w:rsidTr="001D304D">
        <w:tc>
          <w:tcPr>
            <w:tcW w:w="683" w:type="dxa"/>
            <w:vMerge/>
            <w:shd w:val="clear" w:color="auto" w:fill="00B0F0"/>
            <w:vAlign w:val="center"/>
          </w:tcPr>
          <w:p w14:paraId="5D2857D4" w14:textId="77777777" w:rsidR="00753495" w:rsidRPr="00FC7496" w:rsidRDefault="00753495" w:rsidP="001D304D">
            <w:pPr>
              <w:pStyle w:val="TAC"/>
              <w:rPr>
                <w:sz w:val="12"/>
                <w:szCs w:val="12"/>
                <w:lang w:eastAsia="en-GB"/>
              </w:rPr>
            </w:pPr>
          </w:p>
        </w:tc>
        <w:tc>
          <w:tcPr>
            <w:tcW w:w="452" w:type="dxa"/>
          </w:tcPr>
          <w:p w14:paraId="6FBE48D6" w14:textId="77777777" w:rsidR="00753495" w:rsidRPr="00FC7496" w:rsidRDefault="00753495" w:rsidP="001D304D">
            <w:pPr>
              <w:pStyle w:val="TAC"/>
              <w:rPr>
                <w:sz w:val="12"/>
                <w:szCs w:val="12"/>
                <w:lang w:eastAsia="en-GB"/>
              </w:rPr>
            </w:pPr>
            <w:r w:rsidRPr="00FC7496">
              <w:rPr>
                <w:sz w:val="12"/>
                <w:szCs w:val="12"/>
                <w:lang w:eastAsia="en-GB"/>
              </w:rPr>
              <w:t>12</w:t>
            </w:r>
          </w:p>
        </w:tc>
        <w:tc>
          <w:tcPr>
            <w:tcW w:w="236" w:type="dxa"/>
            <w:shd w:val="clear" w:color="auto" w:fill="FFC000"/>
          </w:tcPr>
          <w:p w14:paraId="71FD3E5D" w14:textId="77777777" w:rsidR="00753495" w:rsidRPr="00FC7496" w:rsidRDefault="00753495" w:rsidP="001D304D">
            <w:pPr>
              <w:pStyle w:val="TAC"/>
              <w:rPr>
                <w:sz w:val="12"/>
                <w:szCs w:val="12"/>
                <w:lang w:eastAsia="en-GB"/>
              </w:rPr>
            </w:pPr>
          </w:p>
        </w:tc>
        <w:tc>
          <w:tcPr>
            <w:tcW w:w="236" w:type="dxa"/>
            <w:shd w:val="clear" w:color="auto" w:fill="auto"/>
          </w:tcPr>
          <w:p w14:paraId="1B4E631C" w14:textId="77777777" w:rsidR="00753495" w:rsidRPr="00FC7496" w:rsidRDefault="00753495" w:rsidP="001D304D">
            <w:pPr>
              <w:pStyle w:val="TAC"/>
              <w:rPr>
                <w:sz w:val="12"/>
                <w:szCs w:val="12"/>
                <w:lang w:eastAsia="en-GB"/>
              </w:rPr>
            </w:pPr>
          </w:p>
        </w:tc>
        <w:tc>
          <w:tcPr>
            <w:tcW w:w="236" w:type="dxa"/>
            <w:shd w:val="clear" w:color="auto" w:fill="auto"/>
          </w:tcPr>
          <w:p w14:paraId="293CDD40" w14:textId="77777777" w:rsidR="00753495" w:rsidRPr="00FC7496" w:rsidRDefault="00753495" w:rsidP="001D304D">
            <w:pPr>
              <w:pStyle w:val="TAC"/>
              <w:rPr>
                <w:sz w:val="12"/>
                <w:szCs w:val="12"/>
                <w:lang w:eastAsia="en-GB"/>
              </w:rPr>
            </w:pPr>
          </w:p>
        </w:tc>
        <w:tc>
          <w:tcPr>
            <w:tcW w:w="236" w:type="dxa"/>
            <w:shd w:val="clear" w:color="auto" w:fill="auto"/>
          </w:tcPr>
          <w:p w14:paraId="1F009CF2" w14:textId="77777777" w:rsidR="00753495" w:rsidRPr="00FC7496" w:rsidRDefault="00753495" w:rsidP="001D304D">
            <w:pPr>
              <w:pStyle w:val="TAC"/>
              <w:rPr>
                <w:sz w:val="12"/>
                <w:szCs w:val="12"/>
                <w:lang w:eastAsia="en-GB"/>
              </w:rPr>
            </w:pPr>
          </w:p>
        </w:tc>
        <w:tc>
          <w:tcPr>
            <w:tcW w:w="236" w:type="dxa"/>
            <w:shd w:val="clear" w:color="auto" w:fill="00B050"/>
          </w:tcPr>
          <w:p w14:paraId="7591A855" w14:textId="77777777" w:rsidR="00753495" w:rsidRPr="00FC7496" w:rsidRDefault="00753495" w:rsidP="001D304D">
            <w:pPr>
              <w:pStyle w:val="TAC"/>
              <w:rPr>
                <w:sz w:val="12"/>
                <w:szCs w:val="12"/>
                <w:lang w:eastAsia="en-GB"/>
              </w:rPr>
            </w:pPr>
          </w:p>
        </w:tc>
        <w:tc>
          <w:tcPr>
            <w:tcW w:w="236" w:type="dxa"/>
            <w:shd w:val="clear" w:color="auto" w:fill="92D050"/>
          </w:tcPr>
          <w:p w14:paraId="6FF3BC76" w14:textId="77777777" w:rsidR="00753495" w:rsidRPr="00FC7496" w:rsidRDefault="00753495" w:rsidP="001D304D">
            <w:pPr>
              <w:pStyle w:val="TAC"/>
              <w:rPr>
                <w:sz w:val="12"/>
                <w:szCs w:val="12"/>
                <w:lang w:eastAsia="en-GB"/>
              </w:rPr>
            </w:pPr>
          </w:p>
        </w:tc>
        <w:tc>
          <w:tcPr>
            <w:tcW w:w="236" w:type="dxa"/>
            <w:shd w:val="clear" w:color="auto" w:fill="auto"/>
          </w:tcPr>
          <w:p w14:paraId="7491F72C" w14:textId="77777777" w:rsidR="00753495" w:rsidRPr="00FC7496" w:rsidRDefault="00753495" w:rsidP="001D304D">
            <w:pPr>
              <w:pStyle w:val="TAC"/>
              <w:rPr>
                <w:sz w:val="12"/>
                <w:szCs w:val="12"/>
                <w:lang w:eastAsia="en-GB"/>
              </w:rPr>
            </w:pPr>
          </w:p>
        </w:tc>
        <w:tc>
          <w:tcPr>
            <w:tcW w:w="236" w:type="dxa"/>
            <w:shd w:val="clear" w:color="auto" w:fill="auto"/>
          </w:tcPr>
          <w:p w14:paraId="1EC43A03" w14:textId="77777777" w:rsidR="00753495" w:rsidRPr="00FC7496" w:rsidRDefault="00753495" w:rsidP="001D304D">
            <w:pPr>
              <w:pStyle w:val="TAC"/>
              <w:rPr>
                <w:sz w:val="12"/>
                <w:szCs w:val="12"/>
                <w:lang w:eastAsia="en-GB"/>
              </w:rPr>
            </w:pPr>
          </w:p>
        </w:tc>
        <w:tc>
          <w:tcPr>
            <w:tcW w:w="236" w:type="dxa"/>
            <w:shd w:val="clear" w:color="auto" w:fill="auto"/>
          </w:tcPr>
          <w:p w14:paraId="68F255A3" w14:textId="77777777" w:rsidR="00753495" w:rsidRPr="00FC7496" w:rsidRDefault="00753495" w:rsidP="001D304D">
            <w:pPr>
              <w:pStyle w:val="TAC"/>
              <w:rPr>
                <w:sz w:val="12"/>
                <w:szCs w:val="12"/>
                <w:lang w:eastAsia="en-GB"/>
              </w:rPr>
            </w:pPr>
          </w:p>
        </w:tc>
        <w:tc>
          <w:tcPr>
            <w:tcW w:w="236" w:type="dxa"/>
            <w:shd w:val="clear" w:color="auto" w:fill="7030A0"/>
          </w:tcPr>
          <w:p w14:paraId="33CC322C" w14:textId="77777777" w:rsidR="00753495" w:rsidRPr="00FC7496" w:rsidRDefault="00753495" w:rsidP="001D304D">
            <w:pPr>
              <w:pStyle w:val="TAC"/>
              <w:rPr>
                <w:sz w:val="12"/>
                <w:szCs w:val="12"/>
                <w:lang w:eastAsia="en-GB"/>
              </w:rPr>
            </w:pPr>
          </w:p>
        </w:tc>
        <w:tc>
          <w:tcPr>
            <w:tcW w:w="236" w:type="dxa"/>
            <w:shd w:val="clear" w:color="auto" w:fill="FFC000"/>
          </w:tcPr>
          <w:p w14:paraId="3BAD814D" w14:textId="77777777" w:rsidR="00753495" w:rsidRPr="00FC7496" w:rsidRDefault="00753495" w:rsidP="001D304D">
            <w:pPr>
              <w:pStyle w:val="TAC"/>
              <w:rPr>
                <w:sz w:val="12"/>
                <w:szCs w:val="12"/>
                <w:lang w:eastAsia="en-GB"/>
              </w:rPr>
            </w:pPr>
          </w:p>
        </w:tc>
        <w:tc>
          <w:tcPr>
            <w:tcW w:w="236" w:type="dxa"/>
            <w:shd w:val="clear" w:color="auto" w:fill="auto"/>
          </w:tcPr>
          <w:p w14:paraId="0A462D1C" w14:textId="77777777" w:rsidR="00753495" w:rsidRPr="00FC7496" w:rsidRDefault="00753495" w:rsidP="001D304D">
            <w:pPr>
              <w:pStyle w:val="TAC"/>
              <w:rPr>
                <w:sz w:val="12"/>
                <w:szCs w:val="12"/>
                <w:lang w:eastAsia="en-GB"/>
              </w:rPr>
            </w:pPr>
          </w:p>
        </w:tc>
        <w:tc>
          <w:tcPr>
            <w:tcW w:w="236" w:type="dxa"/>
            <w:shd w:val="clear" w:color="auto" w:fill="auto"/>
          </w:tcPr>
          <w:p w14:paraId="413D3F3F" w14:textId="77777777" w:rsidR="00753495" w:rsidRPr="00FC7496" w:rsidRDefault="00753495" w:rsidP="001D304D">
            <w:pPr>
              <w:pStyle w:val="TAC"/>
              <w:rPr>
                <w:sz w:val="12"/>
                <w:szCs w:val="12"/>
                <w:lang w:eastAsia="en-GB"/>
              </w:rPr>
            </w:pPr>
          </w:p>
        </w:tc>
        <w:tc>
          <w:tcPr>
            <w:tcW w:w="236" w:type="dxa"/>
          </w:tcPr>
          <w:p w14:paraId="65B036F1" w14:textId="77777777" w:rsidR="00753495" w:rsidRPr="00FC7496" w:rsidRDefault="00753495" w:rsidP="001D304D">
            <w:pPr>
              <w:pStyle w:val="TAC"/>
              <w:rPr>
                <w:sz w:val="12"/>
                <w:szCs w:val="12"/>
                <w:lang w:eastAsia="en-GB"/>
              </w:rPr>
            </w:pPr>
          </w:p>
        </w:tc>
        <w:tc>
          <w:tcPr>
            <w:tcW w:w="236" w:type="dxa"/>
            <w:shd w:val="clear" w:color="auto" w:fill="auto"/>
          </w:tcPr>
          <w:p w14:paraId="34389A56" w14:textId="77777777" w:rsidR="00753495" w:rsidRPr="00FC7496" w:rsidRDefault="00753495" w:rsidP="001D304D">
            <w:pPr>
              <w:pStyle w:val="TAC"/>
              <w:rPr>
                <w:sz w:val="12"/>
                <w:szCs w:val="12"/>
                <w:lang w:eastAsia="en-GB"/>
              </w:rPr>
            </w:pPr>
          </w:p>
        </w:tc>
        <w:tc>
          <w:tcPr>
            <w:tcW w:w="236" w:type="dxa"/>
            <w:shd w:val="clear" w:color="auto" w:fill="92D050"/>
          </w:tcPr>
          <w:p w14:paraId="7A85A676" w14:textId="77777777" w:rsidR="00753495" w:rsidRPr="00FC7496" w:rsidRDefault="00753495" w:rsidP="001D304D">
            <w:pPr>
              <w:pStyle w:val="TAC"/>
              <w:rPr>
                <w:sz w:val="12"/>
                <w:szCs w:val="12"/>
                <w:lang w:eastAsia="en-GB"/>
              </w:rPr>
            </w:pPr>
          </w:p>
        </w:tc>
        <w:tc>
          <w:tcPr>
            <w:tcW w:w="236" w:type="dxa"/>
          </w:tcPr>
          <w:p w14:paraId="744FF92C" w14:textId="77777777" w:rsidR="00753495" w:rsidRPr="00FC7496" w:rsidRDefault="00753495" w:rsidP="001D304D">
            <w:pPr>
              <w:pStyle w:val="TAC"/>
              <w:rPr>
                <w:sz w:val="12"/>
                <w:szCs w:val="12"/>
                <w:lang w:eastAsia="en-GB"/>
              </w:rPr>
            </w:pPr>
          </w:p>
        </w:tc>
        <w:tc>
          <w:tcPr>
            <w:tcW w:w="236" w:type="dxa"/>
          </w:tcPr>
          <w:p w14:paraId="3B16F403" w14:textId="77777777" w:rsidR="00753495" w:rsidRPr="00FC7496" w:rsidRDefault="00753495" w:rsidP="001D304D">
            <w:pPr>
              <w:pStyle w:val="TAC"/>
              <w:rPr>
                <w:sz w:val="12"/>
                <w:szCs w:val="12"/>
                <w:lang w:eastAsia="en-GB"/>
              </w:rPr>
            </w:pPr>
          </w:p>
        </w:tc>
        <w:tc>
          <w:tcPr>
            <w:tcW w:w="236" w:type="dxa"/>
          </w:tcPr>
          <w:p w14:paraId="7A9BE7A2" w14:textId="77777777" w:rsidR="00753495" w:rsidRPr="00FC7496" w:rsidRDefault="00753495" w:rsidP="001D304D">
            <w:pPr>
              <w:pStyle w:val="TAC"/>
              <w:rPr>
                <w:sz w:val="12"/>
                <w:szCs w:val="12"/>
                <w:lang w:eastAsia="en-GB"/>
              </w:rPr>
            </w:pPr>
          </w:p>
        </w:tc>
        <w:tc>
          <w:tcPr>
            <w:tcW w:w="236" w:type="dxa"/>
          </w:tcPr>
          <w:p w14:paraId="4A123C2B" w14:textId="77777777" w:rsidR="00753495" w:rsidRPr="00FC7496" w:rsidRDefault="00753495" w:rsidP="001D304D">
            <w:pPr>
              <w:pStyle w:val="TAC"/>
              <w:rPr>
                <w:sz w:val="12"/>
                <w:szCs w:val="12"/>
                <w:lang w:eastAsia="en-GB"/>
              </w:rPr>
            </w:pPr>
          </w:p>
        </w:tc>
        <w:tc>
          <w:tcPr>
            <w:tcW w:w="236" w:type="dxa"/>
            <w:shd w:val="clear" w:color="auto" w:fill="FFC000"/>
          </w:tcPr>
          <w:p w14:paraId="389B2373" w14:textId="77777777" w:rsidR="00753495" w:rsidRPr="00FC7496" w:rsidRDefault="00753495" w:rsidP="001D304D">
            <w:pPr>
              <w:pStyle w:val="TAC"/>
              <w:rPr>
                <w:sz w:val="12"/>
                <w:szCs w:val="12"/>
                <w:lang w:eastAsia="en-GB"/>
              </w:rPr>
            </w:pPr>
          </w:p>
        </w:tc>
        <w:tc>
          <w:tcPr>
            <w:tcW w:w="236" w:type="dxa"/>
            <w:shd w:val="clear" w:color="auto" w:fill="auto"/>
          </w:tcPr>
          <w:p w14:paraId="32ABC6D9" w14:textId="77777777" w:rsidR="00753495" w:rsidRPr="00FC7496" w:rsidRDefault="00753495" w:rsidP="001D304D">
            <w:pPr>
              <w:pStyle w:val="TAC"/>
              <w:rPr>
                <w:sz w:val="12"/>
                <w:szCs w:val="12"/>
                <w:lang w:eastAsia="en-GB"/>
              </w:rPr>
            </w:pPr>
          </w:p>
        </w:tc>
        <w:tc>
          <w:tcPr>
            <w:tcW w:w="236" w:type="dxa"/>
            <w:shd w:val="clear" w:color="auto" w:fill="auto"/>
          </w:tcPr>
          <w:p w14:paraId="02F84508" w14:textId="77777777" w:rsidR="00753495" w:rsidRPr="00FC7496" w:rsidRDefault="00753495" w:rsidP="001D304D">
            <w:pPr>
              <w:pStyle w:val="TAC"/>
              <w:rPr>
                <w:sz w:val="12"/>
                <w:szCs w:val="12"/>
                <w:lang w:eastAsia="en-GB"/>
              </w:rPr>
            </w:pPr>
          </w:p>
        </w:tc>
        <w:tc>
          <w:tcPr>
            <w:tcW w:w="236" w:type="dxa"/>
            <w:shd w:val="clear" w:color="auto" w:fill="auto"/>
          </w:tcPr>
          <w:p w14:paraId="097D015A" w14:textId="77777777" w:rsidR="00753495" w:rsidRPr="00FC7496" w:rsidRDefault="00753495" w:rsidP="001D304D">
            <w:pPr>
              <w:pStyle w:val="TAC"/>
              <w:rPr>
                <w:sz w:val="12"/>
                <w:szCs w:val="12"/>
                <w:lang w:eastAsia="en-GB"/>
              </w:rPr>
            </w:pPr>
          </w:p>
        </w:tc>
        <w:tc>
          <w:tcPr>
            <w:tcW w:w="236" w:type="dxa"/>
            <w:shd w:val="clear" w:color="auto" w:fill="00B050"/>
          </w:tcPr>
          <w:p w14:paraId="1BA98B14" w14:textId="77777777" w:rsidR="00753495" w:rsidRPr="00FC7496" w:rsidRDefault="00753495" w:rsidP="001D304D">
            <w:pPr>
              <w:pStyle w:val="TAC"/>
              <w:rPr>
                <w:sz w:val="12"/>
                <w:szCs w:val="12"/>
                <w:lang w:eastAsia="en-GB"/>
              </w:rPr>
            </w:pPr>
          </w:p>
        </w:tc>
        <w:tc>
          <w:tcPr>
            <w:tcW w:w="236" w:type="dxa"/>
            <w:shd w:val="clear" w:color="auto" w:fill="92D050"/>
          </w:tcPr>
          <w:p w14:paraId="52493D45" w14:textId="77777777" w:rsidR="00753495" w:rsidRPr="00FC7496" w:rsidRDefault="00753495" w:rsidP="001D304D">
            <w:pPr>
              <w:pStyle w:val="TAC"/>
              <w:rPr>
                <w:sz w:val="12"/>
                <w:szCs w:val="12"/>
                <w:lang w:eastAsia="en-GB"/>
              </w:rPr>
            </w:pPr>
          </w:p>
        </w:tc>
        <w:tc>
          <w:tcPr>
            <w:tcW w:w="236" w:type="dxa"/>
            <w:shd w:val="clear" w:color="auto" w:fill="auto"/>
          </w:tcPr>
          <w:p w14:paraId="5EC067CE" w14:textId="77777777" w:rsidR="00753495" w:rsidRPr="00FC7496" w:rsidRDefault="00753495" w:rsidP="001D304D">
            <w:pPr>
              <w:pStyle w:val="TAC"/>
              <w:rPr>
                <w:sz w:val="12"/>
                <w:szCs w:val="12"/>
                <w:lang w:eastAsia="en-GB"/>
              </w:rPr>
            </w:pPr>
          </w:p>
        </w:tc>
        <w:tc>
          <w:tcPr>
            <w:tcW w:w="236" w:type="dxa"/>
            <w:shd w:val="clear" w:color="auto" w:fill="auto"/>
          </w:tcPr>
          <w:p w14:paraId="165B2301" w14:textId="77777777" w:rsidR="00753495" w:rsidRPr="00FC7496" w:rsidRDefault="00753495" w:rsidP="001D304D">
            <w:pPr>
              <w:pStyle w:val="TAC"/>
              <w:rPr>
                <w:sz w:val="12"/>
                <w:szCs w:val="12"/>
                <w:lang w:eastAsia="en-GB"/>
              </w:rPr>
            </w:pPr>
          </w:p>
        </w:tc>
        <w:tc>
          <w:tcPr>
            <w:tcW w:w="236" w:type="dxa"/>
            <w:shd w:val="clear" w:color="auto" w:fill="auto"/>
          </w:tcPr>
          <w:p w14:paraId="415A96AF" w14:textId="77777777" w:rsidR="00753495" w:rsidRPr="00FC7496" w:rsidRDefault="00753495" w:rsidP="001D304D">
            <w:pPr>
              <w:pStyle w:val="TAC"/>
              <w:rPr>
                <w:sz w:val="12"/>
                <w:szCs w:val="12"/>
                <w:lang w:eastAsia="en-GB"/>
              </w:rPr>
            </w:pPr>
          </w:p>
        </w:tc>
        <w:tc>
          <w:tcPr>
            <w:tcW w:w="236" w:type="dxa"/>
            <w:shd w:val="clear" w:color="auto" w:fill="7030A0"/>
          </w:tcPr>
          <w:p w14:paraId="4B538FB1" w14:textId="77777777" w:rsidR="00753495" w:rsidRPr="00FC7496" w:rsidRDefault="00753495" w:rsidP="001D304D">
            <w:pPr>
              <w:pStyle w:val="TAC"/>
              <w:rPr>
                <w:sz w:val="12"/>
                <w:szCs w:val="12"/>
                <w:lang w:eastAsia="en-GB"/>
              </w:rPr>
            </w:pPr>
          </w:p>
        </w:tc>
        <w:tc>
          <w:tcPr>
            <w:tcW w:w="236" w:type="dxa"/>
            <w:shd w:val="clear" w:color="auto" w:fill="FFC000"/>
          </w:tcPr>
          <w:p w14:paraId="5FBC4427" w14:textId="77777777" w:rsidR="00753495" w:rsidRPr="00FC7496" w:rsidRDefault="00753495" w:rsidP="001D304D">
            <w:pPr>
              <w:pStyle w:val="TAC"/>
              <w:rPr>
                <w:sz w:val="12"/>
                <w:szCs w:val="12"/>
                <w:lang w:eastAsia="en-GB"/>
              </w:rPr>
            </w:pPr>
          </w:p>
        </w:tc>
        <w:tc>
          <w:tcPr>
            <w:tcW w:w="236" w:type="dxa"/>
            <w:shd w:val="clear" w:color="auto" w:fill="auto"/>
          </w:tcPr>
          <w:p w14:paraId="548F779D" w14:textId="77777777" w:rsidR="00753495" w:rsidRPr="00FC7496" w:rsidRDefault="00753495" w:rsidP="001D304D">
            <w:pPr>
              <w:pStyle w:val="TAC"/>
              <w:rPr>
                <w:sz w:val="12"/>
                <w:szCs w:val="12"/>
                <w:lang w:eastAsia="en-GB"/>
              </w:rPr>
            </w:pPr>
          </w:p>
        </w:tc>
        <w:tc>
          <w:tcPr>
            <w:tcW w:w="236" w:type="dxa"/>
            <w:shd w:val="clear" w:color="auto" w:fill="auto"/>
          </w:tcPr>
          <w:p w14:paraId="1EECAE02" w14:textId="77777777" w:rsidR="00753495" w:rsidRPr="00FC7496" w:rsidRDefault="00753495" w:rsidP="001D304D">
            <w:pPr>
              <w:pStyle w:val="TAC"/>
              <w:rPr>
                <w:sz w:val="12"/>
                <w:szCs w:val="12"/>
                <w:lang w:eastAsia="en-GB"/>
              </w:rPr>
            </w:pPr>
          </w:p>
        </w:tc>
        <w:tc>
          <w:tcPr>
            <w:tcW w:w="236" w:type="dxa"/>
          </w:tcPr>
          <w:p w14:paraId="78DC52BF" w14:textId="77777777" w:rsidR="00753495" w:rsidRPr="00FC7496" w:rsidRDefault="00753495" w:rsidP="001D304D">
            <w:pPr>
              <w:pStyle w:val="TAC"/>
              <w:rPr>
                <w:sz w:val="12"/>
                <w:szCs w:val="12"/>
                <w:lang w:eastAsia="en-GB"/>
              </w:rPr>
            </w:pPr>
          </w:p>
        </w:tc>
        <w:tc>
          <w:tcPr>
            <w:tcW w:w="236" w:type="dxa"/>
            <w:shd w:val="clear" w:color="auto" w:fill="auto"/>
          </w:tcPr>
          <w:p w14:paraId="375F694A" w14:textId="77777777" w:rsidR="00753495" w:rsidRPr="00FC7496" w:rsidRDefault="00753495" w:rsidP="001D304D">
            <w:pPr>
              <w:pStyle w:val="TAC"/>
              <w:rPr>
                <w:sz w:val="12"/>
                <w:szCs w:val="12"/>
                <w:lang w:eastAsia="en-GB"/>
              </w:rPr>
            </w:pPr>
          </w:p>
        </w:tc>
        <w:tc>
          <w:tcPr>
            <w:tcW w:w="236" w:type="dxa"/>
            <w:shd w:val="clear" w:color="auto" w:fill="92D050"/>
          </w:tcPr>
          <w:p w14:paraId="6257181E" w14:textId="77777777" w:rsidR="00753495" w:rsidRPr="00FC7496" w:rsidRDefault="00753495" w:rsidP="001D304D">
            <w:pPr>
              <w:pStyle w:val="TAC"/>
              <w:rPr>
                <w:sz w:val="12"/>
                <w:szCs w:val="12"/>
                <w:lang w:eastAsia="en-GB"/>
              </w:rPr>
            </w:pPr>
          </w:p>
        </w:tc>
        <w:tc>
          <w:tcPr>
            <w:tcW w:w="236" w:type="dxa"/>
          </w:tcPr>
          <w:p w14:paraId="424527BE" w14:textId="77777777" w:rsidR="00753495" w:rsidRPr="00FC7496" w:rsidRDefault="00753495" w:rsidP="001D304D">
            <w:pPr>
              <w:pStyle w:val="TAC"/>
              <w:rPr>
                <w:sz w:val="12"/>
                <w:szCs w:val="12"/>
                <w:lang w:eastAsia="en-GB"/>
              </w:rPr>
            </w:pPr>
          </w:p>
        </w:tc>
        <w:tc>
          <w:tcPr>
            <w:tcW w:w="236" w:type="dxa"/>
          </w:tcPr>
          <w:p w14:paraId="72126CA0" w14:textId="77777777" w:rsidR="00753495" w:rsidRPr="00FC7496" w:rsidRDefault="00753495" w:rsidP="001D304D">
            <w:pPr>
              <w:pStyle w:val="TAC"/>
              <w:rPr>
                <w:sz w:val="12"/>
                <w:szCs w:val="12"/>
                <w:lang w:eastAsia="en-GB"/>
              </w:rPr>
            </w:pPr>
          </w:p>
        </w:tc>
        <w:tc>
          <w:tcPr>
            <w:tcW w:w="236" w:type="dxa"/>
          </w:tcPr>
          <w:p w14:paraId="47DE36B4" w14:textId="77777777" w:rsidR="00753495" w:rsidRPr="00FC7496" w:rsidRDefault="00753495" w:rsidP="001D304D">
            <w:pPr>
              <w:pStyle w:val="TAC"/>
              <w:rPr>
                <w:sz w:val="12"/>
                <w:szCs w:val="12"/>
                <w:lang w:eastAsia="en-GB"/>
              </w:rPr>
            </w:pPr>
          </w:p>
        </w:tc>
        <w:tc>
          <w:tcPr>
            <w:tcW w:w="236" w:type="dxa"/>
          </w:tcPr>
          <w:p w14:paraId="32E5658B" w14:textId="77777777" w:rsidR="00753495" w:rsidRPr="00FC7496" w:rsidRDefault="00753495" w:rsidP="001D304D">
            <w:pPr>
              <w:pStyle w:val="TAC"/>
              <w:rPr>
                <w:sz w:val="12"/>
                <w:szCs w:val="12"/>
                <w:lang w:eastAsia="en-GB"/>
              </w:rPr>
            </w:pPr>
          </w:p>
        </w:tc>
      </w:tr>
      <w:tr w:rsidR="00753495" w:rsidRPr="00FC7496" w14:paraId="0FDC81D3" w14:textId="77777777" w:rsidTr="001D304D">
        <w:tc>
          <w:tcPr>
            <w:tcW w:w="683" w:type="dxa"/>
            <w:vMerge w:val="restart"/>
            <w:shd w:val="clear" w:color="auto" w:fill="8DB3E2"/>
            <w:vAlign w:val="center"/>
          </w:tcPr>
          <w:p w14:paraId="1FAF7C42"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2A3EAA1F" w14:textId="77777777" w:rsidR="00753495" w:rsidRPr="00FC7496" w:rsidRDefault="00753495" w:rsidP="001D304D">
            <w:pPr>
              <w:pStyle w:val="TAC"/>
              <w:rPr>
                <w:sz w:val="12"/>
                <w:szCs w:val="12"/>
                <w:lang w:eastAsia="en-GB"/>
              </w:rPr>
            </w:pPr>
            <w:r w:rsidRPr="00FC7496">
              <w:rPr>
                <w:sz w:val="12"/>
                <w:szCs w:val="12"/>
                <w:lang w:eastAsia="en-GB"/>
              </w:rPr>
              <w:t>16</w:t>
            </w:r>
          </w:p>
        </w:tc>
        <w:tc>
          <w:tcPr>
            <w:tcW w:w="236" w:type="dxa"/>
            <w:shd w:val="clear" w:color="auto" w:fill="FFC000"/>
          </w:tcPr>
          <w:p w14:paraId="41113F4D" w14:textId="77777777" w:rsidR="00753495" w:rsidRPr="00FC7496" w:rsidRDefault="00753495" w:rsidP="001D304D">
            <w:pPr>
              <w:pStyle w:val="TAC"/>
              <w:rPr>
                <w:sz w:val="12"/>
                <w:szCs w:val="12"/>
                <w:lang w:eastAsia="en-GB"/>
              </w:rPr>
            </w:pPr>
          </w:p>
        </w:tc>
        <w:tc>
          <w:tcPr>
            <w:tcW w:w="236" w:type="dxa"/>
            <w:shd w:val="clear" w:color="auto" w:fill="8DB3E2"/>
          </w:tcPr>
          <w:p w14:paraId="4DB65738" w14:textId="77777777" w:rsidR="00753495" w:rsidRPr="00FC7496" w:rsidRDefault="00753495" w:rsidP="001D304D">
            <w:pPr>
              <w:pStyle w:val="TAC"/>
              <w:rPr>
                <w:sz w:val="12"/>
                <w:szCs w:val="12"/>
                <w:lang w:eastAsia="en-GB"/>
              </w:rPr>
            </w:pPr>
          </w:p>
        </w:tc>
        <w:tc>
          <w:tcPr>
            <w:tcW w:w="236" w:type="dxa"/>
            <w:shd w:val="clear" w:color="auto" w:fill="8DB3E2"/>
          </w:tcPr>
          <w:p w14:paraId="673CEEE9" w14:textId="77777777" w:rsidR="00753495" w:rsidRPr="00FC7496" w:rsidRDefault="00753495" w:rsidP="001D304D">
            <w:pPr>
              <w:pStyle w:val="TAC"/>
              <w:rPr>
                <w:sz w:val="12"/>
                <w:szCs w:val="12"/>
                <w:lang w:eastAsia="en-GB"/>
              </w:rPr>
            </w:pPr>
          </w:p>
        </w:tc>
        <w:tc>
          <w:tcPr>
            <w:tcW w:w="236" w:type="dxa"/>
            <w:shd w:val="clear" w:color="auto" w:fill="8DB3E2"/>
          </w:tcPr>
          <w:p w14:paraId="27A64C3E" w14:textId="77777777" w:rsidR="00753495" w:rsidRPr="00FC7496" w:rsidRDefault="00753495" w:rsidP="001D304D">
            <w:pPr>
              <w:pStyle w:val="TAC"/>
              <w:rPr>
                <w:sz w:val="12"/>
                <w:szCs w:val="12"/>
                <w:lang w:eastAsia="en-GB"/>
              </w:rPr>
            </w:pPr>
          </w:p>
        </w:tc>
        <w:tc>
          <w:tcPr>
            <w:tcW w:w="236" w:type="dxa"/>
            <w:shd w:val="clear" w:color="auto" w:fill="00B050"/>
          </w:tcPr>
          <w:p w14:paraId="31C7BA12" w14:textId="77777777" w:rsidR="00753495" w:rsidRPr="00FC7496" w:rsidRDefault="00753495" w:rsidP="001D304D">
            <w:pPr>
              <w:pStyle w:val="TAC"/>
              <w:rPr>
                <w:sz w:val="12"/>
                <w:szCs w:val="12"/>
                <w:lang w:eastAsia="en-GB"/>
              </w:rPr>
            </w:pPr>
          </w:p>
        </w:tc>
        <w:tc>
          <w:tcPr>
            <w:tcW w:w="236" w:type="dxa"/>
            <w:shd w:val="clear" w:color="auto" w:fill="92D050"/>
          </w:tcPr>
          <w:p w14:paraId="563A0C52" w14:textId="77777777" w:rsidR="00753495" w:rsidRPr="00FC7496" w:rsidRDefault="00753495" w:rsidP="001D304D">
            <w:pPr>
              <w:pStyle w:val="TAC"/>
              <w:rPr>
                <w:sz w:val="12"/>
                <w:szCs w:val="12"/>
                <w:lang w:eastAsia="en-GB"/>
              </w:rPr>
            </w:pPr>
          </w:p>
        </w:tc>
        <w:tc>
          <w:tcPr>
            <w:tcW w:w="236" w:type="dxa"/>
            <w:shd w:val="clear" w:color="auto" w:fill="8DB3E2"/>
          </w:tcPr>
          <w:p w14:paraId="0BF78015" w14:textId="77777777" w:rsidR="00753495" w:rsidRPr="00FC7496" w:rsidRDefault="00753495" w:rsidP="001D304D">
            <w:pPr>
              <w:pStyle w:val="TAC"/>
              <w:rPr>
                <w:sz w:val="12"/>
                <w:szCs w:val="12"/>
                <w:lang w:eastAsia="en-GB"/>
              </w:rPr>
            </w:pPr>
          </w:p>
        </w:tc>
        <w:tc>
          <w:tcPr>
            <w:tcW w:w="236" w:type="dxa"/>
            <w:shd w:val="clear" w:color="auto" w:fill="8DB3E2"/>
          </w:tcPr>
          <w:p w14:paraId="30F95463" w14:textId="77777777" w:rsidR="00753495" w:rsidRPr="00FC7496" w:rsidRDefault="00753495" w:rsidP="001D304D">
            <w:pPr>
              <w:pStyle w:val="TAC"/>
              <w:rPr>
                <w:sz w:val="12"/>
                <w:szCs w:val="12"/>
                <w:lang w:eastAsia="en-GB"/>
              </w:rPr>
            </w:pPr>
          </w:p>
        </w:tc>
        <w:tc>
          <w:tcPr>
            <w:tcW w:w="236" w:type="dxa"/>
            <w:shd w:val="clear" w:color="auto" w:fill="8DB3E2"/>
          </w:tcPr>
          <w:p w14:paraId="68271AA0" w14:textId="77777777" w:rsidR="00753495" w:rsidRPr="00FC7496" w:rsidRDefault="00753495" w:rsidP="001D304D">
            <w:pPr>
              <w:pStyle w:val="TAC"/>
              <w:rPr>
                <w:sz w:val="12"/>
                <w:szCs w:val="12"/>
                <w:lang w:eastAsia="en-GB"/>
              </w:rPr>
            </w:pPr>
          </w:p>
        </w:tc>
        <w:tc>
          <w:tcPr>
            <w:tcW w:w="236" w:type="dxa"/>
            <w:shd w:val="clear" w:color="auto" w:fill="7030A0"/>
          </w:tcPr>
          <w:p w14:paraId="3F3562F6" w14:textId="77777777" w:rsidR="00753495" w:rsidRPr="00FC7496" w:rsidRDefault="00753495" w:rsidP="001D304D">
            <w:pPr>
              <w:pStyle w:val="TAC"/>
              <w:rPr>
                <w:sz w:val="12"/>
                <w:szCs w:val="12"/>
                <w:lang w:eastAsia="en-GB"/>
              </w:rPr>
            </w:pPr>
          </w:p>
        </w:tc>
        <w:tc>
          <w:tcPr>
            <w:tcW w:w="236" w:type="dxa"/>
            <w:shd w:val="clear" w:color="auto" w:fill="FFC000"/>
          </w:tcPr>
          <w:p w14:paraId="7E22545A" w14:textId="77777777" w:rsidR="00753495" w:rsidRPr="00FC7496" w:rsidRDefault="00753495" w:rsidP="001D304D">
            <w:pPr>
              <w:pStyle w:val="TAC"/>
              <w:rPr>
                <w:sz w:val="12"/>
                <w:szCs w:val="12"/>
                <w:lang w:eastAsia="en-GB"/>
              </w:rPr>
            </w:pPr>
          </w:p>
        </w:tc>
        <w:tc>
          <w:tcPr>
            <w:tcW w:w="236" w:type="dxa"/>
            <w:shd w:val="clear" w:color="auto" w:fill="8DB3E2"/>
          </w:tcPr>
          <w:p w14:paraId="060AEA7F" w14:textId="77777777" w:rsidR="00753495" w:rsidRPr="00FC7496" w:rsidRDefault="00753495" w:rsidP="001D304D">
            <w:pPr>
              <w:pStyle w:val="TAC"/>
              <w:rPr>
                <w:sz w:val="12"/>
                <w:szCs w:val="12"/>
                <w:lang w:eastAsia="en-GB"/>
              </w:rPr>
            </w:pPr>
          </w:p>
        </w:tc>
        <w:tc>
          <w:tcPr>
            <w:tcW w:w="236" w:type="dxa"/>
            <w:shd w:val="clear" w:color="auto" w:fill="8DB3E2"/>
          </w:tcPr>
          <w:p w14:paraId="6BD2CFE5" w14:textId="77777777" w:rsidR="00753495" w:rsidRPr="00FC7496" w:rsidRDefault="00753495" w:rsidP="001D304D">
            <w:pPr>
              <w:pStyle w:val="TAC"/>
              <w:rPr>
                <w:sz w:val="12"/>
                <w:szCs w:val="12"/>
                <w:lang w:eastAsia="en-GB"/>
              </w:rPr>
            </w:pPr>
          </w:p>
        </w:tc>
        <w:tc>
          <w:tcPr>
            <w:tcW w:w="236" w:type="dxa"/>
            <w:shd w:val="clear" w:color="auto" w:fill="auto"/>
          </w:tcPr>
          <w:p w14:paraId="117E6228" w14:textId="77777777" w:rsidR="00753495" w:rsidRPr="00FC7496" w:rsidRDefault="00753495" w:rsidP="001D304D">
            <w:pPr>
              <w:pStyle w:val="TAC"/>
              <w:rPr>
                <w:sz w:val="12"/>
                <w:szCs w:val="12"/>
                <w:lang w:eastAsia="en-GB"/>
              </w:rPr>
            </w:pPr>
          </w:p>
        </w:tc>
        <w:tc>
          <w:tcPr>
            <w:tcW w:w="236" w:type="dxa"/>
            <w:shd w:val="clear" w:color="auto" w:fill="auto"/>
          </w:tcPr>
          <w:p w14:paraId="3888439E" w14:textId="77777777" w:rsidR="00753495" w:rsidRPr="00FC7496" w:rsidRDefault="00753495" w:rsidP="001D304D">
            <w:pPr>
              <w:pStyle w:val="TAC"/>
              <w:rPr>
                <w:sz w:val="12"/>
                <w:szCs w:val="12"/>
                <w:lang w:eastAsia="en-GB"/>
              </w:rPr>
            </w:pPr>
          </w:p>
        </w:tc>
        <w:tc>
          <w:tcPr>
            <w:tcW w:w="236" w:type="dxa"/>
            <w:shd w:val="clear" w:color="auto" w:fill="92D050"/>
          </w:tcPr>
          <w:p w14:paraId="5E96C8E2" w14:textId="77777777" w:rsidR="00753495" w:rsidRPr="00FC7496" w:rsidRDefault="00753495" w:rsidP="001D304D">
            <w:pPr>
              <w:pStyle w:val="TAC"/>
              <w:rPr>
                <w:sz w:val="12"/>
                <w:szCs w:val="12"/>
                <w:lang w:eastAsia="en-GB"/>
              </w:rPr>
            </w:pPr>
          </w:p>
        </w:tc>
        <w:tc>
          <w:tcPr>
            <w:tcW w:w="236" w:type="dxa"/>
          </w:tcPr>
          <w:p w14:paraId="59A560B0" w14:textId="77777777" w:rsidR="00753495" w:rsidRPr="00FC7496" w:rsidRDefault="00753495" w:rsidP="001D304D">
            <w:pPr>
              <w:pStyle w:val="TAC"/>
              <w:rPr>
                <w:sz w:val="12"/>
                <w:szCs w:val="12"/>
                <w:lang w:eastAsia="en-GB"/>
              </w:rPr>
            </w:pPr>
          </w:p>
        </w:tc>
        <w:tc>
          <w:tcPr>
            <w:tcW w:w="236" w:type="dxa"/>
          </w:tcPr>
          <w:p w14:paraId="387B30EE" w14:textId="77777777" w:rsidR="00753495" w:rsidRPr="00FC7496" w:rsidRDefault="00753495" w:rsidP="001D304D">
            <w:pPr>
              <w:pStyle w:val="TAC"/>
              <w:rPr>
                <w:sz w:val="12"/>
                <w:szCs w:val="12"/>
                <w:lang w:eastAsia="en-GB"/>
              </w:rPr>
            </w:pPr>
          </w:p>
        </w:tc>
        <w:tc>
          <w:tcPr>
            <w:tcW w:w="236" w:type="dxa"/>
          </w:tcPr>
          <w:p w14:paraId="6910F100" w14:textId="77777777" w:rsidR="00753495" w:rsidRPr="00FC7496" w:rsidRDefault="00753495" w:rsidP="001D304D">
            <w:pPr>
              <w:pStyle w:val="TAC"/>
              <w:rPr>
                <w:sz w:val="12"/>
                <w:szCs w:val="12"/>
                <w:lang w:eastAsia="en-GB"/>
              </w:rPr>
            </w:pPr>
          </w:p>
        </w:tc>
        <w:tc>
          <w:tcPr>
            <w:tcW w:w="236" w:type="dxa"/>
          </w:tcPr>
          <w:p w14:paraId="49FA8556" w14:textId="77777777" w:rsidR="00753495" w:rsidRPr="00FC7496" w:rsidRDefault="00753495" w:rsidP="001D304D">
            <w:pPr>
              <w:pStyle w:val="TAC"/>
              <w:rPr>
                <w:sz w:val="12"/>
                <w:szCs w:val="12"/>
                <w:lang w:eastAsia="en-GB"/>
              </w:rPr>
            </w:pPr>
          </w:p>
        </w:tc>
        <w:tc>
          <w:tcPr>
            <w:tcW w:w="236" w:type="dxa"/>
            <w:shd w:val="clear" w:color="auto" w:fill="FFC000"/>
          </w:tcPr>
          <w:p w14:paraId="2ADA0325" w14:textId="77777777" w:rsidR="00753495" w:rsidRPr="00FC7496" w:rsidRDefault="00753495" w:rsidP="001D304D">
            <w:pPr>
              <w:pStyle w:val="TAC"/>
              <w:rPr>
                <w:sz w:val="12"/>
                <w:szCs w:val="12"/>
                <w:lang w:eastAsia="en-GB"/>
              </w:rPr>
            </w:pPr>
          </w:p>
        </w:tc>
        <w:tc>
          <w:tcPr>
            <w:tcW w:w="236" w:type="dxa"/>
          </w:tcPr>
          <w:p w14:paraId="08B76030" w14:textId="77777777" w:rsidR="00753495" w:rsidRPr="00FC7496" w:rsidRDefault="00753495" w:rsidP="001D304D">
            <w:pPr>
              <w:pStyle w:val="TAC"/>
              <w:rPr>
                <w:sz w:val="12"/>
                <w:szCs w:val="12"/>
                <w:lang w:eastAsia="en-GB"/>
              </w:rPr>
            </w:pPr>
          </w:p>
        </w:tc>
        <w:tc>
          <w:tcPr>
            <w:tcW w:w="236" w:type="dxa"/>
          </w:tcPr>
          <w:p w14:paraId="7DF1B852" w14:textId="77777777" w:rsidR="00753495" w:rsidRPr="00FC7496" w:rsidRDefault="00753495" w:rsidP="001D304D">
            <w:pPr>
              <w:pStyle w:val="TAC"/>
              <w:rPr>
                <w:sz w:val="12"/>
                <w:szCs w:val="12"/>
                <w:lang w:eastAsia="en-GB"/>
              </w:rPr>
            </w:pPr>
          </w:p>
        </w:tc>
        <w:tc>
          <w:tcPr>
            <w:tcW w:w="236" w:type="dxa"/>
          </w:tcPr>
          <w:p w14:paraId="3D392C68" w14:textId="77777777" w:rsidR="00753495" w:rsidRPr="00FC7496" w:rsidRDefault="00753495" w:rsidP="001D304D">
            <w:pPr>
              <w:pStyle w:val="TAC"/>
              <w:rPr>
                <w:sz w:val="12"/>
                <w:szCs w:val="12"/>
                <w:lang w:eastAsia="en-GB"/>
              </w:rPr>
            </w:pPr>
          </w:p>
        </w:tc>
        <w:tc>
          <w:tcPr>
            <w:tcW w:w="236" w:type="dxa"/>
            <w:shd w:val="clear" w:color="auto" w:fill="00B050"/>
          </w:tcPr>
          <w:p w14:paraId="55696D1E" w14:textId="77777777" w:rsidR="00753495" w:rsidRPr="00FC7496" w:rsidRDefault="00753495" w:rsidP="001D304D">
            <w:pPr>
              <w:pStyle w:val="TAC"/>
              <w:rPr>
                <w:sz w:val="12"/>
                <w:szCs w:val="12"/>
                <w:lang w:eastAsia="en-GB"/>
              </w:rPr>
            </w:pPr>
          </w:p>
        </w:tc>
        <w:tc>
          <w:tcPr>
            <w:tcW w:w="236" w:type="dxa"/>
            <w:shd w:val="clear" w:color="auto" w:fill="92D050"/>
          </w:tcPr>
          <w:p w14:paraId="488C01D9" w14:textId="77777777" w:rsidR="00753495" w:rsidRPr="00FC7496" w:rsidRDefault="00753495" w:rsidP="001D304D">
            <w:pPr>
              <w:pStyle w:val="TAC"/>
              <w:rPr>
                <w:sz w:val="12"/>
                <w:szCs w:val="12"/>
                <w:lang w:eastAsia="en-GB"/>
              </w:rPr>
            </w:pPr>
          </w:p>
        </w:tc>
        <w:tc>
          <w:tcPr>
            <w:tcW w:w="236" w:type="dxa"/>
          </w:tcPr>
          <w:p w14:paraId="3E2FB587" w14:textId="77777777" w:rsidR="00753495" w:rsidRPr="00FC7496" w:rsidRDefault="00753495" w:rsidP="001D304D">
            <w:pPr>
              <w:pStyle w:val="TAC"/>
              <w:rPr>
                <w:sz w:val="12"/>
                <w:szCs w:val="12"/>
                <w:lang w:eastAsia="en-GB"/>
              </w:rPr>
            </w:pPr>
          </w:p>
        </w:tc>
        <w:tc>
          <w:tcPr>
            <w:tcW w:w="236" w:type="dxa"/>
          </w:tcPr>
          <w:p w14:paraId="4753D1C3" w14:textId="77777777" w:rsidR="00753495" w:rsidRPr="00FC7496" w:rsidRDefault="00753495" w:rsidP="001D304D">
            <w:pPr>
              <w:pStyle w:val="TAC"/>
              <w:rPr>
                <w:sz w:val="12"/>
                <w:szCs w:val="12"/>
                <w:lang w:eastAsia="en-GB"/>
              </w:rPr>
            </w:pPr>
          </w:p>
        </w:tc>
        <w:tc>
          <w:tcPr>
            <w:tcW w:w="236" w:type="dxa"/>
          </w:tcPr>
          <w:p w14:paraId="75A2F7E2" w14:textId="77777777" w:rsidR="00753495" w:rsidRPr="00FC7496" w:rsidRDefault="00753495" w:rsidP="001D304D">
            <w:pPr>
              <w:pStyle w:val="TAC"/>
              <w:rPr>
                <w:sz w:val="12"/>
                <w:szCs w:val="12"/>
                <w:lang w:eastAsia="en-GB"/>
              </w:rPr>
            </w:pPr>
          </w:p>
        </w:tc>
        <w:tc>
          <w:tcPr>
            <w:tcW w:w="236" w:type="dxa"/>
            <w:shd w:val="clear" w:color="auto" w:fill="7030A0"/>
          </w:tcPr>
          <w:p w14:paraId="080C9556" w14:textId="77777777" w:rsidR="00753495" w:rsidRPr="00FC7496" w:rsidRDefault="00753495" w:rsidP="001D304D">
            <w:pPr>
              <w:pStyle w:val="TAC"/>
              <w:rPr>
                <w:sz w:val="12"/>
                <w:szCs w:val="12"/>
                <w:lang w:eastAsia="en-GB"/>
              </w:rPr>
            </w:pPr>
          </w:p>
        </w:tc>
        <w:tc>
          <w:tcPr>
            <w:tcW w:w="236" w:type="dxa"/>
            <w:shd w:val="clear" w:color="auto" w:fill="FFC000"/>
          </w:tcPr>
          <w:p w14:paraId="65C9BE03" w14:textId="77777777" w:rsidR="00753495" w:rsidRPr="00FC7496" w:rsidRDefault="00753495" w:rsidP="001D304D">
            <w:pPr>
              <w:pStyle w:val="TAC"/>
              <w:rPr>
                <w:sz w:val="12"/>
                <w:szCs w:val="12"/>
                <w:lang w:eastAsia="en-GB"/>
              </w:rPr>
            </w:pPr>
          </w:p>
        </w:tc>
        <w:tc>
          <w:tcPr>
            <w:tcW w:w="236" w:type="dxa"/>
          </w:tcPr>
          <w:p w14:paraId="078B54A8" w14:textId="77777777" w:rsidR="00753495" w:rsidRPr="00FC7496" w:rsidRDefault="00753495" w:rsidP="001D304D">
            <w:pPr>
              <w:pStyle w:val="TAC"/>
              <w:rPr>
                <w:sz w:val="12"/>
                <w:szCs w:val="12"/>
                <w:lang w:eastAsia="en-GB"/>
              </w:rPr>
            </w:pPr>
          </w:p>
        </w:tc>
        <w:tc>
          <w:tcPr>
            <w:tcW w:w="236" w:type="dxa"/>
          </w:tcPr>
          <w:p w14:paraId="073B6329" w14:textId="77777777" w:rsidR="00753495" w:rsidRPr="00FC7496" w:rsidRDefault="00753495" w:rsidP="001D304D">
            <w:pPr>
              <w:pStyle w:val="TAC"/>
              <w:rPr>
                <w:sz w:val="12"/>
                <w:szCs w:val="12"/>
                <w:lang w:eastAsia="en-GB"/>
              </w:rPr>
            </w:pPr>
          </w:p>
        </w:tc>
        <w:tc>
          <w:tcPr>
            <w:tcW w:w="236" w:type="dxa"/>
          </w:tcPr>
          <w:p w14:paraId="0C57E33B" w14:textId="77777777" w:rsidR="00753495" w:rsidRPr="00FC7496" w:rsidRDefault="00753495" w:rsidP="001D304D">
            <w:pPr>
              <w:pStyle w:val="TAC"/>
              <w:rPr>
                <w:sz w:val="12"/>
                <w:szCs w:val="12"/>
                <w:lang w:eastAsia="en-GB"/>
              </w:rPr>
            </w:pPr>
          </w:p>
        </w:tc>
        <w:tc>
          <w:tcPr>
            <w:tcW w:w="236" w:type="dxa"/>
            <w:shd w:val="clear" w:color="auto" w:fill="auto"/>
          </w:tcPr>
          <w:p w14:paraId="22B4FEEA" w14:textId="77777777" w:rsidR="00753495" w:rsidRPr="00FC7496" w:rsidRDefault="00753495" w:rsidP="001D304D">
            <w:pPr>
              <w:pStyle w:val="TAC"/>
              <w:rPr>
                <w:sz w:val="12"/>
                <w:szCs w:val="12"/>
                <w:lang w:eastAsia="en-GB"/>
              </w:rPr>
            </w:pPr>
          </w:p>
        </w:tc>
        <w:tc>
          <w:tcPr>
            <w:tcW w:w="236" w:type="dxa"/>
            <w:shd w:val="clear" w:color="auto" w:fill="92D050"/>
          </w:tcPr>
          <w:p w14:paraId="14A41E7E" w14:textId="77777777" w:rsidR="00753495" w:rsidRPr="00FC7496" w:rsidRDefault="00753495" w:rsidP="001D304D">
            <w:pPr>
              <w:pStyle w:val="TAC"/>
              <w:rPr>
                <w:sz w:val="12"/>
                <w:szCs w:val="12"/>
                <w:lang w:eastAsia="en-GB"/>
              </w:rPr>
            </w:pPr>
          </w:p>
        </w:tc>
        <w:tc>
          <w:tcPr>
            <w:tcW w:w="236" w:type="dxa"/>
          </w:tcPr>
          <w:p w14:paraId="77328630" w14:textId="77777777" w:rsidR="00753495" w:rsidRPr="00FC7496" w:rsidRDefault="00753495" w:rsidP="001D304D">
            <w:pPr>
              <w:pStyle w:val="TAC"/>
              <w:rPr>
                <w:sz w:val="12"/>
                <w:szCs w:val="12"/>
                <w:lang w:eastAsia="en-GB"/>
              </w:rPr>
            </w:pPr>
          </w:p>
        </w:tc>
        <w:tc>
          <w:tcPr>
            <w:tcW w:w="236" w:type="dxa"/>
          </w:tcPr>
          <w:p w14:paraId="6852C50A" w14:textId="77777777" w:rsidR="00753495" w:rsidRPr="00FC7496" w:rsidRDefault="00753495" w:rsidP="001D304D">
            <w:pPr>
              <w:pStyle w:val="TAC"/>
              <w:rPr>
                <w:sz w:val="12"/>
                <w:szCs w:val="12"/>
                <w:lang w:eastAsia="en-GB"/>
              </w:rPr>
            </w:pPr>
          </w:p>
        </w:tc>
        <w:tc>
          <w:tcPr>
            <w:tcW w:w="236" w:type="dxa"/>
          </w:tcPr>
          <w:p w14:paraId="4A5DF629" w14:textId="77777777" w:rsidR="00753495" w:rsidRPr="00FC7496" w:rsidRDefault="00753495" w:rsidP="001D304D">
            <w:pPr>
              <w:pStyle w:val="TAC"/>
              <w:rPr>
                <w:sz w:val="12"/>
                <w:szCs w:val="12"/>
                <w:lang w:eastAsia="en-GB"/>
              </w:rPr>
            </w:pPr>
          </w:p>
        </w:tc>
        <w:tc>
          <w:tcPr>
            <w:tcW w:w="236" w:type="dxa"/>
          </w:tcPr>
          <w:p w14:paraId="11B96175" w14:textId="77777777" w:rsidR="00753495" w:rsidRPr="00FC7496" w:rsidRDefault="00753495" w:rsidP="001D304D">
            <w:pPr>
              <w:pStyle w:val="TAC"/>
              <w:rPr>
                <w:sz w:val="12"/>
                <w:szCs w:val="12"/>
                <w:lang w:eastAsia="en-GB"/>
              </w:rPr>
            </w:pPr>
          </w:p>
        </w:tc>
      </w:tr>
      <w:tr w:rsidR="00753495" w:rsidRPr="00FC7496" w14:paraId="5FBA7A9C" w14:textId="77777777" w:rsidTr="001D304D">
        <w:tc>
          <w:tcPr>
            <w:tcW w:w="683" w:type="dxa"/>
            <w:vMerge/>
            <w:shd w:val="clear" w:color="auto" w:fill="8DB3E2"/>
            <w:vAlign w:val="center"/>
          </w:tcPr>
          <w:p w14:paraId="196D3799" w14:textId="77777777" w:rsidR="00753495" w:rsidRPr="00FC7496" w:rsidRDefault="00753495" w:rsidP="001D304D">
            <w:pPr>
              <w:pStyle w:val="TAC"/>
              <w:rPr>
                <w:sz w:val="12"/>
                <w:szCs w:val="12"/>
                <w:lang w:eastAsia="en-GB"/>
              </w:rPr>
            </w:pPr>
          </w:p>
        </w:tc>
        <w:tc>
          <w:tcPr>
            <w:tcW w:w="452" w:type="dxa"/>
          </w:tcPr>
          <w:p w14:paraId="0DFAA80D" w14:textId="77777777" w:rsidR="00753495" w:rsidRPr="00FC7496" w:rsidRDefault="00753495" w:rsidP="001D304D">
            <w:pPr>
              <w:pStyle w:val="TAC"/>
              <w:rPr>
                <w:sz w:val="12"/>
                <w:szCs w:val="12"/>
                <w:lang w:eastAsia="en-GB"/>
              </w:rPr>
            </w:pPr>
            <w:r w:rsidRPr="00FC7496">
              <w:rPr>
                <w:sz w:val="12"/>
                <w:szCs w:val="12"/>
                <w:lang w:eastAsia="en-GB"/>
              </w:rPr>
              <w:t>20</w:t>
            </w:r>
          </w:p>
        </w:tc>
        <w:tc>
          <w:tcPr>
            <w:tcW w:w="236" w:type="dxa"/>
            <w:shd w:val="clear" w:color="auto" w:fill="FFC000"/>
          </w:tcPr>
          <w:p w14:paraId="640DA86D" w14:textId="77777777" w:rsidR="00753495" w:rsidRPr="00FC7496" w:rsidRDefault="00753495" w:rsidP="001D304D">
            <w:pPr>
              <w:pStyle w:val="TAC"/>
              <w:rPr>
                <w:sz w:val="12"/>
                <w:szCs w:val="12"/>
                <w:lang w:eastAsia="en-GB"/>
              </w:rPr>
            </w:pPr>
          </w:p>
        </w:tc>
        <w:tc>
          <w:tcPr>
            <w:tcW w:w="236" w:type="dxa"/>
            <w:shd w:val="clear" w:color="auto" w:fill="auto"/>
          </w:tcPr>
          <w:p w14:paraId="7B035627" w14:textId="77777777" w:rsidR="00753495" w:rsidRPr="00FC7496" w:rsidRDefault="00753495" w:rsidP="001D304D">
            <w:pPr>
              <w:pStyle w:val="TAC"/>
              <w:rPr>
                <w:sz w:val="12"/>
                <w:szCs w:val="12"/>
                <w:lang w:eastAsia="en-GB"/>
              </w:rPr>
            </w:pPr>
          </w:p>
        </w:tc>
        <w:tc>
          <w:tcPr>
            <w:tcW w:w="236" w:type="dxa"/>
            <w:shd w:val="clear" w:color="auto" w:fill="auto"/>
          </w:tcPr>
          <w:p w14:paraId="4A0D2056" w14:textId="77777777" w:rsidR="00753495" w:rsidRPr="00FC7496" w:rsidRDefault="00753495" w:rsidP="001D304D">
            <w:pPr>
              <w:pStyle w:val="TAC"/>
              <w:rPr>
                <w:sz w:val="12"/>
                <w:szCs w:val="12"/>
                <w:lang w:eastAsia="en-GB"/>
              </w:rPr>
            </w:pPr>
          </w:p>
        </w:tc>
        <w:tc>
          <w:tcPr>
            <w:tcW w:w="236" w:type="dxa"/>
            <w:shd w:val="clear" w:color="auto" w:fill="auto"/>
          </w:tcPr>
          <w:p w14:paraId="749E5AFB" w14:textId="77777777" w:rsidR="00753495" w:rsidRPr="00FC7496" w:rsidRDefault="00753495" w:rsidP="001D304D">
            <w:pPr>
              <w:pStyle w:val="TAC"/>
              <w:rPr>
                <w:sz w:val="12"/>
                <w:szCs w:val="12"/>
                <w:lang w:eastAsia="en-GB"/>
              </w:rPr>
            </w:pPr>
          </w:p>
        </w:tc>
        <w:tc>
          <w:tcPr>
            <w:tcW w:w="236" w:type="dxa"/>
            <w:shd w:val="clear" w:color="auto" w:fill="00B050"/>
          </w:tcPr>
          <w:p w14:paraId="7A1543EB" w14:textId="77777777" w:rsidR="00753495" w:rsidRPr="00FC7496" w:rsidRDefault="00753495" w:rsidP="001D304D">
            <w:pPr>
              <w:pStyle w:val="TAC"/>
              <w:rPr>
                <w:sz w:val="12"/>
                <w:szCs w:val="12"/>
                <w:lang w:eastAsia="en-GB"/>
              </w:rPr>
            </w:pPr>
          </w:p>
        </w:tc>
        <w:tc>
          <w:tcPr>
            <w:tcW w:w="236" w:type="dxa"/>
            <w:shd w:val="clear" w:color="auto" w:fill="92D050"/>
          </w:tcPr>
          <w:p w14:paraId="1CDB8E93" w14:textId="77777777" w:rsidR="00753495" w:rsidRPr="00FC7496" w:rsidRDefault="00753495" w:rsidP="001D304D">
            <w:pPr>
              <w:pStyle w:val="TAC"/>
              <w:rPr>
                <w:sz w:val="12"/>
                <w:szCs w:val="12"/>
                <w:lang w:eastAsia="en-GB"/>
              </w:rPr>
            </w:pPr>
          </w:p>
        </w:tc>
        <w:tc>
          <w:tcPr>
            <w:tcW w:w="236" w:type="dxa"/>
            <w:shd w:val="clear" w:color="auto" w:fill="auto"/>
          </w:tcPr>
          <w:p w14:paraId="2DF96F27" w14:textId="77777777" w:rsidR="00753495" w:rsidRPr="00FC7496" w:rsidRDefault="00753495" w:rsidP="001D304D">
            <w:pPr>
              <w:pStyle w:val="TAC"/>
              <w:rPr>
                <w:sz w:val="12"/>
                <w:szCs w:val="12"/>
                <w:lang w:eastAsia="en-GB"/>
              </w:rPr>
            </w:pPr>
          </w:p>
        </w:tc>
        <w:tc>
          <w:tcPr>
            <w:tcW w:w="236" w:type="dxa"/>
            <w:shd w:val="clear" w:color="auto" w:fill="auto"/>
          </w:tcPr>
          <w:p w14:paraId="5529E529" w14:textId="77777777" w:rsidR="00753495" w:rsidRPr="00FC7496" w:rsidRDefault="00753495" w:rsidP="001D304D">
            <w:pPr>
              <w:pStyle w:val="TAC"/>
              <w:rPr>
                <w:sz w:val="12"/>
                <w:szCs w:val="12"/>
                <w:lang w:eastAsia="en-GB"/>
              </w:rPr>
            </w:pPr>
          </w:p>
        </w:tc>
        <w:tc>
          <w:tcPr>
            <w:tcW w:w="236" w:type="dxa"/>
            <w:shd w:val="clear" w:color="auto" w:fill="auto"/>
          </w:tcPr>
          <w:p w14:paraId="4349465D" w14:textId="77777777" w:rsidR="00753495" w:rsidRPr="00FC7496" w:rsidRDefault="00753495" w:rsidP="001D304D">
            <w:pPr>
              <w:pStyle w:val="TAC"/>
              <w:rPr>
                <w:sz w:val="12"/>
                <w:szCs w:val="12"/>
                <w:lang w:eastAsia="en-GB"/>
              </w:rPr>
            </w:pPr>
          </w:p>
        </w:tc>
        <w:tc>
          <w:tcPr>
            <w:tcW w:w="236" w:type="dxa"/>
            <w:shd w:val="clear" w:color="auto" w:fill="7030A0"/>
          </w:tcPr>
          <w:p w14:paraId="6D1D29E9" w14:textId="77777777" w:rsidR="00753495" w:rsidRPr="00FC7496" w:rsidRDefault="00753495" w:rsidP="001D304D">
            <w:pPr>
              <w:pStyle w:val="TAC"/>
              <w:rPr>
                <w:sz w:val="12"/>
                <w:szCs w:val="12"/>
                <w:lang w:eastAsia="en-GB"/>
              </w:rPr>
            </w:pPr>
          </w:p>
        </w:tc>
        <w:tc>
          <w:tcPr>
            <w:tcW w:w="236" w:type="dxa"/>
            <w:shd w:val="clear" w:color="auto" w:fill="FFC000"/>
          </w:tcPr>
          <w:p w14:paraId="12DDBE77" w14:textId="77777777" w:rsidR="00753495" w:rsidRPr="00FC7496" w:rsidRDefault="00753495" w:rsidP="001D304D">
            <w:pPr>
              <w:pStyle w:val="TAC"/>
              <w:rPr>
                <w:sz w:val="12"/>
                <w:szCs w:val="12"/>
                <w:lang w:eastAsia="en-GB"/>
              </w:rPr>
            </w:pPr>
          </w:p>
        </w:tc>
        <w:tc>
          <w:tcPr>
            <w:tcW w:w="236" w:type="dxa"/>
            <w:shd w:val="clear" w:color="auto" w:fill="auto"/>
          </w:tcPr>
          <w:p w14:paraId="5FE0A795" w14:textId="77777777" w:rsidR="00753495" w:rsidRPr="00FC7496" w:rsidRDefault="00753495" w:rsidP="001D304D">
            <w:pPr>
              <w:pStyle w:val="TAC"/>
              <w:rPr>
                <w:sz w:val="12"/>
                <w:szCs w:val="12"/>
                <w:lang w:eastAsia="en-GB"/>
              </w:rPr>
            </w:pPr>
          </w:p>
        </w:tc>
        <w:tc>
          <w:tcPr>
            <w:tcW w:w="236" w:type="dxa"/>
            <w:shd w:val="clear" w:color="auto" w:fill="auto"/>
          </w:tcPr>
          <w:p w14:paraId="4889DC7D" w14:textId="77777777" w:rsidR="00753495" w:rsidRPr="00FC7496" w:rsidRDefault="00753495" w:rsidP="001D304D">
            <w:pPr>
              <w:pStyle w:val="TAC"/>
              <w:rPr>
                <w:sz w:val="12"/>
                <w:szCs w:val="12"/>
                <w:lang w:eastAsia="en-GB"/>
              </w:rPr>
            </w:pPr>
          </w:p>
        </w:tc>
        <w:tc>
          <w:tcPr>
            <w:tcW w:w="236" w:type="dxa"/>
            <w:shd w:val="clear" w:color="auto" w:fill="auto"/>
          </w:tcPr>
          <w:p w14:paraId="6BDC8DAF" w14:textId="77777777" w:rsidR="00753495" w:rsidRPr="00FC7496" w:rsidRDefault="00753495" w:rsidP="001D304D">
            <w:pPr>
              <w:pStyle w:val="TAC"/>
              <w:rPr>
                <w:sz w:val="12"/>
                <w:szCs w:val="12"/>
                <w:lang w:eastAsia="en-GB"/>
              </w:rPr>
            </w:pPr>
          </w:p>
        </w:tc>
        <w:tc>
          <w:tcPr>
            <w:tcW w:w="236" w:type="dxa"/>
            <w:shd w:val="clear" w:color="auto" w:fill="auto"/>
          </w:tcPr>
          <w:p w14:paraId="07347075" w14:textId="77777777" w:rsidR="00753495" w:rsidRPr="00FC7496" w:rsidRDefault="00753495" w:rsidP="001D304D">
            <w:pPr>
              <w:pStyle w:val="TAC"/>
              <w:rPr>
                <w:sz w:val="12"/>
                <w:szCs w:val="12"/>
                <w:lang w:eastAsia="en-GB"/>
              </w:rPr>
            </w:pPr>
          </w:p>
        </w:tc>
        <w:tc>
          <w:tcPr>
            <w:tcW w:w="236" w:type="dxa"/>
            <w:shd w:val="clear" w:color="auto" w:fill="92D050"/>
          </w:tcPr>
          <w:p w14:paraId="01CAF1FA" w14:textId="77777777" w:rsidR="00753495" w:rsidRPr="00FC7496" w:rsidRDefault="00753495" w:rsidP="001D304D">
            <w:pPr>
              <w:pStyle w:val="TAC"/>
              <w:rPr>
                <w:sz w:val="12"/>
                <w:szCs w:val="12"/>
                <w:lang w:eastAsia="en-GB"/>
              </w:rPr>
            </w:pPr>
          </w:p>
        </w:tc>
        <w:tc>
          <w:tcPr>
            <w:tcW w:w="236" w:type="dxa"/>
          </w:tcPr>
          <w:p w14:paraId="61B1C382" w14:textId="77777777" w:rsidR="00753495" w:rsidRPr="00FC7496" w:rsidRDefault="00753495" w:rsidP="001D304D">
            <w:pPr>
              <w:pStyle w:val="TAC"/>
              <w:rPr>
                <w:sz w:val="12"/>
                <w:szCs w:val="12"/>
                <w:lang w:eastAsia="en-GB"/>
              </w:rPr>
            </w:pPr>
          </w:p>
        </w:tc>
        <w:tc>
          <w:tcPr>
            <w:tcW w:w="236" w:type="dxa"/>
          </w:tcPr>
          <w:p w14:paraId="7BA63B33" w14:textId="77777777" w:rsidR="00753495" w:rsidRPr="00FC7496" w:rsidRDefault="00753495" w:rsidP="001D304D">
            <w:pPr>
              <w:pStyle w:val="TAC"/>
              <w:rPr>
                <w:sz w:val="12"/>
                <w:szCs w:val="12"/>
                <w:lang w:eastAsia="en-GB"/>
              </w:rPr>
            </w:pPr>
          </w:p>
        </w:tc>
        <w:tc>
          <w:tcPr>
            <w:tcW w:w="236" w:type="dxa"/>
          </w:tcPr>
          <w:p w14:paraId="333A16BA" w14:textId="77777777" w:rsidR="00753495" w:rsidRPr="00FC7496" w:rsidRDefault="00753495" w:rsidP="001D304D">
            <w:pPr>
              <w:pStyle w:val="TAC"/>
              <w:rPr>
                <w:sz w:val="12"/>
                <w:szCs w:val="12"/>
                <w:lang w:eastAsia="en-GB"/>
              </w:rPr>
            </w:pPr>
          </w:p>
        </w:tc>
        <w:tc>
          <w:tcPr>
            <w:tcW w:w="236" w:type="dxa"/>
          </w:tcPr>
          <w:p w14:paraId="5686B982" w14:textId="77777777" w:rsidR="00753495" w:rsidRPr="00FC7496" w:rsidRDefault="00753495" w:rsidP="001D304D">
            <w:pPr>
              <w:pStyle w:val="TAC"/>
              <w:rPr>
                <w:sz w:val="12"/>
                <w:szCs w:val="12"/>
                <w:lang w:eastAsia="en-GB"/>
              </w:rPr>
            </w:pPr>
          </w:p>
        </w:tc>
        <w:tc>
          <w:tcPr>
            <w:tcW w:w="236" w:type="dxa"/>
            <w:shd w:val="clear" w:color="auto" w:fill="FFC000"/>
          </w:tcPr>
          <w:p w14:paraId="09878533" w14:textId="77777777" w:rsidR="00753495" w:rsidRPr="00FC7496" w:rsidRDefault="00753495" w:rsidP="001D304D">
            <w:pPr>
              <w:pStyle w:val="TAC"/>
              <w:rPr>
                <w:sz w:val="12"/>
                <w:szCs w:val="12"/>
                <w:lang w:eastAsia="en-GB"/>
              </w:rPr>
            </w:pPr>
          </w:p>
        </w:tc>
        <w:tc>
          <w:tcPr>
            <w:tcW w:w="236" w:type="dxa"/>
          </w:tcPr>
          <w:p w14:paraId="2F0DA841" w14:textId="77777777" w:rsidR="00753495" w:rsidRPr="00FC7496" w:rsidRDefault="00753495" w:rsidP="001D304D">
            <w:pPr>
              <w:pStyle w:val="TAC"/>
              <w:rPr>
                <w:sz w:val="12"/>
                <w:szCs w:val="12"/>
                <w:lang w:eastAsia="en-GB"/>
              </w:rPr>
            </w:pPr>
          </w:p>
        </w:tc>
        <w:tc>
          <w:tcPr>
            <w:tcW w:w="236" w:type="dxa"/>
          </w:tcPr>
          <w:p w14:paraId="39FC9E54" w14:textId="77777777" w:rsidR="00753495" w:rsidRPr="00FC7496" w:rsidRDefault="00753495" w:rsidP="001D304D">
            <w:pPr>
              <w:pStyle w:val="TAC"/>
              <w:rPr>
                <w:sz w:val="12"/>
                <w:szCs w:val="12"/>
                <w:lang w:eastAsia="en-GB"/>
              </w:rPr>
            </w:pPr>
          </w:p>
        </w:tc>
        <w:tc>
          <w:tcPr>
            <w:tcW w:w="236" w:type="dxa"/>
          </w:tcPr>
          <w:p w14:paraId="2B52D8C1" w14:textId="77777777" w:rsidR="00753495" w:rsidRPr="00FC7496" w:rsidRDefault="00753495" w:rsidP="001D304D">
            <w:pPr>
              <w:pStyle w:val="TAC"/>
              <w:rPr>
                <w:sz w:val="12"/>
                <w:szCs w:val="12"/>
                <w:lang w:eastAsia="en-GB"/>
              </w:rPr>
            </w:pPr>
          </w:p>
        </w:tc>
        <w:tc>
          <w:tcPr>
            <w:tcW w:w="236" w:type="dxa"/>
            <w:shd w:val="clear" w:color="auto" w:fill="00B050"/>
          </w:tcPr>
          <w:p w14:paraId="24522E98" w14:textId="77777777" w:rsidR="00753495" w:rsidRPr="00FC7496" w:rsidRDefault="00753495" w:rsidP="001D304D">
            <w:pPr>
              <w:pStyle w:val="TAC"/>
              <w:rPr>
                <w:sz w:val="12"/>
                <w:szCs w:val="12"/>
                <w:lang w:eastAsia="en-GB"/>
              </w:rPr>
            </w:pPr>
          </w:p>
        </w:tc>
        <w:tc>
          <w:tcPr>
            <w:tcW w:w="236" w:type="dxa"/>
            <w:shd w:val="clear" w:color="auto" w:fill="92D050"/>
          </w:tcPr>
          <w:p w14:paraId="7FD245D2" w14:textId="77777777" w:rsidR="00753495" w:rsidRPr="00FC7496" w:rsidRDefault="00753495" w:rsidP="001D304D">
            <w:pPr>
              <w:pStyle w:val="TAC"/>
              <w:rPr>
                <w:sz w:val="12"/>
                <w:szCs w:val="12"/>
                <w:lang w:eastAsia="en-GB"/>
              </w:rPr>
            </w:pPr>
          </w:p>
        </w:tc>
        <w:tc>
          <w:tcPr>
            <w:tcW w:w="236" w:type="dxa"/>
          </w:tcPr>
          <w:p w14:paraId="40CD89DE" w14:textId="77777777" w:rsidR="00753495" w:rsidRPr="00FC7496" w:rsidRDefault="00753495" w:rsidP="001D304D">
            <w:pPr>
              <w:pStyle w:val="TAC"/>
              <w:rPr>
                <w:sz w:val="12"/>
                <w:szCs w:val="12"/>
                <w:lang w:eastAsia="en-GB"/>
              </w:rPr>
            </w:pPr>
          </w:p>
        </w:tc>
        <w:tc>
          <w:tcPr>
            <w:tcW w:w="236" w:type="dxa"/>
          </w:tcPr>
          <w:p w14:paraId="282ED7CD" w14:textId="77777777" w:rsidR="00753495" w:rsidRPr="00FC7496" w:rsidRDefault="00753495" w:rsidP="001D304D">
            <w:pPr>
              <w:pStyle w:val="TAC"/>
              <w:rPr>
                <w:sz w:val="12"/>
                <w:szCs w:val="12"/>
                <w:lang w:eastAsia="en-GB"/>
              </w:rPr>
            </w:pPr>
          </w:p>
        </w:tc>
        <w:tc>
          <w:tcPr>
            <w:tcW w:w="236" w:type="dxa"/>
          </w:tcPr>
          <w:p w14:paraId="28199842" w14:textId="77777777" w:rsidR="00753495" w:rsidRPr="00FC7496" w:rsidRDefault="00753495" w:rsidP="001D304D">
            <w:pPr>
              <w:pStyle w:val="TAC"/>
              <w:rPr>
                <w:sz w:val="12"/>
                <w:szCs w:val="12"/>
                <w:lang w:eastAsia="en-GB"/>
              </w:rPr>
            </w:pPr>
          </w:p>
        </w:tc>
        <w:tc>
          <w:tcPr>
            <w:tcW w:w="236" w:type="dxa"/>
            <w:shd w:val="clear" w:color="auto" w:fill="7030A0"/>
          </w:tcPr>
          <w:p w14:paraId="78F2EC12" w14:textId="77777777" w:rsidR="00753495" w:rsidRPr="00FC7496" w:rsidRDefault="00753495" w:rsidP="001D304D">
            <w:pPr>
              <w:pStyle w:val="TAC"/>
              <w:rPr>
                <w:sz w:val="12"/>
                <w:szCs w:val="12"/>
                <w:lang w:eastAsia="en-GB"/>
              </w:rPr>
            </w:pPr>
          </w:p>
        </w:tc>
        <w:tc>
          <w:tcPr>
            <w:tcW w:w="236" w:type="dxa"/>
            <w:shd w:val="clear" w:color="auto" w:fill="FFC000"/>
          </w:tcPr>
          <w:p w14:paraId="1A57756A" w14:textId="77777777" w:rsidR="00753495" w:rsidRPr="00FC7496" w:rsidRDefault="00753495" w:rsidP="001D304D">
            <w:pPr>
              <w:pStyle w:val="TAC"/>
              <w:rPr>
                <w:sz w:val="12"/>
                <w:szCs w:val="12"/>
                <w:lang w:eastAsia="en-GB"/>
              </w:rPr>
            </w:pPr>
          </w:p>
        </w:tc>
        <w:tc>
          <w:tcPr>
            <w:tcW w:w="236" w:type="dxa"/>
          </w:tcPr>
          <w:p w14:paraId="28401530" w14:textId="77777777" w:rsidR="00753495" w:rsidRPr="00FC7496" w:rsidRDefault="00753495" w:rsidP="001D304D">
            <w:pPr>
              <w:pStyle w:val="TAC"/>
              <w:rPr>
                <w:sz w:val="12"/>
                <w:szCs w:val="12"/>
                <w:lang w:eastAsia="en-GB"/>
              </w:rPr>
            </w:pPr>
          </w:p>
        </w:tc>
        <w:tc>
          <w:tcPr>
            <w:tcW w:w="236" w:type="dxa"/>
          </w:tcPr>
          <w:p w14:paraId="3D799653" w14:textId="77777777" w:rsidR="00753495" w:rsidRPr="00FC7496" w:rsidRDefault="00753495" w:rsidP="001D304D">
            <w:pPr>
              <w:pStyle w:val="TAC"/>
              <w:rPr>
                <w:sz w:val="12"/>
                <w:szCs w:val="12"/>
                <w:lang w:eastAsia="en-GB"/>
              </w:rPr>
            </w:pPr>
          </w:p>
        </w:tc>
        <w:tc>
          <w:tcPr>
            <w:tcW w:w="236" w:type="dxa"/>
          </w:tcPr>
          <w:p w14:paraId="7C88B75B" w14:textId="77777777" w:rsidR="00753495" w:rsidRPr="00FC7496" w:rsidRDefault="00753495" w:rsidP="001D304D">
            <w:pPr>
              <w:pStyle w:val="TAC"/>
              <w:rPr>
                <w:sz w:val="12"/>
                <w:szCs w:val="12"/>
                <w:lang w:eastAsia="en-GB"/>
              </w:rPr>
            </w:pPr>
          </w:p>
        </w:tc>
        <w:tc>
          <w:tcPr>
            <w:tcW w:w="236" w:type="dxa"/>
            <w:shd w:val="clear" w:color="auto" w:fill="auto"/>
          </w:tcPr>
          <w:p w14:paraId="23EF09A8" w14:textId="77777777" w:rsidR="00753495" w:rsidRPr="00FC7496" w:rsidRDefault="00753495" w:rsidP="001D304D">
            <w:pPr>
              <w:pStyle w:val="TAC"/>
              <w:rPr>
                <w:sz w:val="12"/>
                <w:szCs w:val="12"/>
                <w:lang w:eastAsia="en-GB"/>
              </w:rPr>
            </w:pPr>
          </w:p>
        </w:tc>
        <w:tc>
          <w:tcPr>
            <w:tcW w:w="236" w:type="dxa"/>
            <w:shd w:val="clear" w:color="auto" w:fill="92D050"/>
          </w:tcPr>
          <w:p w14:paraId="24524594" w14:textId="77777777" w:rsidR="00753495" w:rsidRPr="00FC7496" w:rsidRDefault="00753495" w:rsidP="001D304D">
            <w:pPr>
              <w:pStyle w:val="TAC"/>
              <w:rPr>
                <w:sz w:val="12"/>
                <w:szCs w:val="12"/>
                <w:lang w:eastAsia="en-GB"/>
              </w:rPr>
            </w:pPr>
          </w:p>
        </w:tc>
        <w:tc>
          <w:tcPr>
            <w:tcW w:w="236" w:type="dxa"/>
          </w:tcPr>
          <w:p w14:paraId="0344068D" w14:textId="77777777" w:rsidR="00753495" w:rsidRPr="00FC7496" w:rsidRDefault="00753495" w:rsidP="001D304D">
            <w:pPr>
              <w:pStyle w:val="TAC"/>
              <w:rPr>
                <w:sz w:val="12"/>
                <w:szCs w:val="12"/>
                <w:lang w:eastAsia="en-GB"/>
              </w:rPr>
            </w:pPr>
          </w:p>
        </w:tc>
        <w:tc>
          <w:tcPr>
            <w:tcW w:w="236" w:type="dxa"/>
          </w:tcPr>
          <w:p w14:paraId="63BC0325" w14:textId="77777777" w:rsidR="00753495" w:rsidRPr="00FC7496" w:rsidRDefault="00753495" w:rsidP="001D304D">
            <w:pPr>
              <w:pStyle w:val="TAC"/>
              <w:rPr>
                <w:sz w:val="12"/>
                <w:szCs w:val="12"/>
                <w:lang w:eastAsia="en-GB"/>
              </w:rPr>
            </w:pPr>
          </w:p>
        </w:tc>
        <w:tc>
          <w:tcPr>
            <w:tcW w:w="236" w:type="dxa"/>
          </w:tcPr>
          <w:p w14:paraId="3ED19DED" w14:textId="77777777" w:rsidR="00753495" w:rsidRPr="00FC7496" w:rsidRDefault="00753495" w:rsidP="001D304D">
            <w:pPr>
              <w:pStyle w:val="TAC"/>
              <w:rPr>
                <w:sz w:val="12"/>
                <w:szCs w:val="12"/>
                <w:lang w:eastAsia="en-GB"/>
              </w:rPr>
            </w:pPr>
          </w:p>
        </w:tc>
        <w:tc>
          <w:tcPr>
            <w:tcW w:w="236" w:type="dxa"/>
          </w:tcPr>
          <w:p w14:paraId="0AA464C4" w14:textId="77777777" w:rsidR="00753495" w:rsidRPr="00FC7496" w:rsidRDefault="00753495" w:rsidP="001D304D">
            <w:pPr>
              <w:pStyle w:val="TAC"/>
              <w:rPr>
                <w:sz w:val="12"/>
                <w:szCs w:val="12"/>
                <w:lang w:eastAsia="en-GB"/>
              </w:rPr>
            </w:pPr>
          </w:p>
        </w:tc>
      </w:tr>
      <w:tr w:rsidR="00753495" w:rsidRPr="00FC7496" w14:paraId="55F0751B" w14:textId="77777777" w:rsidTr="001D304D">
        <w:tc>
          <w:tcPr>
            <w:tcW w:w="683" w:type="dxa"/>
            <w:vMerge/>
            <w:shd w:val="clear" w:color="auto" w:fill="8DB3E2"/>
            <w:vAlign w:val="center"/>
          </w:tcPr>
          <w:p w14:paraId="0FFE907C" w14:textId="77777777" w:rsidR="00753495" w:rsidRPr="00FC7496" w:rsidRDefault="00753495" w:rsidP="001D304D">
            <w:pPr>
              <w:pStyle w:val="TAC"/>
              <w:rPr>
                <w:sz w:val="12"/>
                <w:szCs w:val="12"/>
                <w:lang w:eastAsia="en-GB"/>
              </w:rPr>
            </w:pPr>
          </w:p>
        </w:tc>
        <w:tc>
          <w:tcPr>
            <w:tcW w:w="452" w:type="dxa"/>
          </w:tcPr>
          <w:p w14:paraId="33F9A869" w14:textId="77777777" w:rsidR="00753495" w:rsidRPr="00FC7496" w:rsidRDefault="00753495" w:rsidP="001D304D">
            <w:pPr>
              <w:pStyle w:val="TAC"/>
              <w:rPr>
                <w:sz w:val="12"/>
                <w:szCs w:val="12"/>
                <w:lang w:eastAsia="en-GB"/>
              </w:rPr>
            </w:pPr>
            <w:r w:rsidRPr="00FC7496">
              <w:rPr>
                <w:sz w:val="12"/>
                <w:szCs w:val="12"/>
                <w:lang w:eastAsia="en-GB"/>
              </w:rPr>
              <w:t>24</w:t>
            </w:r>
          </w:p>
        </w:tc>
        <w:tc>
          <w:tcPr>
            <w:tcW w:w="236" w:type="dxa"/>
            <w:shd w:val="clear" w:color="auto" w:fill="FFC000"/>
          </w:tcPr>
          <w:p w14:paraId="0BBE82F0" w14:textId="77777777" w:rsidR="00753495" w:rsidRPr="00FC7496" w:rsidRDefault="00753495" w:rsidP="001D304D">
            <w:pPr>
              <w:pStyle w:val="TAC"/>
              <w:rPr>
                <w:sz w:val="12"/>
                <w:szCs w:val="12"/>
                <w:lang w:eastAsia="en-GB"/>
              </w:rPr>
            </w:pPr>
          </w:p>
        </w:tc>
        <w:tc>
          <w:tcPr>
            <w:tcW w:w="236" w:type="dxa"/>
            <w:shd w:val="clear" w:color="auto" w:fill="auto"/>
          </w:tcPr>
          <w:p w14:paraId="26B1ECE8" w14:textId="77777777" w:rsidR="00753495" w:rsidRPr="00FC7496" w:rsidRDefault="00753495" w:rsidP="001D304D">
            <w:pPr>
              <w:pStyle w:val="TAC"/>
              <w:rPr>
                <w:sz w:val="12"/>
                <w:szCs w:val="12"/>
                <w:lang w:eastAsia="en-GB"/>
              </w:rPr>
            </w:pPr>
          </w:p>
        </w:tc>
        <w:tc>
          <w:tcPr>
            <w:tcW w:w="236" w:type="dxa"/>
            <w:shd w:val="clear" w:color="auto" w:fill="auto"/>
          </w:tcPr>
          <w:p w14:paraId="12DA5135" w14:textId="77777777" w:rsidR="00753495" w:rsidRPr="00FC7496" w:rsidRDefault="00753495" w:rsidP="001D304D">
            <w:pPr>
              <w:pStyle w:val="TAC"/>
              <w:rPr>
                <w:sz w:val="12"/>
                <w:szCs w:val="12"/>
                <w:lang w:eastAsia="en-GB"/>
              </w:rPr>
            </w:pPr>
          </w:p>
        </w:tc>
        <w:tc>
          <w:tcPr>
            <w:tcW w:w="236" w:type="dxa"/>
            <w:shd w:val="clear" w:color="auto" w:fill="auto"/>
          </w:tcPr>
          <w:p w14:paraId="5C6A1852" w14:textId="77777777" w:rsidR="00753495" w:rsidRPr="00FC7496" w:rsidRDefault="00753495" w:rsidP="001D304D">
            <w:pPr>
              <w:pStyle w:val="TAC"/>
              <w:rPr>
                <w:sz w:val="12"/>
                <w:szCs w:val="12"/>
                <w:lang w:eastAsia="en-GB"/>
              </w:rPr>
            </w:pPr>
          </w:p>
        </w:tc>
        <w:tc>
          <w:tcPr>
            <w:tcW w:w="236" w:type="dxa"/>
            <w:shd w:val="clear" w:color="auto" w:fill="00B050"/>
          </w:tcPr>
          <w:p w14:paraId="6D33F939" w14:textId="77777777" w:rsidR="00753495" w:rsidRPr="00FC7496" w:rsidRDefault="00753495" w:rsidP="001D304D">
            <w:pPr>
              <w:pStyle w:val="TAC"/>
              <w:rPr>
                <w:sz w:val="12"/>
                <w:szCs w:val="12"/>
                <w:lang w:eastAsia="en-GB"/>
              </w:rPr>
            </w:pPr>
          </w:p>
        </w:tc>
        <w:tc>
          <w:tcPr>
            <w:tcW w:w="236" w:type="dxa"/>
            <w:shd w:val="clear" w:color="auto" w:fill="92D050"/>
          </w:tcPr>
          <w:p w14:paraId="7DECEE13" w14:textId="77777777" w:rsidR="00753495" w:rsidRPr="00FC7496" w:rsidRDefault="00753495" w:rsidP="001D304D">
            <w:pPr>
              <w:pStyle w:val="TAC"/>
              <w:rPr>
                <w:sz w:val="12"/>
                <w:szCs w:val="12"/>
                <w:lang w:eastAsia="en-GB"/>
              </w:rPr>
            </w:pPr>
          </w:p>
        </w:tc>
        <w:tc>
          <w:tcPr>
            <w:tcW w:w="236" w:type="dxa"/>
            <w:shd w:val="clear" w:color="auto" w:fill="auto"/>
          </w:tcPr>
          <w:p w14:paraId="05763E2D" w14:textId="77777777" w:rsidR="00753495" w:rsidRPr="00FC7496" w:rsidRDefault="00753495" w:rsidP="001D304D">
            <w:pPr>
              <w:pStyle w:val="TAC"/>
              <w:rPr>
                <w:sz w:val="12"/>
                <w:szCs w:val="12"/>
                <w:lang w:eastAsia="en-GB"/>
              </w:rPr>
            </w:pPr>
          </w:p>
        </w:tc>
        <w:tc>
          <w:tcPr>
            <w:tcW w:w="236" w:type="dxa"/>
            <w:shd w:val="clear" w:color="auto" w:fill="auto"/>
          </w:tcPr>
          <w:p w14:paraId="243BEDC9" w14:textId="77777777" w:rsidR="00753495" w:rsidRPr="00FC7496" w:rsidRDefault="00753495" w:rsidP="001D304D">
            <w:pPr>
              <w:pStyle w:val="TAC"/>
              <w:rPr>
                <w:sz w:val="12"/>
                <w:szCs w:val="12"/>
                <w:lang w:eastAsia="en-GB"/>
              </w:rPr>
            </w:pPr>
          </w:p>
        </w:tc>
        <w:tc>
          <w:tcPr>
            <w:tcW w:w="236" w:type="dxa"/>
            <w:shd w:val="clear" w:color="auto" w:fill="auto"/>
          </w:tcPr>
          <w:p w14:paraId="2A1DFCA8" w14:textId="77777777" w:rsidR="00753495" w:rsidRPr="00FC7496" w:rsidRDefault="00753495" w:rsidP="001D304D">
            <w:pPr>
              <w:pStyle w:val="TAC"/>
              <w:rPr>
                <w:sz w:val="12"/>
                <w:szCs w:val="12"/>
                <w:lang w:eastAsia="en-GB"/>
              </w:rPr>
            </w:pPr>
          </w:p>
        </w:tc>
        <w:tc>
          <w:tcPr>
            <w:tcW w:w="236" w:type="dxa"/>
            <w:shd w:val="clear" w:color="auto" w:fill="7030A0"/>
          </w:tcPr>
          <w:p w14:paraId="5B727B31" w14:textId="77777777" w:rsidR="00753495" w:rsidRPr="00FC7496" w:rsidRDefault="00753495" w:rsidP="001D304D">
            <w:pPr>
              <w:pStyle w:val="TAC"/>
              <w:rPr>
                <w:sz w:val="12"/>
                <w:szCs w:val="12"/>
                <w:lang w:eastAsia="en-GB"/>
              </w:rPr>
            </w:pPr>
          </w:p>
        </w:tc>
        <w:tc>
          <w:tcPr>
            <w:tcW w:w="236" w:type="dxa"/>
            <w:shd w:val="clear" w:color="auto" w:fill="FFC000"/>
          </w:tcPr>
          <w:p w14:paraId="51ECEF8D" w14:textId="77777777" w:rsidR="00753495" w:rsidRPr="00FC7496" w:rsidRDefault="00753495" w:rsidP="001D304D">
            <w:pPr>
              <w:pStyle w:val="TAC"/>
              <w:rPr>
                <w:sz w:val="12"/>
                <w:szCs w:val="12"/>
                <w:lang w:eastAsia="en-GB"/>
              </w:rPr>
            </w:pPr>
          </w:p>
        </w:tc>
        <w:tc>
          <w:tcPr>
            <w:tcW w:w="236" w:type="dxa"/>
            <w:shd w:val="clear" w:color="auto" w:fill="auto"/>
          </w:tcPr>
          <w:p w14:paraId="09AECB85" w14:textId="77777777" w:rsidR="00753495" w:rsidRPr="00FC7496" w:rsidRDefault="00753495" w:rsidP="001D304D">
            <w:pPr>
              <w:pStyle w:val="TAC"/>
              <w:rPr>
                <w:sz w:val="12"/>
                <w:szCs w:val="12"/>
                <w:lang w:eastAsia="en-GB"/>
              </w:rPr>
            </w:pPr>
          </w:p>
        </w:tc>
        <w:tc>
          <w:tcPr>
            <w:tcW w:w="236" w:type="dxa"/>
            <w:shd w:val="clear" w:color="auto" w:fill="auto"/>
          </w:tcPr>
          <w:p w14:paraId="11C251E2" w14:textId="77777777" w:rsidR="00753495" w:rsidRPr="00FC7496" w:rsidRDefault="00753495" w:rsidP="001D304D">
            <w:pPr>
              <w:pStyle w:val="TAC"/>
              <w:rPr>
                <w:sz w:val="12"/>
                <w:szCs w:val="12"/>
                <w:lang w:eastAsia="en-GB"/>
              </w:rPr>
            </w:pPr>
          </w:p>
        </w:tc>
        <w:tc>
          <w:tcPr>
            <w:tcW w:w="236" w:type="dxa"/>
            <w:shd w:val="clear" w:color="auto" w:fill="auto"/>
          </w:tcPr>
          <w:p w14:paraId="66CC1727" w14:textId="77777777" w:rsidR="00753495" w:rsidRPr="00FC7496" w:rsidRDefault="00753495" w:rsidP="001D304D">
            <w:pPr>
              <w:pStyle w:val="TAC"/>
              <w:rPr>
                <w:sz w:val="12"/>
                <w:szCs w:val="12"/>
                <w:lang w:eastAsia="en-GB"/>
              </w:rPr>
            </w:pPr>
          </w:p>
        </w:tc>
        <w:tc>
          <w:tcPr>
            <w:tcW w:w="236" w:type="dxa"/>
            <w:shd w:val="clear" w:color="auto" w:fill="auto"/>
          </w:tcPr>
          <w:p w14:paraId="3EA11B05" w14:textId="77777777" w:rsidR="00753495" w:rsidRPr="00FC7496" w:rsidRDefault="00753495" w:rsidP="001D304D">
            <w:pPr>
              <w:pStyle w:val="TAC"/>
              <w:rPr>
                <w:sz w:val="12"/>
                <w:szCs w:val="12"/>
                <w:lang w:eastAsia="en-GB"/>
              </w:rPr>
            </w:pPr>
          </w:p>
        </w:tc>
        <w:tc>
          <w:tcPr>
            <w:tcW w:w="236" w:type="dxa"/>
            <w:shd w:val="clear" w:color="auto" w:fill="92D050"/>
          </w:tcPr>
          <w:p w14:paraId="45965F37" w14:textId="77777777" w:rsidR="00753495" w:rsidRPr="00FC7496" w:rsidRDefault="00753495" w:rsidP="001D304D">
            <w:pPr>
              <w:pStyle w:val="TAC"/>
              <w:rPr>
                <w:sz w:val="12"/>
                <w:szCs w:val="12"/>
                <w:lang w:eastAsia="en-GB"/>
              </w:rPr>
            </w:pPr>
          </w:p>
        </w:tc>
        <w:tc>
          <w:tcPr>
            <w:tcW w:w="236" w:type="dxa"/>
          </w:tcPr>
          <w:p w14:paraId="34CF9700" w14:textId="77777777" w:rsidR="00753495" w:rsidRPr="00FC7496" w:rsidRDefault="00753495" w:rsidP="001D304D">
            <w:pPr>
              <w:pStyle w:val="TAC"/>
              <w:rPr>
                <w:sz w:val="12"/>
                <w:szCs w:val="12"/>
                <w:lang w:eastAsia="en-GB"/>
              </w:rPr>
            </w:pPr>
          </w:p>
        </w:tc>
        <w:tc>
          <w:tcPr>
            <w:tcW w:w="236" w:type="dxa"/>
          </w:tcPr>
          <w:p w14:paraId="1AE0A28F" w14:textId="77777777" w:rsidR="00753495" w:rsidRPr="00FC7496" w:rsidRDefault="00753495" w:rsidP="001D304D">
            <w:pPr>
              <w:pStyle w:val="TAC"/>
              <w:rPr>
                <w:sz w:val="12"/>
                <w:szCs w:val="12"/>
                <w:lang w:eastAsia="en-GB"/>
              </w:rPr>
            </w:pPr>
          </w:p>
        </w:tc>
        <w:tc>
          <w:tcPr>
            <w:tcW w:w="236" w:type="dxa"/>
          </w:tcPr>
          <w:p w14:paraId="36C90D55" w14:textId="77777777" w:rsidR="00753495" w:rsidRPr="00FC7496" w:rsidRDefault="00753495" w:rsidP="001D304D">
            <w:pPr>
              <w:pStyle w:val="TAC"/>
              <w:rPr>
                <w:sz w:val="12"/>
                <w:szCs w:val="12"/>
                <w:lang w:eastAsia="en-GB"/>
              </w:rPr>
            </w:pPr>
          </w:p>
        </w:tc>
        <w:tc>
          <w:tcPr>
            <w:tcW w:w="236" w:type="dxa"/>
          </w:tcPr>
          <w:p w14:paraId="5A11575C" w14:textId="77777777" w:rsidR="00753495" w:rsidRPr="00FC7496" w:rsidRDefault="00753495" w:rsidP="001D304D">
            <w:pPr>
              <w:pStyle w:val="TAC"/>
              <w:rPr>
                <w:sz w:val="12"/>
                <w:szCs w:val="12"/>
                <w:lang w:eastAsia="en-GB"/>
              </w:rPr>
            </w:pPr>
          </w:p>
        </w:tc>
        <w:tc>
          <w:tcPr>
            <w:tcW w:w="236" w:type="dxa"/>
            <w:shd w:val="clear" w:color="auto" w:fill="FFC000"/>
          </w:tcPr>
          <w:p w14:paraId="66514A53" w14:textId="77777777" w:rsidR="00753495" w:rsidRPr="00FC7496" w:rsidRDefault="00753495" w:rsidP="001D304D">
            <w:pPr>
              <w:pStyle w:val="TAC"/>
              <w:rPr>
                <w:sz w:val="12"/>
                <w:szCs w:val="12"/>
                <w:lang w:eastAsia="en-GB"/>
              </w:rPr>
            </w:pPr>
          </w:p>
        </w:tc>
        <w:tc>
          <w:tcPr>
            <w:tcW w:w="236" w:type="dxa"/>
          </w:tcPr>
          <w:p w14:paraId="579D2D30" w14:textId="77777777" w:rsidR="00753495" w:rsidRPr="00FC7496" w:rsidRDefault="00753495" w:rsidP="001D304D">
            <w:pPr>
              <w:pStyle w:val="TAC"/>
              <w:rPr>
                <w:sz w:val="12"/>
                <w:szCs w:val="12"/>
                <w:lang w:eastAsia="en-GB"/>
              </w:rPr>
            </w:pPr>
          </w:p>
        </w:tc>
        <w:tc>
          <w:tcPr>
            <w:tcW w:w="236" w:type="dxa"/>
          </w:tcPr>
          <w:p w14:paraId="43DB7EE0" w14:textId="77777777" w:rsidR="00753495" w:rsidRPr="00FC7496" w:rsidRDefault="00753495" w:rsidP="001D304D">
            <w:pPr>
              <w:pStyle w:val="TAC"/>
              <w:rPr>
                <w:sz w:val="12"/>
                <w:szCs w:val="12"/>
                <w:lang w:eastAsia="en-GB"/>
              </w:rPr>
            </w:pPr>
          </w:p>
        </w:tc>
        <w:tc>
          <w:tcPr>
            <w:tcW w:w="236" w:type="dxa"/>
          </w:tcPr>
          <w:p w14:paraId="569F3B8E" w14:textId="77777777" w:rsidR="00753495" w:rsidRPr="00FC7496" w:rsidRDefault="00753495" w:rsidP="001D304D">
            <w:pPr>
              <w:pStyle w:val="TAC"/>
              <w:rPr>
                <w:sz w:val="12"/>
                <w:szCs w:val="12"/>
                <w:lang w:eastAsia="en-GB"/>
              </w:rPr>
            </w:pPr>
          </w:p>
        </w:tc>
        <w:tc>
          <w:tcPr>
            <w:tcW w:w="236" w:type="dxa"/>
            <w:shd w:val="clear" w:color="auto" w:fill="00B050"/>
          </w:tcPr>
          <w:p w14:paraId="35BC8ACE" w14:textId="77777777" w:rsidR="00753495" w:rsidRPr="00FC7496" w:rsidRDefault="00753495" w:rsidP="001D304D">
            <w:pPr>
              <w:pStyle w:val="TAC"/>
              <w:rPr>
                <w:sz w:val="12"/>
                <w:szCs w:val="12"/>
                <w:lang w:eastAsia="en-GB"/>
              </w:rPr>
            </w:pPr>
          </w:p>
        </w:tc>
        <w:tc>
          <w:tcPr>
            <w:tcW w:w="236" w:type="dxa"/>
            <w:shd w:val="clear" w:color="auto" w:fill="92D050"/>
          </w:tcPr>
          <w:p w14:paraId="1D25E0F9" w14:textId="77777777" w:rsidR="00753495" w:rsidRPr="00FC7496" w:rsidRDefault="00753495" w:rsidP="001D304D">
            <w:pPr>
              <w:pStyle w:val="TAC"/>
              <w:rPr>
                <w:sz w:val="12"/>
                <w:szCs w:val="12"/>
                <w:lang w:eastAsia="en-GB"/>
              </w:rPr>
            </w:pPr>
          </w:p>
        </w:tc>
        <w:tc>
          <w:tcPr>
            <w:tcW w:w="236" w:type="dxa"/>
          </w:tcPr>
          <w:p w14:paraId="513465A8" w14:textId="77777777" w:rsidR="00753495" w:rsidRPr="00FC7496" w:rsidRDefault="00753495" w:rsidP="001D304D">
            <w:pPr>
              <w:pStyle w:val="TAC"/>
              <w:rPr>
                <w:sz w:val="12"/>
                <w:szCs w:val="12"/>
                <w:lang w:eastAsia="en-GB"/>
              </w:rPr>
            </w:pPr>
          </w:p>
        </w:tc>
        <w:tc>
          <w:tcPr>
            <w:tcW w:w="236" w:type="dxa"/>
          </w:tcPr>
          <w:p w14:paraId="622CB685" w14:textId="77777777" w:rsidR="00753495" w:rsidRPr="00FC7496" w:rsidRDefault="00753495" w:rsidP="001D304D">
            <w:pPr>
              <w:pStyle w:val="TAC"/>
              <w:rPr>
                <w:sz w:val="12"/>
                <w:szCs w:val="12"/>
                <w:lang w:eastAsia="en-GB"/>
              </w:rPr>
            </w:pPr>
          </w:p>
        </w:tc>
        <w:tc>
          <w:tcPr>
            <w:tcW w:w="236" w:type="dxa"/>
          </w:tcPr>
          <w:p w14:paraId="6862FA02" w14:textId="77777777" w:rsidR="00753495" w:rsidRPr="00FC7496" w:rsidRDefault="00753495" w:rsidP="001D304D">
            <w:pPr>
              <w:pStyle w:val="TAC"/>
              <w:rPr>
                <w:sz w:val="12"/>
                <w:szCs w:val="12"/>
                <w:lang w:eastAsia="en-GB"/>
              </w:rPr>
            </w:pPr>
          </w:p>
        </w:tc>
        <w:tc>
          <w:tcPr>
            <w:tcW w:w="236" w:type="dxa"/>
            <w:shd w:val="clear" w:color="auto" w:fill="7030A0"/>
          </w:tcPr>
          <w:p w14:paraId="381E1BEF" w14:textId="77777777" w:rsidR="00753495" w:rsidRPr="00FC7496" w:rsidRDefault="00753495" w:rsidP="001D304D">
            <w:pPr>
              <w:pStyle w:val="TAC"/>
              <w:rPr>
                <w:sz w:val="12"/>
                <w:szCs w:val="12"/>
                <w:lang w:eastAsia="en-GB"/>
              </w:rPr>
            </w:pPr>
          </w:p>
        </w:tc>
        <w:tc>
          <w:tcPr>
            <w:tcW w:w="236" w:type="dxa"/>
            <w:shd w:val="clear" w:color="auto" w:fill="FFC000"/>
          </w:tcPr>
          <w:p w14:paraId="7622674E" w14:textId="77777777" w:rsidR="00753495" w:rsidRPr="00FC7496" w:rsidRDefault="00753495" w:rsidP="001D304D">
            <w:pPr>
              <w:pStyle w:val="TAC"/>
              <w:rPr>
                <w:sz w:val="12"/>
                <w:szCs w:val="12"/>
                <w:lang w:eastAsia="en-GB"/>
              </w:rPr>
            </w:pPr>
          </w:p>
        </w:tc>
        <w:tc>
          <w:tcPr>
            <w:tcW w:w="236" w:type="dxa"/>
          </w:tcPr>
          <w:p w14:paraId="20E2001E" w14:textId="77777777" w:rsidR="00753495" w:rsidRPr="00FC7496" w:rsidRDefault="00753495" w:rsidP="001D304D">
            <w:pPr>
              <w:pStyle w:val="TAC"/>
              <w:rPr>
                <w:sz w:val="12"/>
                <w:szCs w:val="12"/>
                <w:lang w:eastAsia="en-GB"/>
              </w:rPr>
            </w:pPr>
          </w:p>
        </w:tc>
        <w:tc>
          <w:tcPr>
            <w:tcW w:w="236" w:type="dxa"/>
          </w:tcPr>
          <w:p w14:paraId="192B3E37" w14:textId="77777777" w:rsidR="00753495" w:rsidRPr="00FC7496" w:rsidRDefault="00753495" w:rsidP="001D304D">
            <w:pPr>
              <w:pStyle w:val="TAC"/>
              <w:rPr>
                <w:sz w:val="12"/>
                <w:szCs w:val="12"/>
                <w:lang w:eastAsia="en-GB"/>
              </w:rPr>
            </w:pPr>
          </w:p>
        </w:tc>
        <w:tc>
          <w:tcPr>
            <w:tcW w:w="236" w:type="dxa"/>
          </w:tcPr>
          <w:p w14:paraId="2AFE8A1D" w14:textId="77777777" w:rsidR="00753495" w:rsidRPr="00FC7496" w:rsidRDefault="00753495" w:rsidP="001D304D">
            <w:pPr>
              <w:pStyle w:val="TAC"/>
              <w:rPr>
                <w:sz w:val="12"/>
                <w:szCs w:val="12"/>
                <w:lang w:eastAsia="en-GB"/>
              </w:rPr>
            </w:pPr>
          </w:p>
        </w:tc>
        <w:tc>
          <w:tcPr>
            <w:tcW w:w="236" w:type="dxa"/>
            <w:shd w:val="clear" w:color="auto" w:fill="auto"/>
          </w:tcPr>
          <w:p w14:paraId="020554FA" w14:textId="77777777" w:rsidR="00753495" w:rsidRPr="00FC7496" w:rsidRDefault="00753495" w:rsidP="001D304D">
            <w:pPr>
              <w:pStyle w:val="TAC"/>
              <w:rPr>
                <w:sz w:val="12"/>
                <w:szCs w:val="12"/>
                <w:lang w:eastAsia="en-GB"/>
              </w:rPr>
            </w:pPr>
          </w:p>
        </w:tc>
        <w:tc>
          <w:tcPr>
            <w:tcW w:w="236" w:type="dxa"/>
            <w:shd w:val="clear" w:color="auto" w:fill="92D050"/>
          </w:tcPr>
          <w:p w14:paraId="2199B784" w14:textId="77777777" w:rsidR="00753495" w:rsidRPr="00FC7496" w:rsidRDefault="00753495" w:rsidP="001D304D">
            <w:pPr>
              <w:pStyle w:val="TAC"/>
              <w:rPr>
                <w:sz w:val="12"/>
                <w:szCs w:val="12"/>
                <w:lang w:eastAsia="en-GB"/>
              </w:rPr>
            </w:pPr>
          </w:p>
        </w:tc>
        <w:tc>
          <w:tcPr>
            <w:tcW w:w="236" w:type="dxa"/>
          </w:tcPr>
          <w:p w14:paraId="2121FB61" w14:textId="77777777" w:rsidR="00753495" w:rsidRPr="00FC7496" w:rsidRDefault="00753495" w:rsidP="001D304D">
            <w:pPr>
              <w:pStyle w:val="TAC"/>
              <w:rPr>
                <w:sz w:val="12"/>
                <w:szCs w:val="12"/>
                <w:lang w:eastAsia="en-GB"/>
              </w:rPr>
            </w:pPr>
          </w:p>
        </w:tc>
        <w:tc>
          <w:tcPr>
            <w:tcW w:w="236" w:type="dxa"/>
          </w:tcPr>
          <w:p w14:paraId="2FB57A1A" w14:textId="77777777" w:rsidR="00753495" w:rsidRPr="00FC7496" w:rsidRDefault="00753495" w:rsidP="001D304D">
            <w:pPr>
              <w:pStyle w:val="TAC"/>
              <w:rPr>
                <w:sz w:val="12"/>
                <w:szCs w:val="12"/>
                <w:lang w:eastAsia="en-GB"/>
              </w:rPr>
            </w:pPr>
          </w:p>
        </w:tc>
        <w:tc>
          <w:tcPr>
            <w:tcW w:w="236" w:type="dxa"/>
          </w:tcPr>
          <w:p w14:paraId="601A0452" w14:textId="77777777" w:rsidR="00753495" w:rsidRPr="00FC7496" w:rsidRDefault="00753495" w:rsidP="001D304D">
            <w:pPr>
              <w:pStyle w:val="TAC"/>
              <w:rPr>
                <w:sz w:val="12"/>
                <w:szCs w:val="12"/>
                <w:lang w:eastAsia="en-GB"/>
              </w:rPr>
            </w:pPr>
          </w:p>
        </w:tc>
        <w:tc>
          <w:tcPr>
            <w:tcW w:w="236" w:type="dxa"/>
          </w:tcPr>
          <w:p w14:paraId="6124A590" w14:textId="77777777" w:rsidR="00753495" w:rsidRPr="00FC7496" w:rsidRDefault="00753495" w:rsidP="001D304D">
            <w:pPr>
              <w:pStyle w:val="TAC"/>
              <w:rPr>
                <w:sz w:val="12"/>
                <w:szCs w:val="12"/>
                <w:lang w:eastAsia="en-GB"/>
              </w:rPr>
            </w:pPr>
          </w:p>
        </w:tc>
      </w:tr>
      <w:tr w:rsidR="00753495" w:rsidRPr="00FC7496" w14:paraId="3BE1AAF6" w14:textId="77777777" w:rsidTr="001D304D">
        <w:tc>
          <w:tcPr>
            <w:tcW w:w="683" w:type="dxa"/>
            <w:vMerge/>
            <w:shd w:val="clear" w:color="auto" w:fill="8DB3E2"/>
            <w:vAlign w:val="center"/>
          </w:tcPr>
          <w:p w14:paraId="04C966F4" w14:textId="77777777" w:rsidR="00753495" w:rsidRPr="00FC7496" w:rsidRDefault="00753495" w:rsidP="001D304D">
            <w:pPr>
              <w:pStyle w:val="TAC"/>
              <w:rPr>
                <w:sz w:val="12"/>
                <w:szCs w:val="12"/>
                <w:lang w:eastAsia="en-GB"/>
              </w:rPr>
            </w:pPr>
          </w:p>
        </w:tc>
        <w:tc>
          <w:tcPr>
            <w:tcW w:w="452" w:type="dxa"/>
          </w:tcPr>
          <w:p w14:paraId="3D7F3F76" w14:textId="77777777" w:rsidR="00753495" w:rsidRPr="00FC7496" w:rsidRDefault="00753495" w:rsidP="001D304D">
            <w:pPr>
              <w:pStyle w:val="TAC"/>
              <w:rPr>
                <w:sz w:val="12"/>
                <w:szCs w:val="12"/>
                <w:lang w:eastAsia="en-GB"/>
              </w:rPr>
            </w:pPr>
            <w:r w:rsidRPr="00FC7496">
              <w:rPr>
                <w:sz w:val="12"/>
                <w:szCs w:val="12"/>
                <w:lang w:eastAsia="en-GB"/>
              </w:rPr>
              <w:t>28</w:t>
            </w:r>
          </w:p>
        </w:tc>
        <w:tc>
          <w:tcPr>
            <w:tcW w:w="236" w:type="dxa"/>
            <w:shd w:val="clear" w:color="auto" w:fill="FFC000"/>
          </w:tcPr>
          <w:p w14:paraId="55B25AC5" w14:textId="77777777" w:rsidR="00753495" w:rsidRPr="00FC7496" w:rsidRDefault="00753495" w:rsidP="001D304D">
            <w:pPr>
              <w:pStyle w:val="TAC"/>
              <w:rPr>
                <w:sz w:val="12"/>
                <w:szCs w:val="12"/>
                <w:lang w:eastAsia="en-GB"/>
              </w:rPr>
            </w:pPr>
          </w:p>
        </w:tc>
        <w:tc>
          <w:tcPr>
            <w:tcW w:w="236" w:type="dxa"/>
            <w:shd w:val="clear" w:color="auto" w:fill="auto"/>
          </w:tcPr>
          <w:p w14:paraId="36512DA8" w14:textId="77777777" w:rsidR="00753495" w:rsidRPr="00FC7496" w:rsidRDefault="00753495" w:rsidP="001D304D">
            <w:pPr>
              <w:pStyle w:val="TAC"/>
              <w:rPr>
                <w:sz w:val="12"/>
                <w:szCs w:val="12"/>
                <w:lang w:eastAsia="en-GB"/>
              </w:rPr>
            </w:pPr>
          </w:p>
        </w:tc>
        <w:tc>
          <w:tcPr>
            <w:tcW w:w="236" w:type="dxa"/>
            <w:shd w:val="clear" w:color="auto" w:fill="auto"/>
          </w:tcPr>
          <w:p w14:paraId="635143B2" w14:textId="77777777" w:rsidR="00753495" w:rsidRPr="00FC7496" w:rsidRDefault="00753495" w:rsidP="001D304D">
            <w:pPr>
              <w:pStyle w:val="TAC"/>
              <w:rPr>
                <w:sz w:val="12"/>
                <w:szCs w:val="12"/>
                <w:lang w:eastAsia="en-GB"/>
              </w:rPr>
            </w:pPr>
          </w:p>
        </w:tc>
        <w:tc>
          <w:tcPr>
            <w:tcW w:w="236" w:type="dxa"/>
            <w:shd w:val="clear" w:color="auto" w:fill="auto"/>
          </w:tcPr>
          <w:p w14:paraId="3F9EF04F" w14:textId="77777777" w:rsidR="00753495" w:rsidRPr="00FC7496" w:rsidRDefault="00753495" w:rsidP="001D304D">
            <w:pPr>
              <w:pStyle w:val="TAC"/>
              <w:rPr>
                <w:sz w:val="12"/>
                <w:szCs w:val="12"/>
                <w:lang w:eastAsia="en-GB"/>
              </w:rPr>
            </w:pPr>
          </w:p>
        </w:tc>
        <w:tc>
          <w:tcPr>
            <w:tcW w:w="236" w:type="dxa"/>
            <w:shd w:val="clear" w:color="auto" w:fill="00B050"/>
          </w:tcPr>
          <w:p w14:paraId="4F75EF13" w14:textId="77777777" w:rsidR="00753495" w:rsidRPr="00FC7496" w:rsidRDefault="00753495" w:rsidP="001D304D">
            <w:pPr>
              <w:pStyle w:val="TAC"/>
              <w:rPr>
                <w:sz w:val="12"/>
                <w:szCs w:val="12"/>
                <w:lang w:eastAsia="en-GB"/>
              </w:rPr>
            </w:pPr>
          </w:p>
        </w:tc>
        <w:tc>
          <w:tcPr>
            <w:tcW w:w="236" w:type="dxa"/>
            <w:shd w:val="clear" w:color="auto" w:fill="92D050"/>
          </w:tcPr>
          <w:p w14:paraId="7A6186B6" w14:textId="77777777" w:rsidR="00753495" w:rsidRPr="00FC7496" w:rsidRDefault="00753495" w:rsidP="001D304D">
            <w:pPr>
              <w:pStyle w:val="TAC"/>
              <w:rPr>
                <w:sz w:val="12"/>
                <w:szCs w:val="12"/>
                <w:lang w:eastAsia="en-GB"/>
              </w:rPr>
            </w:pPr>
          </w:p>
        </w:tc>
        <w:tc>
          <w:tcPr>
            <w:tcW w:w="236" w:type="dxa"/>
            <w:shd w:val="clear" w:color="auto" w:fill="auto"/>
          </w:tcPr>
          <w:p w14:paraId="0A79FA05" w14:textId="77777777" w:rsidR="00753495" w:rsidRPr="00FC7496" w:rsidRDefault="00753495" w:rsidP="001D304D">
            <w:pPr>
              <w:pStyle w:val="TAC"/>
              <w:rPr>
                <w:sz w:val="12"/>
                <w:szCs w:val="12"/>
                <w:lang w:eastAsia="en-GB"/>
              </w:rPr>
            </w:pPr>
          </w:p>
        </w:tc>
        <w:tc>
          <w:tcPr>
            <w:tcW w:w="236" w:type="dxa"/>
            <w:shd w:val="clear" w:color="auto" w:fill="auto"/>
          </w:tcPr>
          <w:p w14:paraId="047935B6" w14:textId="77777777" w:rsidR="00753495" w:rsidRPr="00FC7496" w:rsidRDefault="00753495" w:rsidP="001D304D">
            <w:pPr>
              <w:pStyle w:val="TAC"/>
              <w:rPr>
                <w:sz w:val="12"/>
                <w:szCs w:val="12"/>
                <w:lang w:eastAsia="en-GB"/>
              </w:rPr>
            </w:pPr>
          </w:p>
        </w:tc>
        <w:tc>
          <w:tcPr>
            <w:tcW w:w="236" w:type="dxa"/>
            <w:shd w:val="clear" w:color="auto" w:fill="auto"/>
          </w:tcPr>
          <w:p w14:paraId="390E3AD2" w14:textId="77777777" w:rsidR="00753495" w:rsidRPr="00FC7496" w:rsidRDefault="00753495" w:rsidP="001D304D">
            <w:pPr>
              <w:pStyle w:val="TAC"/>
              <w:rPr>
                <w:sz w:val="12"/>
                <w:szCs w:val="12"/>
                <w:lang w:eastAsia="en-GB"/>
              </w:rPr>
            </w:pPr>
          </w:p>
        </w:tc>
        <w:tc>
          <w:tcPr>
            <w:tcW w:w="236" w:type="dxa"/>
            <w:shd w:val="clear" w:color="auto" w:fill="7030A0"/>
          </w:tcPr>
          <w:p w14:paraId="71F34A80" w14:textId="77777777" w:rsidR="00753495" w:rsidRPr="00FC7496" w:rsidRDefault="00753495" w:rsidP="001D304D">
            <w:pPr>
              <w:pStyle w:val="TAC"/>
              <w:rPr>
                <w:sz w:val="12"/>
                <w:szCs w:val="12"/>
                <w:lang w:eastAsia="en-GB"/>
              </w:rPr>
            </w:pPr>
          </w:p>
        </w:tc>
        <w:tc>
          <w:tcPr>
            <w:tcW w:w="236" w:type="dxa"/>
            <w:shd w:val="clear" w:color="auto" w:fill="FFC000"/>
          </w:tcPr>
          <w:p w14:paraId="1D7E03E4" w14:textId="77777777" w:rsidR="00753495" w:rsidRPr="00FC7496" w:rsidRDefault="00753495" w:rsidP="001D304D">
            <w:pPr>
              <w:pStyle w:val="TAC"/>
              <w:rPr>
                <w:sz w:val="12"/>
                <w:szCs w:val="12"/>
                <w:lang w:eastAsia="en-GB"/>
              </w:rPr>
            </w:pPr>
          </w:p>
        </w:tc>
        <w:tc>
          <w:tcPr>
            <w:tcW w:w="236" w:type="dxa"/>
            <w:shd w:val="clear" w:color="auto" w:fill="auto"/>
          </w:tcPr>
          <w:p w14:paraId="0668112E" w14:textId="77777777" w:rsidR="00753495" w:rsidRPr="00FC7496" w:rsidRDefault="00753495" w:rsidP="001D304D">
            <w:pPr>
              <w:pStyle w:val="TAC"/>
              <w:rPr>
                <w:sz w:val="12"/>
                <w:szCs w:val="12"/>
                <w:lang w:eastAsia="en-GB"/>
              </w:rPr>
            </w:pPr>
          </w:p>
        </w:tc>
        <w:tc>
          <w:tcPr>
            <w:tcW w:w="236" w:type="dxa"/>
            <w:shd w:val="clear" w:color="auto" w:fill="auto"/>
          </w:tcPr>
          <w:p w14:paraId="6167D2E6" w14:textId="77777777" w:rsidR="00753495" w:rsidRPr="00FC7496" w:rsidRDefault="00753495" w:rsidP="001D304D">
            <w:pPr>
              <w:pStyle w:val="TAC"/>
              <w:rPr>
                <w:sz w:val="12"/>
                <w:szCs w:val="12"/>
                <w:lang w:eastAsia="en-GB"/>
              </w:rPr>
            </w:pPr>
          </w:p>
        </w:tc>
        <w:tc>
          <w:tcPr>
            <w:tcW w:w="236" w:type="dxa"/>
            <w:shd w:val="clear" w:color="auto" w:fill="auto"/>
          </w:tcPr>
          <w:p w14:paraId="67129C71" w14:textId="77777777" w:rsidR="00753495" w:rsidRPr="00FC7496" w:rsidRDefault="00753495" w:rsidP="001D304D">
            <w:pPr>
              <w:pStyle w:val="TAC"/>
              <w:rPr>
                <w:sz w:val="12"/>
                <w:szCs w:val="12"/>
                <w:lang w:eastAsia="en-GB"/>
              </w:rPr>
            </w:pPr>
          </w:p>
        </w:tc>
        <w:tc>
          <w:tcPr>
            <w:tcW w:w="236" w:type="dxa"/>
            <w:shd w:val="clear" w:color="auto" w:fill="auto"/>
          </w:tcPr>
          <w:p w14:paraId="5008818D" w14:textId="77777777" w:rsidR="00753495" w:rsidRPr="00FC7496" w:rsidRDefault="00753495" w:rsidP="001D304D">
            <w:pPr>
              <w:pStyle w:val="TAC"/>
              <w:rPr>
                <w:sz w:val="12"/>
                <w:szCs w:val="12"/>
                <w:lang w:eastAsia="en-GB"/>
              </w:rPr>
            </w:pPr>
          </w:p>
        </w:tc>
        <w:tc>
          <w:tcPr>
            <w:tcW w:w="236" w:type="dxa"/>
            <w:shd w:val="clear" w:color="auto" w:fill="92D050"/>
          </w:tcPr>
          <w:p w14:paraId="715EEAA4" w14:textId="77777777" w:rsidR="00753495" w:rsidRPr="00FC7496" w:rsidRDefault="00753495" w:rsidP="001D304D">
            <w:pPr>
              <w:pStyle w:val="TAC"/>
              <w:rPr>
                <w:sz w:val="12"/>
                <w:szCs w:val="12"/>
                <w:lang w:eastAsia="en-GB"/>
              </w:rPr>
            </w:pPr>
          </w:p>
        </w:tc>
        <w:tc>
          <w:tcPr>
            <w:tcW w:w="236" w:type="dxa"/>
          </w:tcPr>
          <w:p w14:paraId="615C8F69" w14:textId="77777777" w:rsidR="00753495" w:rsidRPr="00FC7496" w:rsidRDefault="00753495" w:rsidP="001D304D">
            <w:pPr>
              <w:pStyle w:val="TAC"/>
              <w:rPr>
                <w:sz w:val="12"/>
                <w:szCs w:val="12"/>
                <w:lang w:eastAsia="en-GB"/>
              </w:rPr>
            </w:pPr>
          </w:p>
        </w:tc>
        <w:tc>
          <w:tcPr>
            <w:tcW w:w="236" w:type="dxa"/>
          </w:tcPr>
          <w:p w14:paraId="36F69679" w14:textId="77777777" w:rsidR="00753495" w:rsidRPr="00FC7496" w:rsidRDefault="00753495" w:rsidP="001D304D">
            <w:pPr>
              <w:pStyle w:val="TAC"/>
              <w:rPr>
                <w:sz w:val="12"/>
                <w:szCs w:val="12"/>
                <w:lang w:eastAsia="en-GB"/>
              </w:rPr>
            </w:pPr>
          </w:p>
        </w:tc>
        <w:tc>
          <w:tcPr>
            <w:tcW w:w="236" w:type="dxa"/>
          </w:tcPr>
          <w:p w14:paraId="2CF765F1" w14:textId="77777777" w:rsidR="00753495" w:rsidRPr="00FC7496" w:rsidRDefault="00753495" w:rsidP="001D304D">
            <w:pPr>
              <w:pStyle w:val="TAC"/>
              <w:rPr>
                <w:sz w:val="12"/>
                <w:szCs w:val="12"/>
                <w:lang w:eastAsia="en-GB"/>
              </w:rPr>
            </w:pPr>
          </w:p>
        </w:tc>
        <w:tc>
          <w:tcPr>
            <w:tcW w:w="236" w:type="dxa"/>
          </w:tcPr>
          <w:p w14:paraId="2A0E9B0E" w14:textId="77777777" w:rsidR="00753495" w:rsidRPr="00FC7496" w:rsidRDefault="00753495" w:rsidP="001D304D">
            <w:pPr>
              <w:pStyle w:val="TAC"/>
              <w:rPr>
                <w:sz w:val="12"/>
                <w:szCs w:val="12"/>
                <w:lang w:eastAsia="en-GB"/>
              </w:rPr>
            </w:pPr>
          </w:p>
        </w:tc>
        <w:tc>
          <w:tcPr>
            <w:tcW w:w="236" w:type="dxa"/>
            <w:shd w:val="clear" w:color="auto" w:fill="FFC000"/>
          </w:tcPr>
          <w:p w14:paraId="0D5F2D06" w14:textId="77777777" w:rsidR="00753495" w:rsidRPr="00FC7496" w:rsidRDefault="00753495" w:rsidP="001D304D">
            <w:pPr>
              <w:pStyle w:val="TAC"/>
              <w:rPr>
                <w:sz w:val="12"/>
                <w:szCs w:val="12"/>
                <w:lang w:eastAsia="en-GB"/>
              </w:rPr>
            </w:pPr>
          </w:p>
        </w:tc>
        <w:tc>
          <w:tcPr>
            <w:tcW w:w="236" w:type="dxa"/>
          </w:tcPr>
          <w:p w14:paraId="174EF6DB" w14:textId="77777777" w:rsidR="00753495" w:rsidRPr="00FC7496" w:rsidRDefault="00753495" w:rsidP="001D304D">
            <w:pPr>
              <w:pStyle w:val="TAC"/>
              <w:rPr>
                <w:sz w:val="12"/>
                <w:szCs w:val="12"/>
                <w:lang w:eastAsia="en-GB"/>
              </w:rPr>
            </w:pPr>
          </w:p>
        </w:tc>
        <w:tc>
          <w:tcPr>
            <w:tcW w:w="236" w:type="dxa"/>
          </w:tcPr>
          <w:p w14:paraId="4B60E176" w14:textId="77777777" w:rsidR="00753495" w:rsidRPr="00FC7496" w:rsidRDefault="00753495" w:rsidP="001D304D">
            <w:pPr>
              <w:pStyle w:val="TAC"/>
              <w:rPr>
                <w:sz w:val="12"/>
                <w:szCs w:val="12"/>
                <w:lang w:eastAsia="en-GB"/>
              </w:rPr>
            </w:pPr>
          </w:p>
        </w:tc>
        <w:tc>
          <w:tcPr>
            <w:tcW w:w="236" w:type="dxa"/>
          </w:tcPr>
          <w:p w14:paraId="5EB644A8" w14:textId="77777777" w:rsidR="00753495" w:rsidRPr="00FC7496" w:rsidRDefault="00753495" w:rsidP="001D304D">
            <w:pPr>
              <w:pStyle w:val="TAC"/>
              <w:rPr>
                <w:sz w:val="12"/>
                <w:szCs w:val="12"/>
                <w:lang w:eastAsia="en-GB"/>
              </w:rPr>
            </w:pPr>
          </w:p>
        </w:tc>
        <w:tc>
          <w:tcPr>
            <w:tcW w:w="236" w:type="dxa"/>
            <w:shd w:val="clear" w:color="auto" w:fill="00B050"/>
          </w:tcPr>
          <w:p w14:paraId="1174C43D" w14:textId="77777777" w:rsidR="00753495" w:rsidRPr="00FC7496" w:rsidRDefault="00753495" w:rsidP="001D304D">
            <w:pPr>
              <w:pStyle w:val="TAC"/>
              <w:rPr>
                <w:sz w:val="12"/>
                <w:szCs w:val="12"/>
                <w:lang w:eastAsia="en-GB"/>
              </w:rPr>
            </w:pPr>
          </w:p>
        </w:tc>
        <w:tc>
          <w:tcPr>
            <w:tcW w:w="236" w:type="dxa"/>
            <w:shd w:val="clear" w:color="auto" w:fill="92D050"/>
          </w:tcPr>
          <w:p w14:paraId="47991E85" w14:textId="77777777" w:rsidR="00753495" w:rsidRPr="00FC7496" w:rsidRDefault="00753495" w:rsidP="001D304D">
            <w:pPr>
              <w:pStyle w:val="TAC"/>
              <w:rPr>
                <w:sz w:val="12"/>
                <w:szCs w:val="12"/>
                <w:lang w:eastAsia="en-GB"/>
              </w:rPr>
            </w:pPr>
          </w:p>
        </w:tc>
        <w:tc>
          <w:tcPr>
            <w:tcW w:w="236" w:type="dxa"/>
          </w:tcPr>
          <w:p w14:paraId="58349D4C" w14:textId="77777777" w:rsidR="00753495" w:rsidRPr="00FC7496" w:rsidRDefault="00753495" w:rsidP="001D304D">
            <w:pPr>
              <w:pStyle w:val="TAC"/>
              <w:rPr>
                <w:sz w:val="12"/>
                <w:szCs w:val="12"/>
                <w:lang w:eastAsia="en-GB"/>
              </w:rPr>
            </w:pPr>
          </w:p>
        </w:tc>
        <w:tc>
          <w:tcPr>
            <w:tcW w:w="236" w:type="dxa"/>
          </w:tcPr>
          <w:p w14:paraId="7583434C" w14:textId="77777777" w:rsidR="00753495" w:rsidRPr="00FC7496" w:rsidRDefault="00753495" w:rsidP="001D304D">
            <w:pPr>
              <w:pStyle w:val="TAC"/>
              <w:rPr>
                <w:sz w:val="12"/>
                <w:szCs w:val="12"/>
                <w:lang w:eastAsia="en-GB"/>
              </w:rPr>
            </w:pPr>
          </w:p>
        </w:tc>
        <w:tc>
          <w:tcPr>
            <w:tcW w:w="236" w:type="dxa"/>
          </w:tcPr>
          <w:p w14:paraId="47B9C0E1" w14:textId="77777777" w:rsidR="00753495" w:rsidRPr="00FC7496" w:rsidRDefault="00753495" w:rsidP="001D304D">
            <w:pPr>
              <w:pStyle w:val="TAC"/>
              <w:rPr>
                <w:sz w:val="12"/>
                <w:szCs w:val="12"/>
                <w:lang w:eastAsia="en-GB"/>
              </w:rPr>
            </w:pPr>
          </w:p>
        </w:tc>
        <w:tc>
          <w:tcPr>
            <w:tcW w:w="236" w:type="dxa"/>
            <w:shd w:val="clear" w:color="auto" w:fill="7030A0"/>
          </w:tcPr>
          <w:p w14:paraId="3C2964C2" w14:textId="77777777" w:rsidR="00753495" w:rsidRPr="00FC7496" w:rsidRDefault="00753495" w:rsidP="001D304D">
            <w:pPr>
              <w:pStyle w:val="TAC"/>
              <w:rPr>
                <w:sz w:val="12"/>
                <w:szCs w:val="12"/>
                <w:lang w:eastAsia="en-GB"/>
              </w:rPr>
            </w:pPr>
          </w:p>
        </w:tc>
        <w:tc>
          <w:tcPr>
            <w:tcW w:w="236" w:type="dxa"/>
            <w:shd w:val="clear" w:color="auto" w:fill="FFC000"/>
          </w:tcPr>
          <w:p w14:paraId="1B0B4B55" w14:textId="77777777" w:rsidR="00753495" w:rsidRPr="00FC7496" w:rsidRDefault="00753495" w:rsidP="001D304D">
            <w:pPr>
              <w:pStyle w:val="TAC"/>
              <w:rPr>
                <w:sz w:val="12"/>
                <w:szCs w:val="12"/>
                <w:lang w:eastAsia="en-GB"/>
              </w:rPr>
            </w:pPr>
          </w:p>
        </w:tc>
        <w:tc>
          <w:tcPr>
            <w:tcW w:w="236" w:type="dxa"/>
          </w:tcPr>
          <w:p w14:paraId="1B55C217" w14:textId="77777777" w:rsidR="00753495" w:rsidRPr="00FC7496" w:rsidRDefault="00753495" w:rsidP="001D304D">
            <w:pPr>
              <w:pStyle w:val="TAC"/>
              <w:rPr>
                <w:sz w:val="12"/>
                <w:szCs w:val="12"/>
                <w:lang w:eastAsia="en-GB"/>
              </w:rPr>
            </w:pPr>
          </w:p>
        </w:tc>
        <w:tc>
          <w:tcPr>
            <w:tcW w:w="236" w:type="dxa"/>
          </w:tcPr>
          <w:p w14:paraId="4403A766" w14:textId="77777777" w:rsidR="00753495" w:rsidRPr="00FC7496" w:rsidRDefault="00753495" w:rsidP="001D304D">
            <w:pPr>
              <w:pStyle w:val="TAC"/>
              <w:rPr>
                <w:sz w:val="12"/>
                <w:szCs w:val="12"/>
                <w:lang w:eastAsia="en-GB"/>
              </w:rPr>
            </w:pPr>
          </w:p>
        </w:tc>
        <w:tc>
          <w:tcPr>
            <w:tcW w:w="236" w:type="dxa"/>
          </w:tcPr>
          <w:p w14:paraId="5B39D2FD" w14:textId="77777777" w:rsidR="00753495" w:rsidRPr="00FC7496" w:rsidRDefault="00753495" w:rsidP="001D304D">
            <w:pPr>
              <w:pStyle w:val="TAC"/>
              <w:rPr>
                <w:sz w:val="12"/>
                <w:szCs w:val="12"/>
                <w:lang w:eastAsia="en-GB"/>
              </w:rPr>
            </w:pPr>
          </w:p>
        </w:tc>
        <w:tc>
          <w:tcPr>
            <w:tcW w:w="236" w:type="dxa"/>
            <w:shd w:val="clear" w:color="auto" w:fill="auto"/>
          </w:tcPr>
          <w:p w14:paraId="54601311" w14:textId="77777777" w:rsidR="00753495" w:rsidRPr="00FC7496" w:rsidRDefault="00753495" w:rsidP="001D304D">
            <w:pPr>
              <w:pStyle w:val="TAC"/>
              <w:rPr>
                <w:sz w:val="12"/>
                <w:szCs w:val="12"/>
                <w:lang w:eastAsia="en-GB"/>
              </w:rPr>
            </w:pPr>
          </w:p>
        </w:tc>
        <w:tc>
          <w:tcPr>
            <w:tcW w:w="236" w:type="dxa"/>
            <w:shd w:val="clear" w:color="auto" w:fill="92D050"/>
          </w:tcPr>
          <w:p w14:paraId="04C8673E" w14:textId="77777777" w:rsidR="00753495" w:rsidRPr="00FC7496" w:rsidRDefault="00753495" w:rsidP="001D304D">
            <w:pPr>
              <w:pStyle w:val="TAC"/>
              <w:rPr>
                <w:sz w:val="12"/>
                <w:szCs w:val="12"/>
                <w:lang w:eastAsia="en-GB"/>
              </w:rPr>
            </w:pPr>
          </w:p>
        </w:tc>
        <w:tc>
          <w:tcPr>
            <w:tcW w:w="236" w:type="dxa"/>
          </w:tcPr>
          <w:p w14:paraId="172D76DD" w14:textId="77777777" w:rsidR="00753495" w:rsidRPr="00FC7496" w:rsidRDefault="00753495" w:rsidP="001D304D">
            <w:pPr>
              <w:pStyle w:val="TAC"/>
              <w:rPr>
                <w:sz w:val="12"/>
                <w:szCs w:val="12"/>
                <w:lang w:eastAsia="en-GB"/>
              </w:rPr>
            </w:pPr>
          </w:p>
        </w:tc>
        <w:tc>
          <w:tcPr>
            <w:tcW w:w="236" w:type="dxa"/>
          </w:tcPr>
          <w:p w14:paraId="4635BEBF" w14:textId="77777777" w:rsidR="00753495" w:rsidRPr="00FC7496" w:rsidRDefault="00753495" w:rsidP="001D304D">
            <w:pPr>
              <w:pStyle w:val="TAC"/>
              <w:rPr>
                <w:sz w:val="12"/>
                <w:szCs w:val="12"/>
                <w:lang w:eastAsia="en-GB"/>
              </w:rPr>
            </w:pPr>
          </w:p>
        </w:tc>
        <w:tc>
          <w:tcPr>
            <w:tcW w:w="236" w:type="dxa"/>
          </w:tcPr>
          <w:p w14:paraId="16E383A6" w14:textId="77777777" w:rsidR="00753495" w:rsidRPr="00FC7496" w:rsidRDefault="00753495" w:rsidP="001D304D">
            <w:pPr>
              <w:pStyle w:val="TAC"/>
              <w:rPr>
                <w:sz w:val="12"/>
                <w:szCs w:val="12"/>
                <w:lang w:eastAsia="en-GB"/>
              </w:rPr>
            </w:pPr>
          </w:p>
        </w:tc>
        <w:tc>
          <w:tcPr>
            <w:tcW w:w="236" w:type="dxa"/>
          </w:tcPr>
          <w:p w14:paraId="313E3E1D" w14:textId="77777777" w:rsidR="00753495" w:rsidRPr="00FC7496" w:rsidRDefault="00753495" w:rsidP="001D304D">
            <w:pPr>
              <w:pStyle w:val="TAC"/>
              <w:rPr>
                <w:sz w:val="12"/>
                <w:szCs w:val="12"/>
                <w:lang w:eastAsia="en-GB"/>
              </w:rPr>
            </w:pPr>
          </w:p>
        </w:tc>
      </w:tr>
      <w:tr w:rsidR="00753495" w:rsidRPr="00FC7496" w14:paraId="4F39F041" w14:textId="77777777" w:rsidTr="001D304D">
        <w:tc>
          <w:tcPr>
            <w:tcW w:w="683" w:type="dxa"/>
            <w:vMerge w:val="restart"/>
            <w:shd w:val="clear" w:color="auto" w:fill="CCC0D9"/>
            <w:vAlign w:val="center"/>
          </w:tcPr>
          <w:p w14:paraId="5B6883B2"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539125D2" w14:textId="77777777" w:rsidR="00753495" w:rsidRPr="00FC7496" w:rsidRDefault="00753495" w:rsidP="001D304D">
            <w:pPr>
              <w:pStyle w:val="TAC"/>
              <w:rPr>
                <w:sz w:val="12"/>
                <w:szCs w:val="12"/>
                <w:lang w:eastAsia="en-GB"/>
              </w:rPr>
            </w:pPr>
            <w:r w:rsidRPr="00FC7496">
              <w:rPr>
                <w:sz w:val="12"/>
                <w:szCs w:val="12"/>
                <w:lang w:eastAsia="en-GB"/>
              </w:rPr>
              <w:t>32</w:t>
            </w:r>
          </w:p>
        </w:tc>
        <w:tc>
          <w:tcPr>
            <w:tcW w:w="236" w:type="dxa"/>
            <w:shd w:val="clear" w:color="auto" w:fill="FFC000"/>
          </w:tcPr>
          <w:p w14:paraId="0264C12F" w14:textId="77777777" w:rsidR="00753495" w:rsidRPr="00FC7496" w:rsidRDefault="00753495" w:rsidP="001D304D">
            <w:pPr>
              <w:pStyle w:val="TAC"/>
              <w:rPr>
                <w:sz w:val="12"/>
                <w:szCs w:val="12"/>
                <w:lang w:eastAsia="en-GB"/>
              </w:rPr>
            </w:pPr>
          </w:p>
        </w:tc>
        <w:tc>
          <w:tcPr>
            <w:tcW w:w="236" w:type="dxa"/>
            <w:shd w:val="clear" w:color="auto" w:fill="CCC0D9"/>
          </w:tcPr>
          <w:p w14:paraId="6E53DE05" w14:textId="77777777" w:rsidR="00753495" w:rsidRPr="00FC7496" w:rsidRDefault="00753495" w:rsidP="001D304D">
            <w:pPr>
              <w:pStyle w:val="TAC"/>
              <w:rPr>
                <w:sz w:val="12"/>
                <w:szCs w:val="12"/>
                <w:lang w:eastAsia="en-GB"/>
              </w:rPr>
            </w:pPr>
          </w:p>
        </w:tc>
        <w:tc>
          <w:tcPr>
            <w:tcW w:w="236" w:type="dxa"/>
            <w:shd w:val="clear" w:color="auto" w:fill="CCC0D9"/>
          </w:tcPr>
          <w:p w14:paraId="22795DA2" w14:textId="77777777" w:rsidR="00753495" w:rsidRPr="00FC7496" w:rsidRDefault="00753495" w:rsidP="001D304D">
            <w:pPr>
              <w:pStyle w:val="TAC"/>
              <w:rPr>
                <w:sz w:val="12"/>
                <w:szCs w:val="12"/>
                <w:lang w:eastAsia="en-GB"/>
              </w:rPr>
            </w:pPr>
          </w:p>
        </w:tc>
        <w:tc>
          <w:tcPr>
            <w:tcW w:w="236" w:type="dxa"/>
            <w:shd w:val="clear" w:color="auto" w:fill="CCC0D9"/>
          </w:tcPr>
          <w:p w14:paraId="2509C4FA" w14:textId="77777777" w:rsidR="00753495" w:rsidRPr="00FC7496" w:rsidRDefault="00753495" w:rsidP="001D304D">
            <w:pPr>
              <w:pStyle w:val="TAC"/>
              <w:rPr>
                <w:sz w:val="12"/>
                <w:szCs w:val="12"/>
                <w:lang w:eastAsia="en-GB"/>
              </w:rPr>
            </w:pPr>
          </w:p>
        </w:tc>
        <w:tc>
          <w:tcPr>
            <w:tcW w:w="236" w:type="dxa"/>
            <w:shd w:val="clear" w:color="auto" w:fill="00B050"/>
          </w:tcPr>
          <w:p w14:paraId="02D67C59" w14:textId="77777777" w:rsidR="00753495" w:rsidRPr="00FC7496" w:rsidRDefault="00753495" w:rsidP="001D304D">
            <w:pPr>
              <w:pStyle w:val="TAC"/>
              <w:rPr>
                <w:sz w:val="12"/>
                <w:szCs w:val="12"/>
                <w:lang w:eastAsia="en-GB"/>
              </w:rPr>
            </w:pPr>
          </w:p>
        </w:tc>
        <w:tc>
          <w:tcPr>
            <w:tcW w:w="236" w:type="dxa"/>
            <w:shd w:val="clear" w:color="auto" w:fill="92D050"/>
          </w:tcPr>
          <w:p w14:paraId="796D076B" w14:textId="77777777" w:rsidR="00753495" w:rsidRPr="00FC7496" w:rsidRDefault="00753495" w:rsidP="001D304D">
            <w:pPr>
              <w:pStyle w:val="TAC"/>
              <w:rPr>
                <w:sz w:val="12"/>
                <w:szCs w:val="12"/>
                <w:lang w:eastAsia="en-GB"/>
              </w:rPr>
            </w:pPr>
          </w:p>
        </w:tc>
        <w:tc>
          <w:tcPr>
            <w:tcW w:w="236" w:type="dxa"/>
            <w:shd w:val="clear" w:color="auto" w:fill="CCC0D9"/>
          </w:tcPr>
          <w:p w14:paraId="66C290B4" w14:textId="77777777" w:rsidR="00753495" w:rsidRPr="00FC7496" w:rsidRDefault="00753495" w:rsidP="001D304D">
            <w:pPr>
              <w:pStyle w:val="TAC"/>
              <w:rPr>
                <w:sz w:val="12"/>
                <w:szCs w:val="12"/>
                <w:lang w:eastAsia="en-GB"/>
              </w:rPr>
            </w:pPr>
          </w:p>
        </w:tc>
        <w:tc>
          <w:tcPr>
            <w:tcW w:w="236" w:type="dxa"/>
            <w:shd w:val="clear" w:color="auto" w:fill="CCC0D9"/>
          </w:tcPr>
          <w:p w14:paraId="51362B79" w14:textId="77777777" w:rsidR="00753495" w:rsidRPr="00FC7496" w:rsidRDefault="00753495" w:rsidP="001D304D">
            <w:pPr>
              <w:pStyle w:val="TAC"/>
              <w:rPr>
                <w:sz w:val="12"/>
                <w:szCs w:val="12"/>
                <w:lang w:eastAsia="en-GB"/>
              </w:rPr>
            </w:pPr>
          </w:p>
        </w:tc>
        <w:tc>
          <w:tcPr>
            <w:tcW w:w="236" w:type="dxa"/>
            <w:shd w:val="clear" w:color="auto" w:fill="CCC0D9"/>
          </w:tcPr>
          <w:p w14:paraId="262E91E2" w14:textId="77777777" w:rsidR="00753495" w:rsidRPr="00FC7496" w:rsidRDefault="00753495" w:rsidP="001D304D">
            <w:pPr>
              <w:pStyle w:val="TAC"/>
              <w:rPr>
                <w:sz w:val="12"/>
                <w:szCs w:val="12"/>
                <w:lang w:eastAsia="en-GB"/>
              </w:rPr>
            </w:pPr>
          </w:p>
        </w:tc>
        <w:tc>
          <w:tcPr>
            <w:tcW w:w="236" w:type="dxa"/>
            <w:shd w:val="clear" w:color="auto" w:fill="7030A0"/>
          </w:tcPr>
          <w:p w14:paraId="639F452B" w14:textId="77777777" w:rsidR="00753495" w:rsidRPr="00FC7496" w:rsidRDefault="00753495" w:rsidP="001D304D">
            <w:pPr>
              <w:pStyle w:val="TAC"/>
              <w:rPr>
                <w:sz w:val="12"/>
                <w:szCs w:val="12"/>
                <w:lang w:eastAsia="en-GB"/>
              </w:rPr>
            </w:pPr>
          </w:p>
        </w:tc>
        <w:tc>
          <w:tcPr>
            <w:tcW w:w="236" w:type="dxa"/>
            <w:shd w:val="clear" w:color="auto" w:fill="FFC000"/>
          </w:tcPr>
          <w:p w14:paraId="702D7A0E" w14:textId="77777777" w:rsidR="00753495" w:rsidRPr="00FC7496" w:rsidRDefault="00753495" w:rsidP="001D304D">
            <w:pPr>
              <w:pStyle w:val="TAC"/>
              <w:rPr>
                <w:sz w:val="12"/>
                <w:szCs w:val="12"/>
                <w:lang w:eastAsia="en-GB"/>
              </w:rPr>
            </w:pPr>
          </w:p>
        </w:tc>
        <w:tc>
          <w:tcPr>
            <w:tcW w:w="236" w:type="dxa"/>
            <w:shd w:val="clear" w:color="auto" w:fill="CCC0D9"/>
          </w:tcPr>
          <w:p w14:paraId="1BB05975" w14:textId="77777777" w:rsidR="00753495" w:rsidRPr="00FC7496" w:rsidRDefault="00753495" w:rsidP="001D304D">
            <w:pPr>
              <w:pStyle w:val="TAC"/>
              <w:rPr>
                <w:sz w:val="12"/>
                <w:szCs w:val="12"/>
                <w:lang w:eastAsia="en-GB"/>
              </w:rPr>
            </w:pPr>
          </w:p>
        </w:tc>
        <w:tc>
          <w:tcPr>
            <w:tcW w:w="236" w:type="dxa"/>
            <w:shd w:val="clear" w:color="auto" w:fill="CCC0D9"/>
          </w:tcPr>
          <w:p w14:paraId="5764A668" w14:textId="77777777" w:rsidR="00753495" w:rsidRPr="00FC7496" w:rsidRDefault="00753495" w:rsidP="001D304D">
            <w:pPr>
              <w:pStyle w:val="TAC"/>
              <w:rPr>
                <w:sz w:val="12"/>
                <w:szCs w:val="12"/>
                <w:lang w:eastAsia="en-GB"/>
              </w:rPr>
            </w:pPr>
          </w:p>
        </w:tc>
        <w:tc>
          <w:tcPr>
            <w:tcW w:w="236" w:type="dxa"/>
            <w:shd w:val="clear" w:color="auto" w:fill="auto"/>
          </w:tcPr>
          <w:p w14:paraId="4B50D9DE" w14:textId="77777777" w:rsidR="00753495" w:rsidRPr="00FC7496" w:rsidRDefault="00753495" w:rsidP="001D304D">
            <w:pPr>
              <w:pStyle w:val="TAC"/>
              <w:rPr>
                <w:sz w:val="12"/>
                <w:szCs w:val="12"/>
                <w:lang w:eastAsia="en-GB"/>
              </w:rPr>
            </w:pPr>
          </w:p>
        </w:tc>
        <w:tc>
          <w:tcPr>
            <w:tcW w:w="236" w:type="dxa"/>
            <w:shd w:val="clear" w:color="auto" w:fill="auto"/>
          </w:tcPr>
          <w:p w14:paraId="77C2FDAD" w14:textId="77777777" w:rsidR="00753495" w:rsidRPr="00FC7496" w:rsidRDefault="00753495" w:rsidP="001D304D">
            <w:pPr>
              <w:pStyle w:val="TAC"/>
              <w:rPr>
                <w:sz w:val="12"/>
                <w:szCs w:val="12"/>
                <w:lang w:eastAsia="en-GB"/>
              </w:rPr>
            </w:pPr>
          </w:p>
        </w:tc>
        <w:tc>
          <w:tcPr>
            <w:tcW w:w="236" w:type="dxa"/>
            <w:shd w:val="clear" w:color="auto" w:fill="92D050"/>
          </w:tcPr>
          <w:p w14:paraId="0E8AC27F" w14:textId="77777777" w:rsidR="00753495" w:rsidRPr="00FC7496" w:rsidRDefault="00753495" w:rsidP="001D304D">
            <w:pPr>
              <w:pStyle w:val="TAC"/>
              <w:rPr>
                <w:sz w:val="12"/>
                <w:szCs w:val="12"/>
                <w:lang w:eastAsia="en-GB"/>
              </w:rPr>
            </w:pPr>
          </w:p>
        </w:tc>
        <w:tc>
          <w:tcPr>
            <w:tcW w:w="236" w:type="dxa"/>
          </w:tcPr>
          <w:p w14:paraId="7C54444C" w14:textId="77777777" w:rsidR="00753495" w:rsidRPr="00FC7496" w:rsidRDefault="00753495" w:rsidP="001D304D">
            <w:pPr>
              <w:pStyle w:val="TAC"/>
              <w:rPr>
                <w:sz w:val="12"/>
                <w:szCs w:val="12"/>
                <w:lang w:eastAsia="en-GB"/>
              </w:rPr>
            </w:pPr>
          </w:p>
        </w:tc>
        <w:tc>
          <w:tcPr>
            <w:tcW w:w="236" w:type="dxa"/>
          </w:tcPr>
          <w:p w14:paraId="47CD005C" w14:textId="77777777" w:rsidR="00753495" w:rsidRPr="00FC7496" w:rsidRDefault="00753495" w:rsidP="001D304D">
            <w:pPr>
              <w:pStyle w:val="TAC"/>
              <w:rPr>
                <w:sz w:val="12"/>
                <w:szCs w:val="12"/>
                <w:lang w:eastAsia="en-GB"/>
              </w:rPr>
            </w:pPr>
          </w:p>
        </w:tc>
        <w:tc>
          <w:tcPr>
            <w:tcW w:w="236" w:type="dxa"/>
          </w:tcPr>
          <w:p w14:paraId="1E93A0DE" w14:textId="77777777" w:rsidR="00753495" w:rsidRPr="00FC7496" w:rsidRDefault="00753495" w:rsidP="001D304D">
            <w:pPr>
              <w:pStyle w:val="TAC"/>
              <w:rPr>
                <w:sz w:val="12"/>
                <w:szCs w:val="12"/>
                <w:lang w:eastAsia="en-GB"/>
              </w:rPr>
            </w:pPr>
          </w:p>
        </w:tc>
        <w:tc>
          <w:tcPr>
            <w:tcW w:w="236" w:type="dxa"/>
          </w:tcPr>
          <w:p w14:paraId="208F1727" w14:textId="77777777" w:rsidR="00753495" w:rsidRPr="00FC7496" w:rsidRDefault="00753495" w:rsidP="001D304D">
            <w:pPr>
              <w:pStyle w:val="TAC"/>
              <w:rPr>
                <w:sz w:val="12"/>
                <w:szCs w:val="12"/>
                <w:lang w:eastAsia="en-GB"/>
              </w:rPr>
            </w:pPr>
          </w:p>
        </w:tc>
        <w:tc>
          <w:tcPr>
            <w:tcW w:w="236" w:type="dxa"/>
            <w:shd w:val="clear" w:color="auto" w:fill="FFC000"/>
          </w:tcPr>
          <w:p w14:paraId="2C77F6FB" w14:textId="77777777" w:rsidR="00753495" w:rsidRPr="00FC7496" w:rsidRDefault="00753495" w:rsidP="001D304D">
            <w:pPr>
              <w:pStyle w:val="TAC"/>
              <w:rPr>
                <w:sz w:val="12"/>
                <w:szCs w:val="12"/>
                <w:lang w:eastAsia="en-GB"/>
              </w:rPr>
            </w:pPr>
          </w:p>
        </w:tc>
        <w:tc>
          <w:tcPr>
            <w:tcW w:w="236" w:type="dxa"/>
          </w:tcPr>
          <w:p w14:paraId="114ABD6C" w14:textId="77777777" w:rsidR="00753495" w:rsidRPr="00FC7496" w:rsidRDefault="00753495" w:rsidP="001D304D">
            <w:pPr>
              <w:pStyle w:val="TAC"/>
              <w:rPr>
                <w:sz w:val="12"/>
                <w:szCs w:val="12"/>
                <w:lang w:eastAsia="en-GB"/>
              </w:rPr>
            </w:pPr>
          </w:p>
        </w:tc>
        <w:tc>
          <w:tcPr>
            <w:tcW w:w="236" w:type="dxa"/>
          </w:tcPr>
          <w:p w14:paraId="7B51A196" w14:textId="77777777" w:rsidR="00753495" w:rsidRPr="00FC7496" w:rsidRDefault="00753495" w:rsidP="001D304D">
            <w:pPr>
              <w:pStyle w:val="TAC"/>
              <w:rPr>
                <w:sz w:val="12"/>
                <w:szCs w:val="12"/>
                <w:lang w:eastAsia="en-GB"/>
              </w:rPr>
            </w:pPr>
          </w:p>
        </w:tc>
        <w:tc>
          <w:tcPr>
            <w:tcW w:w="236" w:type="dxa"/>
          </w:tcPr>
          <w:p w14:paraId="05B0F108" w14:textId="77777777" w:rsidR="00753495" w:rsidRPr="00FC7496" w:rsidRDefault="00753495" w:rsidP="001D304D">
            <w:pPr>
              <w:pStyle w:val="TAC"/>
              <w:rPr>
                <w:sz w:val="12"/>
                <w:szCs w:val="12"/>
                <w:lang w:eastAsia="en-GB"/>
              </w:rPr>
            </w:pPr>
          </w:p>
        </w:tc>
        <w:tc>
          <w:tcPr>
            <w:tcW w:w="236" w:type="dxa"/>
            <w:shd w:val="clear" w:color="auto" w:fill="00B050"/>
          </w:tcPr>
          <w:p w14:paraId="701B64FE" w14:textId="77777777" w:rsidR="00753495" w:rsidRPr="00FC7496" w:rsidRDefault="00753495" w:rsidP="001D304D">
            <w:pPr>
              <w:pStyle w:val="TAC"/>
              <w:rPr>
                <w:sz w:val="12"/>
                <w:szCs w:val="12"/>
                <w:lang w:eastAsia="en-GB"/>
              </w:rPr>
            </w:pPr>
          </w:p>
        </w:tc>
        <w:tc>
          <w:tcPr>
            <w:tcW w:w="236" w:type="dxa"/>
            <w:shd w:val="clear" w:color="auto" w:fill="92D050"/>
          </w:tcPr>
          <w:p w14:paraId="65FE611A" w14:textId="77777777" w:rsidR="00753495" w:rsidRPr="00FC7496" w:rsidRDefault="00753495" w:rsidP="001D304D">
            <w:pPr>
              <w:pStyle w:val="TAC"/>
              <w:rPr>
                <w:sz w:val="12"/>
                <w:szCs w:val="12"/>
                <w:lang w:eastAsia="en-GB"/>
              </w:rPr>
            </w:pPr>
          </w:p>
        </w:tc>
        <w:tc>
          <w:tcPr>
            <w:tcW w:w="236" w:type="dxa"/>
          </w:tcPr>
          <w:p w14:paraId="6AE013F6" w14:textId="77777777" w:rsidR="00753495" w:rsidRPr="00FC7496" w:rsidRDefault="00753495" w:rsidP="001D304D">
            <w:pPr>
              <w:pStyle w:val="TAC"/>
              <w:rPr>
                <w:sz w:val="12"/>
                <w:szCs w:val="12"/>
                <w:lang w:eastAsia="en-GB"/>
              </w:rPr>
            </w:pPr>
          </w:p>
        </w:tc>
        <w:tc>
          <w:tcPr>
            <w:tcW w:w="236" w:type="dxa"/>
          </w:tcPr>
          <w:p w14:paraId="316AA553" w14:textId="77777777" w:rsidR="00753495" w:rsidRPr="00FC7496" w:rsidRDefault="00753495" w:rsidP="001D304D">
            <w:pPr>
              <w:pStyle w:val="TAC"/>
              <w:rPr>
                <w:sz w:val="12"/>
                <w:szCs w:val="12"/>
                <w:lang w:eastAsia="en-GB"/>
              </w:rPr>
            </w:pPr>
          </w:p>
        </w:tc>
        <w:tc>
          <w:tcPr>
            <w:tcW w:w="236" w:type="dxa"/>
          </w:tcPr>
          <w:p w14:paraId="63553CCA" w14:textId="77777777" w:rsidR="00753495" w:rsidRPr="00FC7496" w:rsidRDefault="00753495" w:rsidP="001D304D">
            <w:pPr>
              <w:pStyle w:val="TAC"/>
              <w:rPr>
                <w:sz w:val="12"/>
                <w:szCs w:val="12"/>
                <w:lang w:eastAsia="en-GB"/>
              </w:rPr>
            </w:pPr>
          </w:p>
        </w:tc>
        <w:tc>
          <w:tcPr>
            <w:tcW w:w="236" w:type="dxa"/>
            <w:shd w:val="clear" w:color="auto" w:fill="7030A0"/>
          </w:tcPr>
          <w:p w14:paraId="5809F0D7" w14:textId="77777777" w:rsidR="00753495" w:rsidRPr="00FC7496" w:rsidRDefault="00753495" w:rsidP="001D304D">
            <w:pPr>
              <w:pStyle w:val="TAC"/>
              <w:rPr>
                <w:sz w:val="12"/>
                <w:szCs w:val="12"/>
                <w:lang w:eastAsia="en-GB"/>
              </w:rPr>
            </w:pPr>
          </w:p>
        </w:tc>
        <w:tc>
          <w:tcPr>
            <w:tcW w:w="236" w:type="dxa"/>
            <w:shd w:val="clear" w:color="auto" w:fill="FFC000"/>
          </w:tcPr>
          <w:p w14:paraId="106951AF" w14:textId="77777777" w:rsidR="00753495" w:rsidRPr="00FC7496" w:rsidRDefault="00753495" w:rsidP="001D304D">
            <w:pPr>
              <w:pStyle w:val="TAC"/>
              <w:rPr>
                <w:sz w:val="12"/>
                <w:szCs w:val="12"/>
                <w:lang w:eastAsia="en-GB"/>
              </w:rPr>
            </w:pPr>
          </w:p>
        </w:tc>
        <w:tc>
          <w:tcPr>
            <w:tcW w:w="236" w:type="dxa"/>
          </w:tcPr>
          <w:p w14:paraId="336F576E" w14:textId="77777777" w:rsidR="00753495" w:rsidRPr="00FC7496" w:rsidRDefault="00753495" w:rsidP="001D304D">
            <w:pPr>
              <w:pStyle w:val="TAC"/>
              <w:rPr>
                <w:sz w:val="12"/>
                <w:szCs w:val="12"/>
                <w:lang w:eastAsia="en-GB"/>
              </w:rPr>
            </w:pPr>
          </w:p>
        </w:tc>
        <w:tc>
          <w:tcPr>
            <w:tcW w:w="236" w:type="dxa"/>
          </w:tcPr>
          <w:p w14:paraId="5179DAEC" w14:textId="77777777" w:rsidR="00753495" w:rsidRPr="00FC7496" w:rsidRDefault="00753495" w:rsidP="001D304D">
            <w:pPr>
              <w:pStyle w:val="TAC"/>
              <w:rPr>
                <w:sz w:val="12"/>
                <w:szCs w:val="12"/>
                <w:lang w:eastAsia="en-GB"/>
              </w:rPr>
            </w:pPr>
          </w:p>
        </w:tc>
        <w:tc>
          <w:tcPr>
            <w:tcW w:w="236" w:type="dxa"/>
          </w:tcPr>
          <w:p w14:paraId="4AD05FE8" w14:textId="77777777" w:rsidR="00753495" w:rsidRPr="00FC7496" w:rsidRDefault="00753495" w:rsidP="001D304D">
            <w:pPr>
              <w:pStyle w:val="TAC"/>
              <w:rPr>
                <w:sz w:val="12"/>
                <w:szCs w:val="12"/>
                <w:lang w:eastAsia="en-GB"/>
              </w:rPr>
            </w:pPr>
          </w:p>
        </w:tc>
        <w:tc>
          <w:tcPr>
            <w:tcW w:w="236" w:type="dxa"/>
            <w:shd w:val="clear" w:color="auto" w:fill="auto"/>
          </w:tcPr>
          <w:p w14:paraId="36FC2EC2" w14:textId="77777777" w:rsidR="00753495" w:rsidRPr="00FC7496" w:rsidRDefault="00753495" w:rsidP="001D304D">
            <w:pPr>
              <w:pStyle w:val="TAC"/>
              <w:rPr>
                <w:sz w:val="12"/>
                <w:szCs w:val="12"/>
                <w:lang w:eastAsia="en-GB"/>
              </w:rPr>
            </w:pPr>
          </w:p>
        </w:tc>
        <w:tc>
          <w:tcPr>
            <w:tcW w:w="236" w:type="dxa"/>
            <w:shd w:val="clear" w:color="auto" w:fill="92D050"/>
          </w:tcPr>
          <w:p w14:paraId="039A9C66" w14:textId="77777777" w:rsidR="00753495" w:rsidRPr="00FC7496" w:rsidRDefault="00753495" w:rsidP="001D304D">
            <w:pPr>
              <w:pStyle w:val="TAC"/>
              <w:rPr>
                <w:sz w:val="12"/>
                <w:szCs w:val="12"/>
                <w:lang w:eastAsia="en-GB"/>
              </w:rPr>
            </w:pPr>
          </w:p>
        </w:tc>
        <w:tc>
          <w:tcPr>
            <w:tcW w:w="236" w:type="dxa"/>
          </w:tcPr>
          <w:p w14:paraId="5D6EB950" w14:textId="77777777" w:rsidR="00753495" w:rsidRPr="00FC7496" w:rsidRDefault="00753495" w:rsidP="001D304D">
            <w:pPr>
              <w:pStyle w:val="TAC"/>
              <w:rPr>
                <w:sz w:val="12"/>
                <w:szCs w:val="12"/>
                <w:lang w:eastAsia="en-GB"/>
              </w:rPr>
            </w:pPr>
          </w:p>
        </w:tc>
        <w:tc>
          <w:tcPr>
            <w:tcW w:w="236" w:type="dxa"/>
          </w:tcPr>
          <w:p w14:paraId="7BC81E1B" w14:textId="77777777" w:rsidR="00753495" w:rsidRPr="00FC7496" w:rsidRDefault="00753495" w:rsidP="001D304D">
            <w:pPr>
              <w:pStyle w:val="TAC"/>
              <w:rPr>
                <w:sz w:val="12"/>
                <w:szCs w:val="12"/>
                <w:lang w:eastAsia="en-GB"/>
              </w:rPr>
            </w:pPr>
          </w:p>
        </w:tc>
        <w:tc>
          <w:tcPr>
            <w:tcW w:w="236" w:type="dxa"/>
          </w:tcPr>
          <w:p w14:paraId="4737EF2A" w14:textId="77777777" w:rsidR="00753495" w:rsidRPr="00FC7496" w:rsidRDefault="00753495" w:rsidP="001D304D">
            <w:pPr>
              <w:pStyle w:val="TAC"/>
              <w:rPr>
                <w:sz w:val="12"/>
                <w:szCs w:val="12"/>
                <w:lang w:eastAsia="en-GB"/>
              </w:rPr>
            </w:pPr>
          </w:p>
        </w:tc>
        <w:tc>
          <w:tcPr>
            <w:tcW w:w="236" w:type="dxa"/>
          </w:tcPr>
          <w:p w14:paraId="47DEF3C0" w14:textId="77777777" w:rsidR="00753495" w:rsidRPr="00FC7496" w:rsidRDefault="00753495" w:rsidP="001D304D">
            <w:pPr>
              <w:pStyle w:val="TAC"/>
              <w:rPr>
                <w:sz w:val="12"/>
                <w:szCs w:val="12"/>
                <w:lang w:eastAsia="en-GB"/>
              </w:rPr>
            </w:pPr>
          </w:p>
        </w:tc>
      </w:tr>
      <w:tr w:rsidR="00753495" w:rsidRPr="00FC7496" w14:paraId="19053097" w14:textId="77777777" w:rsidTr="001D304D">
        <w:tc>
          <w:tcPr>
            <w:tcW w:w="683" w:type="dxa"/>
            <w:vMerge/>
            <w:shd w:val="clear" w:color="auto" w:fill="CCC0D9"/>
            <w:vAlign w:val="center"/>
          </w:tcPr>
          <w:p w14:paraId="7CC2CFD7" w14:textId="77777777" w:rsidR="00753495" w:rsidRPr="00FC7496" w:rsidRDefault="00753495" w:rsidP="001D304D">
            <w:pPr>
              <w:pStyle w:val="TAC"/>
              <w:rPr>
                <w:sz w:val="12"/>
                <w:szCs w:val="12"/>
                <w:lang w:eastAsia="en-GB"/>
              </w:rPr>
            </w:pPr>
          </w:p>
        </w:tc>
        <w:tc>
          <w:tcPr>
            <w:tcW w:w="452" w:type="dxa"/>
          </w:tcPr>
          <w:p w14:paraId="58AC7054" w14:textId="77777777" w:rsidR="00753495" w:rsidRPr="00FC7496" w:rsidRDefault="00753495" w:rsidP="001D304D">
            <w:pPr>
              <w:pStyle w:val="TAC"/>
              <w:rPr>
                <w:sz w:val="12"/>
                <w:szCs w:val="12"/>
                <w:lang w:eastAsia="en-GB"/>
              </w:rPr>
            </w:pPr>
            <w:r w:rsidRPr="00FC7496">
              <w:rPr>
                <w:sz w:val="12"/>
                <w:szCs w:val="12"/>
                <w:lang w:eastAsia="en-GB"/>
              </w:rPr>
              <w:t>36</w:t>
            </w:r>
          </w:p>
        </w:tc>
        <w:tc>
          <w:tcPr>
            <w:tcW w:w="236" w:type="dxa"/>
            <w:shd w:val="clear" w:color="auto" w:fill="FFC000"/>
          </w:tcPr>
          <w:p w14:paraId="6A5E1EDB" w14:textId="77777777" w:rsidR="00753495" w:rsidRPr="00FC7496" w:rsidRDefault="00753495" w:rsidP="001D304D">
            <w:pPr>
              <w:pStyle w:val="TAC"/>
              <w:rPr>
                <w:sz w:val="12"/>
                <w:szCs w:val="12"/>
                <w:lang w:eastAsia="en-GB"/>
              </w:rPr>
            </w:pPr>
          </w:p>
        </w:tc>
        <w:tc>
          <w:tcPr>
            <w:tcW w:w="236" w:type="dxa"/>
            <w:shd w:val="clear" w:color="auto" w:fill="auto"/>
          </w:tcPr>
          <w:p w14:paraId="37D29751" w14:textId="77777777" w:rsidR="00753495" w:rsidRPr="00FC7496" w:rsidRDefault="00753495" w:rsidP="001D304D">
            <w:pPr>
              <w:pStyle w:val="TAC"/>
              <w:rPr>
                <w:sz w:val="12"/>
                <w:szCs w:val="12"/>
                <w:lang w:eastAsia="en-GB"/>
              </w:rPr>
            </w:pPr>
          </w:p>
        </w:tc>
        <w:tc>
          <w:tcPr>
            <w:tcW w:w="236" w:type="dxa"/>
            <w:shd w:val="clear" w:color="auto" w:fill="auto"/>
          </w:tcPr>
          <w:p w14:paraId="2503DD83" w14:textId="77777777" w:rsidR="00753495" w:rsidRPr="00FC7496" w:rsidRDefault="00753495" w:rsidP="001D304D">
            <w:pPr>
              <w:pStyle w:val="TAC"/>
              <w:rPr>
                <w:sz w:val="12"/>
                <w:szCs w:val="12"/>
                <w:lang w:eastAsia="en-GB"/>
              </w:rPr>
            </w:pPr>
          </w:p>
        </w:tc>
        <w:tc>
          <w:tcPr>
            <w:tcW w:w="236" w:type="dxa"/>
            <w:shd w:val="clear" w:color="auto" w:fill="auto"/>
          </w:tcPr>
          <w:p w14:paraId="2055B153" w14:textId="77777777" w:rsidR="00753495" w:rsidRPr="00FC7496" w:rsidRDefault="00753495" w:rsidP="001D304D">
            <w:pPr>
              <w:pStyle w:val="TAC"/>
              <w:rPr>
                <w:sz w:val="12"/>
                <w:szCs w:val="12"/>
                <w:lang w:eastAsia="en-GB"/>
              </w:rPr>
            </w:pPr>
          </w:p>
        </w:tc>
        <w:tc>
          <w:tcPr>
            <w:tcW w:w="236" w:type="dxa"/>
            <w:shd w:val="clear" w:color="auto" w:fill="00B050"/>
          </w:tcPr>
          <w:p w14:paraId="1280829D" w14:textId="77777777" w:rsidR="00753495" w:rsidRPr="00FC7496" w:rsidRDefault="00753495" w:rsidP="001D304D">
            <w:pPr>
              <w:pStyle w:val="TAC"/>
              <w:rPr>
                <w:sz w:val="12"/>
                <w:szCs w:val="12"/>
                <w:lang w:eastAsia="en-GB"/>
              </w:rPr>
            </w:pPr>
          </w:p>
        </w:tc>
        <w:tc>
          <w:tcPr>
            <w:tcW w:w="236" w:type="dxa"/>
            <w:shd w:val="clear" w:color="auto" w:fill="92D050"/>
          </w:tcPr>
          <w:p w14:paraId="671F831F" w14:textId="77777777" w:rsidR="00753495" w:rsidRPr="00FC7496" w:rsidRDefault="00753495" w:rsidP="001D304D">
            <w:pPr>
              <w:pStyle w:val="TAC"/>
              <w:rPr>
                <w:sz w:val="12"/>
                <w:szCs w:val="12"/>
                <w:lang w:eastAsia="en-GB"/>
              </w:rPr>
            </w:pPr>
          </w:p>
        </w:tc>
        <w:tc>
          <w:tcPr>
            <w:tcW w:w="236" w:type="dxa"/>
            <w:shd w:val="clear" w:color="auto" w:fill="auto"/>
          </w:tcPr>
          <w:p w14:paraId="3EF61E0B" w14:textId="77777777" w:rsidR="00753495" w:rsidRPr="00FC7496" w:rsidRDefault="00753495" w:rsidP="001D304D">
            <w:pPr>
              <w:pStyle w:val="TAC"/>
              <w:rPr>
                <w:sz w:val="12"/>
                <w:szCs w:val="12"/>
                <w:lang w:eastAsia="en-GB"/>
              </w:rPr>
            </w:pPr>
          </w:p>
        </w:tc>
        <w:tc>
          <w:tcPr>
            <w:tcW w:w="236" w:type="dxa"/>
            <w:shd w:val="clear" w:color="auto" w:fill="auto"/>
          </w:tcPr>
          <w:p w14:paraId="02EB676A" w14:textId="77777777" w:rsidR="00753495" w:rsidRPr="00FC7496" w:rsidRDefault="00753495" w:rsidP="001D304D">
            <w:pPr>
              <w:pStyle w:val="TAC"/>
              <w:rPr>
                <w:sz w:val="12"/>
                <w:szCs w:val="12"/>
                <w:lang w:eastAsia="en-GB"/>
              </w:rPr>
            </w:pPr>
          </w:p>
        </w:tc>
        <w:tc>
          <w:tcPr>
            <w:tcW w:w="236" w:type="dxa"/>
            <w:shd w:val="clear" w:color="auto" w:fill="auto"/>
          </w:tcPr>
          <w:p w14:paraId="1BEAF1B3" w14:textId="77777777" w:rsidR="00753495" w:rsidRPr="00FC7496" w:rsidRDefault="00753495" w:rsidP="001D304D">
            <w:pPr>
              <w:pStyle w:val="TAC"/>
              <w:rPr>
                <w:sz w:val="12"/>
                <w:szCs w:val="12"/>
                <w:lang w:eastAsia="en-GB"/>
              </w:rPr>
            </w:pPr>
          </w:p>
        </w:tc>
        <w:tc>
          <w:tcPr>
            <w:tcW w:w="236" w:type="dxa"/>
            <w:shd w:val="clear" w:color="auto" w:fill="7030A0"/>
          </w:tcPr>
          <w:p w14:paraId="1F472F9B" w14:textId="77777777" w:rsidR="00753495" w:rsidRPr="00FC7496" w:rsidRDefault="00753495" w:rsidP="001D304D">
            <w:pPr>
              <w:pStyle w:val="TAC"/>
              <w:rPr>
                <w:sz w:val="12"/>
                <w:szCs w:val="12"/>
                <w:lang w:eastAsia="en-GB"/>
              </w:rPr>
            </w:pPr>
          </w:p>
        </w:tc>
        <w:tc>
          <w:tcPr>
            <w:tcW w:w="236" w:type="dxa"/>
            <w:shd w:val="clear" w:color="auto" w:fill="FFC000"/>
          </w:tcPr>
          <w:p w14:paraId="08FA140B" w14:textId="77777777" w:rsidR="00753495" w:rsidRPr="00FC7496" w:rsidRDefault="00753495" w:rsidP="001D304D">
            <w:pPr>
              <w:pStyle w:val="TAC"/>
              <w:rPr>
                <w:sz w:val="12"/>
                <w:szCs w:val="12"/>
                <w:lang w:eastAsia="en-GB"/>
              </w:rPr>
            </w:pPr>
          </w:p>
        </w:tc>
        <w:tc>
          <w:tcPr>
            <w:tcW w:w="236" w:type="dxa"/>
            <w:shd w:val="clear" w:color="auto" w:fill="auto"/>
          </w:tcPr>
          <w:p w14:paraId="7CDFAF74" w14:textId="77777777" w:rsidR="00753495" w:rsidRPr="00FC7496" w:rsidRDefault="00753495" w:rsidP="001D304D">
            <w:pPr>
              <w:pStyle w:val="TAC"/>
              <w:rPr>
                <w:sz w:val="12"/>
                <w:szCs w:val="12"/>
                <w:lang w:eastAsia="en-GB"/>
              </w:rPr>
            </w:pPr>
          </w:p>
        </w:tc>
        <w:tc>
          <w:tcPr>
            <w:tcW w:w="236" w:type="dxa"/>
            <w:shd w:val="clear" w:color="auto" w:fill="auto"/>
          </w:tcPr>
          <w:p w14:paraId="2C5ADD98" w14:textId="77777777" w:rsidR="00753495" w:rsidRPr="00FC7496" w:rsidRDefault="00753495" w:rsidP="001D304D">
            <w:pPr>
              <w:pStyle w:val="TAC"/>
              <w:rPr>
                <w:sz w:val="12"/>
                <w:szCs w:val="12"/>
                <w:lang w:eastAsia="en-GB"/>
              </w:rPr>
            </w:pPr>
          </w:p>
        </w:tc>
        <w:tc>
          <w:tcPr>
            <w:tcW w:w="236" w:type="dxa"/>
            <w:shd w:val="clear" w:color="auto" w:fill="auto"/>
          </w:tcPr>
          <w:p w14:paraId="34F3CBCA" w14:textId="77777777" w:rsidR="00753495" w:rsidRPr="00FC7496" w:rsidRDefault="00753495" w:rsidP="001D304D">
            <w:pPr>
              <w:pStyle w:val="TAC"/>
              <w:rPr>
                <w:sz w:val="12"/>
                <w:szCs w:val="12"/>
                <w:lang w:eastAsia="en-GB"/>
              </w:rPr>
            </w:pPr>
          </w:p>
        </w:tc>
        <w:tc>
          <w:tcPr>
            <w:tcW w:w="236" w:type="dxa"/>
            <w:shd w:val="clear" w:color="auto" w:fill="auto"/>
          </w:tcPr>
          <w:p w14:paraId="07DDC75F" w14:textId="77777777" w:rsidR="00753495" w:rsidRPr="00FC7496" w:rsidRDefault="00753495" w:rsidP="001D304D">
            <w:pPr>
              <w:pStyle w:val="TAC"/>
              <w:rPr>
                <w:sz w:val="12"/>
                <w:szCs w:val="12"/>
                <w:lang w:eastAsia="en-GB"/>
              </w:rPr>
            </w:pPr>
          </w:p>
        </w:tc>
        <w:tc>
          <w:tcPr>
            <w:tcW w:w="236" w:type="dxa"/>
            <w:shd w:val="clear" w:color="auto" w:fill="92D050"/>
          </w:tcPr>
          <w:p w14:paraId="623649D2" w14:textId="77777777" w:rsidR="00753495" w:rsidRPr="00FC7496" w:rsidRDefault="00753495" w:rsidP="001D304D">
            <w:pPr>
              <w:pStyle w:val="TAC"/>
              <w:rPr>
                <w:sz w:val="12"/>
                <w:szCs w:val="12"/>
                <w:lang w:eastAsia="en-GB"/>
              </w:rPr>
            </w:pPr>
          </w:p>
        </w:tc>
        <w:tc>
          <w:tcPr>
            <w:tcW w:w="236" w:type="dxa"/>
          </w:tcPr>
          <w:p w14:paraId="57BAF3F9" w14:textId="77777777" w:rsidR="00753495" w:rsidRPr="00FC7496" w:rsidRDefault="00753495" w:rsidP="001D304D">
            <w:pPr>
              <w:pStyle w:val="TAC"/>
              <w:rPr>
                <w:sz w:val="12"/>
                <w:szCs w:val="12"/>
                <w:lang w:eastAsia="en-GB"/>
              </w:rPr>
            </w:pPr>
          </w:p>
        </w:tc>
        <w:tc>
          <w:tcPr>
            <w:tcW w:w="236" w:type="dxa"/>
          </w:tcPr>
          <w:p w14:paraId="3A2E8CDF" w14:textId="77777777" w:rsidR="00753495" w:rsidRPr="00FC7496" w:rsidRDefault="00753495" w:rsidP="001D304D">
            <w:pPr>
              <w:pStyle w:val="TAC"/>
              <w:rPr>
                <w:sz w:val="12"/>
                <w:szCs w:val="12"/>
                <w:lang w:eastAsia="en-GB"/>
              </w:rPr>
            </w:pPr>
          </w:p>
        </w:tc>
        <w:tc>
          <w:tcPr>
            <w:tcW w:w="236" w:type="dxa"/>
          </w:tcPr>
          <w:p w14:paraId="26DF12B1" w14:textId="77777777" w:rsidR="00753495" w:rsidRPr="00FC7496" w:rsidRDefault="00753495" w:rsidP="001D304D">
            <w:pPr>
              <w:pStyle w:val="TAC"/>
              <w:rPr>
                <w:sz w:val="12"/>
                <w:szCs w:val="12"/>
                <w:lang w:eastAsia="en-GB"/>
              </w:rPr>
            </w:pPr>
          </w:p>
        </w:tc>
        <w:tc>
          <w:tcPr>
            <w:tcW w:w="236" w:type="dxa"/>
          </w:tcPr>
          <w:p w14:paraId="56DCD54F" w14:textId="77777777" w:rsidR="00753495" w:rsidRPr="00FC7496" w:rsidRDefault="00753495" w:rsidP="001D304D">
            <w:pPr>
              <w:pStyle w:val="TAC"/>
              <w:rPr>
                <w:sz w:val="12"/>
                <w:szCs w:val="12"/>
                <w:lang w:eastAsia="en-GB"/>
              </w:rPr>
            </w:pPr>
          </w:p>
        </w:tc>
        <w:tc>
          <w:tcPr>
            <w:tcW w:w="236" w:type="dxa"/>
            <w:shd w:val="clear" w:color="auto" w:fill="FFC000"/>
          </w:tcPr>
          <w:p w14:paraId="70F01CB3" w14:textId="77777777" w:rsidR="00753495" w:rsidRPr="00FC7496" w:rsidRDefault="00753495" w:rsidP="001D304D">
            <w:pPr>
              <w:pStyle w:val="TAC"/>
              <w:rPr>
                <w:sz w:val="12"/>
                <w:szCs w:val="12"/>
                <w:lang w:eastAsia="en-GB"/>
              </w:rPr>
            </w:pPr>
          </w:p>
        </w:tc>
        <w:tc>
          <w:tcPr>
            <w:tcW w:w="236" w:type="dxa"/>
          </w:tcPr>
          <w:p w14:paraId="4689F989" w14:textId="77777777" w:rsidR="00753495" w:rsidRPr="00FC7496" w:rsidRDefault="00753495" w:rsidP="001D304D">
            <w:pPr>
              <w:pStyle w:val="TAC"/>
              <w:rPr>
                <w:sz w:val="12"/>
                <w:szCs w:val="12"/>
                <w:lang w:eastAsia="en-GB"/>
              </w:rPr>
            </w:pPr>
          </w:p>
        </w:tc>
        <w:tc>
          <w:tcPr>
            <w:tcW w:w="236" w:type="dxa"/>
          </w:tcPr>
          <w:p w14:paraId="3636D603" w14:textId="77777777" w:rsidR="00753495" w:rsidRPr="00FC7496" w:rsidRDefault="00753495" w:rsidP="001D304D">
            <w:pPr>
              <w:pStyle w:val="TAC"/>
              <w:rPr>
                <w:sz w:val="12"/>
                <w:szCs w:val="12"/>
                <w:lang w:eastAsia="en-GB"/>
              </w:rPr>
            </w:pPr>
          </w:p>
        </w:tc>
        <w:tc>
          <w:tcPr>
            <w:tcW w:w="236" w:type="dxa"/>
          </w:tcPr>
          <w:p w14:paraId="70BCF160" w14:textId="77777777" w:rsidR="00753495" w:rsidRPr="00FC7496" w:rsidRDefault="00753495" w:rsidP="001D304D">
            <w:pPr>
              <w:pStyle w:val="TAC"/>
              <w:rPr>
                <w:sz w:val="12"/>
                <w:szCs w:val="12"/>
                <w:lang w:eastAsia="en-GB"/>
              </w:rPr>
            </w:pPr>
          </w:p>
        </w:tc>
        <w:tc>
          <w:tcPr>
            <w:tcW w:w="236" w:type="dxa"/>
            <w:shd w:val="clear" w:color="auto" w:fill="00B050"/>
          </w:tcPr>
          <w:p w14:paraId="1B84EA3C" w14:textId="77777777" w:rsidR="00753495" w:rsidRPr="00FC7496" w:rsidRDefault="00753495" w:rsidP="001D304D">
            <w:pPr>
              <w:pStyle w:val="TAC"/>
              <w:rPr>
                <w:sz w:val="12"/>
                <w:szCs w:val="12"/>
                <w:lang w:eastAsia="en-GB"/>
              </w:rPr>
            </w:pPr>
          </w:p>
        </w:tc>
        <w:tc>
          <w:tcPr>
            <w:tcW w:w="236" w:type="dxa"/>
            <w:shd w:val="clear" w:color="auto" w:fill="92D050"/>
          </w:tcPr>
          <w:p w14:paraId="551ACB19" w14:textId="77777777" w:rsidR="00753495" w:rsidRPr="00FC7496" w:rsidRDefault="00753495" w:rsidP="001D304D">
            <w:pPr>
              <w:pStyle w:val="TAC"/>
              <w:rPr>
                <w:sz w:val="12"/>
                <w:szCs w:val="12"/>
                <w:lang w:eastAsia="en-GB"/>
              </w:rPr>
            </w:pPr>
          </w:p>
        </w:tc>
        <w:tc>
          <w:tcPr>
            <w:tcW w:w="236" w:type="dxa"/>
          </w:tcPr>
          <w:p w14:paraId="7FEE6CF9" w14:textId="77777777" w:rsidR="00753495" w:rsidRPr="00FC7496" w:rsidRDefault="00753495" w:rsidP="001D304D">
            <w:pPr>
              <w:pStyle w:val="TAC"/>
              <w:rPr>
                <w:sz w:val="12"/>
                <w:szCs w:val="12"/>
                <w:lang w:eastAsia="en-GB"/>
              </w:rPr>
            </w:pPr>
          </w:p>
        </w:tc>
        <w:tc>
          <w:tcPr>
            <w:tcW w:w="236" w:type="dxa"/>
          </w:tcPr>
          <w:p w14:paraId="78D78610" w14:textId="77777777" w:rsidR="00753495" w:rsidRPr="00FC7496" w:rsidRDefault="00753495" w:rsidP="001D304D">
            <w:pPr>
              <w:pStyle w:val="TAC"/>
              <w:rPr>
                <w:sz w:val="12"/>
                <w:szCs w:val="12"/>
                <w:lang w:eastAsia="en-GB"/>
              </w:rPr>
            </w:pPr>
          </w:p>
        </w:tc>
        <w:tc>
          <w:tcPr>
            <w:tcW w:w="236" w:type="dxa"/>
          </w:tcPr>
          <w:p w14:paraId="7F3F0C85" w14:textId="77777777" w:rsidR="00753495" w:rsidRPr="00FC7496" w:rsidRDefault="00753495" w:rsidP="001D304D">
            <w:pPr>
              <w:pStyle w:val="TAC"/>
              <w:rPr>
                <w:sz w:val="12"/>
                <w:szCs w:val="12"/>
                <w:lang w:eastAsia="en-GB"/>
              </w:rPr>
            </w:pPr>
          </w:p>
        </w:tc>
        <w:tc>
          <w:tcPr>
            <w:tcW w:w="236" w:type="dxa"/>
            <w:shd w:val="clear" w:color="auto" w:fill="7030A0"/>
          </w:tcPr>
          <w:p w14:paraId="30D03C22" w14:textId="77777777" w:rsidR="00753495" w:rsidRPr="00FC7496" w:rsidRDefault="00753495" w:rsidP="001D304D">
            <w:pPr>
              <w:pStyle w:val="TAC"/>
              <w:rPr>
                <w:sz w:val="12"/>
                <w:szCs w:val="12"/>
                <w:lang w:eastAsia="en-GB"/>
              </w:rPr>
            </w:pPr>
          </w:p>
        </w:tc>
        <w:tc>
          <w:tcPr>
            <w:tcW w:w="236" w:type="dxa"/>
            <w:shd w:val="clear" w:color="auto" w:fill="FFC000"/>
          </w:tcPr>
          <w:p w14:paraId="3F9FBAE5" w14:textId="77777777" w:rsidR="00753495" w:rsidRPr="00FC7496" w:rsidRDefault="00753495" w:rsidP="001D304D">
            <w:pPr>
              <w:pStyle w:val="TAC"/>
              <w:rPr>
                <w:sz w:val="12"/>
                <w:szCs w:val="12"/>
                <w:lang w:eastAsia="en-GB"/>
              </w:rPr>
            </w:pPr>
          </w:p>
        </w:tc>
        <w:tc>
          <w:tcPr>
            <w:tcW w:w="236" w:type="dxa"/>
          </w:tcPr>
          <w:p w14:paraId="6DD1B529" w14:textId="77777777" w:rsidR="00753495" w:rsidRPr="00FC7496" w:rsidRDefault="00753495" w:rsidP="001D304D">
            <w:pPr>
              <w:pStyle w:val="TAC"/>
              <w:rPr>
                <w:sz w:val="12"/>
                <w:szCs w:val="12"/>
                <w:lang w:eastAsia="en-GB"/>
              </w:rPr>
            </w:pPr>
          </w:p>
        </w:tc>
        <w:tc>
          <w:tcPr>
            <w:tcW w:w="236" w:type="dxa"/>
          </w:tcPr>
          <w:p w14:paraId="211FDB29" w14:textId="77777777" w:rsidR="00753495" w:rsidRPr="00FC7496" w:rsidRDefault="00753495" w:rsidP="001D304D">
            <w:pPr>
              <w:pStyle w:val="TAC"/>
              <w:rPr>
                <w:sz w:val="12"/>
                <w:szCs w:val="12"/>
                <w:lang w:eastAsia="en-GB"/>
              </w:rPr>
            </w:pPr>
          </w:p>
        </w:tc>
        <w:tc>
          <w:tcPr>
            <w:tcW w:w="236" w:type="dxa"/>
          </w:tcPr>
          <w:p w14:paraId="5E2771B5" w14:textId="77777777" w:rsidR="00753495" w:rsidRPr="00FC7496" w:rsidRDefault="00753495" w:rsidP="001D304D">
            <w:pPr>
              <w:pStyle w:val="TAC"/>
              <w:rPr>
                <w:sz w:val="12"/>
                <w:szCs w:val="12"/>
                <w:lang w:eastAsia="en-GB"/>
              </w:rPr>
            </w:pPr>
          </w:p>
        </w:tc>
        <w:tc>
          <w:tcPr>
            <w:tcW w:w="236" w:type="dxa"/>
            <w:shd w:val="clear" w:color="auto" w:fill="auto"/>
          </w:tcPr>
          <w:p w14:paraId="2A422757" w14:textId="77777777" w:rsidR="00753495" w:rsidRPr="00FC7496" w:rsidRDefault="00753495" w:rsidP="001D304D">
            <w:pPr>
              <w:pStyle w:val="TAC"/>
              <w:rPr>
                <w:sz w:val="12"/>
                <w:szCs w:val="12"/>
                <w:lang w:eastAsia="en-GB"/>
              </w:rPr>
            </w:pPr>
          </w:p>
        </w:tc>
        <w:tc>
          <w:tcPr>
            <w:tcW w:w="236" w:type="dxa"/>
            <w:shd w:val="clear" w:color="auto" w:fill="92D050"/>
          </w:tcPr>
          <w:p w14:paraId="46EBEE60" w14:textId="77777777" w:rsidR="00753495" w:rsidRPr="00FC7496" w:rsidRDefault="00753495" w:rsidP="001D304D">
            <w:pPr>
              <w:pStyle w:val="TAC"/>
              <w:rPr>
                <w:sz w:val="12"/>
                <w:szCs w:val="12"/>
                <w:lang w:eastAsia="en-GB"/>
              </w:rPr>
            </w:pPr>
          </w:p>
        </w:tc>
        <w:tc>
          <w:tcPr>
            <w:tcW w:w="236" w:type="dxa"/>
          </w:tcPr>
          <w:p w14:paraId="6424B46F" w14:textId="77777777" w:rsidR="00753495" w:rsidRPr="00FC7496" w:rsidRDefault="00753495" w:rsidP="001D304D">
            <w:pPr>
              <w:pStyle w:val="TAC"/>
              <w:rPr>
                <w:sz w:val="12"/>
                <w:szCs w:val="12"/>
                <w:lang w:eastAsia="en-GB"/>
              </w:rPr>
            </w:pPr>
          </w:p>
        </w:tc>
        <w:tc>
          <w:tcPr>
            <w:tcW w:w="236" w:type="dxa"/>
          </w:tcPr>
          <w:p w14:paraId="6F2B052D" w14:textId="77777777" w:rsidR="00753495" w:rsidRPr="00FC7496" w:rsidRDefault="00753495" w:rsidP="001D304D">
            <w:pPr>
              <w:pStyle w:val="TAC"/>
              <w:rPr>
                <w:sz w:val="12"/>
                <w:szCs w:val="12"/>
                <w:lang w:eastAsia="en-GB"/>
              </w:rPr>
            </w:pPr>
          </w:p>
        </w:tc>
        <w:tc>
          <w:tcPr>
            <w:tcW w:w="236" w:type="dxa"/>
          </w:tcPr>
          <w:p w14:paraId="60727D0B" w14:textId="77777777" w:rsidR="00753495" w:rsidRPr="00FC7496" w:rsidRDefault="00753495" w:rsidP="001D304D">
            <w:pPr>
              <w:pStyle w:val="TAC"/>
              <w:rPr>
                <w:sz w:val="12"/>
                <w:szCs w:val="12"/>
                <w:lang w:eastAsia="en-GB"/>
              </w:rPr>
            </w:pPr>
          </w:p>
        </w:tc>
        <w:tc>
          <w:tcPr>
            <w:tcW w:w="236" w:type="dxa"/>
          </w:tcPr>
          <w:p w14:paraId="2333E5D7" w14:textId="77777777" w:rsidR="00753495" w:rsidRPr="00FC7496" w:rsidRDefault="00753495" w:rsidP="001D304D">
            <w:pPr>
              <w:pStyle w:val="TAC"/>
              <w:rPr>
                <w:sz w:val="12"/>
                <w:szCs w:val="12"/>
                <w:lang w:eastAsia="en-GB"/>
              </w:rPr>
            </w:pPr>
          </w:p>
        </w:tc>
      </w:tr>
      <w:tr w:rsidR="00753495" w:rsidRPr="00FC7496" w14:paraId="75F57167" w14:textId="77777777" w:rsidTr="001D304D">
        <w:tc>
          <w:tcPr>
            <w:tcW w:w="683" w:type="dxa"/>
            <w:vMerge/>
            <w:shd w:val="clear" w:color="auto" w:fill="CCC0D9"/>
            <w:vAlign w:val="center"/>
          </w:tcPr>
          <w:p w14:paraId="7725CF45" w14:textId="77777777" w:rsidR="00753495" w:rsidRPr="00FC7496" w:rsidRDefault="00753495" w:rsidP="001D304D">
            <w:pPr>
              <w:pStyle w:val="TAC"/>
              <w:rPr>
                <w:sz w:val="12"/>
                <w:szCs w:val="12"/>
                <w:lang w:eastAsia="en-GB"/>
              </w:rPr>
            </w:pPr>
          </w:p>
        </w:tc>
        <w:tc>
          <w:tcPr>
            <w:tcW w:w="452" w:type="dxa"/>
          </w:tcPr>
          <w:p w14:paraId="008D6FAC" w14:textId="77777777" w:rsidR="00753495" w:rsidRPr="00FC7496" w:rsidRDefault="00753495" w:rsidP="001D304D">
            <w:pPr>
              <w:pStyle w:val="TAC"/>
              <w:rPr>
                <w:sz w:val="12"/>
                <w:szCs w:val="12"/>
                <w:lang w:eastAsia="en-GB"/>
              </w:rPr>
            </w:pPr>
            <w:r w:rsidRPr="00FC7496">
              <w:rPr>
                <w:sz w:val="12"/>
                <w:szCs w:val="12"/>
                <w:lang w:eastAsia="en-GB"/>
              </w:rPr>
              <w:t>40</w:t>
            </w:r>
          </w:p>
        </w:tc>
        <w:tc>
          <w:tcPr>
            <w:tcW w:w="236" w:type="dxa"/>
            <w:shd w:val="clear" w:color="auto" w:fill="FFC000"/>
          </w:tcPr>
          <w:p w14:paraId="4D01D8A6" w14:textId="77777777" w:rsidR="00753495" w:rsidRPr="00FC7496" w:rsidRDefault="00753495" w:rsidP="001D304D">
            <w:pPr>
              <w:pStyle w:val="TAC"/>
              <w:rPr>
                <w:sz w:val="12"/>
                <w:szCs w:val="12"/>
                <w:lang w:eastAsia="en-GB"/>
              </w:rPr>
            </w:pPr>
          </w:p>
        </w:tc>
        <w:tc>
          <w:tcPr>
            <w:tcW w:w="236" w:type="dxa"/>
          </w:tcPr>
          <w:p w14:paraId="5AE136DD" w14:textId="77777777" w:rsidR="00753495" w:rsidRPr="00FC7496" w:rsidRDefault="00753495" w:rsidP="001D304D">
            <w:pPr>
              <w:pStyle w:val="TAC"/>
              <w:rPr>
                <w:sz w:val="12"/>
                <w:szCs w:val="12"/>
                <w:lang w:eastAsia="en-GB"/>
              </w:rPr>
            </w:pPr>
          </w:p>
        </w:tc>
        <w:tc>
          <w:tcPr>
            <w:tcW w:w="236" w:type="dxa"/>
          </w:tcPr>
          <w:p w14:paraId="0D02AA6F" w14:textId="77777777" w:rsidR="00753495" w:rsidRPr="00FC7496" w:rsidRDefault="00753495" w:rsidP="001D304D">
            <w:pPr>
              <w:pStyle w:val="TAC"/>
              <w:rPr>
                <w:sz w:val="12"/>
                <w:szCs w:val="12"/>
                <w:lang w:eastAsia="en-GB"/>
              </w:rPr>
            </w:pPr>
          </w:p>
        </w:tc>
        <w:tc>
          <w:tcPr>
            <w:tcW w:w="236" w:type="dxa"/>
          </w:tcPr>
          <w:p w14:paraId="3A511840" w14:textId="77777777" w:rsidR="00753495" w:rsidRPr="00FC7496" w:rsidRDefault="00753495" w:rsidP="001D304D">
            <w:pPr>
              <w:pStyle w:val="TAC"/>
              <w:rPr>
                <w:sz w:val="12"/>
                <w:szCs w:val="12"/>
                <w:lang w:eastAsia="en-GB"/>
              </w:rPr>
            </w:pPr>
          </w:p>
        </w:tc>
        <w:tc>
          <w:tcPr>
            <w:tcW w:w="236" w:type="dxa"/>
            <w:shd w:val="clear" w:color="auto" w:fill="00B050"/>
          </w:tcPr>
          <w:p w14:paraId="541C245E" w14:textId="77777777" w:rsidR="00753495" w:rsidRPr="00FC7496" w:rsidRDefault="00753495" w:rsidP="001D304D">
            <w:pPr>
              <w:pStyle w:val="TAC"/>
              <w:rPr>
                <w:sz w:val="12"/>
                <w:szCs w:val="12"/>
                <w:lang w:eastAsia="en-GB"/>
              </w:rPr>
            </w:pPr>
          </w:p>
        </w:tc>
        <w:tc>
          <w:tcPr>
            <w:tcW w:w="236" w:type="dxa"/>
            <w:shd w:val="clear" w:color="auto" w:fill="92D050"/>
          </w:tcPr>
          <w:p w14:paraId="56AC112C" w14:textId="77777777" w:rsidR="00753495" w:rsidRPr="00FC7496" w:rsidRDefault="00753495" w:rsidP="001D304D">
            <w:pPr>
              <w:pStyle w:val="TAC"/>
              <w:rPr>
                <w:sz w:val="12"/>
                <w:szCs w:val="12"/>
                <w:lang w:eastAsia="en-GB"/>
              </w:rPr>
            </w:pPr>
          </w:p>
        </w:tc>
        <w:tc>
          <w:tcPr>
            <w:tcW w:w="236" w:type="dxa"/>
          </w:tcPr>
          <w:p w14:paraId="221BBBD3" w14:textId="77777777" w:rsidR="00753495" w:rsidRPr="00FC7496" w:rsidRDefault="00753495" w:rsidP="001D304D">
            <w:pPr>
              <w:pStyle w:val="TAC"/>
              <w:rPr>
                <w:sz w:val="12"/>
                <w:szCs w:val="12"/>
                <w:lang w:eastAsia="en-GB"/>
              </w:rPr>
            </w:pPr>
          </w:p>
        </w:tc>
        <w:tc>
          <w:tcPr>
            <w:tcW w:w="236" w:type="dxa"/>
          </w:tcPr>
          <w:p w14:paraId="1D014447" w14:textId="77777777" w:rsidR="00753495" w:rsidRPr="00FC7496" w:rsidRDefault="00753495" w:rsidP="001D304D">
            <w:pPr>
              <w:pStyle w:val="TAC"/>
              <w:rPr>
                <w:sz w:val="12"/>
                <w:szCs w:val="12"/>
                <w:lang w:eastAsia="en-GB"/>
              </w:rPr>
            </w:pPr>
          </w:p>
        </w:tc>
        <w:tc>
          <w:tcPr>
            <w:tcW w:w="236" w:type="dxa"/>
          </w:tcPr>
          <w:p w14:paraId="54A51B3A" w14:textId="77777777" w:rsidR="00753495" w:rsidRPr="00FC7496" w:rsidRDefault="00753495" w:rsidP="001D304D">
            <w:pPr>
              <w:pStyle w:val="TAC"/>
              <w:rPr>
                <w:sz w:val="12"/>
                <w:szCs w:val="12"/>
                <w:lang w:eastAsia="en-GB"/>
              </w:rPr>
            </w:pPr>
          </w:p>
        </w:tc>
        <w:tc>
          <w:tcPr>
            <w:tcW w:w="236" w:type="dxa"/>
            <w:shd w:val="clear" w:color="auto" w:fill="7030A0"/>
          </w:tcPr>
          <w:p w14:paraId="5D126C31" w14:textId="77777777" w:rsidR="00753495" w:rsidRPr="00FC7496" w:rsidRDefault="00753495" w:rsidP="001D304D">
            <w:pPr>
              <w:pStyle w:val="TAC"/>
              <w:rPr>
                <w:sz w:val="12"/>
                <w:szCs w:val="12"/>
                <w:lang w:eastAsia="en-GB"/>
              </w:rPr>
            </w:pPr>
          </w:p>
        </w:tc>
        <w:tc>
          <w:tcPr>
            <w:tcW w:w="236" w:type="dxa"/>
            <w:shd w:val="clear" w:color="auto" w:fill="FFC000"/>
          </w:tcPr>
          <w:p w14:paraId="26CD71C3" w14:textId="77777777" w:rsidR="00753495" w:rsidRPr="00FC7496" w:rsidRDefault="00753495" w:rsidP="001D304D">
            <w:pPr>
              <w:pStyle w:val="TAC"/>
              <w:rPr>
                <w:sz w:val="12"/>
                <w:szCs w:val="12"/>
                <w:lang w:eastAsia="en-GB"/>
              </w:rPr>
            </w:pPr>
          </w:p>
        </w:tc>
        <w:tc>
          <w:tcPr>
            <w:tcW w:w="236" w:type="dxa"/>
          </w:tcPr>
          <w:p w14:paraId="32921723" w14:textId="77777777" w:rsidR="00753495" w:rsidRPr="00FC7496" w:rsidRDefault="00753495" w:rsidP="001D304D">
            <w:pPr>
              <w:pStyle w:val="TAC"/>
              <w:rPr>
                <w:sz w:val="12"/>
                <w:szCs w:val="12"/>
                <w:lang w:eastAsia="en-GB"/>
              </w:rPr>
            </w:pPr>
          </w:p>
        </w:tc>
        <w:tc>
          <w:tcPr>
            <w:tcW w:w="236" w:type="dxa"/>
          </w:tcPr>
          <w:p w14:paraId="298E76A1" w14:textId="77777777" w:rsidR="00753495" w:rsidRPr="00FC7496" w:rsidRDefault="00753495" w:rsidP="001D304D">
            <w:pPr>
              <w:pStyle w:val="TAC"/>
              <w:rPr>
                <w:sz w:val="12"/>
                <w:szCs w:val="12"/>
                <w:lang w:eastAsia="en-GB"/>
              </w:rPr>
            </w:pPr>
          </w:p>
        </w:tc>
        <w:tc>
          <w:tcPr>
            <w:tcW w:w="236" w:type="dxa"/>
          </w:tcPr>
          <w:p w14:paraId="5969BAF4" w14:textId="77777777" w:rsidR="00753495" w:rsidRPr="00FC7496" w:rsidRDefault="00753495" w:rsidP="001D304D">
            <w:pPr>
              <w:pStyle w:val="TAC"/>
              <w:rPr>
                <w:sz w:val="12"/>
                <w:szCs w:val="12"/>
                <w:lang w:eastAsia="en-GB"/>
              </w:rPr>
            </w:pPr>
          </w:p>
        </w:tc>
        <w:tc>
          <w:tcPr>
            <w:tcW w:w="236" w:type="dxa"/>
            <w:shd w:val="clear" w:color="auto" w:fill="auto"/>
          </w:tcPr>
          <w:p w14:paraId="483612E2" w14:textId="77777777" w:rsidR="00753495" w:rsidRPr="00FC7496" w:rsidRDefault="00753495" w:rsidP="001D304D">
            <w:pPr>
              <w:pStyle w:val="TAC"/>
              <w:rPr>
                <w:sz w:val="12"/>
                <w:szCs w:val="12"/>
                <w:lang w:eastAsia="en-GB"/>
              </w:rPr>
            </w:pPr>
          </w:p>
        </w:tc>
        <w:tc>
          <w:tcPr>
            <w:tcW w:w="236" w:type="dxa"/>
            <w:shd w:val="clear" w:color="auto" w:fill="92D050"/>
          </w:tcPr>
          <w:p w14:paraId="5D7F45AF" w14:textId="77777777" w:rsidR="00753495" w:rsidRPr="00FC7496" w:rsidRDefault="00753495" w:rsidP="001D304D">
            <w:pPr>
              <w:pStyle w:val="TAC"/>
              <w:rPr>
                <w:sz w:val="12"/>
                <w:szCs w:val="12"/>
                <w:lang w:eastAsia="en-GB"/>
              </w:rPr>
            </w:pPr>
          </w:p>
        </w:tc>
        <w:tc>
          <w:tcPr>
            <w:tcW w:w="236" w:type="dxa"/>
          </w:tcPr>
          <w:p w14:paraId="76A145C1" w14:textId="77777777" w:rsidR="00753495" w:rsidRPr="00FC7496" w:rsidRDefault="00753495" w:rsidP="001D304D">
            <w:pPr>
              <w:pStyle w:val="TAC"/>
              <w:rPr>
                <w:sz w:val="12"/>
                <w:szCs w:val="12"/>
                <w:lang w:eastAsia="en-GB"/>
              </w:rPr>
            </w:pPr>
          </w:p>
        </w:tc>
        <w:tc>
          <w:tcPr>
            <w:tcW w:w="236" w:type="dxa"/>
          </w:tcPr>
          <w:p w14:paraId="23FDEEA2" w14:textId="77777777" w:rsidR="00753495" w:rsidRPr="00FC7496" w:rsidRDefault="00753495" w:rsidP="001D304D">
            <w:pPr>
              <w:pStyle w:val="TAC"/>
              <w:rPr>
                <w:sz w:val="12"/>
                <w:szCs w:val="12"/>
                <w:lang w:eastAsia="en-GB"/>
              </w:rPr>
            </w:pPr>
          </w:p>
        </w:tc>
        <w:tc>
          <w:tcPr>
            <w:tcW w:w="236" w:type="dxa"/>
          </w:tcPr>
          <w:p w14:paraId="5FB87785" w14:textId="77777777" w:rsidR="00753495" w:rsidRPr="00FC7496" w:rsidRDefault="00753495" w:rsidP="001D304D">
            <w:pPr>
              <w:pStyle w:val="TAC"/>
              <w:rPr>
                <w:sz w:val="12"/>
                <w:szCs w:val="12"/>
                <w:lang w:eastAsia="en-GB"/>
              </w:rPr>
            </w:pPr>
          </w:p>
        </w:tc>
        <w:tc>
          <w:tcPr>
            <w:tcW w:w="236" w:type="dxa"/>
          </w:tcPr>
          <w:p w14:paraId="42CE0BC6" w14:textId="77777777" w:rsidR="00753495" w:rsidRPr="00FC7496" w:rsidRDefault="00753495" w:rsidP="001D304D">
            <w:pPr>
              <w:pStyle w:val="TAC"/>
              <w:rPr>
                <w:sz w:val="12"/>
                <w:szCs w:val="12"/>
                <w:lang w:eastAsia="en-GB"/>
              </w:rPr>
            </w:pPr>
          </w:p>
        </w:tc>
        <w:tc>
          <w:tcPr>
            <w:tcW w:w="236" w:type="dxa"/>
            <w:shd w:val="clear" w:color="auto" w:fill="FFC000"/>
          </w:tcPr>
          <w:p w14:paraId="75A67854" w14:textId="77777777" w:rsidR="00753495" w:rsidRPr="00FC7496" w:rsidRDefault="00753495" w:rsidP="001D304D">
            <w:pPr>
              <w:pStyle w:val="TAC"/>
              <w:rPr>
                <w:sz w:val="12"/>
                <w:szCs w:val="12"/>
                <w:lang w:eastAsia="en-GB"/>
              </w:rPr>
            </w:pPr>
          </w:p>
        </w:tc>
        <w:tc>
          <w:tcPr>
            <w:tcW w:w="236" w:type="dxa"/>
          </w:tcPr>
          <w:p w14:paraId="0E6320B6" w14:textId="77777777" w:rsidR="00753495" w:rsidRPr="00FC7496" w:rsidRDefault="00753495" w:rsidP="001D304D">
            <w:pPr>
              <w:pStyle w:val="TAC"/>
              <w:rPr>
                <w:sz w:val="12"/>
                <w:szCs w:val="12"/>
                <w:lang w:eastAsia="en-GB"/>
              </w:rPr>
            </w:pPr>
          </w:p>
        </w:tc>
        <w:tc>
          <w:tcPr>
            <w:tcW w:w="236" w:type="dxa"/>
          </w:tcPr>
          <w:p w14:paraId="0BEA92B4" w14:textId="77777777" w:rsidR="00753495" w:rsidRPr="00FC7496" w:rsidRDefault="00753495" w:rsidP="001D304D">
            <w:pPr>
              <w:pStyle w:val="TAC"/>
              <w:rPr>
                <w:sz w:val="12"/>
                <w:szCs w:val="12"/>
                <w:lang w:eastAsia="en-GB"/>
              </w:rPr>
            </w:pPr>
          </w:p>
        </w:tc>
        <w:tc>
          <w:tcPr>
            <w:tcW w:w="236" w:type="dxa"/>
          </w:tcPr>
          <w:p w14:paraId="410AB9CA" w14:textId="77777777" w:rsidR="00753495" w:rsidRPr="00FC7496" w:rsidRDefault="00753495" w:rsidP="001D304D">
            <w:pPr>
              <w:pStyle w:val="TAC"/>
              <w:rPr>
                <w:sz w:val="12"/>
                <w:szCs w:val="12"/>
                <w:lang w:eastAsia="en-GB"/>
              </w:rPr>
            </w:pPr>
          </w:p>
        </w:tc>
        <w:tc>
          <w:tcPr>
            <w:tcW w:w="236" w:type="dxa"/>
            <w:shd w:val="clear" w:color="auto" w:fill="00B050"/>
          </w:tcPr>
          <w:p w14:paraId="53864F47" w14:textId="77777777" w:rsidR="00753495" w:rsidRPr="00FC7496" w:rsidRDefault="00753495" w:rsidP="001D304D">
            <w:pPr>
              <w:pStyle w:val="TAC"/>
              <w:rPr>
                <w:sz w:val="12"/>
                <w:szCs w:val="12"/>
                <w:lang w:eastAsia="en-GB"/>
              </w:rPr>
            </w:pPr>
          </w:p>
        </w:tc>
        <w:tc>
          <w:tcPr>
            <w:tcW w:w="236" w:type="dxa"/>
            <w:shd w:val="clear" w:color="auto" w:fill="92D050"/>
          </w:tcPr>
          <w:p w14:paraId="629C28EA" w14:textId="77777777" w:rsidR="00753495" w:rsidRPr="00FC7496" w:rsidRDefault="00753495" w:rsidP="001D304D">
            <w:pPr>
              <w:pStyle w:val="TAC"/>
              <w:rPr>
                <w:sz w:val="12"/>
                <w:szCs w:val="12"/>
                <w:lang w:eastAsia="en-GB"/>
              </w:rPr>
            </w:pPr>
          </w:p>
        </w:tc>
        <w:tc>
          <w:tcPr>
            <w:tcW w:w="236" w:type="dxa"/>
          </w:tcPr>
          <w:p w14:paraId="1BDA75D9" w14:textId="77777777" w:rsidR="00753495" w:rsidRPr="00FC7496" w:rsidRDefault="00753495" w:rsidP="001D304D">
            <w:pPr>
              <w:pStyle w:val="TAC"/>
              <w:rPr>
                <w:sz w:val="12"/>
                <w:szCs w:val="12"/>
                <w:lang w:eastAsia="en-GB"/>
              </w:rPr>
            </w:pPr>
          </w:p>
        </w:tc>
        <w:tc>
          <w:tcPr>
            <w:tcW w:w="236" w:type="dxa"/>
          </w:tcPr>
          <w:p w14:paraId="26E7BB55" w14:textId="77777777" w:rsidR="00753495" w:rsidRPr="00FC7496" w:rsidRDefault="00753495" w:rsidP="001D304D">
            <w:pPr>
              <w:pStyle w:val="TAC"/>
              <w:rPr>
                <w:sz w:val="12"/>
                <w:szCs w:val="12"/>
                <w:lang w:eastAsia="en-GB"/>
              </w:rPr>
            </w:pPr>
          </w:p>
        </w:tc>
        <w:tc>
          <w:tcPr>
            <w:tcW w:w="236" w:type="dxa"/>
          </w:tcPr>
          <w:p w14:paraId="230A79E2" w14:textId="77777777" w:rsidR="00753495" w:rsidRPr="00FC7496" w:rsidRDefault="00753495" w:rsidP="001D304D">
            <w:pPr>
              <w:pStyle w:val="TAC"/>
              <w:rPr>
                <w:sz w:val="12"/>
                <w:szCs w:val="12"/>
                <w:lang w:eastAsia="en-GB"/>
              </w:rPr>
            </w:pPr>
          </w:p>
        </w:tc>
        <w:tc>
          <w:tcPr>
            <w:tcW w:w="236" w:type="dxa"/>
            <w:shd w:val="clear" w:color="auto" w:fill="7030A0"/>
          </w:tcPr>
          <w:p w14:paraId="63F289F2" w14:textId="77777777" w:rsidR="00753495" w:rsidRPr="00FC7496" w:rsidRDefault="00753495" w:rsidP="001D304D">
            <w:pPr>
              <w:pStyle w:val="TAC"/>
              <w:rPr>
                <w:sz w:val="12"/>
                <w:szCs w:val="12"/>
                <w:lang w:eastAsia="en-GB"/>
              </w:rPr>
            </w:pPr>
          </w:p>
        </w:tc>
        <w:tc>
          <w:tcPr>
            <w:tcW w:w="236" w:type="dxa"/>
            <w:shd w:val="clear" w:color="auto" w:fill="FFC000"/>
          </w:tcPr>
          <w:p w14:paraId="6AA3079E" w14:textId="77777777" w:rsidR="00753495" w:rsidRPr="00FC7496" w:rsidRDefault="00753495" w:rsidP="001D304D">
            <w:pPr>
              <w:pStyle w:val="TAC"/>
              <w:rPr>
                <w:sz w:val="12"/>
                <w:szCs w:val="12"/>
                <w:lang w:eastAsia="en-GB"/>
              </w:rPr>
            </w:pPr>
          </w:p>
        </w:tc>
        <w:tc>
          <w:tcPr>
            <w:tcW w:w="236" w:type="dxa"/>
          </w:tcPr>
          <w:p w14:paraId="0B681829" w14:textId="77777777" w:rsidR="00753495" w:rsidRPr="00FC7496" w:rsidRDefault="00753495" w:rsidP="001D304D">
            <w:pPr>
              <w:pStyle w:val="TAC"/>
              <w:rPr>
                <w:sz w:val="12"/>
                <w:szCs w:val="12"/>
                <w:lang w:eastAsia="en-GB"/>
              </w:rPr>
            </w:pPr>
          </w:p>
        </w:tc>
        <w:tc>
          <w:tcPr>
            <w:tcW w:w="236" w:type="dxa"/>
          </w:tcPr>
          <w:p w14:paraId="3373959E" w14:textId="77777777" w:rsidR="00753495" w:rsidRPr="00FC7496" w:rsidRDefault="00753495" w:rsidP="001D304D">
            <w:pPr>
              <w:pStyle w:val="TAC"/>
              <w:rPr>
                <w:sz w:val="12"/>
                <w:szCs w:val="12"/>
                <w:lang w:eastAsia="en-GB"/>
              </w:rPr>
            </w:pPr>
          </w:p>
        </w:tc>
        <w:tc>
          <w:tcPr>
            <w:tcW w:w="236" w:type="dxa"/>
          </w:tcPr>
          <w:p w14:paraId="743F9521" w14:textId="77777777" w:rsidR="00753495" w:rsidRPr="00FC7496" w:rsidRDefault="00753495" w:rsidP="001D304D">
            <w:pPr>
              <w:pStyle w:val="TAC"/>
              <w:rPr>
                <w:sz w:val="12"/>
                <w:szCs w:val="12"/>
                <w:lang w:eastAsia="en-GB"/>
              </w:rPr>
            </w:pPr>
          </w:p>
        </w:tc>
        <w:tc>
          <w:tcPr>
            <w:tcW w:w="236" w:type="dxa"/>
            <w:shd w:val="clear" w:color="auto" w:fill="auto"/>
          </w:tcPr>
          <w:p w14:paraId="4648FECF" w14:textId="77777777" w:rsidR="00753495" w:rsidRPr="00FC7496" w:rsidRDefault="00753495" w:rsidP="001D304D">
            <w:pPr>
              <w:pStyle w:val="TAC"/>
              <w:rPr>
                <w:sz w:val="12"/>
                <w:szCs w:val="12"/>
                <w:lang w:eastAsia="en-GB"/>
              </w:rPr>
            </w:pPr>
          </w:p>
        </w:tc>
        <w:tc>
          <w:tcPr>
            <w:tcW w:w="236" w:type="dxa"/>
            <w:shd w:val="clear" w:color="auto" w:fill="92D050"/>
          </w:tcPr>
          <w:p w14:paraId="796433B9" w14:textId="77777777" w:rsidR="00753495" w:rsidRPr="00FC7496" w:rsidRDefault="00753495" w:rsidP="001D304D">
            <w:pPr>
              <w:pStyle w:val="TAC"/>
              <w:rPr>
                <w:sz w:val="12"/>
                <w:szCs w:val="12"/>
                <w:lang w:eastAsia="en-GB"/>
              </w:rPr>
            </w:pPr>
          </w:p>
        </w:tc>
        <w:tc>
          <w:tcPr>
            <w:tcW w:w="236" w:type="dxa"/>
          </w:tcPr>
          <w:p w14:paraId="142128F6" w14:textId="77777777" w:rsidR="00753495" w:rsidRPr="00FC7496" w:rsidRDefault="00753495" w:rsidP="001D304D">
            <w:pPr>
              <w:pStyle w:val="TAC"/>
              <w:rPr>
                <w:sz w:val="12"/>
                <w:szCs w:val="12"/>
                <w:lang w:eastAsia="en-GB"/>
              </w:rPr>
            </w:pPr>
          </w:p>
        </w:tc>
        <w:tc>
          <w:tcPr>
            <w:tcW w:w="236" w:type="dxa"/>
          </w:tcPr>
          <w:p w14:paraId="572D1672" w14:textId="77777777" w:rsidR="00753495" w:rsidRPr="00FC7496" w:rsidRDefault="00753495" w:rsidP="001D304D">
            <w:pPr>
              <w:pStyle w:val="TAC"/>
              <w:rPr>
                <w:sz w:val="12"/>
                <w:szCs w:val="12"/>
                <w:lang w:eastAsia="en-GB"/>
              </w:rPr>
            </w:pPr>
          </w:p>
        </w:tc>
        <w:tc>
          <w:tcPr>
            <w:tcW w:w="236" w:type="dxa"/>
          </w:tcPr>
          <w:p w14:paraId="77C2EC47" w14:textId="77777777" w:rsidR="00753495" w:rsidRPr="00FC7496" w:rsidRDefault="00753495" w:rsidP="001D304D">
            <w:pPr>
              <w:pStyle w:val="TAC"/>
              <w:rPr>
                <w:sz w:val="12"/>
                <w:szCs w:val="12"/>
                <w:lang w:eastAsia="en-GB"/>
              </w:rPr>
            </w:pPr>
          </w:p>
        </w:tc>
        <w:tc>
          <w:tcPr>
            <w:tcW w:w="236" w:type="dxa"/>
          </w:tcPr>
          <w:p w14:paraId="0BEF49F8" w14:textId="77777777" w:rsidR="00753495" w:rsidRPr="00FC7496" w:rsidRDefault="00753495" w:rsidP="001D304D">
            <w:pPr>
              <w:pStyle w:val="TAC"/>
              <w:rPr>
                <w:sz w:val="12"/>
                <w:szCs w:val="12"/>
                <w:lang w:eastAsia="en-GB"/>
              </w:rPr>
            </w:pPr>
          </w:p>
        </w:tc>
      </w:tr>
      <w:tr w:rsidR="00753495" w:rsidRPr="00FC7496" w14:paraId="48366BF3" w14:textId="77777777" w:rsidTr="001D304D">
        <w:tc>
          <w:tcPr>
            <w:tcW w:w="683" w:type="dxa"/>
            <w:vMerge/>
            <w:shd w:val="clear" w:color="auto" w:fill="CCC0D9"/>
            <w:vAlign w:val="center"/>
          </w:tcPr>
          <w:p w14:paraId="640C731A" w14:textId="77777777" w:rsidR="00753495" w:rsidRPr="00FC7496" w:rsidRDefault="00753495" w:rsidP="001D304D">
            <w:pPr>
              <w:pStyle w:val="TAC"/>
              <w:rPr>
                <w:sz w:val="12"/>
                <w:szCs w:val="12"/>
                <w:lang w:eastAsia="en-GB"/>
              </w:rPr>
            </w:pPr>
          </w:p>
        </w:tc>
        <w:tc>
          <w:tcPr>
            <w:tcW w:w="452" w:type="dxa"/>
          </w:tcPr>
          <w:p w14:paraId="4CA8A1DC" w14:textId="77777777" w:rsidR="00753495" w:rsidRPr="00FC7496" w:rsidRDefault="00753495" w:rsidP="001D304D">
            <w:pPr>
              <w:pStyle w:val="TAC"/>
              <w:rPr>
                <w:sz w:val="12"/>
                <w:szCs w:val="12"/>
                <w:lang w:eastAsia="en-GB"/>
              </w:rPr>
            </w:pPr>
            <w:r w:rsidRPr="00FC7496">
              <w:rPr>
                <w:sz w:val="12"/>
                <w:szCs w:val="12"/>
                <w:lang w:eastAsia="en-GB"/>
              </w:rPr>
              <w:t>44</w:t>
            </w:r>
          </w:p>
        </w:tc>
        <w:tc>
          <w:tcPr>
            <w:tcW w:w="236" w:type="dxa"/>
            <w:shd w:val="clear" w:color="auto" w:fill="FFC000"/>
          </w:tcPr>
          <w:p w14:paraId="7C564099" w14:textId="77777777" w:rsidR="00753495" w:rsidRPr="00FC7496" w:rsidRDefault="00753495" w:rsidP="001D304D">
            <w:pPr>
              <w:pStyle w:val="TAC"/>
              <w:rPr>
                <w:sz w:val="12"/>
                <w:szCs w:val="12"/>
                <w:lang w:eastAsia="en-GB"/>
              </w:rPr>
            </w:pPr>
          </w:p>
        </w:tc>
        <w:tc>
          <w:tcPr>
            <w:tcW w:w="236" w:type="dxa"/>
          </w:tcPr>
          <w:p w14:paraId="13F918F5" w14:textId="77777777" w:rsidR="00753495" w:rsidRPr="00FC7496" w:rsidRDefault="00753495" w:rsidP="001D304D">
            <w:pPr>
              <w:pStyle w:val="TAC"/>
              <w:rPr>
                <w:sz w:val="12"/>
                <w:szCs w:val="12"/>
                <w:lang w:eastAsia="en-GB"/>
              </w:rPr>
            </w:pPr>
          </w:p>
        </w:tc>
        <w:tc>
          <w:tcPr>
            <w:tcW w:w="236" w:type="dxa"/>
          </w:tcPr>
          <w:p w14:paraId="563F2DB8" w14:textId="77777777" w:rsidR="00753495" w:rsidRPr="00FC7496" w:rsidRDefault="00753495" w:rsidP="001D304D">
            <w:pPr>
              <w:pStyle w:val="TAC"/>
              <w:rPr>
                <w:sz w:val="12"/>
                <w:szCs w:val="12"/>
                <w:lang w:eastAsia="en-GB"/>
              </w:rPr>
            </w:pPr>
          </w:p>
        </w:tc>
        <w:tc>
          <w:tcPr>
            <w:tcW w:w="236" w:type="dxa"/>
          </w:tcPr>
          <w:p w14:paraId="50C9C6F5" w14:textId="77777777" w:rsidR="00753495" w:rsidRPr="00FC7496" w:rsidRDefault="00753495" w:rsidP="001D304D">
            <w:pPr>
              <w:pStyle w:val="TAC"/>
              <w:rPr>
                <w:sz w:val="12"/>
                <w:szCs w:val="12"/>
                <w:lang w:eastAsia="en-GB"/>
              </w:rPr>
            </w:pPr>
          </w:p>
        </w:tc>
        <w:tc>
          <w:tcPr>
            <w:tcW w:w="236" w:type="dxa"/>
            <w:shd w:val="clear" w:color="auto" w:fill="00B050"/>
          </w:tcPr>
          <w:p w14:paraId="67E27A0C" w14:textId="77777777" w:rsidR="00753495" w:rsidRPr="00FC7496" w:rsidRDefault="00753495" w:rsidP="001D304D">
            <w:pPr>
              <w:pStyle w:val="TAC"/>
              <w:rPr>
                <w:sz w:val="12"/>
                <w:szCs w:val="12"/>
                <w:lang w:eastAsia="en-GB"/>
              </w:rPr>
            </w:pPr>
          </w:p>
        </w:tc>
        <w:tc>
          <w:tcPr>
            <w:tcW w:w="236" w:type="dxa"/>
            <w:shd w:val="clear" w:color="auto" w:fill="92D050"/>
          </w:tcPr>
          <w:p w14:paraId="7670FE6A" w14:textId="77777777" w:rsidR="00753495" w:rsidRPr="00FC7496" w:rsidRDefault="00753495" w:rsidP="001D304D">
            <w:pPr>
              <w:pStyle w:val="TAC"/>
              <w:rPr>
                <w:sz w:val="12"/>
                <w:szCs w:val="12"/>
                <w:lang w:eastAsia="en-GB"/>
              </w:rPr>
            </w:pPr>
          </w:p>
        </w:tc>
        <w:tc>
          <w:tcPr>
            <w:tcW w:w="236" w:type="dxa"/>
          </w:tcPr>
          <w:p w14:paraId="67DD2377" w14:textId="77777777" w:rsidR="00753495" w:rsidRPr="00FC7496" w:rsidRDefault="00753495" w:rsidP="001D304D">
            <w:pPr>
              <w:pStyle w:val="TAC"/>
              <w:rPr>
                <w:sz w:val="12"/>
                <w:szCs w:val="12"/>
                <w:lang w:eastAsia="en-GB"/>
              </w:rPr>
            </w:pPr>
          </w:p>
        </w:tc>
        <w:tc>
          <w:tcPr>
            <w:tcW w:w="236" w:type="dxa"/>
          </w:tcPr>
          <w:p w14:paraId="29A668EB" w14:textId="77777777" w:rsidR="00753495" w:rsidRPr="00FC7496" w:rsidRDefault="00753495" w:rsidP="001D304D">
            <w:pPr>
              <w:pStyle w:val="TAC"/>
              <w:rPr>
                <w:sz w:val="12"/>
                <w:szCs w:val="12"/>
                <w:lang w:eastAsia="en-GB"/>
              </w:rPr>
            </w:pPr>
          </w:p>
        </w:tc>
        <w:tc>
          <w:tcPr>
            <w:tcW w:w="236" w:type="dxa"/>
          </w:tcPr>
          <w:p w14:paraId="7013CD4B" w14:textId="77777777" w:rsidR="00753495" w:rsidRPr="00FC7496" w:rsidRDefault="00753495" w:rsidP="001D304D">
            <w:pPr>
              <w:pStyle w:val="TAC"/>
              <w:rPr>
                <w:sz w:val="12"/>
                <w:szCs w:val="12"/>
                <w:lang w:eastAsia="en-GB"/>
              </w:rPr>
            </w:pPr>
          </w:p>
        </w:tc>
        <w:tc>
          <w:tcPr>
            <w:tcW w:w="236" w:type="dxa"/>
            <w:shd w:val="clear" w:color="auto" w:fill="7030A0"/>
          </w:tcPr>
          <w:p w14:paraId="42B7B2DA" w14:textId="77777777" w:rsidR="00753495" w:rsidRPr="00FC7496" w:rsidRDefault="00753495" w:rsidP="001D304D">
            <w:pPr>
              <w:pStyle w:val="TAC"/>
              <w:rPr>
                <w:sz w:val="12"/>
                <w:szCs w:val="12"/>
                <w:lang w:eastAsia="en-GB"/>
              </w:rPr>
            </w:pPr>
          </w:p>
        </w:tc>
        <w:tc>
          <w:tcPr>
            <w:tcW w:w="236" w:type="dxa"/>
            <w:shd w:val="clear" w:color="auto" w:fill="FFC000"/>
          </w:tcPr>
          <w:p w14:paraId="1C5531BC" w14:textId="77777777" w:rsidR="00753495" w:rsidRPr="00FC7496" w:rsidRDefault="00753495" w:rsidP="001D304D">
            <w:pPr>
              <w:pStyle w:val="TAC"/>
              <w:rPr>
                <w:sz w:val="12"/>
                <w:szCs w:val="12"/>
                <w:lang w:eastAsia="en-GB"/>
              </w:rPr>
            </w:pPr>
          </w:p>
        </w:tc>
        <w:tc>
          <w:tcPr>
            <w:tcW w:w="236" w:type="dxa"/>
          </w:tcPr>
          <w:p w14:paraId="0B61B94A" w14:textId="77777777" w:rsidR="00753495" w:rsidRPr="00FC7496" w:rsidRDefault="00753495" w:rsidP="001D304D">
            <w:pPr>
              <w:pStyle w:val="TAC"/>
              <w:rPr>
                <w:sz w:val="12"/>
                <w:szCs w:val="12"/>
                <w:lang w:eastAsia="en-GB"/>
              </w:rPr>
            </w:pPr>
          </w:p>
        </w:tc>
        <w:tc>
          <w:tcPr>
            <w:tcW w:w="236" w:type="dxa"/>
          </w:tcPr>
          <w:p w14:paraId="3F0E0401" w14:textId="77777777" w:rsidR="00753495" w:rsidRPr="00FC7496" w:rsidRDefault="00753495" w:rsidP="001D304D">
            <w:pPr>
              <w:pStyle w:val="TAC"/>
              <w:rPr>
                <w:sz w:val="12"/>
                <w:szCs w:val="12"/>
                <w:lang w:eastAsia="en-GB"/>
              </w:rPr>
            </w:pPr>
          </w:p>
        </w:tc>
        <w:tc>
          <w:tcPr>
            <w:tcW w:w="236" w:type="dxa"/>
          </w:tcPr>
          <w:p w14:paraId="17BC7614" w14:textId="77777777" w:rsidR="00753495" w:rsidRPr="00FC7496" w:rsidRDefault="00753495" w:rsidP="001D304D">
            <w:pPr>
              <w:pStyle w:val="TAC"/>
              <w:rPr>
                <w:sz w:val="12"/>
                <w:szCs w:val="12"/>
                <w:lang w:eastAsia="en-GB"/>
              </w:rPr>
            </w:pPr>
          </w:p>
        </w:tc>
        <w:tc>
          <w:tcPr>
            <w:tcW w:w="236" w:type="dxa"/>
            <w:shd w:val="clear" w:color="auto" w:fill="auto"/>
          </w:tcPr>
          <w:p w14:paraId="340A9D55" w14:textId="77777777" w:rsidR="00753495" w:rsidRPr="00FC7496" w:rsidRDefault="00753495" w:rsidP="001D304D">
            <w:pPr>
              <w:pStyle w:val="TAC"/>
              <w:rPr>
                <w:sz w:val="12"/>
                <w:szCs w:val="12"/>
                <w:lang w:eastAsia="en-GB"/>
              </w:rPr>
            </w:pPr>
          </w:p>
        </w:tc>
        <w:tc>
          <w:tcPr>
            <w:tcW w:w="236" w:type="dxa"/>
            <w:shd w:val="clear" w:color="auto" w:fill="92D050"/>
          </w:tcPr>
          <w:p w14:paraId="164284F9" w14:textId="77777777" w:rsidR="00753495" w:rsidRPr="00FC7496" w:rsidRDefault="00753495" w:rsidP="001D304D">
            <w:pPr>
              <w:pStyle w:val="TAC"/>
              <w:rPr>
                <w:sz w:val="12"/>
                <w:szCs w:val="12"/>
                <w:lang w:eastAsia="en-GB"/>
              </w:rPr>
            </w:pPr>
          </w:p>
        </w:tc>
        <w:tc>
          <w:tcPr>
            <w:tcW w:w="236" w:type="dxa"/>
          </w:tcPr>
          <w:p w14:paraId="10F3F5B0" w14:textId="77777777" w:rsidR="00753495" w:rsidRPr="00FC7496" w:rsidRDefault="00753495" w:rsidP="001D304D">
            <w:pPr>
              <w:pStyle w:val="TAC"/>
              <w:rPr>
                <w:sz w:val="12"/>
                <w:szCs w:val="12"/>
                <w:lang w:eastAsia="en-GB"/>
              </w:rPr>
            </w:pPr>
          </w:p>
        </w:tc>
        <w:tc>
          <w:tcPr>
            <w:tcW w:w="236" w:type="dxa"/>
          </w:tcPr>
          <w:p w14:paraId="7A25215F" w14:textId="77777777" w:rsidR="00753495" w:rsidRPr="00FC7496" w:rsidRDefault="00753495" w:rsidP="001D304D">
            <w:pPr>
              <w:pStyle w:val="TAC"/>
              <w:rPr>
                <w:sz w:val="12"/>
                <w:szCs w:val="12"/>
                <w:lang w:eastAsia="en-GB"/>
              </w:rPr>
            </w:pPr>
          </w:p>
        </w:tc>
        <w:tc>
          <w:tcPr>
            <w:tcW w:w="236" w:type="dxa"/>
          </w:tcPr>
          <w:p w14:paraId="7D7E41CE" w14:textId="77777777" w:rsidR="00753495" w:rsidRPr="00FC7496" w:rsidRDefault="00753495" w:rsidP="001D304D">
            <w:pPr>
              <w:pStyle w:val="TAC"/>
              <w:rPr>
                <w:sz w:val="12"/>
                <w:szCs w:val="12"/>
                <w:lang w:eastAsia="en-GB"/>
              </w:rPr>
            </w:pPr>
          </w:p>
        </w:tc>
        <w:tc>
          <w:tcPr>
            <w:tcW w:w="236" w:type="dxa"/>
          </w:tcPr>
          <w:p w14:paraId="6FAF6542" w14:textId="77777777" w:rsidR="00753495" w:rsidRPr="00FC7496" w:rsidRDefault="00753495" w:rsidP="001D304D">
            <w:pPr>
              <w:pStyle w:val="TAC"/>
              <w:rPr>
                <w:sz w:val="12"/>
                <w:szCs w:val="12"/>
                <w:lang w:eastAsia="en-GB"/>
              </w:rPr>
            </w:pPr>
          </w:p>
        </w:tc>
        <w:tc>
          <w:tcPr>
            <w:tcW w:w="236" w:type="dxa"/>
            <w:shd w:val="clear" w:color="auto" w:fill="FFC000"/>
          </w:tcPr>
          <w:p w14:paraId="36CC84B2" w14:textId="77777777" w:rsidR="00753495" w:rsidRPr="00FC7496" w:rsidRDefault="00753495" w:rsidP="001D304D">
            <w:pPr>
              <w:pStyle w:val="TAC"/>
              <w:rPr>
                <w:sz w:val="12"/>
                <w:szCs w:val="12"/>
                <w:lang w:eastAsia="en-GB"/>
              </w:rPr>
            </w:pPr>
          </w:p>
        </w:tc>
        <w:tc>
          <w:tcPr>
            <w:tcW w:w="236" w:type="dxa"/>
          </w:tcPr>
          <w:p w14:paraId="5F0B73E8" w14:textId="77777777" w:rsidR="00753495" w:rsidRPr="00FC7496" w:rsidRDefault="00753495" w:rsidP="001D304D">
            <w:pPr>
              <w:pStyle w:val="TAC"/>
              <w:rPr>
                <w:sz w:val="12"/>
                <w:szCs w:val="12"/>
                <w:lang w:eastAsia="en-GB"/>
              </w:rPr>
            </w:pPr>
          </w:p>
        </w:tc>
        <w:tc>
          <w:tcPr>
            <w:tcW w:w="236" w:type="dxa"/>
          </w:tcPr>
          <w:p w14:paraId="556A83EA" w14:textId="77777777" w:rsidR="00753495" w:rsidRPr="00FC7496" w:rsidRDefault="00753495" w:rsidP="001D304D">
            <w:pPr>
              <w:pStyle w:val="TAC"/>
              <w:rPr>
                <w:sz w:val="12"/>
                <w:szCs w:val="12"/>
                <w:lang w:eastAsia="en-GB"/>
              </w:rPr>
            </w:pPr>
          </w:p>
        </w:tc>
        <w:tc>
          <w:tcPr>
            <w:tcW w:w="236" w:type="dxa"/>
          </w:tcPr>
          <w:p w14:paraId="725392C7" w14:textId="77777777" w:rsidR="00753495" w:rsidRPr="00FC7496" w:rsidRDefault="00753495" w:rsidP="001D304D">
            <w:pPr>
              <w:pStyle w:val="TAC"/>
              <w:rPr>
                <w:sz w:val="12"/>
                <w:szCs w:val="12"/>
                <w:lang w:eastAsia="en-GB"/>
              </w:rPr>
            </w:pPr>
          </w:p>
        </w:tc>
        <w:tc>
          <w:tcPr>
            <w:tcW w:w="236" w:type="dxa"/>
            <w:shd w:val="clear" w:color="auto" w:fill="00B050"/>
          </w:tcPr>
          <w:p w14:paraId="0B32D648" w14:textId="77777777" w:rsidR="00753495" w:rsidRPr="00FC7496" w:rsidRDefault="00753495" w:rsidP="001D304D">
            <w:pPr>
              <w:pStyle w:val="TAC"/>
              <w:rPr>
                <w:sz w:val="12"/>
                <w:szCs w:val="12"/>
                <w:lang w:eastAsia="en-GB"/>
              </w:rPr>
            </w:pPr>
          </w:p>
        </w:tc>
        <w:tc>
          <w:tcPr>
            <w:tcW w:w="236" w:type="dxa"/>
            <w:shd w:val="clear" w:color="auto" w:fill="92D050"/>
          </w:tcPr>
          <w:p w14:paraId="3853308B" w14:textId="77777777" w:rsidR="00753495" w:rsidRPr="00FC7496" w:rsidRDefault="00753495" w:rsidP="001D304D">
            <w:pPr>
              <w:pStyle w:val="TAC"/>
              <w:rPr>
                <w:sz w:val="12"/>
                <w:szCs w:val="12"/>
                <w:lang w:eastAsia="en-GB"/>
              </w:rPr>
            </w:pPr>
          </w:p>
        </w:tc>
        <w:tc>
          <w:tcPr>
            <w:tcW w:w="236" w:type="dxa"/>
          </w:tcPr>
          <w:p w14:paraId="6A7A1AA9" w14:textId="77777777" w:rsidR="00753495" w:rsidRPr="00FC7496" w:rsidRDefault="00753495" w:rsidP="001D304D">
            <w:pPr>
              <w:pStyle w:val="TAC"/>
              <w:rPr>
                <w:sz w:val="12"/>
                <w:szCs w:val="12"/>
                <w:lang w:eastAsia="en-GB"/>
              </w:rPr>
            </w:pPr>
          </w:p>
        </w:tc>
        <w:tc>
          <w:tcPr>
            <w:tcW w:w="236" w:type="dxa"/>
          </w:tcPr>
          <w:p w14:paraId="695DC140" w14:textId="77777777" w:rsidR="00753495" w:rsidRPr="00FC7496" w:rsidRDefault="00753495" w:rsidP="001D304D">
            <w:pPr>
              <w:pStyle w:val="TAC"/>
              <w:rPr>
                <w:sz w:val="12"/>
                <w:szCs w:val="12"/>
                <w:lang w:eastAsia="en-GB"/>
              </w:rPr>
            </w:pPr>
          </w:p>
        </w:tc>
        <w:tc>
          <w:tcPr>
            <w:tcW w:w="236" w:type="dxa"/>
          </w:tcPr>
          <w:p w14:paraId="4CCB97C1" w14:textId="77777777" w:rsidR="00753495" w:rsidRPr="00FC7496" w:rsidRDefault="00753495" w:rsidP="001D304D">
            <w:pPr>
              <w:pStyle w:val="TAC"/>
              <w:rPr>
                <w:sz w:val="12"/>
                <w:szCs w:val="12"/>
                <w:lang w:eastAsia="en-GB"/>
              </w:rPr>
            </w:pPr>
          </w:p>
        </w:tc>
        <w:tc>
          <w:tcPr>
            <w:tcW w:w="236" w:type="dxa"/>
            <w:shd w:val="clear" w:color="auto" w:fill="7030A0"/>
          </w:tcPr>
          <w:p w14:paraId="3989A958" w14:textId="77777777" w:rsidR="00753495" w:rsidRPr="00FC7496" w:rsidRDefault="00753495" w:rsidP="001D304D">
            <w:pPr>
              <w:pStyle w:val="TAC"/>
              <w:rPr>
                <w:sz w:val="12"/>
                <w:szCs w:val="12"/>
                <w:lang w:eastAsia="en-GB"/>
              </w:rPr>
            </w:pPr>
          </w:p>
        </w:tc>
        <w:tc>
          <w:tcPr>
            <w:tcW w:w="236" w:type="dxa"/>
            <w:shd w:val="clear" w:color="auto" w:fill="FFC000"/>
          </w:tcPr>
          <w:p w14:paraId="713273D3" w14:textId="77777777" w:rsidR="00753495" w:rsidRPr="00FC7496" w:rsidRDefault="00753495" w:rsidP="001D304D">
            <w:pPr>
              <w:pStyle w:val="TAC"/>
              <w:rPr>
                <w:sz w:val="12"/>
                <w:szCs w:val="12"/>
                <w:lang w:eastAsia="en-GB"/>
              </w:rPr>
            </w:pPr>
          </w:p>
        </w:tc>
        <w:tc>
          <w:tcPr>
            <w:tcW w:w="236" w:type="dxa"/>
          </w:tcPr>
          <w:p w14:paraId="37926435" w14:textId="77777777" w:rsidR="00753495" w:rsidRPr="00FC7496" w:rsidRDefault="00753495" w:rsidP="001D304D">
            <w:pPr>
              <w:pStyle w:val="TAC"/>
              <w:rPr>
                <w:sz w:val="12"/>
                <w:szCs w:val="12"/>
                <w:lang w:eastAsia="en-GB"/>
              </w:rPr>
            </w:pPr>
          </w:p>
        </w:tc>
        <w:tc>
          <w:tcPr>
            <w:tcW w:w="236" w:type="dxa"/>
          </w:tcPr>
          <w:p w14:paraId="061B1728" w14:textId="77777777" w:rsidR="00753495" w:rsidRPr="00FC7496" w:rsidRDefault="00753495" w:rsidP="001D304D">
            <w:pPr>
              <w:pStyle w:val="TAC"/>
              <w:rPr>
                <w:sz w:val="12"/>
                <w:szCs w:val="12"/>
                <w:lang w:eastAsia="en-GB"/>
              </w:rPr>
            </w:pPr>
          </w:p>
        </w:tc>
        <w:tc>
          <w:tcPr>
            <w:tcW w:w="236" w:type="dxa"/>
          </w:tcPr>
          <w:p w14:paraId="5853FB19" w14:textId="77777777" w:rsidR="00753495" w:rsidRPr="00FC7496" w:rsidRDefault="00753495" w:rsidP="001D304D">
            <w:pPr>
              <w:pStyle w:val="TAC"/>
              <w:rPr>
                <w:sz w:val="12"/>
                <w:szCs w:val="12"/>
                <w:lang w:eastAsia="en-GB"/>
              </w:rPr>
            </w:pPr>
          </w:p>
        </w:tc>
        <w:tc>
          <w:tcPr>
            <w:tcW w:w="236" w:type="dxa"/>
            <w:shd w:val="clear" w:color="auto" w:fill="auto"/>
          </w:tcPr>
          <w:p w14:paraId="28D4D64F" w14:textId="77777777" w:rsidR="00753495" w:rsidRPr="00FC7496" w:rsidRDefault="00753495" w:rsidP="001D304D">
            <w:pPr>
              <w:pStyle w:val="TAC"/>
              <w:rPr>
                <w:sz w:val="12"/>
                <w:szCs w:val="12"/>
                <w:lang w:eastAsia="en-GB"/>
              </w:rPr>
            </w:pPr>
          </w:p>
        </w:tc>
        <w:tc>
          <w:tcPr>
            <w:tcW w:w="236" w:type="dxa"/>
            <w:shd w:val="clear" w:color="auto" w:fill="92D050"/>
          </w:tcPr>
          <w:p w14:paraId="082E6194" w14:textId="77777777" w:rsidR="00753495" w:rsidRPr="00FC7496" w:rsidRDefault="00753495" w:rsidP="001D304D">
            <w:pPr>
              <w:pStyle w:val="TAC"/>
              <w:rPr>
                <w:sz w:val="12"/>
                <w:szCs w:val="12"/>
                <w:lang w:eastAsia="en-GB"/>
              </w:rPr>
            </w:pPr>
          </w:p>
        </w:tc>
        <w:tc>
          <w:tcPr>
            <w:tcW w:w="236" w:type="dxa"/>
          </w:tcPr>
          <w:p w14:paraId="76622C2D" w14:textId="77777777" w:rsidR="00753495" w:rsidRPr="00FC7496" w:rsidRDefault="00753495" w:rsidP="001D304D">
            <w:pPr>
              <w:pStyle w:val="TAC"/>
              <w:rPr>
                <w:sz w:val="12"/>
                <w:szCs w:val="12"/>
                <w:lang w:eastAsia="en-GB"/>
              </w:rPr>
            </w:pPr>
          </w:p>
        </w:tc>
        <w:tc>
          <w:tcPr>
            <w:tcW w:w="236" w:type="dxa"/>
          </w:tcPr>
          <w:p w14:paraId="2F45AA24" w14:textId="77777777" w:rsidR="00753495" w:rsidRPr="00FC7496" w:rsidRDefault="00753495" w:rsidP="001D304D">
            <w:pPr>
              <w:pStyle w:val="TAC"/>
              <w:rPr>
                <w:sz w:val="12"/>
                <w:szCs w:val="12"/>
                <w:lang w:eastAsia="en-GB"/>
              </w:rPr>
            </w:pPr>
          </w:p>
        </w:tc>
        <w:tc>
          <w:tcPr>
            <w:tcW w:w="236" w:type="dxa"/>
          </w:tcPr>
          <w:p w14:paraId="1E9D0138" w14:textId="77777777" w:rsidR="00753495" w:rsidRPr="00FC7496" w:rsidRDefault="00753495" w:rsidP="001D304D">
            <w:pPr>
              <w:pStyle w:val="TAC"/>
              <w:rPr>
                <w:sz w:val="12"/>
                <w:szCs w:val="12"/>
                <w:lang w:eastAsia="en-GB"/>
              </w:rPr>
            </w:pPr>
          </w:p>
        </w:tc>
        <w:tc>
          <w:tcPr>
            <w:tcW w:w="236" w:type="dxa"/>
          </w:tcPr>
          <w:p w14:paraId="08448888" w14:textId="77777777" w:rsidR="00753495" w:rsidRPr="00FC7496" w:rsidRDefault="00753495" w:rsidP="001D304D">
            <w:pPr>
              <w:pStyle w:val="TAC"/>
              <w:rPr>
                <w:sz w:val="12"/>
                <w:szCs w:val="12"/>
                <w:lang w:eastAsia="en-GB"/>
              </w:rPr>
            </w:pPr>
          </w:p>
        </w:tc>
      </w:tr>
      <w:tr w:rsidR="00753495" w:rsidRPr="00FC7496" w14:paraId="7543E128" w14:textId="77777777" w:rsidTr="001D304D">
        <w:tc>
          <w:tcPr>
            <w:tcW w:w="683" w:type="dxa"/>
            <w:vMerge w:val="restart"/>
            <w:vAlign w:val="center"/>
          </w:tcPr>
          <w:p w14:paraId="6AD81900" w14:textId="77777777" w:rsidR="00753495" w:rsidRPr="00FC7496" w:rsidRDefault="00753495" w:rsidP="001D304D">
            <w:pPr>
              <w:pStyle w:val="TAC"/>
              <w:rPr>
                <w:sz w:val="12"/>
                <w:szCs w:val="12"/>
                <w:lang w:eastAsia="en-GB"/>
              </w:rPr>
            </w:pPr>
          </w:p>
        </w:tc>
        <w:tc>
          <w:tcPr>
            <w:tcW w:w="452" w:type="dxa"/>
          </w:tcPr>
          <w:p w14:paraId="7F43F907" w14:textId="77777777" w:rsidR="00753495" w:rsidRPr="00FC7496" w:rsidRDefault="00753495" w:rsidP="001D304D">
            <w:pPr>
              <w:pStyle w:val="TAC"/>
              <w:rPr>
                <w:sz w:val="12"/>
                <w:szCs w:val="12"/>
                <w:lang w:eastAsia="en-GB"/>
              </w:rPr>
            </w:pPr>
            <w:r w:rsidRPr="00FC7496">
              <w:rPr>
                <w:sz w:val="12"/>
                <w:szCs w:val="12"/>
                <w:lang w:eastAsia="en-GB"/>
              </w:rPr>
              <w:t>48</w:t>
            </w:r>
          </w:p>
        </w:tc>
        <w:tc>
          <w:tcPr>
            <w:tcW w:w="236" w:type="dxa"/>
            <w:shd w:val="clear" w:color="auto" w:fill="FFC000"/>
          </w:tcPr>
          <w:p w14:paraId="6DB56E43" w14:textId="77777777" w:rsidR="00753495" w:rsidRPr="00FC7496" w:rsidRDefault="00753495" w:rsidP="001D304D">
            <w:pPr>
              <w:pStyle w:val="TAC"/>
              <w:rPr>
                <w:sz w:val="12"/>
                <w:szCs w:val="12"/>
                <w:lang w:eastAsia="en-GB"/>
              </w:rPr>
            </w:pPr>
          </w:p>
        </w:tc>
        <w:tc>
          <w:tcPr>
            <w:tcW w:w="236" w:type="dxa"/>
          </w:tcPr>
          <w:p w14:paraId="6453EFC2" w14:textId="77777777" w:rsidR="00753495" w:rsidRPr="00FC7496" w:rsidRDefault="00753495" w:rsidP="001D304D">
            <w:pPr>
              <w:pStyle w:val="TAC"/>
              <w:rPr>
                <w:sz w:val="12"/>
                <w:szCs w:val="12"/>
                <w:lang w:eastAsia="en-GB"/>
              </w:rPr>
            </w:pPr>
          </w:p>
        </w:tc>
        <w:tc>
          <w:tcPr>
            <w:tcW w:w="236" w:type="dxa"/>
          </w:tcPr>
          <w:p w14:paraId="0321C337" w14:textId="77777777" w:rsidR="00753495" w:rsidRPr="00FC7496" w:rsidRDefault="00753495" w:rsidP="001D304D">
            <w:pPr>
              <w:pStyle w:val="TAC"/>
              <w:rPr>
                <w:sz w:val="12"/>
                <w:szCs w:val="12"/>
                <w:lang w:eastAsia="en-GB"/>
              </w:rPr>
            </w:pPr>
          </w:p>
        </w:tc>
        <w:tc>
          <w:tcPr>
            <w:tcW w:w="236" w:type="dxa"/>
          </w:tcPr>
          <w:p w14:paraId="414AD15F" w14:textId="77777777" w:rsidR="00753495" w:rsidRPr="00FC7496" w:rsidRDefault="00753495" w:rsidP="001D304D">
            <w:pPr>
              <w:pStyle w:val="TAC"/>
              <w:rPr>
                <w:sz w:val="12"/>
                <w:szCs w:val="12"/>
                <w:lang w:eastAsia="en-GB"/>
              </w:rPr>
            </w:pPr>
          </w:p>
        </w:tc>
        <w:tc>
          <w:tcPr>
            <w:tcW w:w="236" w:type="dxa"/>
            <w:shd w:val="clear" w:color="auto" w:fill="00B050"/>
          </w:tcPr>
          <w:p w14:paraId="6E4F12C9" w14:textId="77777777" w:rsidR="00753495" w:rsidRPr="00FC7496" w:rsidRDefault="00753495" w:rsidP="001D304D">
            <w:pPr>
              <w:pStyle w:val="TAC"/>
              <w:rPr>
                <w:sz w:val="12"/>
                <w:szCs w:val="12"/>
                <w:lang w:eastAsia="en-GB"/>
              </w:rPr>
            </w:pPr>
          </w:p>
        </w:tc>
        <w:tc>
          <w:tcPr>
            <w:tcW w:w="236" w:type="dxa"/>
            <w:shd w:val="clear" w:color="auto" w:fill="92D050"/>
          </w:tcPr>
          <w:p w14:paraId="6A90A1BA" w14:textId="77777777" w:rsidR="00753495" w:rsidRPr="00FC7496" w:rsidRDefault="00753495" w:rsidP="001D304D">
            <w:pPr>
              <w:pStyle w:val="TAC"/>
              <w:rPr>
                <w:sz w:val="12"/>
                <w:szCs w:val="12"/>
                <w:lang w:eastAsia="en-GB"/>
              </w:rPr>
            </w:pPr>
          </w:p>
        </w:tc>
        <w:tc>
          <w:tcPr>
            <w:tcW w:w="236" w:type="dxa"/>
          </w:tcPr>
          <w:p w14:paraId="49994E63" w14:textId="77777777" w:rsidR="00753495" w:rsidRPr="00FC7496" w:rsidRDefault="00753495" w:rsidP="001D304D">
            <w:pPr>
              <w:pStyle w:val="TAC"/>
              <w:rPr>
                <w:sz w:val="12"/>
                <w:szCs w:val="12"/>
                <w:lang w:eastAsia="en-GB"/>
              </w:rPr>
            </w:pPr>
          </w:p>
        </w:tc>
        <w:tc>
          <w:tcPr>
            <w:tcW w:w="236" w:type="dxa"/>
          </w:tcPr>
          <w:p w14:paraId="1961026F" w14:textId="77777777" w:rsidR="00753495" w:rsidRPr="00FC7496" w:rsidRDefault="00753495" w:rsidP="001D304D">
            <w:pPr>
              <w:pStyle w:val="TAC"/>
              <w:rPr>
                <w:sz w:val="12"/>
                <w:szCs w:val="12"/>
                <w:lang w:eastAsia="en-GB"/>
              </w:rPr>
            </w:pPr>
          </w:p>
        </w:tc>
        <w:tc>
          <w:tcPr>
            <w:tcW w:w="236" w:type="dxa"/>
          </w:tcPr>
          <w:p w14:paraId="39A72754" w14:textId="77777777" w:rsidR="00753495" w:rsidRPr="00FC7496" w:rsidRDefault="00753495" w:rsidP="001D304D">
            <w:pPr>
              <w:pStyle w:val="TAC"/>
              <w:rPr>
                <w:sz w:val="12"/>
                <w:szCs w:val="12"/>
                <w:lang w:eastAsia="en-GB"/>
              </w:rPr>
            </w:pPr>
          </w:p>
        </w:tc>
        <w:tc>
          <w:tcPr>
            <w:tcW w:w="236" w:type="dxa"/>
            <w:shd w:val="clear" w:color="auto" w:fill="7030A0"/>
          </w:tcPr>
          <w:p w14:paraId="5C9C9489" w14:textId="77777777" w:rsidR="00753495" w:rsidRPr="00FC7496" w:rsidRDefault="00753495" w:rsidP="001D304D">
            <w:pPr>
              <w:pStyle w:val="TAC"/>
              <w:rPr>
                <w:sz w:val="12"/>
                <w:szCs w:val="12"/>
                <w:lang w:eastAsia="en-GB"/>
              </w:rPr>
            </w:pPr>
          </w:p>
        </w:tc>
        <w:tc>
          <w:tcPr>
            <w:tcW w:w="236" w:type="dxa"/>
            <w:shd w:val="clear" w:color="auto" w:fill="FFC000"/>
          </w:tcPr>
          <w:p w14:paraId="7DFB2F7F" w14:textId="77777777" w:rsidR="00753495" w:rsidRPr="00FC7496" w:rsidRDefault="00753495" w:rsidP="001D304D">
            <w:pPr>
              <w:pStyle w:val="TAC"/>
              <w:rPr>
                <w:sz w:val="12"/>
                <w:szCs w:val="12"/>
                <w:lang w:eastAsia="en-GB"/>
              </w:rPr>
            </w:pPr>
          </w:p>
        </w:tc>
        <w:tc>
          <w:tcPr>
            <w:tcW w:w="236" w:type="dxa"/>
          </w:tcPr>
          <w:p w14:paraId="285A1246" w14:textId="77777777" w:rsidR="00753495" w:rsidRPr="00FC7496" w:rsidRDefault="00753495" w:rsidP="001D304D">
            <w:pPr>
              <w:pStyle w:val="TAC"/>
              <w:rPr>
                <w:sz w:val="12"/>
                <w:szCs w:val="12"/>
                <w:lang w:eastAsia="en-GB"/>
              </w:rPr>
            </w:pPr>
          </w:p>
        </w:tc>
        <w:tc>
          <w:tcPr>
            <w:tcW w:w="236" w:type="dxa"/>
          </w:tcPr>
          <w:p w14:paraId="227BDA14" w14:textId="77777777" w:rsidR="00753495" w:rsidRPr="00FC7496" w:rsidRDefault="00753495" w:rsidP="001D304D">
            <w:pPr>
              <w:pStyle w:val="TAC"/>
              <w:rPr>
                <w:sz w:val="12"/>
                <w:szCs w:val="12"/>
                <w:lang w:eastAsia="en-GB"/>
              </w:rPr>
            </w:pPr>
          </w:p>
        </w:tc>
        <w:tc>
          <w:tcPr>
            <w:tcW w:w="236" w:type="dxa"/>
          </w:tcPr>
          <w:p w14:paraId="0469F228" w14:textId="77777777" w:rsidR="00753495" w:rsidRPr="00FC7496" w:rsidRDefault="00753495" w:rsidP="001D304D">
            <w:pPr>
              <w:pStyle w:val="TAC"/>
              <w:rPr>
                <w:sz w:val="12"/>
                <w:szCs w:val="12"/>
                <w:lang w:eastAsia="en-GB"/>
              </w:rPr>
            </w:pPr>
          </w:p>
        </w:tc>
        <w:tc>
          <w:tcPr>
            <w:tcW w:w="236" w:type="dxa"/>
            <w:shd w:val="clear" w:color="auto" w:fill="auto"/>
          </w:tcPr>
          <w:p w14:paraId="6F7BA78B" w14:textId="77777777" w:rsidR="00753495" w:rsidRPr="00FC7496" w:rsidRDefault="00753495" w:rsidP="001D304D">
            <w:pPr>
              <w:pStyle w:val="TAC"/>
              <w:rPr>
                <w:sz w:val="12"/>
                <w:szCs w:val="12"/>
                <w:lang w:eastAsia="en-GB"/>
              </w:rPr>
            </w:pPr>
          </w:p>
        </w:tc>
        <w:tc>
          <w:tcPr>
            <w:tcW w:w="236" w:type="dxa"/>
            <w:shd w:val="clear" w:color="auto" w:fill="92D050"/>
          </w:tcPr>
          <w:p w14:paraId="75D7767B" w14:textId="77777777" w:rsidR="00753495" w:rsidRPr="00FC7496" w:rsidRDefault="00753495" w:rsidP="001D304D">
            <w:pPr>
              <w:pStyle w:val="TAC"/>
              <w:rPr>
                <w:sz w:val="12"/>
                <w:szCs w:val="12"/>
                <w:lang w:eastAsia="en-GB"/>
              </w:rPr>
            </w:pPr>
          </w:p>
        </w:tc>
        <w:tc>
          <w:tcPr>
            <w:tcW w:w="236" w:type="dxa"/>
          </w:tcPr>
          <w:p w14:paraId="65E9379B" w14:textId="77777777" w:rsidR="00753495" w:rsidRPr="00FC7496" w:rsidRDefault="00753495" w:rsidP="001D304D">
            <w:pPr>
              <w:pStyle w:val="TAC"/>
              <w:rPr>
                <w:sz w:val="12"/>
                <w:szCs w:val="12"/>
                <w:lang w:eastAsia="en-GB"/>
              </w:rPr>
            </w:pPr>
          </w:p>
        </w:tc>
        <w:tc>
          <w:tcPr>
            <w:tcW w:w="236" w:type="dxa"/>
          </w:tcPr>
          <w:p w14:paraId="3F0716F1" w14:textId="77777777" w:rsidR="00753495" w:rsidRPr="00FC7496" w:rsidRDefault="00753495" w:rsidP="001D304D">
            <w:pPr>
              <w:pStyle w:val="TAC"/>
              <w:rPr>
                <w:sz w:val="12"/>
                <w:szCs w:val="12"/>
                <w:lang w:eastAsia="en-GB"/>
              </w:rPr>
            </w:pPr>
          </w:p>
        </w:tc>
        <w:tc>
          <w:tcPr>
            <w:tcW w:w="236" w:type="dxa"/>
          </w:tcPr>
          <w:p w14:paraId="0E07E908" w14:textId="77777777" w:rsidR="00753495" w:rsidRPr="00FC7496" w:rsidRDefault="00753495" w:rsidP="001D304D">
            <w:pPr>
              <w:pStyle w:val="TAC"/>
              <w:rPr>
                <w:sz w:val="12"/>
                <w:szCs w:val="12"/>
                <w:lang w:eastAsia="en-GB"/>
              </w:rPr>
            </w:pPr>
          </w:p>
        </w:tc>
        <w:tc>
          <w:tcPr>
            <w:tcW w:w="236" w:type="dxa"/>
          </w:tcPr>
          <w:p w14:paraId="60838456" w14:textId="77777777" w:rsidR="00753495" w:rsidRPr="00FC7496" w:rsidRDefault="00753495" w:rsidP="001D304D">
            <w:pPr>
              <w:pStyle w:val="TAC"/>
              <w:rPr>
                <w:sz w:val="12"/>
                <w:szCs w:val="12"/>
                <w:lang w:eastAsia="en-GB"/>
              </w:rPr>
            </w:pPr>
          </w:p>
        </w:tc>
        <w:tc>
          <w:tcPr>
            <w:tcW w:w="236" w:type="dxa"/>
            <w:shd w:val="clear" w:color="auto" w:fill="FFC000"/>
          </w:tcPr>
          <w:p w14:paraId="3078CC6E" w14:textId="77777777" w:rsidR="00753495" w:rsidRPr="00FC7496" w:rsidRDefault="00753495" w:rsidP="001D304D">
            <w:pPr>
              <w:pStyle w:val="TAC"/>
              <w:rPr>
                <w:sz w:val="12"/>
                <w:szCs w:val="12"/>
                <w:lang w:eastAsia="en-GB"/>
              </w:rPr>
            </w:pPr>
          </w:p>
        </w:tc>
        <w:tc>
          <w:tcPr>
            <w:tcW w:w="236" w:type="dxa"/>
          </w:tcPr>
          <w:p w14:paraId="25477519" w14:textId="77777777" w:rsidR="00753495" w:rsidRPr="00FC7496" w:rsidRDefault="00753495" w:rsidP="001D304D">
            <w:pPr>
              <w:pStyle w:val="TAC"/>
              <w:rPr>
                <w:sz w:val="12"/>
                <w:szCs w:val="12"/>
                <w:lang w:eastAsia="en-GB"/>
              </w:rPr>
            </w:pPr>
          </w:p>
        </w:tc>
        <w:tc>
          <w:tcPr>
            <w:tcW w:w="236" w:type="dxa"/>
          </w:tcPr>
          <w:p w14:paraId="41641174" w14:textId="77777777" w:rsidR="00753495" w:rsidRPr="00FC7496" w:rsidRDefault="00753495" w:rsidP="001D304D">
            <w:pPr>
              <w:pStyle w:val="TAC"/>
              <w:rPr>
                <w:sz w:val="12"/>
                <w:szCs w:val="12"/>
                <w:lang w:eastAsia="en-GB"/>
              </w:rPr>
            </w:pPr>
          </w:p>
        </w:tc>
        <w:tc>
          <w:tcPr>
            <w:tcW w:w="236" w:type="dxa"/>
          </w:tcPr>
          <w:p w14:paraId="36FE7305" w14:textId="77777777" w:rsidR="00753495" w:rsidRPr="00FC7496" w:rsidRDefault="00753495" w:rsidP="001D304D">
            <w:pPr>
              <w:pStyle w:val="TAC"/>
              <w:rPr>
                <w:sz w:val="12"/>
                <w:szCs w:val="12"/>
                <w:lang w:eastAsia="en-GB"/>
              </w:rPr>
            </w:pPr>
          </w:p>
        </w:tc>
        <w:tc>
          <w:tcPr>
            <w:tcW w:w="236" w:type="dxa"/>
            <w:shd w:val="clear" w:color="auto" w:fill="00B050"/>
          </w:tcPr>
          <w:p w14:paraId="5A8F6586" w14:textId="77777777" w:rsidR="00753495" w:rsidRPr="00FC7496" w:rsidRDefault="00753495" w:rsidP="001D304D">
            <w:pPr>
              <w:pStyle w:val="TAC"/>
              <w:rPr>
                <w:sz w:val="12"/>
                <w:szCs w:val="12"/>
                <w:lang w:eastAsia="en-GB"/>
              </w:rPr>
            </w:pPr>
          </w:p>
        </w:tc>
        <w:tc>
          <w:tcPr>
            <w:tcW w:w="236" w:type="dxa"/>
            <w:shd w:val="clear" w:color="auto" w:fill="92D050"/>
          </w:tcPr>
          <w:p w14:paraId="4A36B64C" w14:textId="77777777" w:rsidR="00753495" w:rsidRPr="00FC7496" w:rsidRDefault="00753495" w:rsidP="001D304D">
            <w:pPr>
              <w:pStyle w:val="TAC"/>
              <w:rPr>
                <w:sz w:val="12"/>
                <w:szCs w:val="12"/>
                <w:lang w:eastAsia="en-GB"/>
              </w:rPr>
            </w:pPr>
          </w:p>
        </w:tc>
        <w:tc>
          <w:tcPr>
            <w:tcW w:w="236" w:type="dxa"/>
          </w:tcPr>
          <w:p w14:paraId="2FFC5BAD" w14:textId="77777777" w:rsidR="00753495" w:rsidRPr="00FC7496" w:rsidRDefault="00753495" w:rsidP="001D304D">
            <w:pPr>
              <w:pStyle w:val="TAC"/>
              <w:rPr>
                <w:sz w:val="12"/>
                <w:szCs w:val="12"/>
                <w:lang w:eastAsia="en-GB"/>
              </w:rPr>
            </w:pPr>
          </w:p>
        </w:tc>
        <w:tc>
          <w:tcPr>
            <w:tcW w:w="236" w:type="dxa"/>
          </w:tcPr>
          <w:p w14:paraId="7F55BC0F" w14:textId="77777777" w:rsidR="00753495" w:rsidRPr="00FC7496" w:rsidRDefault="00753495" w:rsidP="001D304D">
            <w:pPr>
              <w:pStyle w:val="TAC"/>
              <w:rPr>
                <w:sz w:val="12"/>
                <w:szCs w:val="12"/>
                <w:lang w:eastAsia="en-GB"/>
              </w:rPr>
            </w:pPr>
          </w:p>
        </w:tc>
        <w:tc>
          <w:tcPr>
            <w:tcW w:w="236" w:type="dxa"/>
          </w:tcPr>
          <w:p w14:paraId="171C7ED7" w14:textId="77777777" w:rsidR="00753495" w:rsidRPr="00FC7496" w:rsidRDefault="00753495" w:rsidP="001D304D">
            <w:pPr>
              <w:pStyle w:val="TAC"/>
              <w:rPr>
                <w:sz w:val="12"/>
                <w:szCs w:val="12"/>
                <w:lang w:eastAsia="en-GB"/>
              </w:rPr>
            </w:pPr>
          </w:p>
        </w:tc>
        <w:tc>
          <w:tcPr>
            <w:tcW w:w="236" w:type="dxa"/>
            <w:shd w:val="clear" w:color="auto" w:fill="7030A0"/>
          </w:tcPr>
          <w:p w14:paraId="3B3ACD75" w14:textId="77777777" w:rsidR="00753495" w:rsidRPr="00FC7496" w:rsidRDefault="00753495" w:rsidP="001D304D">
            <w:pPr>
              <w:pStyle w:val="TAC"/>
              <w:rPr>
                <w:sz w:val="12"/>
                <w:szCs w:val="12"/>
                <w:lang w:eastAsia="en-GB"/>
              </w:rPr>
            </w:pPr>
          </w:p>
        </w:tc>
        <w:tc>
          <w:tcPr>
            <w:tcW w:w="236" w:type="dxa"/>
            <w:shd w:val="clear" w:color="auto" w:fill="FFC000"/>
          </w:tcPr>
          <w:p w14:paraId="59E8C2B1" w14:textId="77777777" w:rsidR="00753495" w:rsidRPr="00FC7496" w:rsidRDefault="00753495" w:rsidP="001D304D">
            <w:pPr>
              <w:pStyle w:val="TAC"/>
              <w:rPr>
                <w:sz w:val="12"/>
                <w:szCs w:val="12"/>
                <w:lang w:eastAsia="en-GB"/>
              </w:rPr>
            </w:pPr>
          </w:p>
        </w:tc>
        <w:tc>
          <w:tcPr>
            <w:tcW w:w="236" w:type="dxa"/>
          </w:tcPr>
          <w:p w14:paraId="5181DB30" w14:textId="77777777" w:rsidR="00753495" w:rsidRPr="00FC7496" w:rsidRDefault="00753495" w:rsidP="001D304D">
            <w:pPr>
              <w:pStyle w:val="TAC"/>
              <w:rPr>
                <w:sz w:val="12"/>
                <w:szCs w:val="12"/>
                <w:lang w:eastAsia="en-GB"/>
              </w:rPr>
            </w:pPr>
          </w:p>
        </w:tc>
        <w:tc>
          <w:tcPr>
            <w:tcW w:w="236" w:type="dxa"/>
          </w:tcPr>
          <w:p w14:paraId="7DC2A6F0" w14:textId="77777777" w:rsidR="00753495" w:rsidRPr="00FC7496" w:rsidRDefault="00753495" w:rsidP="001D304D">
            <w:pPr>
              <w:pStyle w:val="TAC"/>
              <w:rPr>
                <w:sz w:val="12"/>
                <w:szCs w:val="12"/>
                <w:lang w:eastAsia="en-GB"/>
              </w:rPr>
            </w:pPr>
          </w:p>
        </w:tc>
        <w:tc>
          <w:tcPr>
            <w:tcW w:w="236" w:type="dxa"/>
          </w:tcPr>
          <w:p w14:paraId="2F8B319C" w14:textId="77777777" w:rsidR="00753495" w:rsidRPr="00FC7496" w:rsidRDefault="00753495" w:rsidP="001D304D">
            <w:pPr>
              <w:pStyle w:val="TAC"/>
              <w:rPr>
                <w:sz w:val="12"/>
                <w:szCs w:val="12"/>
                <w:lang w:eastAsia="en-GB"/>
              </w:rPr>
            </w:pPr>
          </w:p>
        </w:tc>
        <w:tc>
          <w:tcPr>
            <w:tcW w:w="236" w:type="dxa"/>
            <w:shd w:val="clear" w:color="auto" w:fill="auto"/>
          </w:tcPr>
          <w:p w14:paraId="09FB0138" w14:textId="77777777" w:rsidR="00753495" w:rsidRPr="00FC7496" w:rsidRDefault="00753495" w:rsidP="001D304D">
            <w:pPr>
              <w:pStyle w:val="TAC"/>
              <w:rPr>
                <w:sz w:val="12"/>
                <w:szCs w:val="12"/>
                <w:lang w:eastAsia="en-GB"/>
              </w:rPr>
            </w:pPr>
          </w:p>
        </w:tc>
        <w:tc>
          <w:tcPr>
            <w:tcW w:w="236" w:type="dxa"/>
            <w:shd w:val="clear" w:color="auto" w:fill="92D050"/>
          </w:tcPr>
          <w:p w14:paraId="7D6A891F" w14:textId="77777777" w:rsidR="00753495" w:rsidRPr="00FC7496" w:rsidRDefault="00753495" w:rsidP="001D304D">
            <w:pPr>
              <w:pStyle w:val="TAC"/>
              <w:rPr>
                <w:sz w:val="12"/>
                <w:szCs w:val="12"/>
                <w:lang w:eastAsia="en-GB"/>
              </w:rPr>
            </w:pPr>
          </w:p>
        </w:tc>
        <w:tc>
          <w:tcPr>
            <w:tcW w:w="236" w:type="dxa"/>
          </w:tcPr>
          <w:p w14:paraId="7B1B6AE9" w14:textId="77777777" w:rsidR="00753495" w:rsidRPr="00FC7496" w:rsidRDefault="00753495" w:rsidP="001D304D">
            <w:pPr>
              <w:pStyle w:val="TAC"/>
              <w:rPr>
                <w:sz w:val="12"/>
                <w:szCs w:val="12"/>
                <w:lang w:eastAsia="en-GB"/>
              </w:rPr>
            </w:pPr>
          </w:p>
        </w:tc>
        <w:tc>
          <w:tcPr>
            <w:tcW w:w="236" w:type="dxa"/>
          </w:tcPr>
          <w:p w14:paraId="65E16833" w14:textId="77777777" w:rsidR="00753495" w:rsidRPr="00FC7496" w:rsidRDefault="00753495" w:rsidP="001D304D">
            <w:pPr>
              <w:pStyle w:val="TAC"/>
              <w:rPr>
                <w:sz w:val="12"/>
                <w:szCs w:val="12"/>
                <w:lang w:eastAsia="en-GB"/>
              </w:rPr>
            </w:pPr>
          </w:p>
        </w:tc>
        <w:tc>
          <w:tcPr>
            <w:tcW w:w="236" w:type="dxa"/>
          </w:tcPr>
          <w:p w14:paraId="13675A9A" w14:textId="77777777" w:rsidR="00753495" w:rsidRPr="00FC7496" w:rsidRDefault="00753495" w:rsidP="001D304D">
            <w:pPr>
              <w:pStyle w:val="TAC"/>
              <w:rPr>
                <w:sz w:val="12"/>
                <w:szCs w:val="12"/>
                <w:lang w:eastAsia="en-GB"/>
              </w:rPr>
            </w:pPr>
          </w:p>
        </w:tc>
        <w:tc>
          <w:tcPr>
            <w:tcW w:w="236" w:type="dxa"/>
          </w:tcPr>
          <w:p w14:paraId="7F0B72E6" w14:textId="77777777" w:rsidR="00753495" w:rsidRPr="00FC7496" w:rsidRDefault="00753495" w:rsidP="001D304D">
            <w:pPr>
              <w:pStyle w:val="TAC"/>
              <w:rPr>
                <w:sz w:val="12"/>
                <w:szCs w:val="12"/>
                <w:lang w:eastAsia="en-GB"/>
              </w:rPr>
            </w:pPr>
          </w:p>
        </w:tc>
      </w:tr>
      <w:tr w:rsidR="00753495" w:rsidRPr="00FC7496" w14:paraId="463F0F9D" w14:textId="77777777" w:rsidTr="001D304D">
        <w:tc>
          <w:tcPr>
            <w:tcW w:w="683" w:type="dxa"/>
            <w:vMerge/>
            <w:vAlign w:val="center"/>
          </w:tcPr>
          <w:p w14:paraId="4821A242" w14:textId="77777777" w:rsidR="00753495" w:rsidRPr="00FC7496" w:rsidRDefault="00753495" w:rsidP="001D304D">
            <w:pPr>
              <w:pStyle w:val="TAC"/>
              <w:rPr>
                <w:sz w:val="12"/>
                <w:szCs w:val="12"/>
                <w:lang w:eastAsia="en-GB"/>
              </w:rPr>
            </w:pPr>
          </w:p>
        </w:tc>
        <w:tc>
          <w:tcPr>
            <w:tcW w:w="452" w:type="dxa"/>
          </w:tcPr>
          <w:p w14:paraId="4D5A9904" w14:textId="77777777" w:rsidR="00753495" w:rsidRPr="00FC7496" w:rsidRDefault="00753495" w:rsidP="001D304D">
            <w:pPr>
              <w:pStyle w:val="TAC"/>
              <w:rPr>
                <w:sz w:val="12"/>
                <w:szCs w:val="12"/>
                <w:lang w:eastAsia="en-GB"/>
              </w:rPr>
            </w:pPr>
            <w:r w:rsidRPr="00FC7496">
              <w:rPr>
                <w:sz w:val="12"/>
                <w:szCs w:val="12"/>
                <w:lang w:eastAsia="en-GB"/>
              </w:rPr>
              <w:t>52</w:t>
            </w:r>
          </w:p>
        </w:tc>
        <w:tc>
          <w:tcPr>
            <w:tcW w:w="236" w:type="dxa"/>
            <w:shd w:val="clear" w:color="auto" w:fill="FFC000"/>
          </w:tcPr>
          <w:p w14:paraId="27ACFC88" w14:textId="77777777" w:rsidR="00753495" w:rsidRPr="00FC7496" w:rsidRDefault="00753495" w:rsidP="001D304D">
            <w:pPr>
              <w:pStyle w:val="TAC"/>
              <w:rPr>
                <w:sz w:val="12"/>
                <w:szCs w:val="12"/>
                <w:lang w:eastAsia="en-GB"/>
              </w:rPr>
            </w:pPr>
          </w:p>
        </w:tc>
        <w:tc>
          <w:tcPr>
            <w:tcW w:w="236" w:type="dxa"/>
          </w:tcPr>
          <w:p w14:paraId="3260AB39" w14:textId="77777777" w:rsidR="00753495" w:rsidRPr="00FC7496" w:rsidRDefault="00753495" w:rsidP="001D304D">
            <w:pPr>
              <w:pStyle w:val="TAC"/>
              <w:rPr>
                <w:sz w:val="12"/>
                <w:szCs w:val="12"/>
                <w:lang w:eastAsia="en-GB"/>
              </w:rPr>
            </w:pPr>
          </w:p>
        </w:tc>
        <w:tc>
          <w:tcPr>
            <w:tcW w:w="236" w:type="dxa"/>
          </w:tcPr>
          <w:p w14:paraId="41957DED" w14:textId="77777777" w:rsidR="00753495" w:rsidRPr="00FC7496" w:rsidRDefault="00753495" w:rsidP="001D304D">
            <w:pPr>
              <w:pStyle w:val="TAC"/>
              <w:rPr>
                <w:sz w:val="12"/>
                <w:szCs w:val="12"/>
                <w:lang w:eastAsia="en-GB"/>
              </w:rPr>
            </w:pPr>
          </w:p>
        </w:tc>
        <w:tc>
          <w:tcPr>
            <w:tcW w:w="236" w:type="dxa"/>
          </w:tcPr>
          <w:p w14:paraId="1F0CCD3C" w14:textId="77777777" w:rsidR="00753495" w:rsidRPr="00FC7496" w:rsidRDefault="00753495" w:rsidP="001D304D">
            <w:pPr>
              <w:pStyle w:val="TAC"/>
              <w:rPr>
                <w:sz w:val="12"/>
                <w:szCs w:val="12"/>
                <w:lang w:eastAsia="en-GB"/>
              </w:rPr>
            </w:pPr>
          </w:p>
        </w:tc>
        <w:tc>
          <w:tcPr>
            <w:tcW w:w="236" w:type="dxa"/>
            <w:shd w:val="clear" w:color="auto" w:fill="00B050"/>
          </w:tcPr>
          <w:p w14:paraId="492A2BFF" w14:textId="77777777" w:rsidR="00753495" w:rsidRPr="00FC7496" w:rsidRDefault="00753495" w:rsidP="001D304D">
            <w:pPr>
              <w:pStyle w:val="TAC"/>
              <w:rPr>
                <w:sz w:val="12"/>
                <w:szCs w:val="12"/>
                <w:lang w:eastAsia="en-GB"/>
              </w:rPr>
            </w:pPr>
          </w:p>
        </w:tc>
        <w:tc>
          <w:tcPr>
            <w:tcW w:w="236" w:type="dxa"/>
            <w:shd w:val="clear" w:color="auto" w:fill="92D050"/>
          </w:tcPr>
          <w:p w14:paraId="71E6AE20" w14:textId="77777777" w:rsidR="00753495" w:rsidRPr="00FC7496" w:rsidRDefault="00753495" w:rsidP="001D304D">
            <w:pPr>
              <w:pStyle w:val="TAC"/>
              <w:rPr>
                <w:sz w:val="12"/>
                <w:szCs w:val="12"/>
                <w:lang w:eastAsia="en-GB"/>
              </w:rPr>
            </w:pPr>
          </w:p>
        </w:tc>
        <w:tc>
          <w:tcPr>
            <w:tcW w:w="236" w:type="dxa"/>
          </w:tcPr>
          <w:p w14:paraId="39B2EF52" w14:textId="77777777" w:rsidR="00753495" w:rsidRPr="00FC7496" w:rsidRDefault="00753495" w:rsidP="001D304D">
            <w:pPr>
              <w:pStyle w:val="TAC"/>
              <w:rPr>
                <w:sz w:val="12"/>
                <w:szCs w:val="12"/>
                <w:lang w:eastAsia="en-GB"/>
              </w:rPr>
            </w:pPr>
          </w:p>
        </w:tc>
        <w:tc>
          <w:tcPr>
            <w:tcW w:w="236" w:type="dxa"/>
          </w:tcPr>
          <w:p w14:paraId="2093F3A2" w14:textId="77777777" w:rsidR="00753495" w:rsidRPr="00FC7496" w:rsidRDefault="00753495" w:rsidP="001D304D">
            <w:pPr>
              <w:pStyle w:val="TAC"/>
              <w:rPr>
                <w:sz w:val="12"/>
                <w:szCs w:val="12"/>
                <w:lang w:eastAsia="en-GB"/>
              </w:rPr>
            </w:pPr>
          </w:p>
        </w:tc>
        <w:tc>
          <w:tcPr>
            <w:tcW w:w="236" w:type="dxa"/>
          </w:tcPr>
          <w:p w14:paraId="66F65555" w14:textId="77777777" w:rsidR="00753495" w:rsidRPr="00FC7496" w:rsidRDefault="00753495" w:rsidP="001D304D">
            <w:pPr>
              <w:pStyle w:val="TAC"/>
              <w:rPr>
                <w:sz w:val="12"/>
                <w:szCs w:val="12"/>
                <w:lang w:eastAsia="en-GB"/>
              </w:rPr>
            </w:pPr>
          </w:p>
        </w:tc>
        <w:tc>
          <w:tcPr>
            <w:tcW w:w="236" w:type="dxa"/>
            <w:shd w:val="clear" w:color="auto" w:fill="7030A0"/>
          </w:tcPr>
          <w:p w14:paraId="133482A9" w14:textId="77777777" w:rsidR="00753495" w:rsidRPr="00FC7496" w:rsidRDefault="00753495" w:rsidP="001D304D">
            <w:pPr>
              <w:pStyle w:val="TAC"/>
              <w:rPr>
                <w:sz w:val="12"/>
                <w:szCs w:val="12"/>
                <w:lang w:eastAsia="en-GB"/>
              </w:rPr>
            </w:pPr>
          </w:p>
        </w:tc>
        <w:tc>
          <w:tcPr>
            <w:tcW w:w="236" w:type="dxa"/>
            <w:shd w:val="clear" w:color="auto" w:fill="FFC000"/>
          </w:tcPr>
          <w:p w14:paraId="60854CA2" w14:textId="77777777" w:rsidR="00753495" w:rsidRPr="00FC7496" w:rsidRDefault="00753495" w:rsidP="001D304D">
            <w:pPr>
              <w:pStyle w:val="TAC"/>
              <w:rPr>
                <w:sz w:val="12"/>
                <w:szCs w:val="12"/>
                <w:lang w:eastAsia="en-GB"/>
              </w:rPr>
            </w:pPr>
          </w:p>
        </w:tc>
        <w:tc>
          <w:tcPr>
            <w:tcW w:w="236" w:type="dxa"/>
          </w:tcPr>
          <w:p w14:paraId="74D9C860" w14:textId="77777777" w:rsidR="00753495" w:rsidRPr="00FC7496" w:rsidRDefault="00753495" w:rsidP="001D304D">
            <w:pPr>
              <w:pStyle w:val="TAC"/>
              <w:rPr>
                <w:sz w:val="12"/>
                <w:szCs w:val="12"/>
                <w:lang w:eastAsia="en-GB"/>
              </w:rPr>
            </w:pPr>
          </w:p>
        </w:tc>
        <w:tc>
          <w:tcPr>
            <w:tcW w:w="236" w:type="dxa"/>
          </w:tcPr>
          <w:p w14:paraId="61E90FCC" w14:textId="77777777" w:rsidR="00753495" w:rsidRPr="00FC7496" w:rsidRDefault="00753495" w:rsidP="001D304D">
            <w:pPr>
              <w:pStyle w:val="TAC"/>
              <w:rPr>
                <w:sz w:val="12"/>
                <w:szCs w:val="12"/>
                <w:lang w:eastAsia="en-GB"/>
              </w:rPr>
            </w:pPr>
          </w:p>
        </w:tc>
        <w:tc>
          <w:tcPr>
            <w:tcW w:w="236" w:type="dxa"/>
          </w:tcPr>
          <w:p w14:paraId="450FE7F1" w14:textId="77777777" w:rsidR="00753495" w:rsidRPr="00FC7496" w:rsidRDefault="00753495" w:rsidP="001D304D">
            <w:pPr>
              <w:pStyle w:val="TAC"/>
              <w:rPr>
                <w:sz w:val="12"/>
                <w:szCs w:val="12"/>
                <w:lang w:eastAsia="en-GB"/>
              </w:rPr>
            </w:pPr>
          </w:p>
        </w:tc>
        <w:tc>
          <w:tcPr>
            <w:tcW w:w="236" w:type="dxa"/>
            <w:shd w:val="clear" w:color="auto" w:fill="auto"/>
          </w:tcPr>
          <w:p w14:paraId="0E41D26F" w14:textId="77777777" w:rsidR="00753495" w:rsidRPr="00FC7496" w:rsidRDefault="00753495" w:rsidP="001D304D">
            <w:pPr>
              <w:pStyle w:val="TAC"/>
              <w:rPr>
                <w:sz w:val="12"/>
                <w:szCs w:val="12"/>
                <w:lang w:eastAsia="en-GB"/>
              </w:rPr>
            </w:pPr>
          </w:p>
        </w:tc>
        <w:tc>
          <w:tcPr>
            <w:tcW w:w="236" w:type="dxa"/>
            <w:shd w:val="clear" w:color="auto" w:fill="92D050"/>
          </w:tcPr>
          <w:p w14:paraId="0E32A38D" w14:textId="77777777" w:rsidR="00753495" w:rsidRPr="00FC7496" w:rsidRDefault="00753495" w:rsidP="001D304D">
            <w:pPr>
              <w:pStyle w:val="TAC"/>
              <w:rPr>
                <w:sz w:val="12"/>
                <w:szCs w:val="12"/>
                <w:lang w:eastAsia="en-GB"/>
              </w:rPr>
            </w:pPr>
          </w:p>
        </w:tc>
        <w:tc>
          <w:tcPr>
            <w:tcW w:w="236" w:type="dxa"/>
          </w:tcPr>
          <w:p w14:paraId="47B906AE" w14:textId="77777777" w:rsidR="00753495" w:rsidRPr="00FC7496" w:rsidRDefault="00753495" w:rsidP="001D304D">
            <w:pPr>
              <w:pStyle w:val="TAC"/>
              <w:rPr>
                <w:sz w:val="12"/>
                <w:szCs w:val="12"/>
                <w:lang w:eastAsia="en-GB"/>
              </w:rPr>
            </w:pPr>
          </w:p>
        </w:tc>
        <w:tc>
          <w:tcPr>
            <w:tcW w:w="236" w:type="dxa"/>
          </w:tcPr>
          <w:p w14:paraId="20420C5E" w14:textId="77777777" w:rsidR="00753495" w:rsidRPr="00FC7496" w:rsidRDefault="00753495" w:rsidP="001D304D">
            <w:pPr>
              <w:pStyle w:val="TAC"/>
              <w:rPr>
                <w:sz w:val="12"/>
                <w:szCs w:val="12"/>
                <w:lang w:eastAsia="en-GB"/>
              </w:rPr>
            </w:pPr>
          </w:p>
        </w:tc>
        <w:tc>
          <w:tcPr>
            <w:tcW w:w="236" w:type="dxa"/>
          </w:tcPr>
          <w:p w14:paraId="20E12CBF" w14:textId="77777777" w:rsidR="00753495" w:rsidRPr="00FC7496" w:rsidRDefault="00753495" w:rsidP="001D304D">
            <w:pPr>
              <w:pStyle w:val="TAC"/>
              <w:rPr>
                <w:sz w:val="12"/>
                <w:szCs w:val="12"/>
                <w:lang w:eastAsia="en-GB"/>
              </w:rPr>
            </w:pPr>
          </w:p>
        </w:tc>
        <w:tc>
          <w:tcPr>
            <w:tcW w:w="236" w:type="dxa"/>
          </w:tcPr>
          <w:p w14:paraId="797E5082" w14:textId="77777777" w:rsidR="00753495" w:rsidRPr="00FC7496" w:rsidRDefault="00753495" w:rsidP="001D304D">
            <w:pPr>
              <w:pStyle w:val="TAC"/>
              <w:rPr>
                <w:sz w:val="12"/>
                <w:szCs w:val="12"/>
                <w:lang w:eastAsia="en-GB"/>
              </w:rPr>
            </w:pPr>
          </w:p>
        </w:tc>
        <w:tc>
          <w:tcPr>
            <w:tcW w:w="236" w:type="dxa"/>
            <w:shd w:val="clear" w:color="auto" w:fill="FFC000"/>
          </w:tcPr>
          <w:p w14:paraId="7DE3831C" w14:textId="77777777" w:rsidR="00753495" w:rsidRPr="00FC7496" w:rsidRDefault="00753495" w:rsidP="001D304D">
            <w:pPr>
              <w:pStyle w:val="TAC"/>
              <w:rPr>
                <w:sz w:val="12"/>
                <w:szCs w:val="12"/>
                <w:lang w:eastAsia="en-GB"/>
              </w:rPr>
            </w:pPr>
          </w:p>
        </w:tc>
        <w:tc>
          <w:tcPr>
            <w:tcW w:w="236" w:type="dxa"/>
          </w:tcPr>
          <w:p w14:paraId="1C29BAFE" w14:textId="77777777" w:rsidR="00753495" w:rsidRPr="00FC7496" w:rsidRDefault="00753495" w:rsidP="001D304D">
            <w:pPr>
              <w:pStyle w:val="TAC"/>
              <w:rPr>
                <w:sz w:val="12"/>
                <w:szCs w:val="12"/>
                <w:lang w:eastAsia="en-GB"/>
              </w:rPr>
            </w:pPr>
          </w:p>
        </w:tc>
        <w:tc>
          <w:tcPr>
            <w:tcW w:w="236" w:type="dxa"/>
          </w:tcPr>
          <w:p w14:paraId="07F75275" w14:textId="77777777" w:rsidR="00753495" w:rsidRPr="00FC7496" w:rsidRDefault="00753495" w:rsidP="001D304D">
            <w:pPr>
              <w:pStyle w:val="TAC"/>
              <w:rPr>
                <w:sz w:val="12"/>
                <w:szCs w:val="12"/>
                <w:lang w:eastAsia="en-GB"/>
              </w:rPr>
            </w:pPr>
          </w:p>
        </w:tc>
        <w:tc>
          <w:tcPr>
            <w:tcW w:w="236" w:type="dxa"/>
          </w:tcPr>
          <w:p w14:paraId="3622FE1D" w14:textId="77777777" w:rsidR="00753495" w:rsidRPr="00FC7496" w:rsidRDefault="00753495" w:rsidP="001D304D">
            <w:pPr>
              <w:pStyle w:val="TAC"/>
              <w:rPr>
                <w:sz w:val="12"/>
                <w:szCs w:val="12"/>
                <w:lang w:eastAsia="en-GB"/>
              </w:rPr>
            </w:pPr>
          </w:p>
        </w:tc>
        <w:tc>
          <w:tcPr>
            <w:tcW w:w="236" w:type="dxa"/>
            <w:shd w:val="clear" w:color="auto" w:fill="00B050"/>
          </w:tcPr>
          <w:p w14:paraId="777B6D6E" w14:textId="77777777" w:rsidR="00753495" w:rsidRPr="00FC7496" w:rsidRDefault="00753495" w:rsidP="001D304D">
            <w:pPr>
              <w:pStyle w:val="TAC"/>
              <w:rPr>
                <w:sz w:val="12"/>
                <w:szCs w:val="12"/>
                <w:lang w:eastAsia="en-GB"/>
              </w:rPr>
            </w:pPr>
          </w:p>
        </w:tc>
        <w:tc>
          <w:tcPr>
            <w:tcW w:w="236" w:type="dxa"/>
            <w:shd w:val="clear" w:color="auto" w:fill="92D050"/>
          </w:tcPr>
          <w:p w14:paraId="55221F6D" w14:textId="77777777" w:rsidR="00753495" w:rsidRPr="00FC7496" w:rsidRDefault="00753495" w:rsidP="001D304D">
            <w:pPr>
              <w:pStyle w:val="TAC"/>
              <w:rPr>
                <w:sz w:val="12"/>
                <w:szCs w:val="12"/>
                <w:lang w:eastAsia="en-GB"/>
              </w:rPr>
            </w:pPr>
          </w:p>
        </w:tc>
        <w:tc>
          <w:tcPr>
            <w:tcW w:w="236" w:type="dxa"/>
          </w:tcPr>
          <w:p w14:paraId="191C8C37" w14:textId="77777777" w:rsidR="00753495" w:rsidRPr="00FC7496" w:rsidRDefault="00753495" w:rsidP="001D304D">
            <w:pPr>
              <w:pStyle w:val="TAC"/>
              <w:rPr>
                <w:sz w:val="12"/>
                <w:szCs w:val="12"/>
                <w:lang w:eastAsia="en-GB"/>
              </w:rPr>
            </w:pPr>
          </w:p>
        </w:tc>
        <w:tc>
          <w:tcPr>
            <w:tcW w:w="236" w:type="dxa"/>
          </w:tcPr>
          <w:p w14:paraId="773BD7DE" w14:textId="77777777" w:rsidR="00753495" w:rsidRPr="00FC7496" w:rsidRDefault="00753495" w:rsidP="001D304D">
            <w:pPr>
              <w:pStyle w:val="TAC"/>
              <w:rPr>
                <w:sz w:val="12"/>
                <w:szCs w:val="12"/>
                <w:lang w:eastAsia="en-GB"/>
              </w:rPr>
            </w:pPr>
          </w:p>
        </w:tc>
        <w:tc>
          <w:tcPr>
            <w:tcW w:w="236" w:type="dxa"/>
          </w:tcPr>
          <w:p w14:paraId="4DD56133" w14:textId="77777777" w:rsidR="00753495" w:rsidRPr="00FC7496" w:rsidRDefault="00753495" w:rsidP="001D304D">
            <w:pPr>
              <w:pStyle w:val="TAC"/>
              <w:rPr>
                <w:sz w:val="12"/>
                <w:szCs w:val="12"/>
                <w:lang w:eastAsia="en-GB"/>
              </w:rPr>
            </w:pPr>
          </w:p>
        </w:tc>
        <w:tc>
          <w:tcPr>
            <w:tcW w:w="236" w:type="dxa"/>
            <w:shd w:val="clear" w:color="auto" w:fill="7030A0"/>
          </w:tcPr>
          <w:p w14:paraId="0DFEBD9E" w14:textId="77777777" w:rsidR="00753495" w:rsidRPr="00FC7496" w:rsidRDefault="00753495" w:rsidP="001D304D">
            <w:pPr>
              <w:pStyle w:val="TAC"/>
              <w:rPr>
                <w:sz w:val="12"/>
                <w:szCs w:val="12"/>
                <w:lang w:eastAsia="en-GB"/>
              </w:rPr>
            </w:pPr>
          </w:p>
        </w:tc>
        <w:tc>
          <w:tcPr>
            <w:tcW w:w="236" w:type="dxa"/>
            <w:shd w:val="clear" w:color="auto" w:fill="FFC000"/>
          </w:tcPr>
          <w:p w14:paraId="00BD12F2" w14:textId="77777777" w:rsidR="00753495" w:rsidRPr="00FC7496" w:rsidRDefault="00753495" w:rsidP="001D304D">
            <w:pPr>
              <w:pStyle w:val="TAC"/>
              <w:rPr>
                <w:sz w:val="12"/>
                <w:szCs w:val="12"/>
                <w:lang w:eastAsia="en-GB"/>
              </w:rPr>
            </w:pPr>
          </w:p>
        </w:tc>
        <w:tc>
          <w:tcPr>
            <w:tcW w:w="236" w:type="dxa"/>
          </w:tcPr>
          <w:p w14:paraId="708C7865" w14:textId="77777777" w:rsidR="00753495" w:rsidRPr="00FC7496" w:rsidRDefault="00753495" w:rsidP="001D304D">
            <w:pPr>
              <w:pStyle w:val="TAC"/>
              <w:rPr>
                <w:sz w:val="12"/>
                <w:szCs w:val="12"/>
                <w:lang w:eastAsia="en-GB"/>
              </w:rPr>
            </w:pPr>
          </w:p>
        </w:tc>
        <w:tc>
          <w:tcPr>
            <w:tcW w:w="236" w:type="dxa"/>
          </w:tcPr>
          <w:p w14:paraId="57F3BA85" w14:textId="77777777" w:rsidR="00753495" w:rsidRPr="00FC7496" w:rsidRDefault="00753495" w:rsidP="001D304D">
            <w:pPr>
              <w:pStyle w:val="TAC"/>
              <w:rPr>
                <w:sz w:val="12"/>
                <w:szCs w:val="12"/>
                <w:lang w:eastAsia="en-GB"/>
              </w:rPr>
            </w:pPr>
          </w:p>
        </w:tc>
        <w:tc>
          <w:tcPr>
            <w:tcW w:w="236" w:type="dxa"/>
          </w:tcPr>
          <w:p w14:paraId="3C47610D" w14:textId="77777777" w:rsidR="00753495" w:rsidRPr="00FC7496" w:rsidRDefault="00753495" w:rsidP="001D304D">
            <w:pPr>
              <w:pStyle w:val="TAC"/>
              <w:rPr>
                <w:sz w:val="12"/>
                <w:szCs w:val="12"/>
                <w:lang w:eastAsia="en-GB"/>
              </w:rPr>
            </w:pPr>
          </w:p>
        </w:tc>
        <w:tc>
          <w:tcPr>
            <w:tcW w:w="236" w:type="dxa"/>
            <w:shd w:val="clear" w:color="auto" w:fill="auto"/>
          </w:tcPr>
          <w:p w14:paraId="1962F64F" w14:textId="77777777" w:rsidR="00753495" w:rsidRPr="00FC7496" w:rsidRDefault="00753495" w:rsidP="001D304D">
            <w:pPr>
              <w:pStyle w:val="TAC"/>
              <w:rPr>
                <w:sz w:val="12"/>
                <w:szCs w:val="12"/>
                <w:lang w:eastAsia="en-GB"/>
              </w:rPr>
            </w:pPr>
          </w:p>
        </w:tc>
        <w:tc>
          <w:tcPr>
            <w:tcW w:w="236" w:type="dxa"/>
            <w:shd w:val="clear" w:color="auto" w:fill="92D050"/>
          </w:tcPr>
          <w:p w14:paraId="048FEC3A" w14:textId="77777777" w:rsidR="00753495" w:rsidRPr="00FC7496" w:rsidRDefault="00753495" w:rsidP="001D304D">
            <w:pPr>
              <w:pStyle w:val="TAC"/>
              <w:rPr>
                <w:sz w:val="12"/>
                <w:szCs w:val="12"/>
                <w:lang w:eastAsia="en-GB"/>
              </w:rPr>
            </w:pPr>
          </w:p>
        </w:tc>
        <w:tc>
          <w:tcPr>
            <w:tcW w:w="236" w:type="dxa"/>
          </w:tcPr>
          <w:p w14:paraId="2066110A" w14:textId="77777777" w:rsidR="00753495" w:rsidRPr="00FC7496" w:rsidRDefault="00753495" w:rsidP="001D304D">
            <w:pPr>
              <w:pStyle w:val="TAC"/>
              <w:rPr>
                <w:sz w:val="12"/>
                <w:szCs w:val="12"/>
                <w:lang w:eastAsia="en-GB"/>
              </w:rPr>
            </w:pPr>
          </w:p>
        </w:tc>
        <w:tc>
          <w:tcPr>
            <w:tcW w:w="236" w:type="dxa"/>
          </w:tcPr>
          <w:p w14:paraId="06A8674E" w14:textId="77777777" w:rsidR="00753495" w:rsidRPr="00FC7496" w:rsidRDefault="00753495" w:rsidP="001D304D">
            <w:pPr>
              <w:pStyle w:val="TAC"/>
              <w:rPr>
                <w:sz w:val="12"/>
                <w:szCs w:val="12"/>
                <w:lang w:eastAsia="en-GB"/>
              </w:rPr>
            </w:pPr>
          </w:p>
        </w:tc>
        <w:tc>
          <w:tcPr>
            <w:tcW w:w="236" w:type="dxa"/>
          </w:tcPr>
          <w:p w14:paraId="058FD76F" w14:textId="77777777" w:rsidR="00753495" w:rsidRPr="00FC7496" w:rsidRDefault="00753495" w:rsidP="001D304D">
            <w:pPr>
              <w:pStyle w:val="TAC"/>
              <w:rPr>
                <w:sz w:val="12"/>
                <w:szCs w:val="12"/>
                <w:lang w:eastAsia="en-GB"/>
              </w:rPr>
            </w:pPr>
          </w:p>
        </w:tc>
        <w:tc>
          <w:tcPr>
            <w:tcW w:w="236" w:type="dxa"/>
          </w:tcPr>
          <w:p w14:paraId="7A48645C" w14:textId="77777777" w:rsidR="00753495" w:rsidRPr="00FC7496" w:rsidRDefault="00753495" w:rsidP="001D304D">
            <w:pPr>
              <w:pStyle w:val="TAC"/>
              <w:rPr>
                <w:sz w:val="12"/>
                <w:szCs w:val="12"/>
                <w:lang w:eastAsia="en-GB"/>
              </w:rPr>
            </w:pPr>
          </w:p>
        </w:tc>
      </w:tr>
      <w:tr w:rsidR="00753495" w:rsidRPr="00FC7496" w14:paraId="3A31DD85" w14:textId="77777777" w:rsidTr="001D304D">
        <w:tc>
          <w:tcPr>
            <w:tcW w:w="683" w:type="dxa"/>
            <w:vMerge/>
            <w:vAlign w:val="center"/>
          </w:tcPr>
          <w:p w14:paraId="7C46CCFA" w14:textId="77777777" w:rsidR="00753495" w:rsidRPr="00FC7496" w:rsidRDefault="00753495" w:rsidP="001D304D">
            <w:pPr>
              <w:pStyle w:val="TAC"/>
              <w:rPr>
                <w:sz w:val="12"/>
                <w:szCs w:val="12"/>
                <w:lang w:eastAsia="en-GB"/>
              </w:rPr>
            </w:pPr>
          </w:p>
        </w:tc>
        <w:tc>
          <w:tcPr>
            <w:tcW w:w="452" w:type="dxa"/>
          </w:tcPr>
          <w:p w14:paraId="433295F2" w14:textId="77777777" w:rsidR="00753495" w:rsidRPr="00FC7496" w:rsidRDefault="00753495" w:rsidP="001D304D">
            <w:pPr>
              <w:pStyle w:val="TAC"/>
              <w:rPr>
                <w:sz w:val="12"/>
                <w:szCs w:val="12"/>
                <w:lang w:eastAsia="en-GB"/>
              </w:rPr>
            </w:pPr>
            <w:r w:rsidRPr="00FC7496">
              <w:rPr>
                <w:sz w:val="12"/>
                <w:szCs w:val="12"/>
                <w:lang w:eastAsia="en-GB"/>
              </w:rPr>
              <w:t>56</w:t>
            </w:r>
          </w:p>
        </w:tc>
        <w:tc>
          <w:tcPr>
            <w:tcW w:w="236" w:type="dxa"/>
            <w:shd w:val="clear" w:color="auto" w:fill="FFC000"/>
          </w:tcPr>
          <w:p w14:paraId="06AF39F6" w14:textId="77777777" w:rsidR="00753495" w:rsidRPr="00FC7496" w:rsidRDefault="00753495" w:rsidP="001D304D">
            <w:pPr>
              <w:pStyle w:val="TAC"/>
              <w:rPr>
                <w:sz w:val="12"/>
                <w:szCs w:val="12"/>
                <w:lang w:eastAsia="en-GB"/>
              </w:rPr>
            </w:pPr>
          </w:p>
        </w:tc>
        <w:tc>
          <w:tcPr>
            <w:tcW w:w="236" w:type="dxa"/>
          </w:tcPr>
          <w:p w14:paraId="0B4F4C11" w14:textId="77777777" w:rsidR="00753495" w:rsidRPr="00FC7496" w:rsidRDefault="00753495" w:rsidP="001D304D">
            <w:pPr>
              <w:pStyle w:val="TAC"/>
              <w:rPr>
                <w:sz w:val="12"/>
                <w:szCs w:val="12"/>
                <w:lang w:eastAsia="en-GB"/>
              </w:rPr>
            </w:pPr>
          </w:p>
        </w:tc>
        <w:tc>
          <w:tcPr>
            <w:tcW w:w="236" w:type="dxa"/>
          </w:tcPr>
          <w:p w14:paraId="7C25D667" w14:textId="77777777" w:rsidR="00753495" w:rsidRPr="00FC7496" w:rsidRDefault="00753495" w:rsidP="001D304D">
            <w:pPr>
              <w:pStyle w:val="TAC"/>
              <w:rPr>
                <w:sz w:val="12"/>
                <w:szCs w:val="12"/>
                <w:lang w:eastAsia="en-GB"/>
              </w:rPr>
            </w:pPr>
          </w:p>
        </w:tc>
        <w:tc>
          <w:tcPr>
            <w:tcW w:w="236" w:type="dxa"/>
          </w:tcPr>
          <w:p w14:paraId="529F3064" w14:textId="77777777" w:rsidR="00753495" w:rsidRPr="00FC7496" w:rsidRDefault="00753495" w:rsidP="001D304D">
            <w:pPr>
              <w:pStyle w:val="TAC"/>
              <w:rPr>
                <w:sz w:val="12"/>
                <w:szCs w:val="12"/>
                <w:lang w:eastAsia="en-GB"/>
              </w:rPr>
            </w:pPr>
          </w:p>
        </w:tc>
        <w:tc>
          <w:tcPr>
            <w:tcW w:w="236" w:type="dxa"/>
            <w:shd w:val="clear" w:color="auto" w:fill="00B050"/>
          </w:tcPr>
          <w:p w14:paraId="401059A6" w14:textId="77777777" w:rsidR="00753495" w:rsidRPr="00FC7496" w:rsidRDefault="00753495" w:rsidP="001D304D">
            <w:pPr>
              <w:pStyle w:val="TAC"/>
              <w:rPr>
                <w:sz w:val="12"/>
                <w:szCs w:val="12"/>
                <w:lang w:eastAsia="en-GB"/>
              </w:rPr>
            </w:pPr>
          </w:p>
        </w:tc>
        <w:tc>
          <w:tcPr>
            <w:tcW w:w="236" w:type="dxa"/>
            <w:shd w:val="clear" w:color="auto" w:fill="92D050"/>
          </w:tcPr>
          <w:p w14:paraId="4E4C0FAB" w14:textId="77777777" w:rsidR="00753495" w:rsidRPr="00FC7496" w:rsidRDefault="00753495" w:rsidP="001D304D">
            <w:pPr>
              <w:pStyle w:val="TAC"/>
              <w:rPr>
                <w:sz w:val="12"/>
                <w:szCs w:val="12"/>
                <w:lang w:eastAsia="en-GB"/>
              </w:rPr>
            </w:pPr>
          </w:p>
        </w:tc>
        <w:tc>
          <w:tcPr>
            <w:tcW w:w="236" w:type="dxa"/>
          </w:tcPr>
          <w:p w14:paraId="5701EF35" w14:textId="77777777" w:rsidR="00753495" w:rsidRPr="00FC7496" w:rsidRDefault="00753495" w:rsidP="001D304D">
            <w:pPr>
              <w:pStyle w:val="TAC"/>
              <w:rPr>
                <w:sz w:val="12"/>
                <w:szCs w:val="12"/>
                <w:lang w:eastAsia="en-GB"/>
              </w:rPr>
            </w:pPr>
          </w:p>
        </w:tc>
        <w:tc>
          <w:tcPr>
            <w:tcW w:w="236" w:type="dxa"/>
          </w:tcPr>
          <w:p w14:paraId="0042A72A" w14:textId="77777777" w:rsidR="00753495" w:rsidRPr="00FC7496" w:rsidRDefault="00753495" w:rsidP="001D304D">
            <w:pPr>
              <w:pStyle w:val="TAC"/>
              <w:rPr>
                <w:sz w:val="12"/>
                <w:szCs w:val="12"/>
                <w:lang w:eastAsia="en-GB"/>
              </w:rPr>
            </w:pPr>
          </w:p>
        </w:tc>
        <w:tc>
          <w:tcPr>
            <w:tcW w:w="236" w:type="dxa"/>
          </w:tcPr>
          <w:p w14:paraId="1813A0BF" w14:textId="77777777" w:rsidR="00753495" w:rsidRPr="00FC7496" w:rsidRDefault="00753495" w:rsidP="001D304D">
            <w:pPr>
              <w:pStyle w:val="TAC"/>
              <w:rPr>
                <w:sz w:val="12"/>
                <w:szCs w:val="12"/>
                <w:lang w:eastAsia="en-GB"/>
              </w:rPr>
            </w:pPr>
          </w:p>
        </w:tc>
        <w:tc>
          <w:tcPr>
            <w:tcW w:w="236" w:type="dxa"/>
            <w:shd w:val="clear" w:color="auto" w:fill="7030A0"/>
          </w:tcPr>
          <w:p w14:paraId="440A727D" w14:textId="77777777" w:rsidR="00753495" w:rsidRPr="00FC7496" w:rsidRDefault="00753495" w:rsidP="001D304D">
            <w:pPr>
              <w:pStyle w:val="TAC"/>
              <w:rPr>
                <w:sz w:val="12"/>
                <w:szCs w:val="12"/>
                <w:lang w:eastAsia="en-GB"/>
              </w:rPr>
            </w:pPr>
          </w:p>
        </w:tc>
        <w:tc>
          <w:tcPr>
            <w:tcW w:w="236" w:type="dxa"/>
            <w:shd w:val="clear" w:color="auto" w:fill="FFC000"/>
          </w:tcPr>
          <w:p w14:paraId="5FD708F8" w14:textId="77777777" w:rsidR="00753495" w:rsidRPr="00FC7496" w:rsidRDefault="00753495" w:rsidP="001D304D">
            <w:pPr>
              <w:pStyle w:val="TAC"/>
              <w:rPr>
                <w:sz w:val="12"/>
                <w:szCs w:val="12"/>
                <w:lang w:eastAsia="en-GB"/>
              </w:rPr>
            </w:pPr>
          </w:p>
        </w:tc>
        <w:tc>
          <w:tcPr>
            <w:tcW w:w="236" w:type="dxa"/>
          </w:tcPr>
          <w:p w14:paraId="57800329" w14:textId="77777777" w:rsidR="00753495" w:rsidRPr="00FC7496" w:rsidRDefault="00753495" w:rsidP="001D304D">
            <w:pPr>
              <w:pStyle w:val="TAC"/>
              <w:rPr>
                <w:sz w:val="12"/>
                <w:szCs w:val="12"/>
                <w:lang w:eastAsia="en-GB"/>
              </w:rPr>
            </w:pPr>
          </w:p>
        </w:tc>
        <w:tc>
          <w:tcPr>
            <w:tcW w:w="236" w:type="dxa"/>
          </w:tcPr>
          <w:p w14:paraId="65061967" w14:textId="77777777" w:rsidR="00753495" w:rsidRPr="00FC7496" w:rsidRDefault="00753495" w:rsidP="001D304D">
            <w:pPr>
              <w:pStyle w:val="TAC"/>
              <w:rPr>
                <w:sz w:val="12"/>
                <w:szCs w:val="12"/>
                <w:lang w:eastAsia="en-GB"/>
              </w:rPr>
            </w:pPr>
          </w:p>
        </w:tc>
        <w:tc>
          <w:tcPr>
            <w:tcW w:w="236" w:type="dxa"/>
          </w:tcPr>
          <w:p w14:paraId="360978A2" w14:textId="77777777" w:rsidR="00753495" w:rsidRPr="00FC7496" w:rsidRDefault="00753495" w:rsidP="001D304D">
            <w:pPr>
              <w:pStyle w:val="TAC"/>
              <w:rPr>
                <w:sz w:val="12"/>
                <w:szCs w:val="12"/>
                <w:lang w:eastAsia="en-GB"/>
              </w:rPr>
            </w:pPr>
          </w:p>
        </w:tc>
        <w:tc>
          <w:tcPr>
            <w:tcW w:w="236" w:type="dxa"/>
            <w:shd w:val="clear" w:color="auto" w:fill="auto"/>
          </w:tcPr>
          <w:p w14:paraId="2465AE21" w14:textId="77777777" w:rsidR="00753495" w:rsidRPr="00FC7496" w:rsidRDefault="00753495" w:rsidP="001D304D">
            <w:pPr>
              <w:pStyle w:val="TAC"/>
              <w:rPr>
                <w:sz w:val="12"/>
                <w:szCs w:val="12"/>
                <w:lang w:eastAsia="en-GB"/>
              </w:rPr>
            </w:pPr>
          </w:p>
        </w:tc>
        <w:tc>
          <w:tcPr>
            <w:tcW w:w="236" w:type="dxa"/>
            <w:shd w:val="clear" w:color="auto" w:fill="92D050"/>
          </w:tcPr>
          <w:p w14:paraId="6BD5E235" w14:textId="77777777" w:rsidR="00753495" w:rsidRPr="00FC7496" w:rsidRDefault="00753495" w:rsidP="001D304D">
            <w:pPr>
              <w:pStyle w:val="TAC"/>
              <w:rPr>
                <w:sz w:val="12"/>
                <w:szCs w:val="12"/>
                <w:lang w:eastAsia="en-GB"/>
              </w:rPr>
            </w:pPr>
          </w:p>
        </w:tc>
        <w:tc>
          <w:tcPr>
            <w:tcW w:w="236" w:type="dxa"/>
          </w:tcPr>
          <w:p w14:paraId="0753EA44" w14:textId="77777777" w:rsidR="00753495" w:rsidRPr="00FC7496" w:rsidRDefault="00753495" w:rsidP="001D304D">
            <w:pPr>
              <w:pStyle w:val="TAC"/>
              <w:rPr>
                <w:sz w:val="12"/>
                <w:szCs w:val="12"/>
                <w:lang w:eastAsia="en-GB"/>
              </w:rPr>
            </w:pPr>
          </w:p>
        </w:tc>
        <w:tc>
          <w:tcPr>
            <w:tcW w:w="236" w:type="dxa"/>
          </w:tcPr>
          <w:p w14:paraId="394EF278" w14:textId="77777777" w:rsidR="00753495" w:rsidRPr="00FC7496" w:rsidRDefault="00753495" w:rsidP="001D304D">
            <w:pPr>
              <w:pStyle w:val="TAC"/>
              <w:rPr>
                <w:sz w:val="12"/>
                <w:szCs w:val="12"/>
                <w:lang w:eastAsia="en-GB"/>
              </w:rPr>
            </w:pPr>
          </w:p>
        </w:tc>
        <w:tc>
          <w:tcPr>
            <w:tcW w:w="236" w:type="dxa"/>
          </w:tcPr>
          <w:p w14:paraId="24B8AF2D" w14:textId="77777777" w:rsidR="00753495" w:rsidRPr="00FC7496" w:rsidRDefault="00753495" w:rsidP="001D304D">
            <w:pPr>
              <w:pStyle w:val="TAC"/>
              <w:rPr>
                <w:sz w:val="12"/>
                <w:szCs w:val="12"/>
                <w:lang w:eastAsia="en-GB"/>
              </w:rPr>
            </w:pPr>
          </w:p>
        </w:tc>
        <w:tc>
          <w:tcPr>
            <w:tcW w:w="236" w:type="dxa"/>
          </w:tcPr>
          <w:p w14:paraId="5C25130F" w14:textId="77777777" w:rsidR="00753495" w:rsidRPr="00FC7496" w:rsidRDefault="00753495" w:rsidP="001D304D">
            <w:pPr>
              <w:pStyle w:val="TAC"/>
              <w:rPr>
                <w:sz w:val="12"/>
                <w:szCs w:val="12"/>
                <w:lang w:eastAsia="en-GB"/>
              </w:rPr>
            </w:pPr>
          </w:p>
        </w:tc>
        <w:tc>
          <w:tcPr>
            <w:tcW w:w="236" w:type="dxa"/>
            <w:shd w:val="clear" w:color="auto" w:fill="FFC000"/>
          </w:tcPr>
          <w:p w14:paraId="15590BC1" w14:textId="77777777" w:rsidR="00753495" w:rsidRPr="00FC7496" w:rsidRDefault="00753495" w:rsidP="001D304D">
            <w:pPr>
              <w:pStyle w:val="TAC"/>
              <w:rPr>
                <w:sz w:val="12"/>
                <w:szCs w:val="12"/>
                <w:lang w:eastAsia="en-GB"/>
              </w:rPr>
            </w:pPr>
          </w:p>
        </w:tc>
        <w:tc>
          <w:tcPr>
            <w:tcW w:w="236" w:type="dxa"/>
          </w:tcPr>
          <w:p w14:paraId="1424B4C5" w14:textId="77777777" w:rsidR="00753495" w:rsidRPr="00FC7496" w:rsidRDefault="00753495" w:rsidP="001D304D">
            <w:pPr>
              <w:pStyle w:val="TAC"/>
              <w:rPr>
                <w:sz w:val="12"/>
                <w:szCs w:val="12"/>
                <w:lang w:eastAsia="en-GB"/>
              </w:rPr>
            </w:pPr>
          </w:p>
        </w:tc>
        <w:tc>
          <w:tcPr>
            <w:tcW w:w="236" w:type="dxa"/>
          </w:tcPr>
          <w:p w14:paraId="5F37B23F" w14:textId="77777777" w:rsidR="00753495" w:rsidRPr="00FC7496" w:rsidRDefault="00753495" w:rsidP="001D304D">
            <w:pPr>
              <w:pStyle w:val="TAC"/>
              <w:rPr>
                <w:sz w:val="12"/>
                <w:szCs w:val="12"/>
                <w:lang w:eastAsia="en-GB"/>
              </w:rPr>
            </w:pPr>
          </w:p>
        </w:tc>
        <w:tc>
          <w:tcPr>
            <w:tcW w:w="236" w:type="dxa"/>
          </w:tcPr>
          <w:p w14:paraId="76BDFC11" w14:textId="77777777" w:rsidR="00753495" w:rsidRPr="00FC7496" w:rsidRDefault="00753495" w:rsidP="001D304D">
            <w:pPr>
              <w:pStyle w:val="TAC"/>
              <w:rPr>
                <w:sz w:val="12"/>
                <w:szCs w:val="12"/>
                <w:lang w:eastAsia="en-GB"/>
              </w:rPr>
            </w:pPr>
          </w:p>
        </w:tc>
        <w:tc>
          <w:tcPr>
            <w:tcW w:w="236" w:type="dxa"/>
            <w:shd w:val="clear" w:color="auto" w:fill="00B050"/>
          </w:tcPr>
          <w:p w14:paraId="717C0891" w14:textId="77777777" w:rsidR="00753495" w:rsidRPr="00FC7496" w:rsidRDefault="00753495" w:rsidP="001D304D">
            <w:pPr>
              <w:pStyle w:val="TAC"/>
              <w:rPr>
                <w:sz w:val="12"/>
                <w:szCs w:val="12"/>
                <w:lang w:eastAsia="en-GB"/>
              </w:rPr>
            </w:pPr>
          </w:p>
        </w:tc>
        <w:tc>
          <w:tcPr>
            <w:tcW w:w="236" w:type="dxa"/>
            <w:shd w:val="clear" w:color="auto" w:fill="92D050"/>
          </w:tcPr>
          <w:p w14:paraId="3E618E33" w14:textId="77777777" w:rsidR="00753495" w:rsidRPr="00FC7496" w:rsidRDefault="00753495" w:rsidP="001D304D">
            <w:pPr>
              <w:pStyle w:val="TAC"/>
              <w:rPr>
                <w:sz w:val="12"/>
                <w:szCs w:val="12"/>
                <w:lang w:eastAsia="en-GB"/>
              </w:rPr>
            </w:pPr>
          </w:p>
        </w:tc>
        <w:tc>
          <w:tcPr>
            <w:tcW w:w="236" w:type="dxa"/>
          </w:tcPr>
          <w:p w14:paraId="3F99072E" w14:textId="77777777" w:rsidR="00753495" w:rsidRPr="00FC7496" w:rsidRDefault="00753495" w:rsidP="001D304D">
            <w:pPr>
              <w:pStyle w:val="TAC"/>
              <w:rPr>
                <w:sz w:val="12"/>
                <w:szCs w:val="12"/>
                <w:lang w:eastAsia="en-GB"/>
              </w:rPr>
            </w:pPr>
          </w:p>
        </w:tc>
        <w:tc>
          <w:tcPr>
            <w:tcW w:w="236" w:type="dxa"/>
          </w:tcPr>
          <w:p w14:paraId="6CB54294" w14:textId="77777777" w:rsidR="00753495" w:rsidRPr="00FC7496" w:rsidRDefault="00753495" w:rsidP="001D304D">
            <w:pPr>
              <w:pStyle w:val="TAC"/>
              <w:rPr>
                <w:sz w:val="12"/>
                <w:szCs w:val="12"/>
                <w:lang w:eastAsia="en-GB"/>
              </w:rPr>
            </w:pPr>
          </w:p>
        </w:tc>
        <w:tc>
          <w:tcPr>
            <w:tcW w:w="236" w:type="dxa"/>
          </w:tcPr>
          <w:p w14:paraId="00C823ED" w14:textId="77777777" w:rsidR="00753495" w:rsidRPr="00FC7496" w:rsidRDefault="00753495" w:rsidP="001D304D">
            <w:pPr>
              <w:pStyle w:val="TAC"/>
              <w:rPr>
                <w:sz w:val="12"/>
                <w:szCs w:val="12"/>
                <w:lang w:eastAsia="en-GB"/>
              </w:rPr>
            </w:pPr>
          </w:p>
        </w:tc>
        <w:tc>
          <w:tcPr>
            <w:tcW w:w="236" w:type="dxa"/>
            <w:shd w:val="clear" w:color="auto" w:fill="7030A0"/>
          </w:tcPr>
          <w:p w14:paraId="1916EDD4" w14:textId="77777777" w:rsidR="00753495" w:rsidRPr="00FC7496" w:rsidRDefault="00753495" w:rsidP="001D304D">
            <w:pPr>
              <w:pStyle w:val="TAC"/>
              <w:rPr>
                <w:sz w:val="12"/>
                <w:szCs w:val="12"/>
                <w:lang w:eastAsia="en-GB"/>
              </w:rPr>
            </w:pPr>
          </w:p>
        </w:tc>
        <w:tc>
          <w:tcPr>
            <w:tcW w:w="236" w:type="dxa"/>
            <w:shd w:val="clear" w:color="auto" w:fill="FFC000"/>
          </w:tcPr>
          <w:p w14:paraId="1FAE905F" w14:textId="77777777" w:rsidR="00753495" w:rsidRPr="00FC7496" w:rsidRDefault="00753495" w:rsidP="001D304D">
            <w:pPr>
              <w:pStyle w:val="TAC"/>
              <w:rPr>
                <w:sz w:val="12"/>
                <w:szCs w:val="12"/>
                <w:lang w:eastAsia="en-GB"/>
              </w:rPr>
            </w:pPr>
          </w:p>
        </w:tc>
        <w:tc>
          <w:tcPr>
            <w:tcW w:w="236" w:type="dxa"/>
          </w:tcPr>
          <w:p w14:paraId="06E54DE4" w14:textId="77777777" w:rsidR="00753495" w:rsidRPr="00FC7496" w:rsidRDefault="00753495" w:rsidP="001D304D">
            <w:pPr>
              <w:pStyle w:val="TAC"/>
              <w:rPr>
                <w:sz w:val="12"/>
                <w:szCs w:val="12"/>
                <w:lang w:eastAsia="en-GB"/>
              </w:rPr>
            </w:pPr>
          </w:p>
        </w:tc>
        <w:tc>
          <w:tcPr>
            <w:tcW w:w="236" w:type="dxa"/>
          </w:tcPr>
          <w:p w14:paraId="25E9D698" w14:textId="77777777" w:rsidR="00753495" w:rsidRPr="00FC7496" w:rsidRDefault="00753495" w:rsidP="001D304D">
            <w:pPr>
              <w:pStyle w:val="TAC"/>
              <w:rPr>
                <w:sz w:val="12"/>
                <w:szCs w:val="12"/>
                <w:lang w:eastAsia="en-GB"/>
              </w:rPr>
            </w:pPr>
          </w:p>
        </w:tc>
        <w:tc>
          <w:tcPr>
            <w:tcW w:w="236" w:type="dxa"/>
          </w:tcPr>
          <w:p w14:paraId="16DA4E3D" w14:textId="77777777" w:rsidR="00753495" w:rsidRPr="00FC7496" w:rsidRDefault="00753495" w:rsidP="001D304D">
            <w:pPr>
              <w:pStyle w:val="TAC"/>
              <w:rPr>
                <w:sz w:val="12"/>
                <w:szCs w:val="12"/>
                <w:lang w:eastAsia="en-GB"/>
              </w:rPr>
            </w:pPr>
          </w:p>
        </w:tc>
        <w:tc>
          <w:tcPr>
            <w:tcW w:w="236" w:type="dxa"/>
            <w:shd w:val="clear" w:color="auto" w:fill="auto"/>
          </w:tcPr>
          <w:p w14:paraId="4FF84127" w14:textId="77777777" w:rsidR="00753495" w:rsidRPr="00FC7496" w:rsidRDefault="00753495" w:rsidP="001D304D">
            <w:pPr>
              <w:pStyle w:val="TAC"/>
              <w:rPr>
                <w:sz w:val="12"/>
                <w:szCs w:val="12"/>
                <w:lang w:eastAsia="en-GB"/>
              </w:rPr>
            </w:pPr>
          </w:p>
        </w:tc>
        <w:tc>
          <w:tcPr>
            <w:tcW w:w="236" w:type="dxa"/>
            <w:shd w:val="clear" w:color="auto" w:fill="92D050"/>
          </w:tcPr>
          <w:p w14:paraId="01E86634" w14:textId="77777777" w:rsidR="00753495" w:rsidRPr="00FC7496" w:rsidRDefault="00753495" w:rsidP="001D304D">
            <w:pPr>
              <w:pStyle w:val="TAC"/>
              <w:rPr>
                <w:sz w:val="12"/>
                <w:szCs w:val="12"/>
                <w:lang w:eastAsia="en-GB"/>
              </w:rPr>
            </w:pPr>
          </w:p>
        </w:tc>
        <w:tc>
          <w:tcPr>
            <w:tcW w:w="236" w:type="dxa"/>
          </w:tcPr>
          <w:p w14:paraId="4BA57969" w14:textId="77777777" w:rsidR="00753495" w:rsidRPr="00FC7496" w:rsidRDefault="00753495" w:rsidP="001D304D">
            <w:pPr>
              <w:pStyle w:val="TAC"/>
              <w:rPr>
                <w:sz w:val="12"/>
                <w:szCs w:val="12"/>
                <w:lang w:eastAsia="en-GB"/>
              </w:rPr>
            </w:pPr>
          </w:p>
        </w:tc>
        <w:tc>
          <w:tcPr>
            <w:tcW w:w="236" w:type="dxa"/>
          </w:tcPr>
          <w:p w14:paraId="262F848B" w14:textId="77777777" w:rsidR="00753495" w:rsidRPr="00FC7496" w:rsidRDefault="00753495" w:rsidP="001D304D">
            <w:pPr>
              <w:pStyle w:val="TAC"/>
              <w:rPr>
                <w:sz w:val="12"/>
                <w:szCs w:val="12"/>
                <w:lang w:eastAsia="en-GB"/>
              </w:rPr>
            </w:pPr>
          </w:p>
        </w:tc>
        <w:tc>
          <w:tcPr>
            <w:tcW w:w="236" w:type="dxa"/>
          </w:tcPr>
          <w:p w14:paraId="07FC9959" w14:textId="77777777" w:rsidR="00753495" w:rsidRPr="00FC7496" w:rsidRDefault="00753495" w:rsidP="001D304D">
            <w:pPr>
              <w:pStyle w:val="TAC"/>
              <w:rPr>
                <w:sz w:val="12"/>
                <w:szCs w:val="12"/>
                <w:lang w:eastAsia="en-GB"/>
              </w:rPr>
            </w:pPr>
          </w:p>
        </w:tc>
        <w:tc>
          <w:tcPr>
            <w:tcW w:w="236" w:type="dxa"/>
          </w:tcPr>
          <w:p w14:paraId="00939E70" w14:textId="77777777" w:rsidR="00753495" w:rsidRPr="00FC7496" w:rsidRDefault="00753495" w:rsidP="001D304D">
            <w:pPr>
              <w:pStyle w:val="TAC"/>
              <w:rPr>
                <w:sz w:val="12"/>
                <w:szCs w:val="12"/>
                <w:lang w:eastAsia="en-GB"/>
              </w:rPr>
            </w:pPr>
          </w:p>
        </w:tc>
      </w:tr>
      <w:tr w:rsidR="00753495" w:rsidRPr="00FC7496" w14:paraId="6D90DDCE" w14:textId="77777777" w:rsidTr="001D304D">
        <w:tc>
          <w:tcPr>
            <w:tcW w:w="683" w:type="dxa"/>
            <w:vMerge/>
            <w:vAlign w:val="center"/>
          </w:tcPr>
          <w:p w14:paraId="260BFEF3" w14:textId="77777777" w:rsidR="00753495" w:rsidRPr="00FC7496" w:rsidRDefault="00753495" w:rsidP="001D304D">
            <w:pPr>
              <w:pStyle w:val="TAC"/>
              <w:rPr>
                <w:sz w:val="12"/>
                <w:szCs w:val="12"/>
                <w:lang w:eastAsia="en-GB"/>
              </w:rPr>
            </w:pPr>
          </w:p>
        </w:tc>
        <w:tc>
          <w:tcPr>
            <w:tcW w:w="452" w:type="dxa"/>
          </w:tcPr>
          <w:p w14:paraId="35408818" w14:textId="77777777" w:rsidR="00753495" w:rsidRPr="00FC7496" w:rsidRDefault="00753495" w:rsidP="001D304D">
            <w:pPr>
              <w:pStyle w:val="TAC"/>
              <w:rPr>
                <w:sz w:val="12"/>
                <w:szCs w:val="12"/>
                <w:lang w:eastAsia="en-GB"/>
              </w:rPr>
            </w:pPr>
            <w:r w:rsidRPr="00FC7496">
              <w:rPr>
                <w:sz w:val="12"/>
                <w:szCs w:val="12"/>
                <w:lang w:eastAsia="en-GB"/>
              </w:rPr>
              <w:t>60</w:t>
            </w:r>
          </w:p>
        </w:tc>
        <w:tc>
          <w:tcPr>
            <w:tcW w:w="236" w:type="dxa"/>
            <w:shd w:val="clear" w:color="auto" w:fill="FFC000"/>
          </w:tcPr>
          <w:p w14:paraId="07B1D611" w14:textId="77777777" w:rsidR="00753495" w:rsidRPr="00FC7496" w:rsidRDefault="00753495" w:rsidP="001D304D">
            <w:pPr>
              <w:pStyle w:val="TAC"/>
              <w:rPr>
                <w:sz w:val="12"/>
                <w:szCs w:val="12"/>
                <w:lang w:eastAsia="en-GB"/>
              </w:rPr>
            </w:pPr>
          </w:p>
        </w:tc>
        <w:tc>
          <w:tcPr>
            <w:tcW w:w="236" w:type="dxa"/>
          </w:tcPr>
          <w:p w14:paraId="4C6DF961" w14:textId="77777777" w:rsidR="00753495" w:rsidRPr="00FC7496" w:rsidRDefault="00753495" w:rsidP="001D304D">
            <w:pPr>
              <w:pStyle w:val="TAC"/>
              <w:rPr>
                <w:sz w:val="12"/>
                <w:szCs w:val="12"/>
                <w:lang w:eastAsia="en-GB"/>
              </w:rPr>
            </w:pPr>
          </w:p>
        </w:tc>
        <w:tc>
          <w:tcPr>
            <w:tcW w:w="236" w:type="dxa"/>
          </w:tcPr>
          <w:p w14:paraId="3204E8B6" w14:textId="77777777" w:rsidR="00753495" w:rsidRPr="00FC7496" w:rsidRDefault="00753495" w:rsidP="001D304D">
            <w:pPr>
              <w:pStyle w:val="TAC"/>
              <w:rPr>
                <w:sz w:val="12"/>
                <w:szCs w:val="12"/>
                <w:lang w:eastAsia="en-GB"/>
              </w:rPr>
            </w:pPr>
          </w:p>
        </w:tc>
        <w:tc>
          <w:tcPr>
            <w:tcW w:w="236" w:type="dxa"/>
          </w:tcPr>
          <w:p w14:paraId="01606C3B" w14:textId="77777777" w:rsidR="00753495" w:rsidRPr="00FC7496" w:rsidRDefault="00753495" w:rsidP="001D304D">
            <w:pPr>
              <w:pStyle w:val="TAC"/>
              <w:rPr>
                <w:sz w:val="12"/>
                <w:szCs w:val="12"/>
                <w:lang w:eastAsia="en-GB"/>
              </w:rPr>
            </w:pPr>
          </w:p>
        </w:tc>
        <w:tc>
          <w:tcPr>
            <w:tcW w:w="236" w:type="dxa"/>
            <w:shd w:val="clear" w:color="auto" w:fill="00B050"/>
          </w:tcPr>
          <w:p w14:paraId="6B24CC4D" w14:textId="77777777" w:rsidR="00753495" w:rsidRPr="00FC7496" w:rsidRDefault="00753495" w:rsidP="001D304D">
            <w:pPr>
              <w:pStyle w:val="TAC"/>
              <w:rPr>
                <w:sz w:val="12"/>
                <w:szCs w:val="12"/>
                <w:lang w:eastAsia="en-GB"/>
              </w:rPr>
            </w:pPr>
          </w:p>
        </w:tc>
        <w:tc>
          <w:tcPr>
            <w:tcW w:w="236" w:type="dxa"/>
            <w:shd w:val="clear" w:color="auto" w:fill="92D050"/>
          </w:tcPr>
          <w:p w14:paraId="7DBEA101" w14:textId="77777777" w:rsidR="00753495" w:rsidRPr="00FC7496" w:rsidRDefault="00753495" w:rsidP="001D304D">
            <w:pPr>
              <w:pStyle w:val="TAC"/>
              <w:rPr>
                <w:sz w:val="12"/>
                <w:szCs w:val="12"/>
                <w:lang w:eastAsia="en-GB"/>
              </w:rPr>
            </w:pPr>
          </w:p>
        </w:tc>
        <w:tc>
          <w:tcPr>
            <w:tcW w:w="236" w:type="dxa"/>
          </w:tcPr>
          <w:p w14:paraId="1533927C" w14:textId="77777777" w:rsidR="00753495" w:rsidRPr="00FC7496" w:rsidRDefault="00753495" w:rsidP="001D304D">
            <w:pPr>
              <w:pStyle w:val="TAC"/>
              <w:rPr>
                <w:sz w:val="12"/>
                <w:szCs w:val="12"/>
                <w:lang w:eastAsia="en-GB"/>
              </w:rPr>
            </w:pPr>
          </w:p>
        </w:tc>
        <w:tc>
          <w:tcPr>
            <w:tcW w:w="236" w:type="dxa"/>
          </w:tcPr>
          <w:p w14:paraId="768760E8" w14:textId="77777777" w:rsidR="00753495" w:rsidRPr="00FC7496" w:rsidRDefault="00753495" w:rsidP="001D304D">
            <w:pPr>
              <w:pStyle w:val="TAC"/>
              <w:rPr>
                <w:sz w:val="12"/>
                <w:szCs w:val="12"/>
                <w:lang w:eastAsia="en-GB"/>
              </w:rPr>
            </w:pPr>
          </w:p>
        </w:tc>
        <w:tc>
          <w:tcPr>
            <w:tcW w:w="236" w:type="dxa"/>
          </w:tcPr>
          <w:p w14:paraId="429D9785" w14:textId="77777777" w:rsidR="00753495" w:rsidRPr="00FC7496" w:rsidRDefault="00753495" w:rsidP="001D304D">
            <w:pPr>
              <w:pStyle w:val="TAC"/>
              <w:rPr>
                <w:sz w:val="12"/>
                <w:szCs w:val="12"/>
                <w:lang w:eastAsia="en-GB"/>
              </w:rPr>
            </w:pPr>
          </w:p>
        </w:tc>
        <w:tc>
          <w:tcPr>
            <w:tcW w:w="236" w:type="dxa"/>
            <w:shd w:val="clear" w:color="auto" w:fill="7030A0"/>
          </w:tcPr>
          <w:p w14:paraId="32CAB13E" w14:textId="77777777" w:rsidR="00753495" w:rsidRPr="00FC7496" w:rsidRDefault="00753495" w:rsidP="001D304D">
            <w:pPr>
              <w:pStyle w:val="TAC"/>
              <w:rPr>
                <w:sz w:val="12"/>
                <w:szCs w:val="12"/>
                <w:lang w:eastAsia="en-GB"/>
              </w:rPr>
            </w:pPr>
          </w:p>
        </w:tc>
        <w:tc>
          <w:tcPr>
            <w:tcW w:w="236" w:type="dxa"/>
            <w:shd w:val="clear" w:color="auto" w:fill="FFC000"/>
          </w:tcPr>
          <w:p w14:paraId="24FE6EE4" w14:textId="77777777" w:rsidR="00753495" w:rsidRPr="00FC7496" w:rsidRDefault="00753495" w:rsidP="001D304D">
            <w:pPr>
              <w:pStyle w:val="TAC"/>
              <w:rPr>
                <w:sz w:val="12"/>
                <w:szCs w:val="12"/>
                <w:lang w:eastAsia="en-GB"/>
              </w:rPr>
            </w:pPr>
          </w:p>
        </w:tc>
        <w:tc>
          <w:tcPr>
            <w:tcW w:w="236" w:type="dxa"/>
          </w:tcPr>
          <w:p w14:paraId="4FF0F2B9" w14:textId="77777777" w:rsidR="00753495" w:rsidRPr="00FC7496" w:rsidRDefault="00753495" w:rsidP="001D304D">
            <w:pPr>
              <w:pStyle w:val="TAC"/>
              <w:rPr>
                <w:sz w:val="12"/>
                <w:szCs w:val="12"/>
                <w:lang w:eastAsia="en-GB"/>
              </w:rPr>
            </w:pPr>
          </w:p>
        </w:tc>
        <w:tc>
          <w:tcPr>
            <w:tcW w:w="236" w:type="dxa"/>
          </w:tcPr>
          <w:p w14:paraId="699C9180" w14:textId="77777777" w:rsidR="00753495" w:rsidRPr="00FC7496" w:rsidRDefault="00753495" w:rsidP="001D304D">
            <w:pPr>
              <w:pStyle w:val="TAC"/>
              <w:rPr>
                <w:sz w:val="12"/>
                <w:szCs w:val="12"/>
                <w:lang w:eastAsia="en-GB"/>
              </w:rPr>
            </w:pPr>
          </w:p>
        </w:tc>
        <w:tc>
          <w:tcPr>
            <w:tcW w:w="236" w:type="dxa"/>
          </w:tcPr>
          <w:p w14:paraId="3686C3BA" w14:textId="77777777" w:rsidR="00753495" w:rsidRPr="00FC7496" w:rsidRDefault="00753495" w:rsidP="001D304D">
            <w:pPr>
              <w:pStyle w:val="TAC"/>
              <w:rPr>
                <w:sz w:val="12"/>
                <w:szCs w:val="12"/>
                <w:lang w:eastAsia="en-GB"/>
              </w:rPr>
            </w:pPr>
          </w:p>
        </w:tc>
        <w:tc>
          <w:tcPr>
            <w:tcW w:w="236" w:type="dxa"/>
            <w:shd w:val="clear" w:color="auto" w:fill="auto"/>
          </w:tcPr>
          <w:p w14:paraId="6B0F8372" w14:textId="77777777" w:rsidR="00753495" w:rsidRPr="00FC7496" w:rsidRDefault="00753495" w:rsidP="001D304D">
            <w:pPr>
              <w:pStyle w:val="TAC"/>
              <w:rPr>
                <w:sz w:val="12"/>
                <w:szCs w:val="12"/>
                <w:lang w:eastAsia="en-GB"/>
              </w:rPr>
            </w:pPr>
          </w:p>
        </w:tc>
        <w:tc>
          <w:tcPr>
            <w:tcW w:w="236" w:type="dxa"/>
            <w:shd w:val="clear" w:color="auto" w:fill="92D050"/>
          </w:tcPr>
          <w:p w14:paraId="4D329430" w14:textId="77777777" w:rsidR="00753495" w:rsidRPr="00FC7496" w:rsidRDefault="00753495" w:rsidP="001D304D">
            <w:pPr>
              <w:pStyle w:val="TAC"/>
              <w:rPr>
                <w:sz w:val="12"/>
                <w:szCs w:val="12"/>
                <w:lang w:eastAsia="en-GB"/>
              </w:rPr>
            </w:pPr>
          </w:p>
        </w:tc>
        <w:tc>
          <w:tcPr>
            <w:tcW w:w="236" w:type="dxa"/>
          </w:tcPr>
          <w:p w14:paraId="286BE54F" w14:textId="77777777" w:rsidR="00753495" w:rsidRPr="00FC7496" w:rsidRDefault="00753495" w:rsidP="001D304D">
            <w:pPr>
              <w:pStyle w:val="TAC"/>
              <w:rPr>
                <w:sz w:val="12"/>
                <w:szCs w:val="12"/>
                <w:lang w:eastAsia="en-GB"/>
              </w:rPr>
            </w:pPr>
          </w:p>
        </w:tc>
        <w:tc>
          <w:tcPr>
            <w:tcW w:w="236" w:type="dxa"/>
          </w:tcPr>
          <w:p w14:paraId="4E48C271" w14:textId="77777777" w:rsidR="00753495" w:rsidRPr="00FC7496" w:rsidRDefault="00753495" w:rsidP="001D304D">
            <w:pPr>
              <w:pStyle w:val="TAC"/>
              <w:rPr>
                <w:sz w:val="12"/>
                <w:szCs w:val="12"/>
                <w:lang w:eastAsia="en-GB"/>
              </w:rPr>
            </w:pPr>
          </w:p>
        </w:tc>
        <w:tc>
          <w:tcPr>
            <w:tcW w:w="236" w:type="dxa"/>
          </w:tcPr>
          <w:p w14:paraId="58585279" w14:textId="77777777" w:rsidR="00753495" w:rsidRPr="00FC7496" w:rsidRDefault="00753495" w:rsidP="001D304D">
            <w:pPr>
              <w:pStyle w:val="TAC"/>
              <w:rPr>
                <w:sz w:val="12"/>
                <w:szCs w:val="12"/>
                <w:lang w:eastAsia="en-GB"/>
              </w:rPr>
            </w:pPr>
          </w:p>
        </w:tc>
        <w:tc>
          <w:tcPr>
            <w:tcW w:w="236" w:type="dxa"/>
          </w:tcPr>
          <w:p w14:paraId="4F60DB99" w14:textId="77777777" w:rsidR="00753495" w:rsidRPr="00FC7496" w:rsidRDefault="00753495" w:rsidP="001D304D">
            <w:pPr>
              <w:pStyle w:val="TAC"/>
              <w:rPr>
                <w:sz w:val="12"/>
                <w:szCs w:val="12"/>
                <w:lang w:eastAsia="en-GB"/>
              </w:rPr>
            </w:pPr>
          </w:p>
        </w:tc>
        <w:tc>
          <w:tcPr>
            <w:tcW w:w="236" w:type="dxa"/>
            <w:shd w:val="clear" w:color="auto" w:fill="FFC000"/>
          </w:tcPr>
          <w:p w14:paraId="51D56F26" w14:textId="77777777" w:rsidR="00753495" w:rsidRPr="00FC7496" w:rsidRDefault="00753495" w:rsidP="001D304D">
            <w:pPr>
              <w:pStyle w:val="TAC"/>
              <w:rPr>
                <w:sz w:val="12"/>
                <w:szCs w:val="12"/>
                <w:lang w:eastAsia="en-GB"/>
              </w:rPr>
            </w:pPr>
          </w:p>
        </w:tc>
        <w:tc>
          <w:tcPr>
            <w:tcW w:w="236" w:type="dxa"/>
          </w:tcPr>
          <w:p w14:paraId="0415D43C" w14:textId="77777777" w:rsidR="00753495" w:rsidRPr="00FC7496" w:rsidRDefault="00753495" w:rsidP="001D304D">
            <w:pPr>
              <w:pStyle w:val="TAC"/>
              <w:rPr>
                <w:sz w:val="12"/>
                <w:szCs w:val="12"/>
                <w:lang w:eastAsia="en-GB"/>
              </w:rPr>
            </w:pPr>
          </w:p>
        </w:tc>
        <w:tc>
          <w:tcPr>
            <w:tcW w:w="236" w:type="dxa"/>
          </w:tcPr>
          <w:p w14:paraId="547BA397" w14:textId="77777777" w:rsidR="00753495" w:rsidRPr="00FC7496" w:rsidRDefault="00753495" w:rsidP="001D304D">
            <w:pPr>
              <w:pStyle w:val="TAC"/>
              <w:rPr>
                <w:sz w:val="12"/>
                <w:szCs w:val="12"/>
                <w:lang w:eastAsia="en-GB"/>
              </w:rPr>
            </w:pPr>
          </w:p>
        </w:tc>
        <w:tc>
          <w:tcPr>
            <w:tcW w:w="236" w:type="dxa"/>
          </w:tcPr>
          <w:p w14:paraId="263FAEA0" w14:textId="77777777" w:rsidR="00753495" w:rsidRPr="00FC7496" w:rsidRDefault="00753495" w:rsidP="001D304D">
            <w:pPr>
              <w:pStyle w:val="TAC"/>
              <w:rPr>
                <w:sz w:val="12"/>
                <w:szCs w:val="12"/>
                <w:lang w:eastAsia="en-GB"/>
              </w:rPr>
            </w:pPr>
          </w:p>
        </w:tc>
        <w:tc>
          <w:tcPr>
            <w:tcW w:w="236" w:type="dxa"/>
            <w:shd w:val="clear" w:color="auto" w:fill="00B050"/>
          </w:tcPr>
          <w:p w14:paraId="741AF0A3" w14:textId="77777777" w:rsidR="00753495" w:rsidRPr="00FC7496" w:rsidRDefault="00753495" w:rsidP="001D304D">
            <w:pPr>
              <w:pStyle w:val="TAC"/>
              <w:rPr>
                <w:sz w:val="12"/>
                <w:szCs w:val="12"/>
                <w:lang w:eastAsia="en-GB"/>
              </w:rPr>
            </w:pPr>
          </w:p>
        </w:tc>
        <w:tc>
          <w:tcPr>
            <w:tcW w:w="236" w:type="dxa"/>
            <w:shd w:val="clear" w:color="auto" w:fill="92D050"/>
          </w:tcPr>
          <w:p w14:paraId="488E861D" w14:textId="77777777" w:rsidR="00753495" w:rsidRPr="00FC7496" w:rsidRDefault="00753495" w:rsidP="001D304D">
            <w:pPr>
              <w:pStyle w:val="TAC"/>
              <w:rPr>
                <w:sz w:val="12"/>
                <w:szCs w:val="12"/>
                <w:lang w:eastAsia="en-GB"/>
              </w:rPr>
            </w:pPr>
          </w:p>
        </w:tc>
        <w:tc>
          <w:tcPr>
            <w:tcW w:w="236" w:type="dxa"/>
          </w:tcPr>
          <w:p w14:paraId="1EBBEBC4" w14:textId="77777777" w:rsidR="00753495" w:rsidRPr="00FC7496" w:rsidRDefault="00753495" w:rsidP="001D304D">
            <w:pPr>
              <w:pStyle w:val="TAC"/>
              <w:rPr>
                <w:sz w:val="12"/>
                <w:szCs w:val="12"/>
                <w:lang w:eastAsia="en-GB"/>
              </w:rPr>
            </w:pPr>
          </w:p>
        </w:tc>
        <w:tc>
          <w:tcPr>
            <w:tcW w:w="236" w:type="dxa"/>
          </w:tcPr>
          <w:p w14:paraId="2A5080E4" w14:textId="77777777" w:rsidR="00753495" w:rsidRPr="00FC7496" w:rsidRDefault="00753495" w:rsidP="001D304D">
            <w:pPr>
              <w:pStyle w:val="TAC"/>
              <w:rPr>
                <w:sz w:val="12"/>
                <w:szCs w:val="12"/>
                <w:lang w:eastAsia="en-GB"/>
              </w:rPr>
            </w:pPr>
          </w:p>
        </w:tc>
        <w:tc>
          <w:tcPr>
            <w:tcW w:w="236" w:type="dxa"/>
          </w:tcPr>
          <w:p w14:paraId="6D6D77A1" w14:textId="77777777" w:rsidR="00753495" w:rsidRPr="00FC7496" w:rsidRDefault="00753495" w:rsidP="001D304D">
            <w:pPr>
              <w:pStyle w:val="TAC"/>
              <w:rPr>
                <w:sz w:val="12"/>
                <w:szCs w:val="12"/>
                <w:lang w:eastAsia="en-GB"/>
              </w:rPr>
            </w:pPr>
          </w:p>
        </w:tc>
        <w:tc>
          <w:tcPr>
            <w:tcW w:w="236" w:type="dxa"/>
            <w:shd w:val="clear" w:color="auto" w:fill="7030A0"/>
          </w:tcPr>
          <w:p w14:paraId="1B933C4C" w14:textId="77777777" w:rsidR="00753495" w:rsidRPr="00FC7496" w:rsidRDefault="00753495" w:rsidP="001D304D">
            <w:pPr>
              <w:pStyle w:val="TAC"/>
              <w:rPr>
                <w:sz w:val="12"/>
                <w:szCs w:val="12"/>
                <w:lang w:eastAsia="en-GB"/>
              </w:rPr>
            </w:pPr>
          </w:p>
        </w:tc>
        <w:tc>
          <w:tcPr>
            <w:tcW w:w="236" w:type="dxa"/>
            <w:shd w:val="clear" w:color="auto" w:fill="FFC000"/>
          </w:tcPr>
          <w:p w14:paraId="7A7CFD28" w14:textId="77777777" w:rsidR="00753495" w:rsidRPr="00FC7496" w:rsidRDefault="00753495" w:rsidP="001D304D">
            <w:pPr>
              <w:pStyle w:val="TAC"/>
              <w:rPr>
                <w:sz w:val="12"/>
                <w:szCs w:val="12"/>
                <w:lang w:eastAsia="en-GB"/>
              </w:rPr>
            </w:pPr>
          </w:p>
        </w:tc>
        <w:tc>
          <w:tcPr>
            <w:tcW w:w="236" w:type="dxa"/>
          </w:tcPr>
          <w:p w14:paraId="2808E7A9" w14:textId="77777777" w:rsidR="00753495" w:rsidRPr="00FC7496" w:rsidRDefault="00753495" w:rsidP="001D304D">
            <w:pPr>
              <w:pStyle w:val="TAC"/>
              <w:rPr>
                <w:sz w:val="12"/>
                <w:szCs w:val="12"/>
                <w:lang w:eastAsia="en-GB"/>
              </w:rPr>
            </w:pPr>
          </w:p>
        </w:tc>
        <w:tc>
          <w:tcPr>
            <w:tcW w:w="236" w:type="dxa"/>
          </w:tcPr>
          <w:p w14:paraId="78AC093F" w14:textId="77777777" w:rsidR="00753495" w:rsidRPr="00FC7496" w:rsidRDefault="00753495" w:rsidP="001D304D">
            <w:pPr>
              <w:pStyle w:val="TAC"/>
              <w:rPr>
                <w:sz w:val="12"/>
                <w:szCs w:val="12"/>
                <w:lang w:eastAsia="en-GB"/>
              </w:rPr>
            </w:pPr>
          </w:p>
        </w:tc>
        <w:tc>
          <w:tcPr>
            <w:tcW w:w="236" w:type="dxa"/>
          </w:tcPr>
          <w:p w14:paraId="7AEBA155" w14:textId="77777777" w:rsidR="00753495" w:rsidRPr="00FC7496" w:rsidRDefault="00753495" w:rsidP="001D304D">
            <w:pPr>
              <w:pStyle w:val="TAC"/>
              <w:rPr>
                <w:sz w:val="12"/>
                <w:szCs w:val="12"/>
                <w:lang w:eastAsia="en-GB"/>
              </w:rPr>
            </w:pPr>
          </w:p>
        </w:tc>
        <w:tc>
          <w:tcPr>
            <w:tcW w:w="236" w:type="dxa"/>
            <w:shd w:val="clear" w:color="auto" w:fill="auto"/>
          </w:tcPr>
          <w:p w14:paraId="3C992600" w14:textId="77777777" w:rsidR="00753495" w:rsidRPr="00FC7496" w:rsidRDefault="00753495" w:rsidP="001D304D">
            <w:pPr>
              <w:pStyle w:val="TAC"/>
              <w:rPr>
                <w:sz w:val="12"/>
                <w:szCs w:val="12"/>
                <w:lang w:eastAsia="en-GB"/>
              </w:rPr>
            </w:pPr>
          </w:p>
        </w:tc>
        <w:tc>
          <w:tcPr>
            <w:tcW w:w="236" w:type="dxa"/>
            <w:shd w:val="clear" w:color="auto" w:fill="92D050"/>
          </w:tcPr>
          <w:p w14:paraId="5A53AC09" w14:textId="77777777" w:rsidR="00753495" w:rsidRPr="00FC7496" w:rsidRDefault="00753495" w:rsidP="001D304D">
            <w:pPr>
              <w:pStyle w:val="TAC"/>
              <w:rPr>
                <w:sz w:val="12"/>
                <w:szCs w:val="12"/>
                <w:lang w:eastAsia="en-GB"/>
              </w:rPr>
            </w:pPr>
          </w:p>
        </w:tc>
        <w:tc>
          <w:tcPr>
            <w:tcW w:w="236" w:type="dxa"/>
          </w:tcPr>
          <w:p w14:paraId="56FBAD89" w14:textId="77777777" w:rsidR="00753495" w:rsidRPr="00FC7496" w:rsidRDefault="00753495" w:rsidP="001D304D">
            <w:pPr>
              <w:pStyle w:val="TAC"/>
              <w:rPr>
                <w:sz w:val="12"/>
                <w:szCs w:val="12"/>
                <w:lang w:eastAsia="en-GB"/>
              </w:rPr>
            </w:pPr>
          </w:p>
        </w:tc>
        <w:tc>
          <w:tcPr>
            <w:tcW w:w="236" w:type="dxa"/>
          </w:tcPr>
          <w:p w14:paraId="103D3990" w14:textId="77777777" w:rsidR="00753495" w:rsidRPr="00FC7496" w:rsidRDefault="00753495" w:rsidP="001D304D">
            <w:pPr>
              <w:pStyle w:val="TAC"/>
              <w:rPr>
                <w:sz w:val="12"/>
                <w:szCs w:val="12"/>
                <w:lang w:eastAsia="en-GB"/>
              </w:rPr>
            </w:pPr>
          </w:p>
        </w:tc>
        <w:tc>
          <w:tcPr>
            <w:tcW w:w="236" w:type="dxa"/>
          </w:tcPr>
          <w:p w14:paraId="17D60628" w14:textId="77777777" w:rsidR="00753495" w:rsidRPr="00FC7496" w:rsidRDefault="00753495" w:rsidP="001D304D">
            <w:pPr>
              <w:pStyle w:val="TAC"/>
              <w:rPr>
                <w:sz w:val="12"/>
                <w:szCs w:val="12"/>
                <w:lang w:eastAsia="en-GB"/>
              </w:rPr>
            </w:pPr>
          </w:p>
        </w:tc>
        <w:tc>
          <w:tcPr>
            <w:tcW w:w="236" w:type="dxa"/>
          </w:tcPr>
          <w:p w14:paraId="08B6F2E5" w14:textId="77777777" w:rsidR="00753495" w:rsidRPr="00FC7496" w:rsidRDefault="00753495" w:rsidP="001D304D">
            <w:pPr>
              <w:pStyle w:val="TAC"/>
              <w:rPr>
                <w:sz w:val="12"/>
                <w:szCs w:val="12"/>
                <w:lang w:eastAsia="en-GB"/>
              </w:rPr>
            </w:pPr>
          </w:p>
        </w:tc>
      </w:tr>
      <w:tr w:rsidR="00753495" w:rsidRPr="00FC7496" w14:paraId="6B6A8D65" w14:textId="77777777" w:rsidTr="001D304D">
        <w:tc>
          <w:tcPr>
            <w:tcW w:w="683" w:type="dxa"/>
            <w:vMerge w:val="restart"/>
            <w:shd w:val="clear" w:color="auto" w:fill="00B0F0"/>
            <w:vAlign w:val="center"/>
          </w:tcPr>
          <w:p w14:paraId="699A24E4"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59861ECF" w14:textId="77777777" w:rsidR="00753495" w:rsidRPr="00FC7496" w:rsidRDefault="00753495" w:rsidP="001D304D">
            <w:pPr>
              <w:pStyle w:val="TAC"/>
              <w:rPr>
                <w:sz w:val="12"/>
                <w:szCs w:val="12"/>
                <w:lang w:eastAsia="en-GB"/>
              </w:rPr>
            </w:pPr>
            <w:r w:rsidRPr="00FC7496">
              <w:rPr>
                <w:sz w:val="12"/>
                <w:szCs w:val="12"/>
                <w:lang w:eastAsia="en-GB"/>
              </w:rPr>
              <w:t>64</w:t>
            </w:r>
          </w:p>
        </w:tc>
        <w:tc>
          <w:tcPr>
            <w:tcW w:w="236" w:type="dxa"/>
            <w:shd w:val="clear" w:color="auto" w:fill="FFC000"/>
          </w:tcPr>
          <w:p w14:paraId="0958DF31" w14:textId="77777777" w:rsidR="00753495" w:rsidRPr="00FC7496" w:rsidRDefault="00753495" w:rsidP="001D304D">
            <w:pPr>
              <w:pStyle w:val="TAC"/>
              <w:rPr>
                <w:sz w:val="12"/>
                <w:szCs w:val="12"/>
                <w:lang w:eastAsia="en-GB"/>
              </w:rPr>
            </w:pPr>
          </w:p>
        </w:tc>
        <w:tc>
          <w:tcPr>
            <w:tcW w:w="236" w:type="dxa"/>
            <w:shd w:val="clear" w:color="auto" w:fill="00B0F0"/>
          </w:tcPr>
          <w:p w14:paraId="3177152C" w14:textId="77777777" w:rsidR="00753495" w:rsidRPr="00FC7496" w:rsidRDefault="00753495" w:rsidP="001D304D">
            <w:pPr>
              <w:pStyle w:val="TAC"/>
              <w:rPr>
                <w:sz w:val="12"/>
                <w:szCs w:val="12"/>
                <w:lang w:eastAsia="en-GB"/>
              </w:rPr>
            </w:pPr>
          </w:p>
        </w:tc>
        <w:tc>
          <w:tcPr>
            <w:tcW w:w="236" w:type="dxa"/>
            <w:shd w:val="clear" w:color="auto" w:fill="00B0F0"/>
          </w:tcPr>
          <w:p w14:paraId="4073FF91" w14:textId="77777777" w:rsidR="00753495" w:rsidRPr="00FC7496" w:rsidRDefault="00753495" w:rsidP="001D304D">
            <w:pPr>
              <w:pStyle w:val="TAC"/>
              <w:rPr>
                <w:sz w:val="12"/>
                <w:szCs w:val="12"/>
                <w:lang w:eastAsia="en-GB"/>
              </w:rPr>
            </w:pPr>
          </w:p>
        </w:tc>
        <w:tc>
          <w:tcPr>
            <w:tcW w:w="236" w:type="dxa"/>
            <w:shd w:val="clear" w:color="auto" w:fill="00B0F0"/>
          </w:tcPr>
          <w:p w14:paraId="3D203B90" w14:textId="77777777" w:rsidR="00753495" w:rsidRPr="00FC7496" w:rsidRDefault="00753495" w:rsidP="001D304D">
            <w:pPr>
              <w:pStyle w:val="TAC"/>
              <w:rPr>
                <w:sz w:val="12"/>
                <w:szCs w:val="12"/>
                <w:lang w:eastAsia="en-GB"/>
              </w:rPr>
            </w:pPr>
          </w:p>
        </w:tc>
        <w:tc>
          <w:tcPr>
            <w:tcW w:w="236" w:type="dxa"/>
            <w:shd w:val="clear" w:color="auto" w:fill="00B050"/>
          </w:tcPr>
          <w:p w14:paraId="1899CDA5" w14:textId="77777777" w:rsidR="00753495" w:rsidRPr="00FC7496" w:rsidRDefault="00753495" w:rsidP="001D304D">
            <w:pPr>
              <w:pStyle w:val="TAC"/>
              <w:rPr>
                <w:sz w:val="12"/>
                <w:szCs w:val="12"/>
                <w:lang w:eastAsia="en-GB"/>
              </w:rPr>
            </w:pPr>
          </w:p>
        </w:tc>
        <w:tc>
          <w:tcPr>
            <w:tcW w:w="236" w:type="dxa"/>
            <w:shd w:val="clear" w:color="auto" w:fill="92D050"/>
          </w:tcPr>
          <w:p w14:paraId="5F72ED9C" w14:textId="77777777" w:rsidR="00753495" w:rsidRPr="00FC7496" w:rsidRDefault="00753495" w:rsidP="001D304D">
            <w:pPr>
              <w:pStyle w:val="TAC"/>
              <w:rPr>
                <w:sz w:val="12"/>
                <w:szCs w:val="12"/>
                <w:lang w:eastAsia="en-GB"/>
              </w:rPr>
            </w:pPr>
          </w:p>
        </w:tc>
        <w:tc>
          <w:tcPr>
            <w:tcW w:w="236" w:type="dxa"/>
            <w:shd w:val="clear" w:color="auto" w:fill="00B0F0"/>
          </w:tcPr>
          <w:p w14:paraId="57125C20" w14:textId="77777777" w:rsidR="00753495" w:rsidRPr="00FC7496" w:rsidRDefault="00753495" w:rsidP="001D304D">
            <w:pPr>
              <w:pStyle w:val="TAC"/>
              <w:rPr>
                <w:sz w:val="12"/>
                <w:szCs w:val="12"/>
                <w:lang w:eastAsia="en-GB"/>
              </w:rPr>
            </w:pPr>
          </w:p>
        </w:tc>
        <w:tc>
          <w:tcPr>
            <w:tcW w:w="236" w:type="dxa"/>
            <w:shd w:val="clear" w:color="auto" w:fill="00B0F0"/>
          </w:tcPr>
          <w:p w14:paraId="76652B63" w14:textId="77777777" w:rsidR="00753495" w:rsidRPr="00FC7496" w:rsidRDefault="00753495" w:rsidP="001D304D">
            <w:pPr>
              <w:pStyle w:val="TAC"/>
              <w:rPr>
                <w:sz w:val="12"/>
                <w:szCs w:val="12"/>
                <w:lang w:eastAsia="en-GB"/>
              </w:rPr>
            </w:pPr>
          </w:p>
        </w:tc>
        <w:tc>
          <w:tcPr>
            <w:tcW w:w="236" w:type="dxa"/>
            <w:shd w:val="clear" w:color="auto" w:fill="00B0F0"/>
          </w:tcPr>
          <w:p w14:paraId="223E6728" w14:textId="77777777" w:rsidR="00753495" w:rsidRPr="00FC7496" w:rsidRDefault="00753495" w:rsidP="001D304D">
            <w:pPr>
              <w:pStyle w:val="TAC"/>
              <w:rPr>
                <w:sz w:val="12"/>
                <w:szCs w:val="12"/>
                <w:lang w:eastAsia="en-GB"/>
              </w:rPr>
            </w:pPr>
          </w:p>
        </w:tc>
        <w:tc>
          <w:tcPr>
            <w:tcW w:w="236" w:type="dxa"/>
            <w:shd w:val="clear" w:color="auto" w:fill="7030A0"/>
          </w:tcPr>
          <w:p w14:paraId="4F083C7A" w14:textId="77777777" w:rsidR="00753495" w:rsidRPr="00FC7496" w:rsidRDefault="00753495" w:rsidP="001D304D">
            <w:pPr>
              <w:pStyle w:val="TAC"/>
              <w:rPr>
                <w:sz w:val="12"/>
                <w:szCs w:val="12"/>
                <w:lang w:eastAsia="en-GB"/>
              </w:rPr>
            </w:pPr>
          </w:p>
        </w:tc>
        <w:tc>
          <w:tcPr>
            <w:tcW w:w="236" w:type="dxa"/>
            <w:shd w:val="clear" w:color="auto" w:fill="FFC000"/>
          </w:tcPr>
          <w:p w14:paraId="0A04F116" w14:textId="77777777" w:rsidR="00753495" w:rsidRPr="00FC7496" w:rsidRDefault="00753495" w:rsidP="001D304D">
            <w:pPr>
              <w:pStyle w:val="TAC"/>
              <w:rPr>
                <w:sz w:val="12"/>
                <w:szCs w:val="12"/>
                <w:lang w:eastAsia="en-GB"/>
              </w:rPr>
            </w:pPr>
          </w:p>
        </w:tc>
        <w:tc>
          <w:tcPr>
            <w:tcW w:w="236" w:type="dxa"/>
            <w:shd w:val="clear" w:color="auto" w:fill="00B0F0"/>
          </w:tcPr>
          <w:p w14:paraId="7AA18785" w14:textId="77777777" w:rsidR="00753495" w:rsidRPr="00FC7496" w:rsidRDefault="00753495" w:rsidP="001D304D">
            <w:pPr>
              <w:pStyle w:val="TAC"/>
              <w:rPr>
                <w:sz w:val="12"/>
                <w:szCs w:val="12"/>
                <w:lang w:eastAsia="en-GB"/>
              </w:rPr>
            </w:pPr>
          </w:p>
        </w:tc>
        <w:tc>
          <w:tcPr>
            <w:tcW w:w="236" w:type="dxa"/>
            <w:shd w:val="clear" w:color="auto" w:fill="00B0F0"/>
          </w:tcPr>
          <w:p w14:paraId="21D8F1CE" w14:textId="77777777" w:rsidR="00753495" w:rsidRPr="00FC7496" w:rsidRDefault="00753495" w:rsidP="001D304D">
            <w:pPr>
              <w:pStyle w:val="TAC"/>
              <w:rPr>
                <w:sz w:val="12"/>
                <w:szCs w:val="12"/>
                <w:lang w:eastAsia="en-GB"/>
              </w:rPr>
            </w:pPr>
          </w:p>
        </w:tc>
        <w:tc>
          <w:tcPr>
            <w:tcW w:w="236" w:type="dxa"/>
          </w:tcPr>
          <w:p w14:paraId="1AC12250" w14:textId="77777777" w:rsidR="00753495" w:rsidRPr="00FC7496" w:rsidRDefault="00753495" w:rsidP="001D304D">
            <w:pPr>
              <w:pStyle w:val="TAC"/>
              <w:rPr>
                <w:sz w:val="12"/>
                <w:szCs w:val="12"/>
                <w:lang w:eastAsia="en-GB"/>
              </w:rPr>
            </w:pPr>
          </w:p>
        </w:tc>
        <w:tc>
          <w:tcPr>
            <w:tcW w:w="236" w:type="dxa"/>
            <w:shd w:val="clear" w:color="auto" w:fill="auto"/>
          </w:tcPr>
          <w:p w14:paraId="7E4E0C8F" w14:textId="77777777" w:rsidR="00753495" w:rsidRPr="00FC7496" w:rsidRDefault="00753495" w:rsidP="001D304D">
            <w:pPr>
              <w:pStyle w:val="TAC"/>
              <w:rPr>
                <w:sz w:val="12"/>
                <w:szCs w:val="12"/>
                <w:lang w:eastAsia="en-GB"/>
              </w:rPr>
            </w:pPr>
          </w:p>
        </w:tc>
        <w:tc>
          <w:tcPr>
            <w:tcW w:w="236" w:type="dxa"/>
            <w:shd w:val="clear" w:color="auto" w:fill="92D050"/>
          </w:tcPr>
          <w:p w14:paraId="1344BE51" w14:textId="77777777" w:rsidR="00753495" w:rsidRPr="00FC7496" w:rsidRDefault="00753495" w:rsidP="001D304D">
            <w:pPr>
              <w:pStyle w:val="TAC"/>
              <w:rPr>
                <w:sz w:val="12"/>
                <w:szCs w:val="12"/>
                <w:lang w:eastAsia="en-GB"/>
              </w:rPr>
            </w:pPr>
          </w:p>
        </w:tc>
        <w:tc>
          <w:tcPr>
            <w:tcW w:w="236" w:type="dxa"/>
          </w:tcPr>
          <w:p w14:paraId="4F45E059" w14:textId="77777777" w:rsidR="00753495" w:rsidRPr="00FC7496" w:rsidRDefault="00753495" w:rsidP="001D304D">
            <w:pPr>
              <w:pStyle w:val="TAC"/>
              <w:rPr>
                <w:sz w:val="12"/>
                <w:szCs w:val="12"/>
                <w:lang w:eastAsia="en-GB"/>
              </w:rPr>
            </w:pPr>
          </w:p>
        </w:tc>
        <w:tc>
          <w:tcPr>
            <w:tcW w:w="236" w:type="dxa"/>
          </w:tcPr>
          <w:p w14:paraId="46BC95A4" w14:textId="77777777" w:rsidR="00753495" w:rsidRPr="00FC7496" w:rsidRDefault="00753495" w:rsidP="001D304D">
            <w:pPr>
              <w:pStyle w:val="TAC"/>
              <w:rPr>
                <w:sz w:val="12"/>
                <w:szCs w:val="12"/>
                <w:lang w:eastAsia="en-GB"/>
              </w:rPr>
            </w:pPr>
          </w:p>
        </w:tc>
        <w:tc>
          <w:tcPr>
            <w:tcW w:w="236" w:type="dxa"/>
          </w:tcPr>
          <w:p w14:paraId="4BC59037" w14:textId="77777777" w:rsidR="00753495" w:rsidRPr="00FC7496" w:rsidRDefault="00753495" w:rsidP="001D304D">
            <w:pPr>
              <w:pStyle w:val="TAC"/>
              <w:rPr>
                <w:sz w:val="12"/>
                <w:szCs w:val="12"/>
                <w:lang w:eastAsia="en-GB"/>
              </w:rPr>
            </w:pPr>
          </w:p>
        </w:tc>
        <w:tc>
          <w:tcPr>
            <w:tcW w:w="236" w:type="dxa"/>
          </w:tcPr>
          <w:p w14:paraId="753A6D70" w14:textId="77777777" w:rsidR="00753495" w:rsidRPr="00FC7496" w:rsidRDefault="00753495" w:rsidP="001D304D">
            <w:pPr>
              <w:pStyle w:val="TAC"/>
              <w:rPr>
                <w:sz w:val="12"/>
                <w:szCs w:val="12"/>
                <w:lang w:eastAsia="en-GB"/>
              </w:rPr>
            </w:pPr>
          </w:p>
        </w:tc>
        <w:tc>
          <w:tcPr>
            <w:tcW w:w="236" w:type="dxa"/>
            <w:shd w:val="clear" w:color="auto" w:fill="FFC000"/>
          </w:tcPr>
          <w:p w14:paraId="5D854B43" w14:textId="77777777" w:rsidR="00753495" w:rsidRPr="00FC7496" w:rsidRDefault="00753495" w:rsidP="001D304D">
            <w:pPr>
              <w:pStyle w:val="TAC"/>
              <w:rPr>
                <w:sz w:val="12"/>
                <w:szCs w:val="12"/>
                <w:lang w:eastAsia="en-GB"/>
              </w:rPr>
            </w:pPr>
          </w:p>
        </w:tc>
        <w:tc>
          <w:tcPr>
            <w:tcW w:w="236" w:type="dxa"/>
            <w:shd w:val="clear" w:color="auto" w:fill="auto"/>
          </w:tcPr>
          <w:p w14:paraId="5DA520A1" w14:textId="77777777" w:rsidR="00753495" w:rsidRPr="00FC7496" w:rsidRDefault="00753495" w:rsidP="001D304D">
            <w:pPr>
              <w:pStyle w:val="TAC"/>
              <w:rPr>
                <w:sz w:val="12"/>
                <w:szCs w:val="12"/>
                <w:lang w:eastAsia="en-GB"/>
              </w:rPr>
            </w:pPr>
          </w:p>
        </w:tc>
        <w:tc>
          <w:tcPr>
            <w:tcW w:w="236" w:type="dxa"/>
            <w:shd w:val="clear" w:color="auto" w:fill="auto"/>
          </w:tcPr>
          <w:p w14:paraId="22E1B1C8" w14:textId="77777777" w:rsidR="00753495" w:rsidRPr="00FC7496" w:rsidRDefault="00753495" w:rsidP="001D304D">
            <w:pPr>
              <w:pStyle w:val="TAC"/>
              <w:rPr>
                <w:sz w:val="12"/>
                <w:szCs w:val="12"/>
                <w:lang w:eastAsia="en-GB"/>
              </w:rPr>
            </w:pPr>
          </w:p>
        </w:tc>
        <w:tc>
          <w:tcPr>
            <w:tcW w:w="236" w:type="dxa"/>
            <w:shd w:val="clear" w:color="auto" w:fill="auto"/>
          </w:tcPr>
          <w:p w14:paraId="476E11B5" w14:textId="77777777" w:rsidR="00753495" w:rsidRPr="00FC7496" w:rsidRDefault="00753495" w:rsidP="001D304D">
            <w:pPr>
              <w:pStyle w:val="TAC"/>
              <w:rPr>
                <w:sz w:val="12"/>
                <w:szCs w:val="12"/>
                <w:lang w:eastAsia="en-GB"/>
              </w:rPr>
            </w:pPr>
          </w:p>
        </w:tc>
        <w:tc>
          <w:tcPr>
            <w:tcW w:w="236" w:type="dxa"/>
            <w:shd w:val="clear" w:color="auto" w:fill="00B050"/>
          </w:tcPr>
          <w:p w14:paraId="64AA349A" w14:textId="77777777" w:rsidR="00753495" w:rsidRPr="00FC7496" w:rsidRDefault="00753495" w:rsidP="001D304D">
            <w:pPr>
              <w:pStyle w:val="TAC"/>
              <w:rPr>
                <w:sz w:val="12"/>
                <w:szCs w:val="12"/>
                <w:lang w:eastAsia="en-GB"/>
              </w:rPr>
            </w:pPr>
          </w:p>
        </w:tc>
        <w:tc>
          <w:tcPr>
            <w:tcW w:w="236" w:type="dxa"/>
            <w:shd w:val="clear" w:color="auto" w:fill="92D050"/>
          </w:tcPr>
          <w:p w14:paraId="70B0EEB4" w14:textId="77777777" w:rsidR="00753495" w:rsidRPr="00FC7496" w:rsidRDefault="00753495" w:rsidP="001D304D">
            <w:pPr>
              <w:pStyle w:val="TAC"/>
              <w:rPr>
                <w:sz w:val="12"/>
                <w:szCs w:val="12"/>
                <w:lang w:eastAsia="en-GB"/>
              </w:rPr>
            </w:pPr>
          </w:p>
        </w:tc>
        <w:tc>
          <w:tcPr>
            <w:tcW w:w="236" w:type="dxa"/>
            <w:shd w:val="clear" w:color="auto" w:fill="auto"/>
          </w:tcPr>
          <w:p w14:paraId="4EC26BC5" w14:textId="77777777" w:rsidR="00753495" w:rsidRPr="00FC7496" w:rsidRDefault="00753495" w:rsidP="001D304D">
            <w:pPr>
              <w:pStyle w:val="TAC"/>
              <w:rPr>
                <w:sz w:val="12"/>
                <w:szCs w:val="12"/>
                <w:lang w:eastAsia="en-GB"/>
              </w:rPr>
            </w:pPr>
          </w:p>
        </w:tc>
        <w:tc>
          <w:tcPr>
            <w:tcW w:w="236" w:type="dxa"/>
            <w:shd w:val="clear" w:color="auto" w:fill="auto"/>
          </w:tcPr>
          <w:p w14:paraId="13AD527D" w14:textId="77777777" w:rsidR="00753495" w:rsidRPr="00FC7496" w:rsidRDefault="00753495" w:rsidP="001D304D">
            <w:pPr>
              <w:pStyle w:val="TAC"/>
              <w:rPr>
                <w:sz w:val="12"/>
                <w:szCs w:val="12"/>
                <w:lang w:eastAsia="en-GB"/>
              </w:rPr>
            </w:pPr>
          </w:p>
        </w:tc>
        <w:tc>
          <w:tcPr>
            <w:tcW w:w="236" w:type="dxa"/>
            <w:shd w:val="clear" w:color="auto" w:fill="auto"/>
          </w:tcPr>
          <w:p w14:paraId="7B424ACA" w14:textId="77777777" w:rsidR="00753495" w:rsidRPr="00FC7496" w:rsidRDefault="00753495" w:rsidP="001D304D">
            <w:pPr>
              <w:pStyle w:val="TAC"/>
              <w:rPr>
                <w:sz w:val="12"/>
                <w:szCs w:val="12"/>
                <w:lang w:eastAsia="en-GB"/>
              </w:rPr>
            </w:pPr>
          </w:p>
        </w:tc>
        <w:tc>
          <w:tcPr>
            <w:tcW w:w="236" w:type="dxa"/>
            <w:shd w:val="clear" w:color="auto" w:fill="7030A0"/>
          </w:tcPr>
          <w:p w14:paraId="393C2F3B" w14:textId="77777777" w:rsidR="00753495" w:rsidRPr="00FC7496" w:rsidRDefault="00753495" w:rsidP="001D304D">
            <w:pPr>
              <w:pStyle w:val="TAC"/>
              <w:rPr>
                <w:sz w:val="12"/>
                <w:szCs w:val="12"/>
                <w:lang w:eastAsia="en-GB"/>
              </w:rPr>
            </w:pPr>
          </w:p>
        </w:tc>
        <w:tc>
          <w:tcPr>
            <w:tcW w:w="236" w:type="dxa"/>
            <w:shd w:val="clear" w:color="auto" w:fill="FFC000"/>
          </w:tcPr>
          <w:p w14:paraId="54ECAA0C" w14:textId="77777777" w:rsidR="00753495" w:rsidRPr="00FC7496" w:rsidRDefault="00753495" w:rsidP="001D304D">
            <w:pPr>
              <w:pStyle w:val="TAC"/>
              <w:rPr>
                <w:sz w:val="12"/>
                <w:szCs w:val="12"/>
                <w:lang w:eastAsia="en-GB"/>
              </w:rPr>
            </w:pPr>
          </w:p>
        </w:tc>
        <w:tc>
          <w:tcPr>
            <w:tcW w:w="236" w:type="dxa"/>
            <w:shd w:val="clear" w:color="auto" w:fill="auto"/>
          </w:tcPr>
          <w:p w14:paraId="1644705E" w14:textId="77777777" w:rsidR="00753495" w:rsidRPr="00FC7496" w:rsidRDefault="00753495" w:rsidP="001D304D">
            <w:pPr>
              <w:pStyle w:val="TAC"/>
              <w:rPr>
                <w:sz w:val="12"/>
                <w:szCs w:val="12"/>
                <w:lang w:eastAsia="en-GB"/>
              </w:rPr>
            </w:pPr>
          </w:p>
        </w:tc>
        <w:tc>
          <w:tcPr>
            <w:tcW w:w="236" w:type="dxa"/>
            <w:shd w:val="clear" w:color="auto" w:fill="auto"/>
          </w:tcPr>
          <w:p w14:paraId="5A97901A" w14:textId="77777777" w:rsidR="00753495" w:rsidRPr="00FC7496" w:rsidRDefault="00753495" w:rsidP="001D304D">
            <w:pPr>
              <w:pStyle w:val="TAC"/>
              <w:rPr>
                <w:sz w:val="12"/>
                <w:szCs w:val="12"/>
                <w:lang w:eastAsia="en-GB"/>
              </w:rPr>
            </w:pPr>
          </w:p>
        </w:tc>
        <w:tc>
          <w:tcPr>
            <w:tcW w:w="236" w:type="dxa"/>
            <w:shd w:val="clear" w:color="auto" w:fill="auto"/>
          </w:tcPr>
          <w:p w14:paraId="03801A01" w14:textId="77777777" w:rsidR="00753495" w:rsidRPr="00FC7496" w:rsidRDefault="00753495" w:rsidP="001D304D">
            <w:pPr>
              <w:pStyle w:val="TAC"/>
              <w:rPr>
                <w:sz w:val="12"/>
                <w:szCs w:val="12"/>
                <w:lang w:eastAsia="en-GB"/>
              </w:rPr>
            </w:pPr>
          </w:p>
        </w:tc>
        <w:tc>
          <w:tcPr>
            <w:tcW w:w="236" w:type="dxa"/>
            <w:shd w:val="clear" w:color="auto" w:fill="auto"/>
          </w:tcPr>
          <w:p w14:paraId="647242B2" w14:textId="77777777" w:rsidR="00753495" w:rsidRPr="00FC7496" w:rsidRDefault="00753495" w:rsidP="001D304D">
            <w:pPr>
              <w:pStyle w:val="TAC"/>
              <w:rPr>
                <w:sz w:val="12"/>
                <w:szCs w:val="12"/>
                <w:lang w:eastAsia="en-GB"/>
              </w:rPr>
            </w:pPr>
          </w:p>
        </w:tc>
        <w:tc>
          <w:tcPr>
            <w:tcW w:w="236" w:type="dxa"/>
            <w:shd w:val="clear" w:color="auto" w:fill="92D050"/>
          </w:tcPr>
          <w:p w14:paraId="0E75988F" w14:textId="77777777" w:rsidR="00753495" w:rsidRPr="00FC7496" w:rsidRDefault="00753495" w:rsidP="001D304D">
            <w:pPr>
              <w:pStyle w:val="TAC"/>
              <w:rPr>
                <w:sz w:val="12"/>
                <w:szCs w:val="12"/>
                <w:lang w:eastAsia="en-GB"/>
              </w:rPr>
            </w:pPr>
          </w:p>
        </w:tc>
        <w:tc>
          <w:tcPr>
            <w:tcW w:w="236" w:type="dxa"/>
          </w:tcPr>
          <w:p w14:paraId="506A5D05" w14:textId="77777777" w:rsidR="00753495" w:rsidRPr="00FC7496" w:rsidRDefault="00753495" w:rsidP="001D304D">
            <w:pPr>
              <w:pStyle w:val="TAC"/>
              <w:rPr>
                <w:sz w:val="12"/>
                <w:szCs w:val="12"/>
                <w:lang w:eastAsia="en-GB"/>
              </w:rPr>
            </w:pPr>
          </w:p>
        </w:tc>
        <w:tc>
          <w:tcPr>
            <w:tcW w:w="236" w:type="dxa"/>
          </w:tcPr>
          <w:p w14:paraId="1B7F7610" w14:textId="77777777" w:rsidR="00753495" w:rsidRPr="00FC7496" w:rsidRDefault="00753495" w:rsidP="001D304D">
            <w:pPr>
              <w:pStyle w:val="TAC"/>
              <w:rPr>
                <w:sz w:val="12"/>
                <w:szCs w:val="12"/>
                <w:lang w:eastAsia="en-GB"/>
              </w:rPr>
            </w:pPr>
          </w:p>
        </w:tc>
        <w:tc>
          <w:tcPr>
            <w:tcW w:w="236" w:type="dxa"/>
          </w:tcPr>
          <w:p w14:paraId="03E11736" w14:textId="77777777" w:rsidR="00753495" w:rsidRPr="00FC7496" w:rsidRDefault="00753495" w:rsidP="001D304D">
            <w:pPr>
              <w:pStyle w:val="TAC"/>
              <w:rPr>
                <w:sz w:val="12"/>
                <w:szCs w:val="12"/>
                <w:lang w:eastAsia="en-GB"/>
              </w:rPr>
            </w:pPr>
          </w:p>
        </w:tc>
        <w:tc>
          <w:tcPr>
            <w:tcW w:w="236" w:type="dxa"/>
          </w:tcPr>
          <w:p w14:paraId="6D442C76" w14:textId="77777777" w:rsidR="00753495" w:rsidRPr="00FC7496" w:rsidRDefault="00753495" w:rsidP="001D304D">
            <w:pPr>
              <w:pStyle w:val="TAC"/>
              <w:rPr>
                <w:sz w:val="12"/>
                <w:szCs w:val="12"/>
                <w:lang w:eastAsia="en-GB"/>
              </w:rPr>
            </w:pPr>
          </w:p>
        </w:tc>
      </w:tr>
      <w:tr w:rsidR="00753495" w:rsidRPr="00FC7496" w14:paraId="79F7E851" w14:textId="77777777" w:rsidTr="001D304D">
        <w:tc>
          <w:tcPr>
            <w:tcW w:w="683" w:type="dxa"/>
            <w:vMerge/>
            <w:shd w:val="clear" w:color="auto" w:fill="00B0F0"/>
            <w:vAlign w:val="center"/>
          </w:tcPr>
          <w:p w14:paraId="71BF567F" w14:textId="77777777" w:rsidR="00753495" w:rsidRPr="00FC7496" w:rsidRDefault="00753495" w:rsidP="001D304D">
            <w:pPr>
              <w:pStyle w:val="TAC"/>
              <w:rPr>
                <w:sz w:val="12"/>
                <w:szCs w:val="12"/>
                <w:lang w:eastAsia="en-GB"/>
              </w:rPr>
            </w:pPr>
          </w:p>
        </w:tc>
        <w:tc>
          <w:tcPr>
            <w:tcW w:w="452" w:type="dxa"/>
          </w:tcPr>
          <w:p w14:paraId="54663B40" w14:textId="77777777" w:rsidR="00753495" w:rsidRPr="00FC7496" w:rsidRDefault="00753495" w:rsidP="001D304D">
            <w:pPr>
              <w:pStyle w:val="TAC"/>
              <w:rPr>
                <w:sz w:val="12"/>
                <w:szCs w:val="12"/>
                <w:lang w:eastAsia="en-GB"/>
              </w:rPr>
            </w:pPr>
            <w:r w:rsidRPr="00FC7496">
              <w:rPr>
                <w:sz w:val="12"/>
                <w:szCs w:val="12"/>
                <w:lang w:eastAsia="en-GB"/>
              </w:rPr>
              <w:t>68</w:t>
            </w:r>
          </w:p>
        </w:tc>
        <w:tc>
          <w:tcPr>
            <w:tcW w:w="236" w:type="dxa"/>
            <w:shd w:val="clear" w:color="auto" w:fill="FFC000"/>
          </w:tcPr>
          <w:p w14:paraId="70FBDC7D" w14:textId="77777777" w:rsidR="00753495" w:rsidRPr="00FC7496" w:rsidRDefault="00753495" w:rsidP="001D304D">
            <w:pPr>
              <w:pStyle w:val="TAC"/>
              <w:rPr>
                <w:sz w:val="12"/>
                <w:szCs w:val="12"/>
                <w:lang w:eastAsia="en-GB"/>
              </w:rPr>
            </w:pPr>
          </w:p>
        </w:tc>
        <w:tc>
          <w:tcPr>
            <w:tcW w:w="236" w:type="dxa"/>
            <w:shd w:val="clear" w:color="auto" w:fill="auto"/>
          </w:tcPr>
          <w:p w14:paraId="0946AA3D" w14:textId="77777777" w:rsidR="00753495" w:rsidRPr="00FC7496" w:rsidRDefault="00753495" w:rsidP="001D304D">
            <w:pPr>
              <w:pStyle w:val="TAC"/>
              <w:rPr>
                <w:sz w:val="12"/>
                <w:szCs w:val="12"/>
                <w:lang w:eastAsia="en-GB"/>
              </w:rPr>
            </w:pPr>
          </w:p>
        </w:tc>
        <w:tc>
          <w:tcPr>
            <w:tcW w:w="236" w:type="dxa"/>
            <w:shd w:val="clear" w:color="auto" w:fill="auto"/>
          </w:tcPr>
          <w:p w14:paraId="76FD9F54" w14:textId="77777777" w:rsidR="00753495" w:rsidRPr="00FC7496" w:rsidRDefault="00753495" w:rsidP="001D304D">
            <w:pPr>
              <w:pStyle w:val="TAC"/>
              <w:rPr>
                <w:sz w:val="12"/>
                <w:szCs w:val="12"/>
                <w:lang w:eastAsia="en-GB"/>
              </w:rPr>
            </w:pPr>
          </w:p>
        </w:tc>
        <w:tc>
          <w:tcPr>
            <w:tcW w:w="236" w:type="dxa"/>
            <w:shd w:val="clear" w:color="auto" w:fill="auto"/>
          </w:tcPr>
          <w:p w14:paraId="7AD64A0E" w14:textId="77777777" w:rsidR="00753495" w:rsidRPr="00FC7496" w:rsidRDefault="00753495" w:rsidP="001D304D">
            <w:pPr>
              <w:pStyle w:val="TAC"/>
              <w:rPr>
                <w:sz w:val="12"/>
                <w:szCs w:val="12"/>
                <w:lang w:eastAsia="en-GB"/>
              </w:rPr>
            </w:pPr>
          </w:p>
        </w:tc>
        <w:tc>
          <w:tcPr>
            <w:tcW w:w="236" w:type="dxa"/>
            <w:shd w:val="clear" w:color="auto" w:fill="00B050"/>
          </w:tcPr>
          <w:p w14:paraId="09E3F4B3" w14:textId="77777777" w:rsidR="00753495" w:rsidRPr="00FC7496" w:rsidRDefault="00753495" w:rsidP="001D304D">
            <w:pPr>
              <w:pStyle w:val="TAC"/>
              <w:rPr>
                <w:sz w:val="12"/>
                <w:szCs w:val="12"/>
                <w:lang w:eastAsia="en-GB"/>
              </w:rPr>
            </w:pPr>
          </w:p>
        </w:tc>
        <w:tc>
          <w:tcPr>
            <w:tcW w:w="236" w:type="dxa"/>
            <w:shd w:val="clear" w:color="auto" w:fill="92D050"/>
          </w:tcPr>
          <w:p w14:paraId="092F2304" w14:textId="77777777" w:rsidR="00753495" w:rsidRPr="00FC7496" w:rsidRDefault="00753495" w:rsidP="001D304D">
            <w:pPr>
              <w:pStyle w:val="TAC"/>
              <w:rPr>
                <w:sz w:val="12"/>
                <w:szCs w:val="12"/>
                <w:lang w:eastAsia="en-GB"/>
              </w:rPr>
            </w:pPr>
          </w:p>
        </w:tc>
        <w:tc>
          <w:tcPr>
            <w:tcW w:w="236" w:type="dxa"/>
            <w:shd w:val="clear" w:color="auto" w:fill="auto"/>
          </w:tcPr>
          <w:p w14:paraId="705EF577" w14:textId="77777777" w:rsidR="00753495" w:rsidRPr="00FC7496" w:rsidRDefault="00753495" w:rsidP="001D304D">
            <w:pPr>
              <w:pStyle w:val="TAC"/>
              <w:rPr>
                <w:sz w:val="12"/>
                <w:szCs w:val="12"/>
                <w:lang w:eastAsia="en-GB"/>
              </w:rPr>
            </w:pPr>
          </w:p>
        </w:tc>
        <w:tc>
          <w:tcPr>
            <w:tcW w:w="236" w:type="dxa"/>
            <w:shd w:val="clear" w:color="auto" w:fill="auto"/>
          </w:tcPr>
          <w:p w14:paraId="05FBCC19" w14:textId="77777777" w:rsidR="00753495" w:rsidRPr="00FC7496" w:rsidRDefault="00753495" w:rsidP="001D304D">
            <w:pPr>
              <w:pStyle w:val="TAC"/>
              <w:rPr>
                <w:sz w:val="12"/>
                <w:szCs w:val="12"/>
                <w:lang w:eastAsia="en-GB"/>
              </w:rPr>
            </w:pPr>
          </w:p>
        </w:tc>
        <w:tc>
          <w:tcPr>
            <w:tcW w:w="236" w:type="dxa"/>
            <w:shd w:val="clear" w:color="auto" w:fill="auto"/>
          </w:tcPr>
          <w:p w14:paraId="27D183EB" w14:textId="77777777" w:rsidR="00753495" w:rsidRPr="00FC7496" w:rsidRDefault="00753495" w:rsidP="001D304D">
            <w:pPr>
              <w:pStyle w:val="TAC"/>
              <w:rPr>
                <w:sz w:val="12"/>
                <w:szCs w:val="12"/>
                <w:lang w:eastAsia="en-GB"/>
              </w:rPr>
            </w:pPr>
          </w:p>
        </w:tc>
        <w:tc>
          <w:tcPr>
            <w:tcW w:w="236" w:type="dxa"/>
            <w:shd w:val="clear" w:color="auto" w:fill="7030A0"/>
          </w:tcPr>
          <w:p w14:paraId="2BBEA7FD" w14:textId="77777777" w:rsidR="00753495" w:rsidRPr="00FC7496" w:rsidRDefault="00753495" w:rsidP="001D304D">
            <w:pPr>
              <w:pStyle w:val="TAC"/>
              <w:rPr>
                <w:sz w:val="12"/>
                <w:szCs w:val="12"/>
                <w:lang w:eastAsia="en-GB"/>
              </w:rPr>
            </w:pPr>
          </w:p>
        </w:tc>
        <w:tc>
          <w:tcPr>
            <w:tcW w:w="236" w:type="dxa"/>
            <w:shd w:val="clear" w:color="auto" w:fill="FFC000"/>
          </w:tcPr>
          <w:p w14:paraId="4C3F51AD" w14:textId="77777777" w:rsidR="00753495" w:rsidRPr="00FC7496" w:rsidRDefault="00753495" w:rsidP="001D304D">
            <w:pPr>
              <w:pStyle w:val="TAC"/>
              <w:rPr>
                <w:sz w:val="12"/>
                <w:szCs w:val="12"/>
                <w:lang w:eastAsia="en-GB"/>
              </w:rPr>
            </w:pPr>
          </w:p>
        </w:tc>
        <w:tc>
          <w:tcPr>
            <w:tcW w:w="236" w:type="dxa"/>
            <w:shd w:val="clear" w:color="auto" w:fill="auto"/>
          </w:tcPr>
          <w:p w14:paraId="342D3F9A" w14:textId="77777777" w:rsidR="00753495" w:rsidRPr="00FC7496" w:rsidRDefault="00753495" w:rsidP="001D304D">
            <w:pPr>
              <w:pStyle w:val="TAC"/>
              <w:rPr>
                <w:sz w:val="12"/>
                <w:szCs w:val="12"/>
                <w:lang w:eastAsia="en-GB"/>
              </w:rPr>
            </w:pPr>
          </w:p>
        </w:tc>
        <w:tc>
          <w:tcPr>
            <w:tcW w:w="236" w:type="dxa"/>
            <w:shd w:val="clear" w:color="auto" w:fill="auto"/>
          </w:tcPr>
          <w:p w14:paraId="46EDC40C" w14:textId="77777777" w:rsidR="00753495" w:rsidRPr="00FC7496" w:rsidRDefault="00753495" w:rsidP="001D304D">
            <w:pPr>
              <w:pStyle w:val="TAC"/>
              <w:rPr>
                <w:sz w:val="12"/>
                <w:szCs w:val="12"/>
                <w:lang w:eastAsia="en-GB"/>
              </w:rPr>
            </w:pPr>
          </w:p>
        </w:tc>
        <w:tc>
          <w:tcPr>
            <w:tcW w:w="236" w:type="dxa"/>
          </w:tcPr>
          <w:p w14:paraId="2A86D6AE" w14:textId="77777777" w:rsidR="00753495" w:rsidRPr="00FC7496" w:rsidRDefault="00753495" w:rsidP="001D304D">
            <w:pPr>
              <w:pStyle w:val="TAC"/>
              <w:rPr>
                <w:sz w:val="12"/>
                <w:szCs w:val="12"/>
                <w:lang w:eastAsia="en-GB"/>
              </w:rPr>
            </w:pPr>
          </w:p>
        </w:tc>
        <w:tc>
          <w:tcPr>
            <w:tcW w:w="236" w:type="dxa"/>
            <w:shd w:val="clear" w:color="auto" w:fill="auto"/>
          </w:tcPr>
          <w:p w14:paraId="11E68E48" w14:textId="77777777" w:rsidR="00753495" w:rsidRPr="00FC7496" w:rsidRDefault="00753495" w:rsidP="001D304D">
            <w:pPr>
              <w:pStyle w:val="TAC"/>
              <w:rPr>
                <w:sz w:val="12"/>
                <w:szCs w:val="12"/>
                <w:lang w:eastAsia="en-GB"/>
              </w:rPr>
            </w:pPr>
          </w:p>
        </w:tc>
        <w:tc>
          <w:tcPr>
            <w:tcW w:w="236" w:type="dxa"/>
            <w:shd w:val="clear" w:color="auto" w:fill="92D050"/>
          </w:tcPr>
          <w:p w14:paraId="54ED150E" w14:textId="77777777" w:rsidR="00753495" w:rsidRPr="00FC7496" w:rsidRDefault="00753495" w:rsidP="001D304D">
            <w:pPr>
              <w:pStyle w:val="TAC"/>
              <w:rPr>
                <w:sz w:val="12"/>
                <w:szCs w:val="12"/>
                <w:lang w:eastAsia="en-GB"/>
              </w:rPr>
            </w:pPr>
          </w:p>
        </w:tc>
        <w:tc>
          <w:tcPr>
            <w:tcW w:w="236" w:type="dxa"/>
          </w:tcPr>
          <w:p w14:paraId="264D9D11" w14:textId="77777777" w:rsidR="00753495" w:rsidRPr="00FC7496" w:rsidRDefault="00753495" w:rsidP="001D304D">
            <w:pPr>
              <w:pStyle w:val="TAC"/>
              <w:rPr>
                <w:sz w:val="12"/>
                <w:szCs w:val="12"/>
                <w:lang w:eastAsia="en-GB"/>
              </w:rPr>
            </w:pPr>
          </w:p>
        </w:tc>
        <w:tc>
          <w:tcPr>
            <w:tcW w:w="236" w:type="dxa"/>
          </w:tcPr>
          <w:p w14:paraId="0A8F6CFF" w14:textId="77777777" w:rsidR="00753495" w:rsidRPr="00FC7496" w:rsidRDefault="00753495" w:rsidP="001D304D">
            <w:pPr>
              <w:pStyle w:val="TAC"/>
              <w:rPr>
                <w:sz w:val="12"/>
                <w:szCs w:val="12"/>
                <w:lang w:eastAsia="en-GB"/>
              </w:rPr>
            </w:pPr>
          </w:p>
        </w:tc>
        <w:tc>
          <w:tcPr>
            <w:tcW w:w="236" w:type="dxa"/>
          </w:tcPr>
          <w:p w14:paraId="3B55219E" w14:textId="77777777" w:rsidR="00753495" w:rsidRPr="00FC7496" w:rsidRDefault="00753495" w:rsidP="001D304D">
            <w:pPr>
              <w:pStyle w:val="TAC"/>
              <w:rPr>
                <w:sz w:val="12"/>
                <w:szCs w:val="12"/>
                <w:lang w:eastAsia="en-GB"/>
              </w:rPr>
            </w:pPr>
          </w:p>
        </w:tc>
        <w:tc>
          <w:tcPr>
            <w:tcW w:w="236" w:type="dxa"/>
          </w:tcPr>
          <w:p w14:paraId="4BF77FF7" w14:textId="77777777" w:rsidR="00753495" w:rsidRPr="00FC7496" w:rsidRDefault="00753495" w:rsidP="001D304D">
            <w:pPr>
              <w:pStyle w:val="TAC"/>
              <w:rPr>
                <w:sz w:val="12"/>
                <w:szCs w:val="12"/>
                <w:lang w:eastAsia="en-GB"/>
              </w:rPr>
            </w:pPr>
          </w:p>
        </w:tc>
        <w:tc>
          <w:tcPr>
            <w:tcW w:w="236" w:type="dxa"/>
            <w:shd w:val="clear" w:color="auto" w:fill="FFC000"/>
          </w:tcPr>
          <w:p w14:paraId="70F51133" w14:textId="77777777" w:rsidR="00753495" w:rsidRPr="00FC7496" w:rsidRDefault="00753495" w:rsidP="001D304D">
            <w:pPr>
              <w:pStyle w:val="TAC"/>
              <w:rPr>
                <w:sz w:val="12"/>
                <w:szCs w:val="12"/>
                <w:lang w:eastAsia="en-GB"/>
              </w:rPr>
            </w:pPr>
          </w:p>
        </w:tc>
        <w:tc>
          <w:tcPr>
            <w:tcW w:w="236" w:type="dxa"/>
            <w:shd w:val="clear" w:color="auto" w:fill="auto"/>
          </w:tcPr>
          <w:p w14:paraId="04A1D601" w14:textId="77777777" w:rsidR="00753495" w:rsidRPr="00FC7496" w:rsidRDefault="00753495" w:rsidP="001D304D">
            <w:pPr>
              <w:pStyle w:val="TAC"/>
              <w:rPr>
                <w:sz w:val="12"/>
                <w:szCs w:val="12"/>
                <w:lang w:eastAsia="en-GB"/>
              </w:rPr>
            </w:pPr>
          </w:p>
        </w:tc>
        <w:tc>
          <w:tcPr>
            <w:tcW w:w="236" w:type="dxa"/>
            <w:shd w:val="clear" w:color="auto" w:fill="auto"/>
          </w:tcPr>
          <w:p w14:paraId="4F9B9D3C" w14:textId="77777777" w:rsidR="00753495" w:rsidRPr="00FC7496" w:rsidRDefault="00753495" w:rsidP="001D304D">
            <w:pPr>
              <w:pStyle w:val="TAC"/>
              <w:rPr>
                <w:sz w:val="12"/>
                <w:szCs w:val="12"/>
                <w:lang w:eastAsia="en-GB"/>
              </w:rPr>
            </w:pPr>
          </w:p>
        </w:tc>
        <w:tc>
          <w:tcPr>
            <w:tcW w:w="236" w:type="dxa"/>
            <w:shd w:val="clear" w:color="auto" w:fill="auto"/>
          </w:tcPr>
          <w:p w14:paraId="1FEBDB78" w14:textId="77777777" w:rsidR="00753495" w:rsidRPr="00FC7496" w:rsidRDefault="00753495" w:rsidP="001D304D">
            <w:pPr>
              <w:pStyle w:val="TAC"/>
              <w:rPr>
                <w:sz w:val="12"/>
                <w:szCs w:val="12"/>
                <w:lang w:eastAsia="en-GB"/>
              </w:rPr>
            </w:pPr>
          </w:p>
        </w:tc>
        <w:tc>
          <w:tcPr>
            <w:tcW w:w="236" w:type="dxa"/>
            <w:shd w:val="clear" w:color="auto" w:fill="00B050"/>
          </w:tcPr>
          <w:p w14:paraId="364F47D0" w14:textId="77777777" w:rsidR="00753495" w:rsidRPr="00FC7496" w:rsidRDefault="00753495" w:rsidP="001D304D">
            <w:pPr>
              <w:pStyle w:val="TAC"/>
              <w:rPr>
                <w:sz w:val="12"/>
                <w:szCs w:val="12"/>
                <w:lang w:eastAsia="en-GB"/>
              </w:rPr>
            </w:pPr>
          </w:p>
        </w:tc>
        <w:tc>
          <w:tcPr>
            <w:tcW w:w="236" w:type="dxa"/>
            <w:shd w:val="clear" w:color="auto" w:fill="92D050"/>
          </w:tcPr>
          <w:p w14:paraId="1A82B967" w14:textId="77777777" w:rsidR="00753495" w:rsidRPr="00FC7496" w:rsidRDefault="00753495" w:rsidP="001D304D">
            <w:pPr>
              <w:pStyle w:val="TAC"/>
              <w:rPr>
                <w:sz w:val="12"/>
                <w:szCs w:val="12"/>
                <w:lang w:eastAsia="en-GB"/>
              </w:rPr>
            </w:pPr>
          </w:p>
        </w:tc>
        <w:tc>
          <w:tcPr>
            <w:tcW w:w="236" w:type="dxa"/>
            <w:shd w:val="clear" w:color="auto" w:fill="auto"/>
          </w:tcPr>
          <w:p w14:paraId="240F58CB" w14:textId="77777777" w:rsidR="00753495" w:rsidRPr="00FC7496" w:rsidRDefault="00753495" w:rsidP="001D304D">
            <w:pPr>
              <w:pStyle w:val="TAC"/>
              <w:rPr>
                <w:sz w:val="12"/>
                <w:szCs w:val="12"/>
                <w:lang w:eastAsia="en-GB"/>
              </w:rPr>
            </w:pPr>
          </w:p>
        </w:tc>
        <w:tc>
          <w:tcPr>
            <w:tcW w:w="236" w:type="dxa"/>
            <w:shd w:val="clear" w:color="auto" w:fill="auto"/>
          </w:tcPr>
          <w:p w14:paraId="7BCE3C4F" w14:textId="77777777" w:rsidR="00753495" w:rsidRPr="00FC7496" w:rsidRDefault="00753495" w:rsidP="001D304D">
            <w:pPr>
              <w:pStyle w:val="TAC"/>
              <w:rPr>
                <w:sz w:val="12"/>
                <w:szCs w:val="12"/>
                <w:lang w:eastAsia="en-GB"/>
              </w:rPr>
            </w:pPr>
          </w:p>
        </w:tc>
        <w:tc>
          <w:tcPr>
            <w:tcW w:w="236" w:type="dxa"/>
            <w:shd w:val="clear" w:color="auto" w:fill="auto"/>
          </w:tcPr>
          <w:p w14:paraId="31EC975D" w14:textId="77777777" w:rsidR="00753495" w:rsidRPr="00FC7496" w:rsidRDefault="00753495" w:rsidP="001D304D">
            <w:pPr>
              <w:pStyle w:val="TAC"/>
              <w:rPr>
                <w:sz w:val="12"/>
                <w:szCs w:val="12"/>
                <w:lang w:eastAsia="en-GB"/>
              </w:rPr>
            </w:pPr>
          </w:p>
        </w:tc>
        <w:tc>
          <w:tcPr>
            <w:tcW w:w="236" w:type="dxa"/>
            <w:shd w:val="clear" w:color="auto" w:fill="7030A0"/>
          </w:tcPr>
          <w:p w14:paraId="5C779D94" w14:textId="77777777" w:rsidR="00753495" w:rsidRPr="00FC7496" w:rsidRDefault="00753495" w:rsidP="001D304D">
            <w:pPr>
              <w:pStyle w:val="TAC"/>
              <w:rPr>
                <w:sz w:val="12"/>
                <w:szCs w:val="12"/>
                <w:lang w:eastAsia="en-GB"/>
              </w:rPr>
            </w:pPr>
          </w:p>
        </w:tc>
        <w:tc>
          <w:tcPr>
            <w:tcW w:w="236" w:type="dxa"/>
            <w:shd w:val="clear" w:color="auto" w:fill="FFC000"/>
          </w:tcPr>
          <w:p w14:paraId="73E52BF3" w14:textId="77777777" w:rsidR="00753495" w:rsidRPr="00FC7496" w:rsidRDefault="00753495" w:rsidP="001D304D">
            <w:pPr>
              <w:pStyle w:val="TAC"/>
              <w:rPr>
                <w:sz w:val="12"/>
                <w:szCs w:val="12"/>
                <w:lang w:eastAsia="en-GB"/>
              </w:rPr>
            </w:pPr>
          </w:p>
        </w:tc>
        <w:tc>
          <w:tcPr>
            <w:tcW w:w="236" w:type="dxa"/>
            <w:shd w:val="clear" w:color="auto" w:fill="auto"/>
          </w:tcPr>
          <w:p w14:paraId="39D40CC7" w14:textId="77777777" w:rsidR="00753495" w:rsidRPr="00FC7496" w:rsidRDefault="00753495" w:rsidP="001D304D">
            <w:pPr>
              <w:pStyle w:val="TAC"/>
              <w:rPr>
                <w:sz w:val="12"/>
                <w:szCs w:val="12"/>
                <w:lang w:eastAsia="en-GB"/>
              </w:rPr>
            </w:pPr>
          </w:p>
        </w:tc>
        <w:tc>
          <w:tcPr>
            <w:tcW w:w="236" w:type="dxa"/>
            <w:shd w:val="clear" w:color="auto" w:fill="auto"/>
          </w:tcPr>
          <w:p w14:paraId="16FAFFBE" w14:textId="77777777" w:rsidR="00753495" w:rsidRPr="00FC7496" w:rsidRDefault="00753495" w:rsidP="001D304D">
            <w:pPr>
              <w:pStyle w:val="TAC"/>
              <w:rPr>
                <w:sz w:val="12"/>
                <w:szCs w:val="12"/>
                <w:lang w:eastAsia="en-GB"/>
              </w:rPr>
            </w:pPr>
          </w:p>
        </w:tc>
        <w:tc>
          <w:tcPr>
            <w:tcW w:w="236" w:type="dxa"/>
            <w:shd w:val="clear" w:color="auto" w:fill="auto"/>
          </w:tcPr>
          <w:p w14:paraId="3631E082" w14:textId="77777777" w:rsidR="00753495" w:rsidRPr="00FC7496" w:rsidRDefault="00753495" w:rsidP="001D304D">
            <w:pPr>
              <w:pStyle w:val="TAC"/>
              <w:rPr>
                <w:sz w:val="12"/>
                <w:szCs w:val="12"/>
                <w:lang w:eastAsia="en-GB"/>
              </w:rPr>
            </w:pPr>
          </w:p>
        </w:tc>
        <w:tc>
          <w:tcPr>
            <w:tcW w:w="236" w:type="dxa"/>
            <w:shd w:val="clear" w:color="auto" w:fill="auto"/>
          </w:tcPr>
          <w:p w14:paraId="327EB5D1" w14:textId="77777777" w:rsidR="00753495" w:rsidRPr="00FC7496" w:rsidRDefault="00753495" w:rsidP="001D304D">
            <w:pPr>
              <w:pStyle w:val="TAC"/>
              <w:rPr>
                <w:sz w:val="12"/>
                <w:szCs w:val="12"/>
                <w:lang w:eastAsia="en-GB"/>
              </w:rPr>
            </w:pPr>
          </w:p>
        </w:tc>
        <w:tc>
          <w:tcPr>
            <w:tcW w:w="236" w:type="dxa"/>
            <w:shd w:val="clear" w:color="auto" w:fill="92D050"/>
          </w:tcPr>
          <w:p w14:paraId="4211DD8E" w14:textId="77777777" w:rsidR="00753495" w:rsidRPr="00FC7496" w:rsidRDefault="00753495" w:rsidP="001D304D">
            <w:pPr>
              <w:pStyle w:val="TAC"/>
              <w:rPr>
                <w:sz w:val="12"/>
                <w:szCs w:val="12"/>
                <w:lang w:eastAsia="en-GB"/>
              </w:rPr>
            </w:pPr>
          </w:p>
        </w:tc>
        <w:tc>
          <w:tcPr>
            <w:tcW w:w="236" w:type="dxa"/>
          </w:tcPr>
          <w:p w14:paraId="426D6721" w14:textId="77777777" w:rsidR="00753495" w:rsidRPr="00FC7496" w:rsidRDefault="00753495" w:rsidP="001D304D">
            <w:pPr>
              <w:pStyle w:val="TAC"/>
              <w:rPr>
                <w:sz w:val="12"/>
                <w:szCs w:val="12"/>
                <w:lang w:eastAsia="en-GB"/>
              </w:rPr>
            </w:pPr>
          </w:p>
        </w:tc>
        <w:tc>
          <w:tcPr>
            <w:tcW w:w="236" w:type="dxa"/>
          </w:tcPr>
          <w:p w14:paraId="7A1A2EF5" w14:textId="77777777" w:rsidR="00753495" w:rsidRPr="00FC7496" w:rsidRDefault="00753495" w:rsidP="001D304D">
            <w:pPr>
              <w:pStyle w:val="TAC"/>
              <w:rPr>
                <w:sz w:val="12"/>
                <w:szCs w:val="12"/>
                <w:lang w:eastAsia="en-GB"/>
              </w:rPr>
            </w:pPr>
          </w:p>
        </w:tc>
        <w:tc>
          <w:tcPr>
            <w:tcW w:w="236" w:type="dxa"/>
          </w:tcPr>
          <w:p w14:paraId="59886244" w14:textId="77777777" w:rsidR="00753495" w:rsidRPr="00FC7496" w:rsidRDefault="00753495" w:rsidP="001D304D">
            <w:pPr>
              <w:pStyle w:val="TAC"/>
              <w:rPr>
                <w:sz w:val="12"/>
                <w:szCs w:val="12"/>
                <w:lang w:eastAsia="en-GB"/>
              </w:rPr>
            </w:pPr>
          </w:p>
        </w:tc>
        <w:tc>
          <w:tcPr>
            <w:tcW w:w="236" w:type="dxa"/>
          </w:tcPr>
          <w:p w14:paraId="602EAEE1" w14:textId="77777777" w:rsidR="00753495" w:rsidRPr="00FC7496" w:rsidRDefault="00753495" w:rsidP="001D304D">
            <w:pPr>
              <w:pStyle w:val="TAC"/>
              <w:rPr>
                <w:sz w:val="12"/>
                <w:szCs w:val="12"/>
                <w:lang w:eastAsia="en-GB"/>
              </w:rPr>
            </w:pPr>
          </w:p>
        </w:tc>
      </w:tr>
      <w:tr w:rsidR="00753495" w:rsidRPr="00FC7496" w14:paraId="3BA1B6EC" w14:textId="77777777" w:rsidTr="001D304D">
        <w:tc>
          <w:tcPr>
            <w:tcW w:w="683" w:type="dxa"/>
            <w:vMerge/>
            <w:shd w:val="clear" w:color="auto" w:fill="00B0F0"/>
            <w:vAlign w:val="center"/>
          </w:tcPr>
          <w:p w14:paraId="369871EC" w14:textId="77777777" w:rsidR="00753495" w:rsidRPr="00FC7496" w:rsidRDefault="00753495" w:rsidP="001D304D">
            <w:pPr>
              <w:pStyle w:val="TAC"/>
              <w:rPr>
                <w:sz w:val="12"/>
                <w:szCs w:val="12"/>
                <w:lang w:eastAsia="en-GB"/>
              </w:rPr>
            </w:pPr>
          </w:p>
        </w:tc>
        <w:tc>
          <w:tcPr>
            <w:tcW w:w="452" w:type="dxa"/>
          </w:tcPr>
          <w:p w14:paraId="11574660" w14:textId="77777777" w:rsidR="00753495" w:rsidRPr="00FC7496" w:rsidRDefault="00753495" w:rsidP="001D304D">
            <w:pPr>
              <w:pStyle w:val="TAC"/>
              <w:rPr>
                <w:sz w:val="12"/>
                <w:szCs w:val="12"/>
                <w:lang w:eastAsia="en-GB"/>
              </w:rPr>
            </w:pPr>
            <w:r w:rsidRPr="00FC7496">
              <w:rPr>
                <w:sz w:val="12"/>
                <w:szCs w:val="12"/>
                <w:lang w:eastAsia="en-GB"/>
              </w:rPr>
              <w:t>72</w:t>
            </w:r>
          </w:p>
        </w:tc>
        <w:tc>
          <w:tcPr>
            <w:tcW w:w="236" w:type="dxa"/>
            <w:shd w:val="clear" w:color="auto" w:fill="FFC000"/>
          </w:tcPr>
          <w:p w14:paraId="5C3389F8" w14:textId="77777777" w:rsidR="00753495" w:rsidRPr="00FC7496" w:rsidRDefault="00753495" w:rsidP="001D304D">
            <w:pPr>
              <w:pStyle w:val="TAC"/>
              <w:rPr>
                <w:sz w:val="12"/>
                <w:szCs w:val="12"/>
                <w:lang w:eastAsia="en-GB"/>
              </w:rPr>
            </w:pPr>
          </w:p>
        </w:tc>
        <w:tc>
          <w:tcPr>
            <w:tcW w:w="236" w:type="dxa"/>
            <w:shd w:val="clear" w:color="auto" w:fill="00B0F0"/>
          </w:tcPr>
          <w:p w14:paraId="4040D8AB" w14:textId="77777777" w:rsidR="00753495" w:rsidRPr="00FC7496" w:rsidRDefault="00753495" w:rsidP="001D304D">
            <w:pPr>
              <w:pStyle w:val="TAC"/>
              <w:rPr>
                <w:sz w:val="12"/>
                <w:szCs w:val="12"/>
                <w:lang w:eastAsia="en-GB"/>
              </w:rPr>
            </w:pPr>
          </w:p>
        </w:tc>
        <w:tc>
          <w:tcPr>
            <w:tcW w:w="236" w:type="dxa"/>
            <w:shd w:val="clear" w:color="auto" w:fill="00B0F0"/>
          </w:tcPr>
          <w:p w14:paraId="12C4EF57" w14:textId="77777777" w:rsidR="00753495" w:rsidRPr="00FC7496" w:rsidRDefault="00753495" w:rsidP="001D304D">
            <w:pPr>
              <w:pStyle w:val="TAC"/>
              <w:rPr>
                <w:sz w:val="12"/>
                <w:szCs w:val="12"/>
                <w:lang w:eastAsia="en-GB"/>
              </w:rPr>
            </w:pPr>
          </w:p>
        </w:tc>
        <w:tc>
          <w:tcPr>
            <w:tcW w:w="236" w:type="dxa"/>
            <w:shd w:val="clear" w:color="auto" w:fill="00B0F0"/>
          </w:tcPr>
          <w:p w14:paraId="281EA091" w14:textId="77777777" w:rsidR="00753495" w:rsidRPr="00FC7496" w:rsidRDefault="00753495" w:rsidP="001D304D">
            <w:pPr>
              <w:pStyle w:val="TAC"/>
              <w:rPr>
                <w:sz w:val="12"/>
                <w:szCs w:val="12"/>
                <w:lang w:eastAsia="en-GB"/>
              </w:rPr>
            </w:pPr>
          </w:p>
        </w:tc>
        <w:tc>
          <w:tcPr>
            <w:tcW w:w="236" w:type="dxa"/>
            <w:shd w:val="clear" w:color="auto" w:fill="00B050"/>
          </w:tcPr>
          <w:p w14:paraId="3A02AADA" w14:textId="77777777" w:rsidR="00753495" w:rsidRPr="00FC7496" w:rsidRDefault="00753495" w:rsidP="001D304D">
            <w:pPr>
              <w:pStyle w:val="TAC"/>
              <w:rPr>
                <w:sz w:val="12"/>
                <w:szCs w:val="12"/>
                <w:lang w:eastAsia="en-GB"/>
              </w:rPr>
            </w:pPr>
          </w:p>
        </w:tc>
        <w:tc>
          <w:tcPr>
            <w:tcW w:w="236" w:type="dxa"/>
            <w:shd w:val="clear" w:color="auto" w:fill="92D050"/>
          </w:tcPr>
          <w:p w14:paraId="13612E50" w14:textId="77777777" w:rsidR="00753495" w:rsidRPr="00FC7496" w:rsidRDefault="00753495" w:rsidP="001D304D">
            <w:pPr>
              <w:pStyle w:val="TAC"/>
              <w:rPr>
                <w:sz w:val="12"/>
                <w:szCs w:val="12"/>
                <w:lang w:eastAsia="en-GB"/>
              </w:rPr>
            </w:pPr>
          </w:p>
        </w:tc>
        <w:tc>
          <w:tcPr>
            <w:tcW w:w="236" w:type="dxa"/>
            <w:shd w:val="clear" w:color="auto" w:fill="00B0F0"/>
          </w:tcPr>
          <w:p w14:paraId="123A609F" w14:textId="77777777" w:rsidR="00753495" w:rsidRPr="00FC7496" w:rsidRDefault="00753495" w:rsidP="001D304D">
            <w:pPr>
              <w:pStyle w:val="TAC"/>
              <w:rPr>
                <w:sz w:val="12"/>
                <w:szCs w:val="12"/>
                <w:lang w:eastAsia="en-GB"/>
              </w:rPr>
            </w:pPr>
          </w:p>
        </w:tc>
        <w:tc>
          <w:tcPr>
            <w:tcW w:w="236" w:type="dxa"/>
            <w:shd w:val="clear" w:color="auto" w:fill="00B0F0"/>
          </w:tcPr>
          <w:p w14:paraId="64997805" w14:textId="77777777" w:rsidR="00753495" w:rsidRPr="00FC7496" w:rsidRDefault="00753495" w:rsidP="001D304D">
            <w:pPr>
              <w:pStyle w:val="TAC"/>
              <w:rPr>
                <w:sz w:val="12"/>
                <w:szCs w:val="12"/>
                <w:lang w:eastAsia="en-GB"/>
              </w:rPr>
            </w:pPr>
          </w:p>
        </w:tc>
        <w:tc>
          <w:tcPr>
            <w:tcW w:w="236" w:type="dxa"/>
            <w:shd w:val="clear" w:color="auto" w:fill="00B0F0"/>
          </w:tcPr>
          <w:p w14:paraId="6E9E43DC" w14:textId="77777777" w:rsidR="00753495" w:rsidRPr="00FC7496" w:rsidRDefault="00753495" w:rsidP="001D304D">
            <w:pPr>
              <w:pStyle w:val="TAC"/>
              <w:rPr>
                <w:sz w:val="12"/>
                <w:szCs w:val="12"/>
                <w:lang w:eastAsia="en-GB"/>
              </w:rPr>
            </w:pPr>
          </w:p>
        </w:tc>
        <w:tc>
          <w:tcPr>
            <w:tcW w:w="236" w:type="dxa"/>
            <w:shd w:val="clear" w:color="auto" w:fill="7030A0"/>
          </w:tcPr>
          <w:p w14:paraId="489E4C47" w14:textId="77777777" w:rsidR="00753495" w:rsidRPr="00FC7496" w:rsidRDefault="00753495" w:rsidP="001D304D">
            <w:pPr>
              <w:pStyle w:val="TAC"/>
              <w:rPr>
                <w:sz w:val="12"/>
                <w:szCs w:val="12"/>
                <w:lang w:eastAsia="en-GB"/>
              </w:rPr>
            </w:pPr>
          </w:p>
        </w:tc>
        <w:tc>
          <w:tcPr>
            <w:tcW w:w="236" w:type="dxa"/>
            <w:shd w:val="clear" w:color="auto" w:fill="FFC000"/>
          </w:tcPr>
          <w:p w14:paraId="7BE11548" w14:textId="77777777" w:rsidR="00753495" w:rsidRPr="00FC7496" w:rsidRDefault="00753495" w:rsidP="001D304D">
            <w:pPr>
              <w:pStyle w:val="TAC"/>
              <w:rPr>
                <w:sz w:val="12"/>
                <w:szCs w:val="12"/>
                <w:lang w:eastAsia="en-GB"/>
              </w:rPr>
            </w:pPr>
          </w:p>
        </w:tc>
        <w:tc>
          <w:tcPr>
            <w:tcW w:w="236" w:type="dxa"/>
            <w:shd w:val="clear" w:color="auto" w:fill="00B0F0"/>
          </w:tcPr>
          <w:p w14:paraId="04FA7507" w14:textId="77777777" w:rsidR="00753495" w:rsidRPr="00FC7496" w:rsidRDefault="00753495" w:rsidP="001D304D">
            <w:pPr>
              <w:pStyle w:val="TAC"/>
              <w:rPr>
                <w:sz w:val="12"/>
                <w:szCs w:val="12"/>
                <w:lang w:eastAsia="en-GB"/>
              </w:rPr>
            </w:pPr>
          </w:p>
        </w:tc>
        <w:tc>
          <w:tcPr>
            <w:tcW w:w="236" w:type="dxa"/>
            <w:shd w:val="clear" w:color="auto" w:fill="00B0F0"/>
          </w:tcPr>
          <w:p w14:paraId="1768496A" w14:textId="77777777" w:rsidR="00753495" w:rsidRPr="00FC7496" w:rsidRDefault="00753495" w:rsidP="001D304D">
            <w:pPr>
              <w:pStyle w:val="TAC"/>
              <w:rPr>
                <w:sz w:val="12"/>
                <w:szCs w:val="12"/>
                <w:lang w:eastAsia="en-GB"/>
              </w:rPr>
            </w:pPr>
          </w:p>
        </w:tc>
        <w:tc>
          <w:tcPr>
            <w:tcW w:w="236" w:type="dxa"/>
          </w:tcPr>
          <w:p w14:paraId="16D52002" w14:textId="77777777" w:rsidR="00753495" w:rsidRPr="00FC7496" w:rsidRDefault="00753495" w:rsidP="001D304D">
            <w:pPr>
              <w:pStyle w:val="TAC"/>
              <w:rPr>
                <w:sz w:val="12"/>
                <w:szCs w:val="12"/>
                <w:lang w:eastAsia="en-GB"/>
              </w:rPr>
            </w:pPr>
          </w:p>
        </w:tc>
        <w:tc>
          <w:tcPr>
            <w:tcW w:w="236" w:type="dxa"/>
            <w:shd w:val="clear" w:color="auto" w:fill="auto"/>
          </w:tcPr>
          <w:p w14:paraId="09399E8F" w14:textId="77777777" w:rsidR="00753495" w:rsidRPr="00FC7496" w:rsidRDefault="00753495" w:rsidP="001D304D">
            <w:pPr>
              <w:pStyle w:val="TAC"/>
              <w:rPr>
                <w:sz w:val="12"/>
                <w:szCs w:val="12"/>
                <w:lang w:eastAsia="en-GB"/>
              </w:rPr>
            </w:pPr>
          </w:p>
        </w:tc>
        <w:tc>
          <w:tcPr>
            <w:tcW w:w="236" w:type="dxa"/>
            <w:shd w:val="clear" w:color="auto" w:fill="92D050"/>
          </w:tcPr>
          <w:p w14:paraId="02847F69" w14:textId="77777777" w:rsidR="00753495" w:rsidRPr="00FC7496" w:rsidRDefault="00753495" w:rsidP="001D304D">
            <w:pPr>
              <w:pStyle w:val="TAC"/>
              <w:rPr>
                <w:sz w:val="12"/>
                <w:szCs w:val="12"/>
                <w:lang w:eastAsia="en-GB"/>
              </w:rPr>
            </w:pPr>
          </w:p>
        </w:tc>
        <w:tc>
          <w:tcPr>
            <w:tcW w:w="236" w:type="dxa"/>
          </w:tcPr>
          <w:p w14:paraId="3018A01C" w14:textId="77777777" w:rsidR="00753495" w:rsidRPr="00FC7496" w:rsidRDefault="00753495" w:rsidP="001D304D">
            <w:pPr>
              <w:pStyle w:val="TAC"/>
              <w:rPr>
                <w:sz w:val="12"/>
                <w:szCs w:val="12"/>
                <w:lang w:eastAsia="en-GB"/>
              </w:rPr>
            </w:pPr>
          </w:p>
        </w:tc>
        <w:tc>
          <w:tcPr>
            <w:tcW w:w="236" w:type="dxa"/>
          </w:tcPr>
          <w:p w14:paraId="3BC31828" w14:textId="77777777" w:rsidR="00753495" w:rsidRPr="00FC7496" w:rsidRDefault="00753495" w:rsidP="001D304D">
            <w:pPr>
              <w:pStyle w:val="TAC"/>
              <w:rPr>
                <w:sz w:val="12"/>
                <w:szCs w:val="12"/>
                <w:lang w:eastAsia="en-GB"/>
              </w:rPr>
            </w:pPr>
          </w:p>
        </w:tc>
        <w:tc>
          <w:tcPr>
            <w:tcW w:w="236" w:type="dxa"/>
          </w:tcPr>
          <w:p w14:paraId="46829A09" w14:textId="77777777" w:rsidR="00753495" w:rsidRPr="00FC7496" w:rsidRDefault="00753495" w:rsidP="001D304D">
            <w:pPr>
              <w:pStyle w:val="TAC"/>
              <w:rPr>
                <w:sz w:val="12"/>
                <w:szCs w:val="12"/>
                <w:lang w:eastAsia="en-GB"/>
              </w:rPr>
            </w:pPr>
          </w:p>
        </w:tc>
        <w:tc>
          <w:tcPr>
            <w:tcW w:w="236" w:type="dxa"/>
          </w:tcPr>
          <w:p w14:paraId="1B5C2D81" w14:textId="77777777" w:rsidR="00753495" w:rsidRPr="00FC7496" w:rsidRDefault="00753495" w:rsidP="001D304D">
            <w:pPr>
              <w:pStyle w:val="TAC"/>
              <w:rPr>
                <w:sz w:val="12"/>
                <w:szCs w:val="12"/>
                <w:lang w:eastAsia="en-GB"/>
              </w:rPr>
            </w:pPr>
          </w:p>
        </w:tc>
        <w:tc>
          <w:tcPr>
            <w:tcW w:w="236" w:type="dxa"/>
            <w:shd w:val="clear" w:color="auto" w:fill="FFC000"/>
          </w:tcPr>
          <w:p w14:paraId="3A4A665C" w14:textId="77777777" w:rsidR="00753495" w:rsidRPr="00FC7496" w:rsidRDefault="00753495" w:rsidP="001D304D">
            <w:pPr>
              <w:pStyle w:val="TAC"/>
              <w:rPr>
                <w:sz w:val="12"/>
                <w:szCs w:val="12"/>
                <w:lang w:eastAsia="en-GB"/>
              </w:rPr>
            </w:pPr>
          </w:p>
        </w:tc>
        <w:tc>
          <w:tcPr>
            <w:tcW w:w="236" w:type="dxa"/>
            <w:shd w:val="clear" w:color="auto" w:fill="auto"/>
          </w:tcPr>
          <w:p w14:paraId="5345AF9D" w14:textId="77777777" w:rsidR="00753495" w:rsidRPr="00FC7496" w:rsidRDefault="00753495" w:rsidP="001D304D">
            <w:pPr>
              <w:pStyle w:val="TAC"/>
              <w:rPr>
                <w:sz w:val="12"/>
                <w:szCs w:val="12"/>
                <w:lang w:eastAsia="en-GB"/>
              </w:rPr>
            </w:pPr>
          </w:p>
        </w:tc>
        <w:tc>
          <w:tcPr>
            <w:tcW w:w="236" w:type="dxa"/>
            <w:shd w:val="clear" w:color="auto" w:fill="auto"/>
          </w:tcPr>
          <w:p w14:paraId="336EEBDC" w14:textId="77777777" w:rsidR="00753495" w:rsidRPr="00FC7496" w:rsidRDefault="00753495" w:rsidP="001D304D">
            <w:pPr>
              <w:pStyle w:val="TAC"/>
              <w:rPr>
                <w:sz w:val="12"/>
                <w:szCs w:val="12"/>
                <w:lang w:eastAsia="en-GB"/>
              </w:rPr>
            </w:pPr>
          </w:p>
        </w:tc>
        <w:tc>
          <w:tcPr>
            <w:tcW w:w="236" w:type="dxa"/>
            <w:shd w:val="clear" w:color="auto" w:fill="auto"/>
          </w:tcPr>
          <w:p w14:paraId="415B17E3" w14:textId="77777777" w:rsidR="00753495" w:rsidRPr="00FC7496" w:rsidRDefault="00753495" w:rsidP="001D304D">
            <w:pPr>
              <w:pStyle w:val="TAC"/>
              <w:rPr>
                <w:sz w:val="12"/>
                <w:szCs w:val="12"/>
                <w:lang w:eastAsia="en-GB"/>
              </w:rPr>
            </w:pPr>
          </w:p>
        </w:tc>
        <w:tc>
          <w:tcPr>
            <w:tcW w:w="236" w:type="dxa"/>
            <w:shd w:val="clear" w:color="auto" w:fill="00B050"/>
          </w:tcPr>
          <w:p w14:paraId="5EB02572" w14:textId="77777777" w:rsidR="00753495" w:rsidRPr="00FC7496" w:rsidRDefault="00753495" w:rsidP="001D304D">
            <w:pPr>
              <w:pStyle w:val="TAC"/>
              <w:rPr>
                <w:sz w:val="12"/>
                <w:szCs w:val="12"/>
                <w:lang w:eastAsia="en-GB"/>
              </w:rPr>
            </w:pPr>
          </w:p>
        </w:tc>
        <w:tc>
          <w:tcPr>
            <w:tcW w:w="236" w:type="dxa"/>
            <w:shd w:val="clear" w:color="auto" w:fill="92D050"/>
          </w:tcPr>
          <w:p w14:paraId="26997948" w14:textId="77777777" w:rsidR="00753495" w:rsidRPr="00FC7496" w:rsidRDefault="00753495" w:rsidP="001D304D">
            <w:pPr>
              <w:pStyle w:val="TAC"/>
              <w:rPr>
                <w:sz w:val="12"/>
                <w:szCs w:val="12"/>
                <w:lang w:eastAsia="en-GB"/>
              </w:rPr>
            </w:pPr>
          </w:p>
        </w:tc>
        <w:tc>
          <w:tcPr>
            <w:tcW w:w="236" w:type="dxa"/>
            <w:shd w:val="clear" w:color="auto" w:fill="auto"/>
          </w:tcPr>
          <w:p w14:paraId="68CE8417" w14:textId="77777777" w:rsidR="00753495" w:rsidRPr="00FC7496" w:rsidRDefault="00753495" w:rsidP="001D304D">
            <w:pPr>
              <w:pStyle w:val="TAC"/>
              <w:rPr>
                <w:sz w:val="12"/>
                <w:szCs w:val="12"/>
                <w:lang w:eastAsia="en-GB"/>
              </w:rPr>
            </w:pPr>
          </w:p>
        </w:tc>
        <w:tc>
          <w:tcPr>
            <w:tcW w:w="236" w:type="dxa"/>
            <w:shd w:val="clear" w:color="auto" w:fill="auto"/>
          </w:tcPr>
          <w:p w14:paraId="55AE4464" w14:textId="77777777" w:rsidR="00753495" w:rsidRPr="00FC7496" w:rsidRDefault="00753495" w:rsidP="001D304D">
            <w:pPr>
              <w:pStyle w:val="TAC"/>
              <w:rPr>
                <w:sz w:val="12"/>
                <w:szCs w:val="12"/>
                <w:lang w:eastAsia="en-GB"/>
              </w:rPr>
            </w:pPr>
          </w:p>
        </w:tc>
        <w:tc>
          <w:tcPr>
            <w:tcW w:w="236" w:type="dxa"/>
            <w:shd w:val="clear" w:color="auto" w:fill="auto"/>
          </w:tcPr>
          <w:p w14:paraId="19828899" w14:textId="77777777" w:rsidR="00753495" w:rsidRPr="00FC7496" w:rsidRDefault="00753495" w:rsidP="001D304D">
            <w:pPr>
              <w:pStyle w:val="TAC"/>
              <w:rPr>
                <w:sz w:val="12"/>
                <w:szCs w:val="12"/>
                <w:lang w:eastAsia="en-GB"/>
              </w:rPr>
            </w:pPr>
          </w:p>
        </w:tc>
        <w:tc>
          <w:tcPr>
            <w:tcW w:w="236" w:type="dxa"/>
            <w:shd w:val="clear" w:color="auto" w:fill="7030A0"/>
          </w:tcPr>
          <w:p w14:paraId="3FBF0802" w14:textId="77777777" w:rsidR="00753495" w:rsidRPr="00FC7496" w:rsidRDefault="00753495" w:rsidP="001D304D">
            <w:pPr>
              <w:pStyle w:val="TAC"/>
              <w:rPr>
                <w:sz w:val="12"/>
                <w:szCs w:val="12"/>
                <w:lang w:eastAsia="en-GB"/>
              </w:rPr>
            </w:pPr>
          </w:p>
        </w:tc>
        <w:tc>
          <w:tcPr>
            <w:tcW w:w="236" w:type="dxa"/>
            <w:shd w:val="clear" w:color="auto" w:fill="FFC000"/>
          </w:tcPr>
          <w:p w14:paraId="1EA317EF" w14:textId="77777777" w:rsidR="00753495" w:rsidRPr="00FC7496" w:rsidRDefault="00753495" w:rsidP="001D304D">
            <w:pPr>
              <w:pStyle w:val="TAC"/>
              <w:rPr>
                <w:sz w:val="12"/>
                <w:szCs w:val="12"/>
                <w:lang w:eastAsia="en-GB"/>
              </w:rPr>
            </w:pPr>
          </w:p>
        </w:tc>
        <w:tc>
          <w:tcPr>
            <w:tcW w:w="236" w:type="dxa"/>
            <w:shd w:val="clear" w:color="auto" w:fill="auto"/>
          </w:tcPr>
          <w:p w14:paraId="71D9F22E" w14:textId="77777777" w:rsidR="00753495" w:rsidRPr="00FC7496" w:rsidRDefault="00753495" w:rsidP="001D304D">
            <w:pPr>
              <w:pStyle w:val="TAC"/>
              <w:rPr>
                <w:sz w:val="12"/>
                <w:szCs w:val="12"/>
                <w:lang w:eastAsia="en-GB"/>
              </w:rPr>
            </w:pPr>
          </w:p>
        </w:tc>
        <w:tc>
          <w:tcPr>
            <w:tcW w:w="236" w:type="dxa"/>
            <w:shd w:val="clear" w:color="auto" w:fill="auto"/>
          </w:tcPr>
          <w:p w14:paraId="512CBE0E" w14:textId="77777777" w:rsidR="00753495" w:rsidRPr="00FC7496" w:rsidRDefault="00753495" w:rsidP="001D304D">
            <w:pPr>
              <w:pStyle w:val="TAC"/>
              <w:rPr>
                <w:sz w:val="12"/>
                <w:szCs w:val="12"/>
                <w:lang w:eastAsia="en-GB"/>
              </w:rPr>
            </w:pPr>
          </w:p>
        </w:tc>
        <w:tc>
          <w:tcPr>
            <w:tcW w:w="236" w:type="dxa"/>
            <w:shd w:val="clear" w:color="auto" w:fill="auto"/>
          </w:tcPr>
          <w:p w14:paraId="3C83F5EE" w14:textId="77777777" w:rsidR="00753495" w:rsidRPr="00FC7496" w:rsidRDefault="00753495" w:rsidP="001D304D">
            <w:pPr>
              <w:pStyle w:val="TAC"/>
              <w:rPr>
                <w:sz w:val="12"/>
                <w:szCs w:val="12"/>
                <w:lang w:eastAsia="en-GB"/>
              </w:rPr>
            </w:pPr>
          </w:p>
        </w:tc>
        <w:tc>
          <w:tcPr>
            <w:tcW w:w="236" w:type="dxa"/>
            <w:shd w:val="clear" w:color="auto" w:fill="auto"/>
          </w:tcPr>
          <w:p w14:paraId="2D7E72F2" w14:textId="77777777" w:rsidR="00753495" w:rsidRPr="00FC7496" w:rsidRDefault="00753495" w:rsidP="001D304D">
            <w:pPr>
              <w:pStyle w:val="TAC"/>
              <w:rPr>
                <w:sz w:val="12"/>
                <w:szCs w:val="12"/>
                <w:lang w:eastAsia="en-GB"/>
              </w:rPr>
            </w:pPr>
          </w:p>
        </w:tc>
        <w:tc>
          <w:tcPr>
            <w:tcW w:w="236" w:type="dxa"/>
            <w:shd w:val="clear" w:color="auto" w:fill="92D050"/>
          </w:tcPr>
          <w:p w14:paraId="670C6C54" w14:textId="77777777" w:rsidR="00753495" w:rsidRPr="00FC7496" w:rsidRDefault="00753495" w:rsidP="001D304D">
            <w:pPr>
              <w:pStyle w:val="TAC"/>
              <w:rPr>
                <w:sz w:val="12"/>
                <w:szCs w:val="12"/>
                <w:lang w:eastAsia="en-GB"/>
              </w:rPr>
            </w:pPr>
          </w:p>
        </w:tc>
        <w:tc>
          <w:tcPr>
            <w:tcW w:w="236" w:type="dxa"/>
          </w:tcPr>
          <w:p w14:paraId="62A4B81E" w14:textId="77777777" w:rsidR="00753495" w:rsidRPr="00FC7496" w:rsidRDefault="00753495" w:rsidP="001D304D">
            <w:pPr>
              <w:pStyle w:val="TAC"/>
              <w:rPr>
                <w:sz w:val="12"/>
                <w:szCs w:val="12"/>
                <w:lang w:eastAsia="en-GB"/>
              </w:rPr>
            </w:pPr>
          </w:p>
        </w:tc>
        <w:tc>
          <w:tcPr>
            <w:tcW w:w="236" w:type="dxa"/>
          </w:tcPr>
          <w:p w14:paraId="64383C6D" w14:textId="77777777" w:rsidR="00753495" w:rsidRPr="00FC7496" w:rsidRDefault="00753495" w:rsidP="001D304D">
            <w:pPr>
              <w:pStyle w:val="TAC"/>
              <w:rPr>
                <w:sz w:val="12"/>
                <w:szCs w:val="12"/>
                <w:lang w:eastAsia="en-GB"/>
              </w:rPr>
            </w:pPr>
          </w:p>
        </w:tc>
        <w:tc>
          <w:tcPr>
            <w:tcW w:w="236" w:type="dxa"/>
          </w:tcPr>
          <w:p w14:paraId="5C730028" w14:textId="77777777" w:rsidR="00753495" w:rsidRPr="00FC7496" w:rsidRDefault="00753495" w:rsidP="001D304D">
            <w:pPr>
              <w:pStyle w:val="TAC"/>
              <w:rPr>
                <w:sz w:val="12"/>
                <w:szCs w:val="12"/>
                <w:lang w:eastAsia="en-GB"/>
              </w:rPr>
            </w:pPr>
          </w:p>
        </w:tc>
        <w:tc>
          <w:tcPr>
            <w:tcW w:w="236" w:type="dxa"/>
          </w:tcPr>
          <w:p w14:paraId="42D9E136" w14:textId="77777777" w:rsidR="00753495" w:rsidRPr="00FC7496" w:rsidRDefault="00753495" w:rsidP="001D304D">
            <w:pPr>
              <w:pStyle w:val="TAC"/>
              <w:rPr>
                <w:sz w:val="12"/>
                <w:szCs w:val="12"/>
                <w:lang w:eastAsia="en-GB"/>
              </w:rPr>
            </w:pPr>
          </w:p>
        </w:tc>
      </w:tr>
      <w:tr w:rsidR="00753495" w:rsidRPr="00FC7496" w14:paraId="6F463232" w14:textId="77777777" w:rsidTr="001D304D">
        <w:tc>
          <w:tcPr>
            <w:tcW w:w="683" w:type="dxa"/>
            <w:vMerge/>
            <w:shd w:val="clear" w:color="auto" w:fill="00B0F0"/>
            <w:vAlign w:val="center"/>
          </w:tcPr>
          <w:p w14:paraId="45F36190" w14:textId="77777777" w:rsidR="00753495" w:rsidRPr="00FC7496" w:rsidRDefault="00753495" w:rsidP="001D304D">
            <w:pPr>
              <w:pStyle w:val="TAC"/>
              <w:rPr>
                <w:sz w:val="12"/>
                <w:szCs w:val="12"/>
                <w:lang w:eastAsia="en-GB"/>
              </w:rPr>
            </w:pPr>
          </w:p>
        </w:tc>
        <w:tc>
          <w:tcPr>
            <w:tcW w:w="452" w:type="dxa"/>
          </w:tcPr>
          <w:p w14:paraId="24F2A562" w14:textId="77777777" w:rsidR="00753495" w:rsidRPr="00FC7496" w:rsidRDefault="00753495" w:rsidP="001D304D">
            <w:pPr>
              <w:pStyle w:val="TAC"/>
              <w:rPr>
                <w:sz w:val="12"/>
                <w:szCs w:val="12"/>
                <w:lang w:eastAsia="en-GB"/>
              </w:rPr>
            </w:pPr>
            <w:r w:rsidRPr="00FC7496">
              <w:rPr>
                <w:sz w:val="12"/>
                <w:szCs w:val="12"/>
                <w:lang w:eastAsia="en-GB"/>
              </w:rPr>
              <w:t>76</w:t>
            </w:r>
          </w:p>
        </w:tc>
        <w:tc>
          <w:tcPr>
            <w:tcW w:w="236" w:type="dxa"/>
            <w:shd w:val="clear" w:color="auto" w:fill="FFC000"/>
          </w:tcPr>
          <w:p w14:paraId="0BBF72CD" w14:textId="77777777" w:rsidR="00753495" w:rsidRPr="00FC7496" w:rsidRDefault="00753495" w:rsidP="001D304D">
            <w:pPr>
              <w:pStyle w:val="TAC"/>
              <w:rPr>
                <w:sz w:val="12"/>
                <w:szCs w:val="12"/>
                <w:lang w:eastAsia="en-GB"/>
              </w:rPr>
            </w:pPr>
          </w:p>
        </w:tc>
        <w:tc>
          <w:tcPr>
            <w:tcW w:w="236" w:type="dxa"/>
            <w:shd w:val="clear" w:color="auto" w:fill="auto"/>
          </w:tcPr>
          <w:p w14:paraId="4AA3DFEA" w14:textId="77777777" w:rsidR="00753495" w:rsidRPr="00FC7496" w:rsidRDefault="00753495" w:rsidP="001D304D">
            <w:pPr>
              <w:pStyle w:val="TAC"/>
              <w:rPr>
                <w:sz w:val="12"/>
                <w:szCs w:val="12"/>
                <w:lang w:eastAsia="en-GB"/>
              </w:rPr>
            </w:pPr>
          </w:p>
        </w:tc>
        <w:tc>
          <w:tcPr>
            <w:tcW w:w="236" w:type="dxa"/>
            <w:shd w:val="clear" w:color="auto" w:fill="auto"/>
          </w:tcPr>
          <w:p w14:paraId="0BD1EBC1" w14:textId="77777777" w:rsidR="00753495" w:rsidRPr="00FC7496" w:rsidRDefault="00753495" w:rsidP="001D304D">
            <w:pPr>
              <w:pStyle w:val="TAC"/>
              <w:rPr>
                <w:sz w:val="12"/>
                <w:szCs w:val="12"/>
                <w:lang w:eastAsia="en-GB"/>
              </w:rPr>
            </w:pPr>
          </w:p>
        </w:tc>
        <w:tc>
          <w:tcPr>
            <w:tcW w:w="236" w:type="dxa"/>
            <w:shd w:val="clear" w:color="auto" w:fill="auto"/>
          </w:tcPr>
          <w:p w14:paraId="0F4DF321" w14:textId="77777777" w:rsidR="00753495" w:rsidRPr="00FC7496" w:rsidRDefault="00753495" w:rsidP="001D304D">
            <w:pPr>
              <w:pStyle w:val="TAC"/>
              <w:rPr>
                <w:sz w:val="12"/>
                <w:szCs w:val="12"/>
                <w:lang w:eastAsia="en-GB"/>
              </w:rPr>
            </w:pPr>
          </w:p>
        </w:tc>
        <w:tc>
          <w:tcPr>
            <w:tcW w:w="236" w:type="dxa"/>
            <w:shd w:val="clear" w:color="auto" w:fill="00B050"/>
          </w:tcPr>
          <w:p w14:paraId="3C74EC51" w14:textId="77777777" w:rsidR="00753495" w:rsidRPr="00FC7496" w:rsidRDefault="00753495" w:rsidP="001D304D">
            <w:pPr>
              <w:pStyle w:val="TAC"/>
              <w:rPr>
                <w:sz w:val="12"/>
                <w:szCs w:val="12"/>
                <w:lang w:eastAsia="en-GB"/>
              </w:rPr>
            </w:pPr>
          </w:p>
        </w:tc>
        <w:tc>
          <w:tcPr>
            <w:tcW w:w="236" w:type="dxa"/>
            <w:shd w:val="clear" w:color="auto" w:fill="92D050"/>
          </w:tcPr>
          <w:p w14:paraId="6C9AA329" w14:textId="77777777" w:rsidR="00753495" w:rsidRPr="00FC7496" w:rsidRDefault="00753495" w:rsidP="001D304D">
            <w:pPr>
              <w:pStyle w:val="TAC"/>
              <w:rPr>
                <w:sz w:val="12"/>
                <w:szCs w:val="12"/>
                <w:lang w:eastAsia="en-GB"/>
              </w:rPr>
            </w:pPr>
          </w:p>
        </w:tc>
        <w:tc>
          <w:tcPr>
            <w:tcW w:w="236" w:type="dxa"/>
            <w:shd w:val="clear" w:color="auto" w:fill="auto"/>
          </w:tcPr>
          <w:p w14:paraId="03723D88" w14:textId="77777777" w:rsidR="00753495" w:rsidRPr="00FC7496" w:rsidRDefault="00753495" w:rsidP="001D304D">
            <w:pPr>
              <w:pStyle w:val="TAC"/>
              <w:rPr>
                <w:sz w:val="12"/>
                <w:szCs w:val="12"/>
                <w:lang w:eastAsia="en-GB"/>
              </w:rPr>
            </w:pPr>
          </w:p>
        </w:tc>
        <w:tc>
          <w:tcPr>
            <w:tcW w:w="236" w:type="dxa"/>
            <w:shd w:val="clear" w:color="auto" w:fill="auto"/>
          </w:tcPr>
          <w:p w14:paraId="50AF3198" w14:textId="77777777" w:rsidR="00753495" w:rsidRPr="00FC7496" w:rsidRDefault="00753495" w:rsidP="001D304D">
            <w:pPr>
              <w:pStyle w:val="TAC"/>
              <w:rPr>
                <w:sz w:val="12"/>
                <w:szCs w:val="12"/>
                <w:lang w:eastAsia="en-GB"/>
              </w:rPr>
            </w:pPr>
          </w:p>
        </w:tc>
        <w:tc>
          <w:tcPr>
            <w:tcW w:w="236" w:type="dxa"/>
            <w:shd w:val="clear" w:color="auto" w:fill="auto"/>
          </w:tcPr>
          <w:p w14:paraId="6C0E6DFB" w14:textId="77777777" w:rsidR="00753495" w:rsidRPr="00FC7496" w:rsidRDefault="00753495" w:rsidP="001D304D">
            <w:pPr>
              <w:pStyle w:val="TAC"/>
              <w:rPr>
                <w:sz w:val="12"/>
                <w:szCs w:val="12"/>
                <w:lang w:eastAsia="en-GB"/>
              </w:rPr>
            </w:pPr>
          </w:p>
        </w:tc>
        <w:tc>
          <w:tcPr>
            <w:tcW w:w="236" w:type="dxa"/>
            <w:shd w:val="clear" w:color="auto" w:fill="7030A0"/>
          </w:tcPr>
          <w:p w14:paraId="009E2741" w14:textId="77777777" w:rsidR="00753495" w:rsidRPr="00FC7496" w:rsidRDefault="00753495" w:rsidP="001D304D">
            <w:pPr>
              <w:pStyle w:val="TAC"/>
              <w:rPr>
                <w:sz w:val="12"/>
                <w:szCs w:val="12"/>
                <w:lang w:eastAsia="en-GB"/>
              </w:rPr>
            </w:pPr>
          </w:p>
        </w:tc>
        <w:tc>
          <w:tcPr>
            <w:tcW w:w="236" w:type="dxa"/>
            <w:shd w:val="clear" w:color="auto" w:fill="FFC000"/>
          </w:tcPr>
          <w:p w14:paraId="4E549FD6" w14:textId="77777777" w:rsidR="00753495" w:rsidRPr="00FC7496" w:rsidRDefault="00753495" w:rsidP="001D304D">
            <w:pPr>
              <w:pStyle w:val="TAC"/>
              <w:rPr>
                <w:sz w:val="12"/>
                <w:szCs w:val="12"/>
                <w:lang w:eastAsia="en-GB"/>
              </w:rPr>
            </w:pPr>
          </w:p>
        </w:tc>
        <w:tc>
          <w:tcPr>
            <w:tcW w:w="236" w:type="dxa"/>
            <w:shd w:val="clear" w:color="auto" w:fill="auto"/>
          </w:tcPr>
          <w:p w14:paraId="1F84A991" w14:textId="77777777" w:rsidR="00753495" w:rsidRPr="00FC7496" w:rsidRDefault="00753495" w:rsidP="001D304D">
            <w:pPr>
              <w:pStyle w:val="TAC"/>
              <w:rPr>
                <w:sz w:val="12"/>
                <w:szCs w:val="12"/>
                <w:lang w:eastAsia="en-GB"/>
              </w:rPr>
            </w:pPr>
          </w:p>
        </w:tc>
        <w:tc>
          <w:tcPr>
            <w:tcW w:w="236" w:type="dxa"/>
            <w:shd w:val="clear" w:color="auto" w:fill="auto"/>
          </w:tcPr>
          <w:p w14:paraId="3F69CFEE" w14:textId="77777777" w:rsidR="00753495" w:rsidRPr="00FC7496" w:rsidRDefault="00753495" w:rsidP="001D304D">
            <w:pPr>
              <w:pStyle w:val="TAC"/>
              <w:rPr>
                <w:sz w:val="12"/>
                <w:szCs w:val="12"/>
                <w:lang w:eastAsia="en-GB"/>
              </w:rPr>
            </w:pPr>
          </w:p>
        </w:tc>
        <w:tc>
          <w:tcPr>
            <w:tcW w:w="236" w:type="dxa"/>
          </w:tcPr>
          <w:p w14:paraId="595AB666" w14:textId="77777777" w:rsidR="00753495" w:rsidRPr="00FC7496" w:rsidRDefault="00753495" w:rsidP="001D304D">
            <w:pPr>
              <w:pStyle w:val="TAC"/>
              <w:rPr>
                <w:sz w:val="12"/>
                <w:szCs w:val="12"/>
                <w:lang w:eastAsia="en-GB"/>
              </w:rPr>
            </w:pPr>
          </w:p>
        </w:tc>
        <w:tc>
          <w:tcPr>
            <w:tcW w:w="236" w:type="dxa"/>
            <w:shd w:val="clear" w:color="auto" w:fill="auto"/>
          </w:tcPr>
          <w:p w14:paraId="08145833" w14:textId="77777777" w:rsidR="00753495" w:rsidRPr="00FC7496" w:rsidRDefault="00753495" w:rsidP="001D304D">
            <w:pPr>
              <w:pStyle w:val="TAC"/>
              <w:rPr>
                <w:sz w:val="12"/>
                <w:szCs w:val="12"/>
                <w:lang w:eastAsia="en-GB"/>
              </w:rPr>
            </w:pPr>
          </w:p>
        </w:tc>
        <w:tc>
          <w:tcPr>
            <w:tcW w:w="236" w:type="dxa"/>
            <w:shd w:val="clear" w:color="auto" w:fill="92D050"/>
          </w:tcPr>
          <w:p w14:paraId="0F885AA5" w14:textId="77777777" w:rsidR="00753495" w:rsidRPr="00FC7496" w:rsidRDefault="00753495" w:rsidP="001D304D">
            <w:pPr>
              <w:pStyle w:val="TAC"/>
              <w:rPr>
                <w:sz w:val="12"/>
                <w:szCs w:val="12"/>
                <w:lang w:eastAsia="en-GB"/>
              </w:rPr>
            </w:pPr>
          </w:p>
        </w:tc>
        <w:tc>
          <w:tcPr>
            <w:tcW w:w="236" w:type="dxa"/>
          </w:tcPr>
          <w:p w14:paraId="7D0A35AB" w14:textId="77777777" w:rsidR="00753495" w:rsidRPr="00FC7496" w:rsidRDefault="00753495" w:rsidP="001D304D">
            <w:pPr>
              <w:pStyle w:val="TAC"/>
              <w:rPr>
                <w:sz w:val="12"/>
                <w:szCs w:val="12"/>
                <w:lang w:eastAsia="en-GB"/>
              </w:rPr>
            </w:pPr>
          </w:p>
        </w:tc>
        <w:tc>
          <w:tcPr>
            <w:tcW w:w="236" w:type="dxa"/>
          </w:tcPr>
          <w:p w14:paraId="0BB9D723" w14:textId="77777777" w:rsidR="00753495" w:rsidRPr="00FC7496" w:rsidRDefault="00753495" w:rsidP="001D304D">
            <w:pPr>
              <w:pStyle w:val="TAC"/>
              <w:rPr>
                <w:sz w:val="12"/>
                <w:szCs w:val="12"/>
                <w:lang w:eastAsia="en-GB"/>
              </w:rPr>
            </w:pPr>
          </w:p>
        </w:tc>
        <w:tc>
          <w:tcPr>
            <w:tcW w:w="236" w:type="dxa"/>
          </w:tcPr>
          <w:p w14:paraId="737F107C" w14:textId="77777777" w:rsidR="00753495" w:rsidRPr="00FC7496" w:rsidRDefault="00753495" w:rsidP="001D304D">
            <w:pPr>
              <w:pStyle w:val="TAC"/>
              <w:rPr>
                <w:sz w:val="12"/>
                <w:szCs w:val="12"/>
                <w:lang w:eastAsia="en-GB"/>
              </w:rPr>
            </w:pPr>
          </w:p>
        </w:tc>
        <w:tc>
          <w:tcPr>
            <w:tcW w:w="236" w:type="dxa"/>
          </w:tcPr>
          <w:p w14:paraId="6CA85CC8" w14:textId="77777777" w:rsidR="00753495" w:rsidRPr="00FC7496" w:rsidRDefault="00753495" w:rsidP="001D304D">
            <w:pPr>
              <w:pStyle w:val="TAC"/>
              <w:rPr>
                <w:sz w:val="12"/>
                <w:szCs w:val="12"/>
                <w:lang w:eastAsia="en-GB"/>
              </w:rPr>
            </w:pPr>
          </w:p>
        </w:tc>
        <w:tc>
          <w:tcPr>
            <w:tcW w:w="236" w:type="dxa"/>
            <w:shd w:val="clear" w:color="auto" w:fill="FFC000"/>
          </w:tcPr>
          <w:p w14:paraId="11FC48B0" w14:textId="77777777" w:rsidR="00753495" w:rsidRPr="00FC7496" w:rsidRDefault="00753495" w:rsidP="001D304D">
            <w:pPr>
              <w:pStyle w:val="TAC"/>
              <w:rPr>
                <w:sz w:val="12"/>
                <w:szCs w:val="12"/>
                <w:lang w:eastAsia="en-GB"/>
              </w:rPr>
            </w:pPr>
          </w:p>
        </w:tc>
        <w:tc>
          <w:tcPr>
            <w:tcW w:w="236" w:type="dxa"/>
            <w:shd w:val="clear" w:color="auto" w:fill="auto"/>
          </w:tcPr>
          <w:p w14:paraId="167D4E4C" w14:textId="77777777" w:rsidR="00753495" w:rsidRPr="00FC7496" w:rsidRDefault="00753495" w:rsidP="001D304D">
            <w:pPr>
              <w:pStyle w:val="TAC"/>
              <w:rPr>
                <w:sz w:val="12"/>
                <w:szCs w:val="12"/>
                <w:lang w:eastAsia="en-GB"/>
              </w:rPr>
            </w:pPr>
          </w:p>
        </w:tc>
        <w:tc>
          <w:tcPr>
            <w:tcW w:w="236" w:type="dxa"/>
            <w:shd w:val="clear" w:color="auto" w:fill="auto"/>
          </w:tcPr>
          <w:p w14:paraId="60318297" w14:textId="77777777" w:rsidR="00753495" w:rsidRPr="00FC7496" w:rsidRDefault="00753495" w:rsidP="001D304D">
            <w:pPr>
              <w:pStyle w:val="TAC"/>
              <w:rPr>
                <w:sz w:val="12"/>
                <w:szCs w:val="12"/>
                <w:lang w:eastAsia="en-GB"/>
              </w:rPr>
            </w:pPr>
          </w:p>
        </w:tc>
        <w:tc>
          <w:tcPr>
            <w:tcW w:w="236" w:type="dxa"/>
            <w:shd w:val="clear" w:color="auto" w:fill="auto"/>
          </w:tcPr>
          <w:p w14:paraId="666BB18C" w14:textId="77777777" w:rsidR="00753495" w:rsidRPr="00FC7496" w:rsidRDefault="00753495" w:rsidP="001D304D">
            <w:pPr>
              <w:pStyle w:val="TAC"/>
              <w:rPr>
                <w:sz w:val="12"/>
                <w:szCs w:val="12"/>
                <w:lang w:eastAsia="en-GB"/>
              </w:rPr>
            </w:pPr>
          </w:p>
        </w:tc>
        <w:tc>
          <w:tcPr>
            <w:tcW w:w="236" w:type="dxa"/>
            <w:shd w:val="clear" w:color="auto" w:fill="00B050"/>
          </w:tcPr>
          <w:p w14:paraId="4C8727C4" w14:textId="77777777" w:rsidR="00753495" w:rsidRPr="00FC7496" w:rsidRDefault="00753495" w:rsidP="001D304D">
            <w:pPr>
              <w:pStyle w:val="TAC"/>
              <w:rPr>
                <w:sz w:val="12"/>
                <w:szCs w:val="12"/>
                <w:lang w:eastAsia="en-GB"/>
              </w:rPr>
            </w:pPr>
          </w:p>
        </w:tc>
        <w:tc>
          <w:tcPr>
            <w:tcW w:w="236" w:type="dxa"/>
            <w:shd w:val="clear" w:color="auto" w:fill="92D050"/>
          </w:tcPr>
          <w:p w14:paraId="780D7738" w14:textId="77777777" w:rsidR="00753495" w:rsidRPr="00FC7496" w:rsidRDefault="00753495" w:rsidP="001D304D">
            <w:pPr>
              <w:pStyle w:val="TAC"/>
              <w:rPr>
                <w:sz w:val="12"/>
                <w:szCs w:val="12"/>
                <w:lang w:eastAsia="en-GB"/>
              </w:rPr>
            </w:pPr>
          </w:p>
        </w:tc>
        <w:tc>
          <w:tcPr>
            <w:tcW w:w="236" w:type="dxa"/>
            <w:shd w:val="clear" w:color="auto" w:fill="auto"/>
          </w:tcPr>
          <w:p w14:paraId="37A3AA90" w14:textId="77777777" w:rsidR="00753495" w:rsidRPr="00FC7496" w:rsidRDefault="00753495" w:rsidP="001D304D">
            <w:pPr>
              <w:pStyle w:val="TAC"/>
              <w:rPr>
                <w:sz w:val="12"/>
                <w:szCs w:val="12"/>
                <w:lang w:eastAsia="en-GB"/>
              </w:rPr>
            </w:pPr>
          </w:p>
        </w:tc>
        <w:tc>
          <w:tcPr>
            <w:tcW w:w="236" w:type="dxa"/>
            <w:shd w:val="clear" w:color="auto" w:fill="auto"/>
          </w:tcPr>
          <w:p w14:paraId="1CD31CAC" w14:textId="77777777" w:rsidR="00753495" w:rsidRPr="00FC7496" w:rsidRDefault="00753495" w:rsidP="001D304D">
            <w:pPr>
              <w:pStyle w:val="TAC"/>
              <w:rPr>
                <w:sz w:val="12"/>
                <w:szCs w:val="12"/>
                <w:lang w:eastAsia="en-GB"/>
              </w:rPr>
            </w:pPr>
          </w:p>
        </w:tc>
        <w:tc>
          <w:tcPr>
            <w:tcW w:w="236" w:type="dxa"/>
            <w:shd w:val="clear" w:color="auto" w:fill="auto"/>
          </w:tcPr>
          <w:p w14:paraId="69FFBB76" w14:textId="77777777" w:rsidR="00753495" w:rsidRPr="00FC7496" w:rsidRDefault="00753495" w:rsidP="001D304D">
            <w:pPr>
              <w:pStyle w:val="TAC"/>
              <w:rPr>
                <w:sz w:val="12"/>
                <w:szCs w:val="12"/>
                <w:lang w:eastAsia="en-GB"/>
              </w:rPr>
            </w:pPr>
          </w:p>
        </w:tc>
        <w:tc>
          <w:tcPr>
            <w:tcW w:w="236" w:type="dxa"/>
            <w:shd w:val="clear" w:color="auto" w:fill="7030A0"/>
          </w:tcPr>
          <w:p w14:paraId="12C79AED" w14:textId="77777777" w:rsidR="00753495" w:rsidRPr="00FC7496" w:rsidRDefault="00753495" w:rsidP="001D304D">
            <w:pPr>
              <w:pStyle w:val="TAC"/>
              <w:rPr>
                <w:sz w:val="12"/>
                <w:szCs w:val="12"/>
                <w:lang w:eastAsia="en-GB"/>
              </w:rPr>
            </w:pPr>
          </w:p>
        </w:tc>
        <w:tc>
          <w:tcPr>
            <w:tcW w:w="236" w:type="dxa"/>
            <w:shd w:val="clear" w:color="auto" w:fill="FFC000"/>
          </w:tcPr>
          <w:p w14:paraId="0E8F2FA5" w14:textId="77777777" w:rsidR="00753495" w:rsidRPr="00FC7496" w:rsidRDefault="00753495" w:rsidP="001D304D">
            <w:pPr>
              <w:pStyle w:val="TAC"/>
              <w:rPr>
                <w:sz w:val="12"/>
                <w:szCs w:val="12"/>
                <w:lang w:eastAsia="en-GB"/>
              </w:rPr>
            </w:pPr>
          </w:p>
        </w:tc>
        <w:tc>
          <w:tcPr>
            <w:tcW w:w="236" w:type="dxa"/>
            <w:shd w:val="clear" w:color="auto" w:fill="auto"/>
          </w:tcPr>
          <w:p w14:paraId="2623939A" w14:textId="77777777" w:rsidR="00753495" w:rsidRPr="00FC7496" w:rsidRDefault="00753495" w:rsidP="001D304D">
            <w:pPr>
              <w:pStyle w:val="TAC"/>
              <w:rPr>
                <w:sz w:val="12"/>
                <w:szCs w:val="12"/>
                <w:lang w:eastAsia="en-GB"/>
              </w:rPr>
            </w:pPr>
          </w:p>
        </w:tc>
        <w:tc>
          <w:tcPr>
            <w:tcW w:w="236" w:type="dxa"/>
            <w:shd w:val="clear" w:color="auto" w:fill="auto"/>
          </w:tcPr>
          <w:p w14:paraId="3DE23970" w14:textId="77777777" w:rsidR="00753495" w:rsidRPr="00FC7496" w:rsidRDefault="00753495" w:rsidP="001D304D">
            <w:pPr>
              <w:pStyle w:val="TAC"/>
              <w:rPr>
                <w:sz w:val="12"/>
                <w:szCs w:val="12"/>
                <w:lang w:eastAsia="en-GB"/>
              </w:rPr>
            </w:pPr>
          </w:p>
        </w:tc>
        <w:tc>
          <w:tcPr>
            <w:tcW w:w="236" w:type="dxa"/>
            <w:shd w:val="clear" w:color="auto" w:fill="auto"/>
          </w:tcPr>
          <w:p w14:paraId="2AC243E6" w14:textId="77777777" w:rsidR="00753495" w:rsidRPr="00FC7496" w:rsidRDefault="00753495" w:rsidP="001D304D">
            <w:pPr>
              <w:pStyle w:val="TAC"/>
              <w:rPr>
                <w:sz w:val="12"/>
                <w:szCs w:val="12"/>
                <w:lang w:eastAsia="en-GB"/>
              </w:rPr>
            </w:pPr>
          </w:p>
        </w:tc>
        <w:tc>
          <w:tcPr>
            <w:tcW w:w="236" w:type="dxa"/>
            <w:shd w:val="clear" w:color="auto" w:fill="auto"/>
          </w:tcPr>
          <w:p w14:paraId="79B38998" w14:textId="77777777" w:rsidR="00753495" w:rsidRPr="00FC7496" w:rsidRDefault="00753495" w:rsidP="001D304D">
            <w:pPr>
              <w:pStyle w:val="TAC"/>
              <w:rPr>
                <w:sz w:val="12"/>
                <w:szCs w:val="12"/>
                <w:lang w:eastAsia="en-GB"/>
              </w:rPr>
            </w:pPr>
          </w:p>
        </w:tc>
        <w:tc>
          <w:tcPr>
            <w:tcW w:w="236" w:type="dxa"/>
            <w:shd w:val="clear" w:color="auto" w:fill="92D050"/>
          </w:tcPr>
          <w:p w14:paraId="77B29183" w14:textId="77777777" w:rsidR="00753495" w:rsidRPr="00FC7496" w:rsidRDefault="00753495" w:rsidP="001D304D">
            <w:pPr>
              <w:pStyle w:val="TAC"/>
              <w:rPr>
                <w:sz w:val="12"/>
                <w:szCs w:val="12"/>
                <w:lang w:eastAsia="en-GB"/>
              </w:rPr>
            </w:pPr>
          </w:p>
        </w:tc>
        <w:tc>
          <w:tcPr>
            <w:tcW w:w="236" w:type="dxa"/>
          </w:tcPr>
          <w:p w14:paraId="18855431" w14:textId="77777777" w:rsidR="00753495" w:rsidRPr="00FC7496" w:rsidRDefault="00753495" w:rsidP="001D304D">
            <w:pPr>
              <w:pStyle w:val="TAC"/>
              <w:rPr>
                <w:sz w:val="12"/>
                <w:szCs w:val="12"/>
                <w:lang w:eastAsia="en-GB"/>
              </w:rPr>
            </w:pPr>
          </w:p>
        </w:tc>
        <w:tc>
          <w:tcPr>
            <w:tcW w:w="236" w:type="dxa"/>
          </w:tcPr>
          <w:p w14:paraId="4DFB8A2E" w14:textId="77777777" w:rsidR="00753495" w:rsidRPr="00FC7496" w:rsidRDefault="00753495" w:rsidP="001D304D">
            <w:pPr>
              <w:pStyle w:val="TAC"/>
              <w:rPr>
                <w:sz w:val="12"/>
                <w:szCs w:val="12"/>
                <w:lang w:eastAsia="en-GB"/>
              </w:rPr>
            </w:pPr>
          </w:p>
        </w:tc>
        <w:tc>
          <w:tcPr>
            <w:tcW w:w="236" w:type="dxa"/>
          </w:tcPr>
          <w:p w14:paraId="45F0F142" w14:textId="77777777" w:rsidR="00753495" w:rsidRPr="00FC7496" w:rsidRDefault="00753495" w:rsidP="001D304D">
            <w:pPr>
              <w:pStyle w:val="TAC"/>
              <w:rPr>
                <w:sz w:val="12"/>
                <w:szCs w:val="12"/>
                <w:lang w:eastAsia="en-GB"/>
              </w:rPr>
            </w:pPr>
          </w:p>
        </w:tc>
        <w:tc>
          <w:tcPr>
            <w:tcW w:w="236" w:type="dxa"/>
          </w:tcPr>
          <w:p w14:paraId="4764560E" w14:textId="77777777" w:rsidR="00753495" w:rsidRPr="00FC7496" w:rsidRDefault="00753495" w:rsidP="001D304D">
            <w:pPr>
              <w:pStyle w:val="TAC"/>
              <w:rPr>
                <w:sz w:val="12"/>
                <w:szCs w:val="12"/>
                <w:lang w:eastAsia="en-GB"/>
              </w:rPr>
            </w:pPr>
          </w:p>
        </w:tc>
      </w:tr>
      <w:tr w:rsidR="00753495" w:rsidRPr="00FC7496" w14:paraId="0C800068" w14:textId="77777777" w:rsidTr="001D304D">
        <w:tc>
          <w:tcPr>
            <w:tcW w:w="683" w:type="dxa"/>
            <w:vMerge w:val="restart"/>
            <w:shd w:val="clear" w:color="auto" w:fill="8DB3E2"/>
            <w:vAlign w:val="center"/>
          </w:tcPr>
          <w:p w14:paraId="7300A391"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7A8FF82B" w14:textId="77777777" w:rsidR="00753495" w:rsidRPr="00FC7496" w:rsidRDefault="00753495" w:rsidP="001D304D">
            <w:pPr>
              <w:pStyle w:val="TAC"/>
              <w:rPr>
                <w:sz w:val="12"/>
                <w:szCs w:val="12"/>
                <w:lang w:eastAsia="en-GB"/>
              </w:rPr>
            </w:pPr>
            <w:r w:rsidRPr="00FC7496">
              <w:rPr>
                <w:sz w:val="12"/>
                <w:szCs w:val="12"/>
                <w:lang w:eastAsia="en-GB"/>
              </w:rPr>
              <w:t>80</w:t>
            </w:r>
          </w:p>
        </w:tc>
        <w:tc>
          <w:tcPr>
            <w:tcW w:w="236" w:type="dxa"/>
            <w:shd w:val="clear" w:color="auto" w:fill="FFC000"/>
          </w:tcPr>
          <w:p w14:paraId="00308BA0" w14:textId="77777777" w:rsidR="00753495" w:rsidRPr="00FC7496" w:rsidRDefault="00753495" w:rsidP="001D304D">
            <w:pPr>
              <w:pStyle w:val="TAC"/>
              <w:rPr>
                <w:sz w:val="12"/>
                <w:szCs w:val="12"/>
                <w:lang w:eastAsia="en-GB"/>
              </w:rPr>
            </w:pPr>
          </w:p>
        </w:tc>
        <w:tc>
          <w:tcPr>
            <w:tcW w:w="236" w:type="dxa"/>
            <w:shd w:val="clear" w:color="auto" w:fill="8DB3E2"/>
          </w:tcPr>
          <w:p w14:paraId="6169324B" w14:textId="77777777" w:rsidR="00753495" w:rsidRPr="00FC7496" w:rsidRDefault="00753495" w:rsidP="001D304D">
            <w:pPr>
              <w:pStyle w:val="TAC"/>
              <w:rPr>
                <w:sz w:val="12"/>
                <w:szCs w:val="12"/>
                <w:lang w:eastAsia="en-GB"/>
              </w:rPr>
            </w:pPr>
          </w:p>
        </w:tc>
        <w:tc>
          <w:tcPr>
            <w:tcW w:w="236" w:type="dxa"/>
            <w:shd w:val="clear" w:color="auto" w:fill="8DB3E2"/>
          </w:tcPr>
          <w:p w14:paraId="1BBB57CB" w14:textId="77777777" w:rsidR="00753495" w:rsidRPr="00FC7496" w:rsidRDefault="00753495" w:rsidP="001D304D">
            <w:pPr>
              <w:pStyle w:val="TAC"/>
              <w:rPr>
                <w:sz w:val="12"/>
                <w:szCs w:val="12"/>
                <w:lang w:eastAsia="en-GB"/>
              </w:rPr>
            </w:pPr>
          </w:p>
        </w:tc>
        <w:tc>
          <w:tcPr>
            <w:tcW w:w="236" w:type="dxa"/>
            <w:shd w:val="clear" w:color="auto" w:fill="8DB3E2"/>
          </w:tcPr>
          <w:p w14:paraId="7D23C1DC" w14:textId="77777777" w:rsidR="00753495" w:rsidRPr="00FC7496" w:rsidRDefault="00753495" w:rsidP="001D304D">
            <w:pPr>
              <w:pStyle w:val="TAC"/>
              <w:rPr>
                <w:sz w:val="12"/>
                <w:szCs w:val="12"/>
                <w:lang w:eastAsia="en-GB"/>
              </w:rPr>
            </w:pPr>
          </w:p>
        </w:tc>
        <w:tc>
          <w:tcPr>
            <w:tcW w:w="236" w:type="dxa"/>
            <w:shd w:val="clear" w:color="auto" w:fill="00B050"/>
          </w:tcPr>
          <w:p w14:paraId="5FD12130" w14:textId="77777777" w:rsidR="00753495" w:rsidRPr="00FC7496" w:rsidRDefault="00753495" w:rsidP="001D304D">
            <w:pPr>
              <w:pStyle w:val="TAC"/>
              <w:rPr>
                <w:sz w:val="12"/>
                <w:szCs w:val="12"/>
                <w:lang w:eastAsia="en-GB"/>
              </w:rPr>
            </w:pPr>
          </w:p>
        </w:tc>
        <w:tc>
          <w:tcPr>
            <w:tcW w:w="236" w:type="dxa"/>
            <w:shd w:val="clear" w:color="auto" w:fill="92D050"/>
          </w:tcPr>
          <w:p w14:paraId="74F30979" w14:textId="77777777" w:rsidR="00753495" w:rsidRPr="00FC7496" w:rsidRDefault="00753495" w:rsidP="001D304D">
            <w:pPr>
              <w:pStyle w:val="TAC"/>
              <w:rPr>
                <w:sz w:val="12"/>
                <w:szCs w:val="12"/>
                <w:lang w:eastAsia="en-GB"/>
              </w:rPr>
            </w:pPr>
          </w:p>
        </w:tc>
        <w:tc>
          <w:tcPr>
            <w:tcW w:w="236" w:type="dxa"/>
            <w:shd w:val="clear" w:color="auto" w:fill="8DB3E2"/>
          </w:tcPr>
          <w:p w14:paraId="2ABF5B66" w14:textId="77777777" w:rsidR="00753495" w:rsidRPr="00FC7496" w:rsidRDefault="00753495" w:rsidP="001D304D">
            <w:pPr>
              <w:pStyle w:val="TAC"/>
              <w:rPr>
                <w:sz w:val="12"/>
                <w:szCs w:val="12"/>
                <w:lang w:eastAsia="en-GB"/>
              </w:rPr>
            </w:pPr>
          </w:p>
        </w:tc>
        <w:tc>
          <w:tcPr>
            <w:tcW w:w="236" w:type="dxa"/>
            <w:shd w:val="clear" w:color="auto" w:fill="8DB3E2"/>
          </w:tcPr>
          <w:p w14:paraId="0A221606" w14:textId="77777777" w:rsidR="00753495" w:rsidRPr="00FC7496" w:rsidRDefault="00753495" w:rsidP="001D304D">
            <w:pPr>
              <w:pStyle w:val="TAC"/>
              <w:rPr>
                <w:sz w:val="12"/>
                <w:szCs w:val="12"/>
                <w:lang w:eastAsia="en-GB"/>
              </w:rPr>
            </w:pPr>
          </w:p>
        </w:tc>
        <w:tc>
          <w:tcPr>
            <w:tcW w:w="236" w:type="dxa"/>
            <w:shd w:val="clear" w:color="auto" w:fill="8DB3E2"/>
          </w:tcPr>
          <w:p w14:paraId="58B39FF9" w14:textId="77777777" w:rsidR="00753495" w:rsidRPr="00FC7496" w:rsidRDefault="00753495" w:rsidP="001D304D">
            <w:pPr>
              <w:pStyle w:val="TAC"/>
              <w:rPr>
                <w:sz w:val="12"/>
                <w:szCs w:val="12"/>
                <w:lang w:eastAsia="en-GB"/>
              </w:rPr>
            </w:pPr>
          </w:p>
        </w:tc>
        <w:tc>
          <w:tcPr>
            <w:tcW w:w="236" w:type="dxa"/>
            <w:shd w:val="clear" w:color="auto" w:fill="7030A0"/>
          </w:tcPr>
          <w:p w14:paraId="7E0CEB58" w14:textId="77777777" w:rsidR="00753495" w:rsidRPr="00FC7496" w:rsidRDefault="00753495" w:rsidP="001D304D">
            <w:pPr>
              <w:pStyle w:val="TAC"/>
              <w:rPr>
                <w:sz w:val="12"/>
                <w:szCs w:val="12"/>
                <w:lang w:eastAsia="en-GB"/>
              </w:rPr>
            </w:pPr>
          </w:p>
        </w:tc>
        <w:tc>
          <w:tcPr>
            <w:tcW w:w="236" w:type="dxa"/>
            <w:shd w:val="clear" w:color="auto" w:fill="FFC000"/>
          </w:tcPr>
          <w:p w14:paraId="50AD91A5" w14:textId="77777777" w:rsidR="00753495" w:rsidRPr="00FC7496" w:rsidRDefault="00753495" w:rsidP="001D304D">
            <w:pPr>
              <w:pStyle w:val="TAC"/>
              <w:rPr>
                <w:sz w:val="12"/>
                <w:szCs w:val="12"/>
                <w:lang w:eastAsia="en-GB"/>
              </w:rPr>
            </w:pPr>
          </w:p>
        </w:tc>
        <w:tc>
          <w:tcPr>
            <w:tcW w:w="236" w:type="dxa"/>
            <w:shd w:val="clear" w:color="auto" w:fill="8DB3E2"/>
          </w:tcPr>
          <w:p w14:paraId="2DB93864" w14:textId="77777777" w:rsidR="00753495" w:rsidRPr="00FC7496" w:rsidRDefault="00753495" w:rsidP="001D304D">
            <w:pPr>
              <w:pStyle w:val="TAC"/>
              <w:rPr>
                <w:sz w:val="12"/>
                <w:szCs w:val="12"/>
                <w:lang w:eastAsia="en-GB"/>
              </w:rPr>
            </w:pPr>
          </w:p>
        </w:tc>
        <w:tc>
          <w:tcPr>
            <w:tcW w:w="236" w:type="dxa"/>
            <w:shd w:val="clear" w:color="auto" w:fill="8DB3E2"/>
          </w:tcPr>
          <w:p w14:paraId="35B518D0" w14:textId="77777777" w:rsidR="00753495" w:rsidRPr="00FC7496" w:rsidRDefault="00753495" w:rsidP="001D304D">
            <w:pPr>
              <w:pStyle w:val="TAC"/>
              <w:rPr>
                <w:sz w:val="12"/>
                <w:szCs w:val="12"/>
                <w:lang w:eastAsia="en-GB"/>
              </w:rPr>
            </w:pPr>
          </w:p>
        </w:tc>
        <w:tc>
          <w:tcPr>
            <w:tcW w:w="236" w:type="dxa"/>
          </w:tcPr>
          <w:p w14:paraId="7F85BE26" w14:textId="77777777" w:rsidR="00753495" w:rsidRPr="00FC7496" w:rsidRDefault="00753495" w:rsidP="001D304D">
            <w:pPr>
              <w:pStyle w:val="TAC"/>
              <w:rPr>
                <w:sz w:val="12"/>
                <w:szCs w:val="12"/>
                <w:lang w:eastAsia="en-GB"/>
              </w:rPr>
            </w:pPr>
          </w:p>
        </w:tc>
        <w:tc>
          <w:tcPr>
            <w:tcW w:w="236" w:type="dxa"/>
            <w:shd w:val="clear" w:color="auto" w:fill="auto"/>
          </w:tcPr>
          <w:p w14:paraId="48DCA8CC" w14:textId="77777777" w:rsidR="00753495" w:rsidRPr="00FC7496" w:rsidRDefault="00753495" w:rsidP="001D304D">
            <w:pPr>
              <w:pStyle w:val="TAC"/>
              <w:rPr>
                <w:sz w:val="12"/>
                <w:szCs w:val="12"/>
                <w:lang w:eastAsia="en-GB"/>
              </w:rPr>
            </w:pPr>
          </w:p>
        </w:tc>
        <w:tc>
          <w:tcPr>
            <w:tcW w:w="236" w:type="dxa"/>
            <w:shd w:val="clear" w:color="auto" w:fill="92D050"/>
          </w:tcPr>
          <w:p w14:paraId="544470A7" w14:textId="77777777" w:rsidR="00753495" w:rsidRPr="00FC7496" w:rsidRDefault="00753495" w:rsidP="001D304D">
            <w:pPr>
              <w:pStyle w:val="TAC"/>
              <w:rPr>
                <w:sz w:val="12"/>
                <w:szCs w:val="12"/>
                <w:lang w:eastAsia="en-GB"/>
              </w:rPr>
            </w:pPr>
          </w:p>
        </w:tc>
        <w:tc>
          <w:tcPr>
            <w:tcW w:w="236" w:type="dxa"/>
          </w:tcPr>
          <w:p w14:paraId="60A288A3" w14:textId="77777777" w:rsidR="00753495" w:rsidRPr="00FC7496" w:rsidRDefault="00753495" w:rsidP="001D304D">
            <w:pPr>
              <w:pStyle w:val="TAC"/>
              <w:rPr>
                <w:sz w:val="12"/>
                <w:szCs w:val="12"/>
                <w:lang w:eastAsia="en-GB"/>
              </w:rPr>
            </w:pPr>
          </w:p>
        </w:tc>
        <w:tc>
          <w:tcPr>
            <w:tcW w:w="236" w:type="dxa"/>
          </w:tcPr>
          <w:p w14:paraId="5660CA7A" w14:textId="77777777" w:rsidR="00753495" w:rsidRPr="00FC7496" w:rsidRDefault="00753495" w:rsidP="001D304D">
            <w:pPr>
              <w:pStyle w:val="TAC"/>
              <w:rPr>
                <w:sz w:val="12"/>
                <w:szCs w:val="12"/>
                <w:lang w:eastAsia="en-GB"/>
              </w:rPr>
            </w:pPr>
          </w:p>
        </w:tc>
        <w:tc>
          <w:tcPr>
            <w:tcW w:w="236" w:type="dxa"/>
          </w:tcPr>
          <w:p w14:paraId="5A448E6C" w14:textId="77777777" w:rsidR="00753495" w:rsidRPr="00FC7496" w:rsidRDefault="00753495" w:rsidP="001D304D">
            <w:pPr>
              <w:pStyle w:val="TAC"/>
              <w:rPr>
                <w:sz w:val="12"/>
                <w:szCs w:val="12"/>
                <w:lang w:eastAsia="en-GB"/>
              </w:rPr>
            </w:pPr>
          </w:p>
        </w:tc>
        <w:tc>
          <w:tcPr>
            <w:tcW w:w="236" w:type="dxa"/>
          </w:tcPr>
          <w:p w14:paraId="1318B8DA" w14:textId="77777777" w:rsidR="00753495" w:rsidRPr="00FC7496" w:rsidRDefault="00753495" w:rsidP="001D304D">
            <w:pPr>
              <w:pStyle w:val="TAC"/>
              <w:rPr>
                <w:sz w:val="12"/>
                <w:szCs w:val="12"/>
                <w:lang w:eastAsia="en-GB"/>
              </w:rPr>
            </w:pPr>
          </w:p>
        </w:tc>
        <w:tc>
          <w:tcPr>
            <w:tcW w:w="236" w:type="dxa"/>
            <w:shd w:val="clear" w:color="auto" w:fill="FFC000"/>
          </w:tcPr>
          <w:p w14:paraId="36784116" w14:textId="77777777" w:rsidR="00753495" w:rsidRPr="00FC7496" w:rsidRDefault="00753495" w:rsidP="001D304D">
            <w:pPr>
              <w:pStyle w:val="TAC"/>
              <w:rPr>
                <w:sz w:val="12"/>
                <w:szCs w:val="12"/>
                <w:lang w:eastAsia="en-GB"/>
              </w:rPr>
            </w:pPr>
          </w:p>
        </w:tc>
        <w:tc>
          <w:tcPr>
            <w:tcW w:w="236" w:type="dxa"/>
            <w:shd w:val="clear" w:color="auto" w:fill="auto"/>
          </w:tcPr>
          <w:p w14:paraId="3E65C42E" w14:textId="77777777" w:rsidR="00753495" w:rsidRPr="00FC7496" w:rsidRDefault="00753495" w:rsidP="001D304D">
            <w:pPr>
              <w:pStyle w:val="TAC"/>
              <w:rPr>
                <w:sz w:val="12"/>
                <w:szCs w:val="12"/>
                <w:lang w:eastAsia="en-GB"/>
              </w:rPr>
            </w:pPr>
          </w:p>
        </w:tc>
        <w:tc>
          <w:tcPr>
            <w:tcW w:w="236" w:type="dxa"/>
            <w:shd w:val="clear" w:color="auto" w:fill="auto"/>
          </w:tcPr>
          <w:p w14:paraId="6123F4B9" w14:textId="77777777" w:rsidR="00753495" w:rsidRPr="00FC7496" w:rsidRDefault="00753495" w:rsidP="001D304D">
            <w:pPr>
              <w:pStyle w:val="TAC"/>
              <w:rPr>
                <w:sz w:val="12"/>
                <w:szCs w:val="12"/>
                <w:lang w:eastAsia="en-GB"/>
              </w:rPr>
            </w:pPr>
          </w:p>
        </w:tc>
        <w:tc>
          <w:tcPr>
            <w:tcW w:w="236" w:type="dxa"/>
            <w:shd w:val="clear" w:color="auto" w:fill="auto"/>
          </w:tcPr>
          <w:p w14:paraId="3B703925" w14:textId="77777777" w:rsidR="00753495" w:rsidRPr="00FC7496" w:rsidRDefault="00753495" w:rsidP="001D304D">
            <w:pPr>
              <w:pStyle w:val="TAC"/>
              <w:rPr>
                <w:sz w:val="12"/>
                <w:szCs w:val="12"/>
                <w:lang w:eastAsia="en-GB"/>
              </w:rPr>
            </w:pPr>
          </w:p>
        </w:tc>
        <w:tc>
          <w:tcPr>
            <w:tcW w:w="236" w:type="dxa"/>
            <w:shd w:val="clear" w:color="auto" w:fill="00B050"/>
          </w:tcPr>
          <w:p w14:paraId="5B4D1569" w14:textId="77777777" w:rsidR="00753495" w:rsidRPr="00FC7496" w:rsidRDefault="00753495" w:rsidP="001D304D">
            <w:pPr>
              <w:pStyle w:val="TAC"/>
              <w:rPr>
                <w:sz w:val="12"/>
                <w:szCs w:val="12"/>
                <w:lang w:eastAsia="en-GB"/>
              </w:rPr>
            </w:pPr>
          </w:p>
        </w:tc>
        <w:tc>
          <w:tcPr>
            <w:tcW w:w="236" w:type="dxa"/>
            <w:shd w:val="clear" w:color="auto" w:fill="92D050"/>
          </w:tcPr>
          <w:p w14:paraId="373B363C" w14:textId="77777777" w:rsidR="00753495" w:rsidRPr="00FC7496" w:rsidRDefault="00753495" w:rsidP="001D304D">
            <w:pPr>
              <w:pStyle w:val="TAC"/>
              <w:rPr>
                <w:sz w:val="12"/>
                <w:szCs w:val="12"/>
                <w:lang w:eastAsia="en-GB"/>
              </w:rPr>
            </w:pPr>
          </w:p>
        </w:tc>
        <w:tc>
          <w:tcPr>
            <w:tcW w:w="236" w:type="dxa"/>
          </w:tcPr>
          <w:p w14:paraId="759C7482" w14:textId="77777777" w:rsidR="00753495" w:rsidRPr="00FC7496" w:rsidRDefault="00753495" w:rsidP="001D304D">
            <w:pPr>
              <w:pStyle w:val="TAC"/>
              <w:rPr>
                <w:sz w:val="12"/>
                <w:szCs w:val="12"/>
                <w:lang w:eastAsia="en-GB"/>
              </w:rPr>
            </w:pPr>
          </w:p>
        </w:tc>
        <w:tc>
          <w:tcPr>
            <w:tcW w:w="236" w:type="dxa"/>
          </w:tcPr>
          <w:p w14:paraId="0E2EA1D4" w14:textId="77777777" w:rsidR="00753495" w:rsidRPr="00FC7496" w:rsidRDefault="00753495" w:rsidP="001D304D">
            <w:pPr>
              <w:pStyle w:val="TAC"/>
              <w:rPr>
                <w:sz w:val="12"/>
                <w:szCs w:val="12"/>
                <w:lang w:eastAsia="en-GB"/>
              </w:rPr>
            </w:pPr>
          </w:p>
        </w:tc>
        <w:tc>
          <w:tcPr>
            <w:tcW w:w="236" w:type="dxa"/>
          </w:tcPr>
          <w:p w14:paraId="2E030C92" w14:textId="77777777" w:rsidR="00753495" w:rsidRPr="00FC7496" w:rsidRDefault="00753495" w:rsidP="001D304D">
            <w:pPr>
              <w:pStyle w:val="TAC"/>
              <w:rPr>
                <w:sz w:val="12"/>
                <w:szCs w:val="12"/>
                <w:lang w:eastAsia="en-GB"/>
              </w:rPr>
            </w:pPr>
          </w:p>
        </w:tc>
        <w:tc>
          <w:tcPr>
            <w:tcW w:w="236" w:type="dxa"/>
            <w:shd w:val="clear" w:color="auto" w:fill="7030A0"/>
          </w:tcPr>
          <w:p w14:paraId="46060C9D" w14:textId="77777777" w:rsidR="00753495" w:rsidRPr="00FC7496" w:rsidRDefault="00753495" w:rsidP="001D304D">
            <w:pPr>
              <w:pStyle w:val="TAC"/>
              <w:rPr>
                <w:sz w:val="12"/>
                <w:szCs w:val="12"/>
                <w:lang w:eastAsia="en-GB"/>
              </w:rPr>
            </w:pPr>
          </w:p>
        </w:tc>
        <w:tc>
          <w:tcPr>
            <w:tcW w:w="236" w:type="dxa"/>
            <w:shd w:val="clear" w:color="auto" w:fill="FFC000"/>
          </w:tcPr>
          <w:p w14:paraId="711EB920" w14:textId="77777777" w:rsidR="00753495" w:rsidRPr="00FC7496" w:rsidRDefault="00753495" w:rsidP="001D304D">
            <w:pPr>
              <w:pStyle w:val="TAC"/>
              <w:rPr>
                <w:sz w:val="12"/>
                <w:szCs w:val="12"/>
                <w:lang w:eastAsia="en-GB"/>
              </w:rPr>
            </w:pPr>
          </w:p>
        </w:tc>
        <w:tc>
          <w:tcPr>
            <w:tcW w:w="236" w:type="dxa"/>
          </w:tcPr>
          <w:p w14:paraId="42B0F583" w14:textId="77777777" w:rsidR="00753495" w:rsidRPr="00FC7496" w:rsidRDefault="00753495" w:rsidP="001D304D">
            <w:pPr>
              <w:pStyle w:val="TAC"/>
              <w:rPr>
                <w:sz w:val="12"/>
                <w:szCs w:val="12"/>
                <w:lang w:eastAsia="en-GB"/>
              </w:rPr>
            </w:pPr>
          </w:p>
        </w:tc>
        <w:tc>
          <w:tcPr>
            <w:tcW w:w="236" w:type="dxa"/>
          </w:tcPr>
          <w:p w14:paraId="19C78A38" w14:textId="77777777" w:rsidR="00753495" w:rsidRPr="00FC7496" w:rsidRDefault="00753495" w:rsidP="001D304D">
            <w:pPr>
              <w:pStyle w:val="TAC"/>
              <w:rPr>
                <w:sz w:val="12"/>
                <w:szCs w:val="12"/>
                <w:lang w:eastAsia="en-GB"/>
              </w:rPr>
            </w:pPr>
          </w:p>
        </w:tc>
        <w:tc>
          <w:tcPr>
            <w:tcW w:w="236" w:type="dxa"/>
          </w:tcPr>
          <w:p w14:paraId="170E41D7" w14:textId="77777777" w:rsidR="00753495" w:rsidRPr="00FC7496" w:rsidRDefault="00753495" w:rsidP="001D304D">
            <w:pPr>
              <w:pStyle w:val="TAC"/>
              <w:rPr>
                <w:sz w:val="12"/>
                <w:szCs w:val="12"/>
                <w:lang w:eastAsia="en-GB"/>
              </w:rPr>
            </w:pPr>
          </w:p>
        </w:tc>
        <w:tc>
          <w:tcPr>
            <w:tcW w:w="236" w:type="dxa"/>
            <w:shd w:val="clear" w:color="auto" w:fill="auto"/>
          </w:tcPr>
          <w:p w14:paraId="19009120" w14:textId="77777777" w:rsidR="00753495" w:rsidRPr="00FC7496" w:rsidRDefault="00753495" w:rsidP="001D304D">
            <w:pPr>
              <w:pStyle w:val="TAC"/>
              <w:rPr>
                <w:sz w:val="12"/>
                <w:szCs w:val="12"/>
                <w:lang w:eastAsia="en-GB"/>
              </w:rPr>
            </w:pPr>
          </w:p>
        </w:tc>
        <w:tc>
          <w:tcPr>
            <w:tcW w:w="236" w:type="dxa"/>
            <w:shd w:val="clear" w:color="auto" w:fill="92D050"/>
          </w:tcPr>
          <w:p w14:paraId="45CC3F0F" w14:textId="77777777" w:rsidR="00753495" w:rsidRPr="00FC7496" w:rsidRDefault="00753495" w:rsidP="001D304D">
            <w:pPr>
              <w:pStyle w:val="TAC"/>
              <w:rPr>
                <w:sz w:val="12"/>
                <w:szCs w:val="12"/>
                <w:lang w:eastAsia="en-GB"/>
              </w:rPr>
            </w:pPr>
          </w:p>
        </w:tc>
        <w:tc>
          <w:tcPr>
            <w:tcW w:w="236" w:type="dxa"/>
          </w:tcPr>
          <w:p w14:paraId="479BF266" w14:textId="77777777" w:rsidR="00753495" w:rsidRPr="00FC7496" w:rsidRDefault="00753495" w:rsidP="001D304D">
            <w:pPr>
              <w:pStyle w:val="TAC"/>
              <w:rPr>
                <w:sz w:val="12"/>
                <w:szCs w:val="12"/>
                <w:lang w:eastAsia="en-GB"/>
              </w:rPr>
            </w:pPr>
          </w:p>
        </w:tc>
        <w:tc>
          <w:tcPr>
            <w:tcW w:w="236" w:type="dxa"/>
          </w:tcPr>
          <w:p w14:paraId="44AF05A0" w14:textId="77777777" w:rsidR="00753495" w:rsidRPr="00FC7496" w:rsidRDefault="00753495" w:rsidP="001D304D">
            <w:pPr>
              <w:pStyle w:val="TAC"/>
              <w:rPr>
                <w:sz w:val="12"/>
                <w:szCs w:val="12"/>
                <w:lang w:eastAsia="en-GB"/>
              </w:rPr>
            </w:pPr>
          </w:p>
        </w:tc>
        <w:tc>
          <w:tcPr>
            <w:tcW w:w="236" w:type="dxa"/>
          </w:tcPr>
          <w:p w14:paraId="0977AB69" w14:textId="77777777" w:rsidR="00753495" w:rsidRPr="00FC7496" w:rsidRDefault="00753495" w:rsidP="001D304D">
            <w:pPr>
              <w:pStyle w:val="TAC"/>
              <w:rPr>
                <w:sz w:val="12"/>
                <w:szCs w:val="12"/>
                <w:lang w:eastAsia="en-GB"/>
              </w:rPr>
            </w:pPr>
          </w:p>
        </w:tc>
        <w:tc>
          <w:tcPr>
            <w:tcW w:w="236" w:type="dxa"/>
          </w:tcPr>
          <w:p w14:paraId="4EF79E48" w14:textId="77777777" w:rsidR="00753495" w:rsidRPr="00FC7496" w:rsidRDefault="00753495" w:rsidP="001D304D">
            <w:pPr>
              <w:pStyle w:val="TAC"/>
              <w:rPr>
                <w:sz w:val="12"/>
                <w:szCs w:val="12"/>
                <w:lang w:eastAsia="en-GB"/>
              </w:rPr>
            </w:pPr>
          </w:p>
        </w:tc>
      </w:tr>
      <w:tr w:rsidR="00753495" w:rsidRPr="00FC7496" w14:paraId="52AF032E" w14:textId="77777777" w:rsidTr="001D304D">
        <w:tc>
          <w:tcPr>
            <w:tcW w:w="683" w:type="dxa"/>
            <w:vMerge/>
            <w:shd w:val="clear" w:color="auto" w:fill="8DB3E2"/>
            <w:vAlign w:val="center"/>
          </w:tcPr>
          <w:p w14:paraId="259C5DDD" w14:textId="77777777" w:rsidR="00753495" w:rsidRPr="00FC7496" w:rsidRDefault="00753495" w:rsidP="001D304D">
            <w:pPr>
              <w:pStyle w:val="TAC"/>
              <w:rPr>
                <w:sz w:val="12"/>
                <w:szCs w:val="12"/>
                <w:lang w:eastAsia="en-GB"/>
              </w:rPr>
            </w:pPr>
          </w:p>
        </w:tc>
        <w:tc>
          <w:tcPr>
            <w:tcW w:w="452" w:type="dxa"/>
          </w:tcPr>
          <w:p w14:paraId="7AC9B715" w14:textId="77777777" w:rsidR="00753495" w:rsidRPr="00FC7496" w:rsidRDefault="00753495" w:rsidP="001D304D">
            <w:pPr>
              <w:pStyle w:val="TAC"/>
              <w:rPr>
                <w:sz w:val="12"/>
                <w:szCs w:val="12"/>
                <w:lang w:eastAsia="en-GB"/>
              </w:rPr>
            </w:pPr>
            <w:r w:rsidRPr="00FC7496">
              <w:rPr>
                <w:sz w:val="12"/>
                <w:szCs w:val="12"/>
                <w:lang w:eastAsia="en-GB"/>
              </w:rPr>
              <w:t>84</w:t>
            </w:r>
          </w:p>
        </w:tc>
        <w:tc>
          <w:tcPr>
            <w:tcW w:w="236" w:type="dxa"/>
            <w:shd w:val="clear" w:color="auto" w:fill="FFC000"/>
          </w:tcPr>
          <w:p w14:paraId="27818BA1" w14:textId="77777777" w:rsidR="00753495" w:rsidRPr="00FC7496" w:rsidRDefault="00753495" w:rsidP="001D304D">
            <w:pPr>
              <w:pStyle w:val="TAC"/>
              <w:rPr>
                <w:sz w:val="12"/>
                <w:szCs w:val="12"/>
                <w:lang w:eastAsia="en-GB"/>
              </w:rPr>
            </w:pPr>
          </w:p>
        </w:tc>
        <w:tc>
          <w:tcPr>
            <w:tcW w:w="236" w:type="dxa"/>
          </w:tcPr>
          <w:p w14:paraId="2FD661A7" w14:textId="77777777" w:rsidR="00753495" w:rsidRPr="00FC7496" w:rsidRDefault="00753495" w:rsidP="001D304D">
            <w:pPr>
              <w:pStyle w:val="TAC"/>
              <w:rPr>
                <w:sz w:val="12"/>
                <w:szCs w:val="12"/>
                <w:lang w:eastAsia="en-GB"/>
              </w:rPr>
            </w:pPr>
          </w:p>
        </w:tc>
        <w:tc>
          <w:tcPr>
            <w:tcW w:w="236" w:type="dxa"/>
          </w:tcPr>
          <w:p w14:paraId="4E6D060E" w14:textId="77777777" w:rsidR="00753495" w:rsidRPr="00FC7496" w:rsidRDefault="00753495" w:rsidP="001D304D">
            <w:pPr>
              <w:pStyle w:val="TAC"/>
              <w:rPr>
                <w:sz w:val="12"/>
                <w:szCs w:val="12"/>
                <w:lang w:eastAsia="en-GB"/>
              </w:rPr>
            </w:pPr>
          </w:p>
        </w:tc>
        <w:tc>
          <w:tcPr>
            <w:tcW w:w="236" w:type="dxa"/>
          </w:tcPr>
          <w:p w14:paraId="478E1E61" w14:textId="77777777" w:rsidR="00753495" w:rsidRPr="00FC7496" w:rsidRDefault="00753495" w:rsidP="001D304D">
            <w:pPr>
              <w:pStyle w:val="TAC"/>
              <w:rPr>
                <w:sz w:val="12"/>
                <w:szCs w:val="12"/>
                <w:lang w:eastAsia="en-GB"/>
              </w:rPr>
            </w:pPr>
          </w:p>
        </w:tc>
        <w:tc>
          <w:tcPr>
            <w:tcW w:w="236" w:type="dxa"/>
            <w:shd w:val="clear" w:color="auto" w:fill="00B050"/>
          </w:tcPr>
          <w:p w14:paraId="32303A2B" w14:textId="77777777" w:rsidR="00753495" w:rsidRPr="00FC7496" w:rsidRDefault="00753495" w:rsidP="001D304D">
            <w:pPr>
              <w:pStyle w:val="TAC"/>
              <w:rPr>
                <w:sz w:val="12"/>
                <w:szCs w:val="12"/>
                <w:lang w:eastAsia="en-GB"/>
              </w:rPr>
            </w:pPr>
          </w:p>
        </w:tc>
        <w:tc>
          <w:tcPr>
            <w:tcW w:w="236" w:type="dxa"/>
            <w:shd w:val="clear" w:color="auto" w:fill="92D050"/>
          </w:tcPr>
          <w:p w14:paraId="7F344FAB" w14:textId="77777777" w:rsidR="00753495" w:rsidRPr="00FC7496" w:rsidRDefault="00753495" w:rsidP="001D304D">
            <w:pPr>
              <w:pStyle w:val="TAC"/>
              <w:rPr>
                <w:sz w:val="12"/>
                <w:szCs w:val="12"/>
                <w:lang w:eastAsia="en-GB"/>
              </w:rPr>
            </w:pPr>
          </w:p>
        </w:tc>
        <w:tc>
          <w:tcPr>
            <w:tcW w:w="236" w:type="dxa"/>
          </w:tcPr>
          <w:p w14:paraId="14E16157" w14:textId="77777777" w:rsidR="00753495" w:rsidRPr="00FC7496" w:rsidRDefault="00753495" w:rsidP="001D304D">
            <w:pPr>
              <w:pStyle w:val="TAC"/>
              <w:rPr>
                <w:sz w:val="12"/>
                <w:szCs w:val="12"/>
                <w:lang w:eastAsia="en-GB"/>
              </w:rPr>
            </w:pPr>
          </w:p>
        </w:tc>
        <w:tc>
          <w:tcPr>
            <w:tcW w:w="236" w:type="dxa"/>
          </w:tcPr>
          <w:p w14:paraId="255FF0CB" w14:textId="77777777" w:rsidR="00753495" w:rsidRPr="00FC7496" w:rsidRDefault="00753495" w:rsidP="001D304D">
            <w:pPr>
              <w:pStyle w:val="TAC"/>
              <w:rPr>
                <w:sz w:val="12"/>
                <w:szCs w:val="12"/>
                <w:lang w:eastAsia="en-GB"/>
              </w:rPr>
            </w:pPr>
          </w:p>
        </w:tc>
        <w:tc>
          <w:tcPr>
            <w:tcW w:w="236" w:type="dxa"/>
          </w:tcPr>
          <w:p w14:paraId="6CA55956" w14:textId="77777777" w:rsidR="00753495" w:rsidRPr="00FC7496" w:rsidRDefault="00753495" w:rsidP="001D304D">
            <w:pPr>
              <w:pStyle w:val="TAC"/>
              <w:rPr>
                <w:sz w:val="12"/>
                <w:szCs w:val="12"/>
                <w:lang w:eastAsia="en-GB"/>
              </w:rPr>
            </w:pPr>
          </w:p>
        </w:tc>
        <w:tc>
          <w:tcPr>
            <w:tcW w:w="236" w:type="dxa"/>
            <w:shd w:val="clear" w:color="auto" w:fill="7030A0"/>
          </w:tcPr>
          <w:p w14:paraId="1E611DEC" w14:textId="77777777" w:rsidR="00753495" w:rsidRPr="00FC7496" w:rsidRDefault="00753495" w:rsidP="001D304D">
            <w:pPr>
              <w:pStyle w:val="TAC"/>
              <w:rPr>
                <w:sz w:val="12"/>
                <w:szCs w:val="12"/>
                <w:lang w:eastAsia="en-GB"/>
              </w:rPr>
            </w:pPr>
          </w:p>
        </w:tc>
        <w:tc>
          <w:tcPr>
            <w:tcW w:w="236" w:type="dxa"/>
            <w:shd w:val="clear" w:color="auto" w:fill="FFC000"/>
          </w:tcPr>
          <w:p w14:paraId="0EC5ACF2" w14:textId="77777777" w:rsidR="00753495" w:rsidRPr="00FC7496" w:rsidRDefault="00753495" w:rsidP="001D304D">
            <w:pPr>
              <w:pStyle w:val="TAC"/>
              <w:rPr>
                <w:sz w:val="12"/>
                <w:szCs w:val="12"/>
                <w:lang w:eastAsia="en-GB"/>
              </w:rPr>
            </w:pPr>
          </w:p>
        </w:tc>
        <w:tc>
          <w:tcPr>
            <w:tcW w:w="236" w:type="dxa"/>
          </w:tcPr>
          <w:p w14:paraId="50887AF5" w14:textId="77777777" w:rsidR="00753495" w:rsidRPr="00FC7496" w:rsidRDefault="00753495" w:rsidP="001D304D">
            <w:pPr>
              <w:pStyle w:val="TAC"/>
              <w:rPr>
                <w:sz w:val="12"/>
                <w:szCs w:val="12"/>
                <w:lang w:eastAsia="en-GB"/>
              </w:rPr>
            </w:pPr>
          </w:p>
        </w:tc>
        <w:tc>
          <w:tcPr>
            <w:tcW w:w="236" w:type="dxa"/>
          </w:tcPr>
          <w:p w14:paraId="1EE1E7F1" w14:textId="77777777" w:rsidR="00753495" w:rsidRPr="00FC7496" w:rsidRDefault="00753495" w:rsidP="001D304D">
            <w:pPr>
              <w:pStyle w:val="TAC"/>
              <w:rPr>
                <w:sz w:val="12"/>
                <w:szCs w:val="12"/>
                <w:lang w:eastAsia="en-GB"/>
              </w:rPr>
            </w:pPr>
          </w:p>
        </w:tc>
        <w:tc>
          <w:tcPr>
            <w:tcW w:w="236" w:type="dxa"/>
          </w:tcPr>
          <w:p w14:paraId="5B8BC158" w14:textId="77777777" w:rsidR="00753495" w:rsidRPr="00FC7496" w:rsidRDefault="00753495" w:rsidP="001D304D">
            <w:pPr>
              <w:pStyle w:val="TAC"/>
              <w:rPr>
                <w:sz w:val="12"/>
                <w:szCs w:val="12"/>
                <w:lang w:eastAsia="en-GB"/>
              </w:rPr>
            </w:pPr>
          </w:p>
        </w:tc>
        <w:tc>
          <w:tcPr>
            <w:tcW w:w="236" w:type="dxa"/>
            <w:shd w:val="clear" w:color="auto" w:fill="auto"/>
          </w:tcPr>
          <w:p w14:paraId="1B854109" w14:textId="77777777" w:rsidR="00753495" w:rsidRPr="00FC7496" w:rsidRDefault="00753495" w:rsidP="001D304D">
            <w:pPr>
              <w:pStyle w:val="TAC"/>
              <w:rPr>
                <w:sz w:val="12"/>
                <w:szCs w:val="12"/>
                <w:lang w:eastAsia="en-GB"/>
              </w:rPr>
            </w:pPr>
          </w:p>
        </w:tc>
        <w:tc>
          <w:tcPr>
            <w:tcW w:w="236" w:type="dxa"/>
            <w:shd w:val="clear" w:color="auto" w:fill="92D050"/>
          </w:tcPr>
          <w:p w14:paraId="621CB79B" w14:textId="77777777" w:rsidR="00753495" w:rsidRPr="00FC7496" w:rsidRDefault="00753495" w:rsidP="001D304D">
            <w:pPr>
              <w:pStyle w:val="TAC"/>
              <w:rPr>
                <w:sz w:val="12"/>
                <w:szCs w:val="12"/>
                <w:lang w:eastAsia="en-GB"/>
              </w:rPr>
            </w:pPr>
          </w:p>
        </w:tc>
        <w:tc>
          <w:tcPr>
            <w:tcW w:w="236" w:type="dxa"/>
          </w:tcPr>
          <w:p w14:paraId="02BC9E23" w14:textId="77777777" w:rsidR="00753495" w:rsidRPr="00FC7496" w:rsidRDefault="00753495" w:rsidP="001D304D">
            <w:pPr>
              <w:pStyle w:val="TAC"/>
              <w:rPr>
                <w:sz w:val="12"/>
                <w:szCs w:val="12"/>
                <w:lang w:eastAsia="en-GB"/>
              </w:rPr>
            </w:pPr>
          </w:p>
        </w:tc>
        <w:tc>
          <w:tcPr>
            <w:tcW w:w="236" w:type="dxa"/>
          </w:tcPr>
          <w:p w14:paraId="190B5C9D" w14:textId="77777777" w:rsidR="00753495" w:rsidRPr="00FC7496" w:rsidRDefault="00753495" w:rsidP="001D304D">
            <w:pPr>
              <w:pStyle w:val="TAC"/>
              <w:rPr>
                <w:sz w:val="12"/>
                <w:szCs w:val="12"/>
                <w:lang w:eastAsia="en-GB"/>
              </w:rPr>
            </w:pPr>
          </w:p>
        </w:tc>
        <w:tc>
          <w:tcPr>
            <w:tcW w:w="236" w:type="dxa"/>
          </w:tcPr>
          <w:p w14:paraId="63ECB9D8" w14:textId="77777777" w:rsidR="00753495" w:rsidRPr="00FC7496" w:rsidRDefault="00753495" w:rsidP="001D304D">
            <w:pPr>
              <w:pStyle w:val="TAC"/>
              <w:rPr>
                <w:sz w:val="12"/>
                <w:szCs w:val="12"/>
                <w:lang w:eastAsia="en-GB"/>
              </w:rPr>
            </w:pPr>
          </w:p>
        </w:tc>
        <w:tc>
          <w:tcPr>
            <w:tcW w:w="236" w:type="dxa"/>
          </w:tcPr>
          <w:p w14:paraId="0BA276E7" w14:textId="77777777" w:rsidR="00753495" w:rsidRPr="00FC7496" w:rsidRDefault="00753495" w:rsidP="001D304D">
            <w:pPr>
              <w:pStyle w:val="TAC"/>
              <w:rPr>
                <w:sz w:val="12"/>
                <w:szCs w:val="12"/>
                <w:lang w:eastAsia="en-GB"/>
              </w:rPr>
            </w:pPr>
          </w:p>
        </w:tc>
        <w:tc>
          <w:tcPr>
            <w:tcW w:w="236" w:type="dxa"/>
            <w:shd w:val="clear" w:color="auto" w:fill="FFC000"/>
          </w:tcPr>
          <w:p w14:paraId="72B830D1" w14:textId="77777777" w:rsidR="00753495" w:rsidRPr="00FC7496" w:rsidRDefault="00753495" w:rsidP="001D304D">
            <w:pPr>
              <w:pStyle w:val="TAC"/>
              <w:rPr>
                <w:sz w:val="12"/>
                <w:szCs w:val="12"/>
                <w:lang w:eastAsia="en-GB"/>
              </w:rPr>
            </w:pPr>
          </w:p>
        </w:tc>
        <w:tc>
          <w:tcPr>
            <w:tcW w:w="236" w:type="dxa"/>
          </w:tcPr>
          <w:p w14:paraId="1F35A4E9" w14:textId="77777777" w:rsidR="00753495" w:rsidRPr="00FC7496" w:rsidRDefault="00753495" w:rsidP="001D304D">
            <w:pPr>
              <w:pStyle w:val="TAC"/>
              <w:rPr>
                <w:sz w:val="12"/>
                <w:szCs w:val="12"/>
                <w:lang w:eastAsia="en-GB"/>
              </w:rPr>
            </w:pPr>
          </w:p>
        </w:tc>
        <w:tc>
          <w:tcPr>
            <w:tcW w:w="236" w:type="dxa"/>
          </w:tcPr>
          <w:p w14:paraId="6804302C" w14:textId="77777777" w:rsidR="00753495" w:rsidRPr="00FC7496" w:rsidRDefault="00753495" w:rsidP="001D304D">
            <w:pPr>
              <w:pStyle w:val="TAC"/>
              <w:rPr>
                <w:sz w:val="12"/>
                <w:szCs w:val="12"/>
                <w:lang w:eastAsia="en-GB"/>
              </w:rPr>
            </w:pPr>
          </w:p>
        </w:tc>
        <w:tc>
          <w:tcPr>
            <w:tcW w:w="236" w:type="dxa"/>
          </w:tcPr>
          <w:p w14:paraId="03B8E44D" w14:textId="77777777" w:rsidR="00753495" w:rsidRPr="00FC7496" w:rsidRDefault="00753495" w:rsidP="001D304D">
            <w:pPr>
              <w:pStyle w:val="TAC"/>
              <w:rPr>
                <w:sz w:val="12"/>
                <w:szCs w:val="12"/>
                <w:lang w:eastAsia="en-GB"/>
              </w:rPr>
            </w:pPr>
          </w:p>
        </w:tc>
        <w:tc>
          <w:tcPr>
            <w:tcW w:w="236" w:type="dxa"/>
            <w:shd w:val="clear" w:color="auto" w:fill="00B050"/>
          </w:tcPr>
          <w:p w14:paraId="671B090E" w14:textId="77777777" w:rsidR="00753495" w:rsidRPr="00FC7496" w:rsidRDefault="00753495" w:rsidP="001D304D">
            <w:pPr>
              <w:pStyle w:val="TAC"/>
              <w:rPr>
                <w:sz w:val="12"/>
                <w:szCs w:val="12"/>
                <w:lang w:eastAsia="en-GB"/>
              </w:rPr>
            </w:pPr>
          </w:p>
        </w:tc>
        <w:tc>
          <w:tcPr>
            <w:tcW w:w="236" w:type="dxa"/>
            <w:shd w:val="clear" w:color="auto" w:fill="92D050"/>
          </w:tcPr>
          <w:p w14:paraId="133748F0" w14:textId="77777777" w:rsidR="00753495" w:rsidRPr="00FC7496" w:rsidRDefault="00753495" w:rsidP="001D304D">
            <w:pPr>
              <w:pStyle w:val="TAC"/>
              <w:rPr>
                <w:sz w:val="12"/>
                <w:szCs w:val="12"/>
                <w:lang w:eastAsia="en-GB"/>
              </w:rPr>
            </w:pPr>
          </w:p>
        </w:tc>
        <w:tc>
          <w:tcPr>
            <w:tcW w:w="236" w:type="dxa"/>
          </w:tcPr>
          <w:p w14:paraId="4AF5D36A" w14:textId="77777777" w:rsidR="00753495" w:rsidRPr="00FC7496" w:rsidRDefault="00753495" w:rsidP="001D304D">
            <w:pPr>
              <w:pStyle w:val="TAC"/>
              <w:rPr>
                <w:sz w:val="12"/>
                <w:szCs w:val="12"/>
                <w:lang w:eastAsia="en-GB"/>
              </w:rPr>
            </w:pPr>
          </w:p>
        </w:tc>
        <w:tc>
          <w:tcPr>
            <w:tcW w:w="236" w:type="dxa"/>
          </w:tcPr>
          <w:p w14:paraId="53BC5423" w14:textId="77777777" w:rsidR="00753495" w:rsidRPr="00FC7496" w:rsidRDefault="00753495" w:rsidP="001D304D">
            <w:pPr>
              <w:pStyle w:val="TAC"/>
              <w:rPr>
                <w:sz w:val="12"/>
                <w:szCs w:val="12"/>
                <w:lang w:eastAsia="en-GB"/>
              </w:rPr>
            </w:pPr>
          </w:p>
        </w:tc>
        <w:tc>
          <w:tcPr>
            <w:tcW w:w="236" w:type="dxa"/>
          </w:tcPr>
          <w:p w14:paraId="7AF49941" w14:textId="77777777" w:rsidR="00753495" w:rsidRPr="00FC7496" w:rsidRDefault="00753495" w:rsidP="001D304D">
            <w:pPr>
              <w:pStyle w:val="TAC"/>
              <w:rPr>
                <w:sz w:val="12"/>
                <w:szCs w:val="12"/>
                <w:lang w:eastAsia="en-GB"/>
              </w:rPr>
            </w:pPr>
          </w:p>
        </w:tc>
        <w:tc>
          <w:tcPr>
            <w:tcW w:w="236" w:type="dxa"/>
            <w:shd w:val="clear" w:color="auto" w:fill="7030A0"/>
          </w:tcPr>
          <w:p w14:paraId="14A84AF3" w14:textId="77777777" w:rsidR="00753495" w:rsidRPr="00FC7496" w:rsidRDefault="00753495" w:rsidP="001D304D">
            <w:pPr>
              <w:pStyle w:val="TAC"/>
              <w:rPr>
                <w:sz w:val="12"/>
                <w:szCs w:val="12"/>
                <w:lang w:eastAsia="en-GB"/>
              </w:rPr>
            </w:pPr>
          </w:p>
        </w:tc>
        <w:tc>
          <w:tcPr>
            <w:tcW w:w="236" w:type="dxa"/>
            <w:shd w:val="clear" w:color="auto" w:fill="FFC000"/>
          </w:tcPr>
          <w:p w14:paraId="17501B54" w14:textId="77777777" w:rsidR="00753495" w:rsidRPr="00FC7496" w:rsidRDefault="00753495" w:rsidP="001D304D">
            <w:pPr>
              <w:pStyle w:val="TAC"/>
              <w:rPr>
                <w:sz w:val="12"/>
                <w:szCs w:val="12"/>
                <w:lang w:eastAsia="en-GB"/>
              </w:rPr>
            </w:pPr>
          </w:p>
        </w:tc>
        <w:tc>
          <w:tcPr>
            <w:tcW w:w="236" w:type="dxa"/>
          </w:tcPr>
          <w:p w14:paraId="77353131" w14:textId="77777777" w:rsidR="00753495" w:rsidRPr="00FC7496" w:rsidRDefault="00753495" w:rsidP="001D304D">
            <w:pPr>
              <w:pStyle w:val="TAC"/>
              <w:rPr>
                <w:sz w:val="12"/>
                <w:szCs w:val="12"/>
                <w:lang w:eastAsia="en-GB"/>
              </w:rPr>
            </w:pPr>
          </w:p>
        </w:tc>
        <w:tc>
          <w:tcPr>
            <w:tcW w:w="236" w:type="dxa"/>
          </w:tcPr>
          <w:p w14:paraId="4EAD102C" w14:textId="77777777" w:rsidR="00753495" w:rsidRPr="00FC7496" w:rsidRDefault="00753495" w:rsidP="001D304D">
            <w:pPr>
              <w:pStyle w:val="TAC"/>
              <w:rPr>
                <w:sz w:val="12"/>
                <w:szCs w:val="12"/>
                <w:lang w:eastAsia="en-GB"/>
              </w:rPr>
            </w:pPr>
          </w:p>
        </w:tc>
        <w:tc>
          <w:tcPr>
            <w:tcW w:w="236" w:type="dxa"/>
          </w:tcPr>
          <w:p w14:paraId="60524D10" w14:textId="77777777" w:rsidR="00753495" w:rsidRPr="00FC7496" w:rsidRDefault="00753495" w:rsidP="001D304D">
            <w:pPr>
              <w:pStyle w:val="TAC"/>
              <w:rPr>
                <w:sz w:val="12"/>
                <w:szCs w:val="12"/>
                <w:lang w:eastAsia="en-GB"/>
              </w:rPr>
            </w:pPr>
          </w:p>
        </w:tc>
        <w:tc>
          <w:tcPr>
            <w:tcW w:w="236" w:type="dxa"/>
            <w:shd w:val="clear" w:color="auto" w:fill="auto"/>
          </w:tcPr>
          <w:p w14:paraId="506339ED" w14:textId="77777777" w:rsidR="00753495" w:rsidRPr="00FC7496" w:rsidRDefault="00753495" w:rsidP="001D304D">
            <w:pPr>
              <w:pStyle w:val="TAC"/>
              <w:rPr>
                <w:sz w:val="12"/>
                <w:szCs w:val="12"/>
                <w:lang w:eastAsia="en-GB"/>
              </w:rPr>
            </w:pPr>
          </w:p>
        </w:tc>
        <w:tc>
          <w:tcPr>
            <w:tcW w:w="236" w:type="dxa"/>
            <w:shd w:val="clear" w:color="auto" w:fill="92D050"/>
          </w:tcPr>
          <w:p w14:paraId="09B20E25" w14:textId="77777777" w:rsidR="00753495" w:rsidRPr="00FC7496" w:rsidRDefault="00753495" w:rsidP="001D304D">
            <w:pPr>
              <w:pStyle w:val="TAC"/>
              <w:rPr>
                <w:sz w:val="12"/>
                <w:szCs w:val="12"/>
                <w:lang w:eastAsia="en-GB"/>
              </w:rPr>
            </w:pPr>
          </w:p>
        </w:tc>
        <w:tc>
          <w:tcPr>
            <w:tcW w:w="236" w:type="dxa"/>
          </w:tcPr>
          <w:p w14:paraId="0ED55B24" w14:textId="77777777" w:rsidR="00753495" w:rsidRPr="00FC7496" w:rsidRDefault="00753495" w:rsidP="001D304D">
            <w:pPr>
              <w:pStyle w:val="TAC"/>
              <w:rPr>
                <w:sz w:val="12"/>
                <w:szCs w:val="12"/>
                <w:lang w:eastAsia="en-GB"/>
              </w:rPr>
            </w:pPr>
          </w:p>
        </w:tc>
        <w:tc>
          <w:tcPr>
            <w:tcW w:w="236" w:type="dxa"/>
          </w:tcPr>
          <w:p w14:paraId="2A162250" w14:textId="77777777" w:rsidR="00753495" w:rsidRPr="00FC7496" w:rsidRDefault="00753495" w:rsidP="001D304D">
            <w:pPr>
              <w:pStyle w:val="TAC"/>
              <w:rPr>
                <w:sz w:val="12"/>
                <w:szCs w:val="12"/>
                <w:lang w:eastAsia="en-GB"/>
              </w:rPr>
            </w:pPr>
          </w:p>
        </w:tc>
        <w:tc>
          <w:tcPr>
            <w:tcW w:w="236" w:type="dxa"/>
          </w:tcPr>
          <w:p w14:paraId="2E2F0D50" w14:textId="77777777" w:rsidR="00753495" w:rsidRPr="00FC7496" w:rsidRDefault="00753495" w:rsidP="001D304D">
            <w:pPr>
              <w:pStyle w:val="TAC"/>
              <w:rPr>
                <w:sz w:val="12"/>
                <w:szCs w:val="12"/>
                <w:lang w:eastAsia="en-GB"/>
              </w:rPr>
            </w:pPr>
          </w:p>
        </w:tc>
        <w:tc>
          <w:tcPr>
            <w:tcW w:w="236" w:type="dxa"/>
          </w:tcPr>
          <w:p w14:paraId="5E1E7D05" w14:textId="77777777" w:rsidR="00753495" w:rsidRPr="00FC7496" w:rsidRDefault="00753495" w:rsidP="001D304D">
            <w:pPr>
              <w:pStyle w:val="TAC"/>
              <w:rPr>
                <w:sz w:val="12"/>
                <w:szCs w:val="12"/>
                <w:lang w:eastAsia="en-GB"/>
              </w:rPr>
            </w:pPr>
          </w:p>
        </w:tc>
      </w:tr>
      <w:tr w:rsidR="00753495" w:rsidRPr="00FC7496" w14:paraId="1C8DBF91" w14:textId="77777777" w:rsidTr="001D304D">
        <w:tc>
          <w:tcPr>
            <w:tcW w:w="683" w:type="dxa"/>
            <w:vMerge/>
            <w:shd w:val="clear" w:color="auto" w:fill="8DB3E2"/>
            <w:vAlign w:val="center"/>
          </w:tcPr>
          <w:p w14:paraId="1F19D7CD" w14:textId="77777777" w:rsidR="00753495" w:rsidRPr="00FC7496" w:rsidRDefault="00753495" w:rsidP="001D304D">
            <w:pPr>
              <w:pStyle w:val="TAC"/>
              <w:rPr>
                <w:sz w:val="12"/>
                <w:szCs w:val="12"/>
                <w:lang w:eastAsia="en-GB"/>
              </w:rPr>
            </w:pPr>
          </w:p>
        </w:tc>
        <w:tc>
          <w:tcPr>
            <w:tcW w:w="452" w:type="dxa"/>
          </w:tcPr>
          <w:p w14:paraId="3D789004" w14:textId="77777777" w:rsidR="00753495" w:rsidRPr="00FC7496" w:rsidRDefault="00753495" w:rsidP="001D304D">
            <w:pPr>
              <w:pStyle w:val="TAC"/>
              <w:rPr>
                <w:sz w:val="12"/>
                <w:szCs w:val="12"/>
                <w:lang w:eastAsia="en-GB"/>
              </w:rPr>
            </w:pPr>
            <w:r w:rsidRPr="00FC7496">
              <w:rPr>
                <w:sz w:val="12"/>
                <w:szCs w:val="12"/>
                <w:lang w:eastAsia="en-GB"/>
              </w:rPr>
              <w:t>88</w:t>
            </w:r>
          </w:p>
        </w:tc>
        <w:tc>
          <w:tcPr>
            <w:tcW w:w="236" w:type="dxa"/>
            <w:shd w:val="clear" w:color="auto" w:fill="FFC000"/>
          </w:tcPr>
          <w:p w14:paraId="5539BA4D" w14:textId="77777777" w:rsidR="00753495" w:rsidRPr="00FC7496" w:rsidRDefault="00753495" w:rsidP="001D304D">
            <w:pPr>
              <w:pStyle w:val="TAC"/>
              <w:rPr>
                <w:sz w:val="12"/>
                <w:szCs w:val="12"/>
                <w:lang w:eastAsia="en-GB"/>
              </w:rPr>
            </w:pPr>
          </w:p>
        </w:tc>
        <w:tc>
          <w:tcPr>
            <w:tcW w:w="236" w:type="dxa"/>
          </w:tcPr>
          <w:p w14:paraId="22ACF570" w14:textId="77777777" w:rsidR="00753495" w:rsidRPr="00FC7496" w:rsidRDefault="00753495" w:rsidP="001D304D">
            <w:pPr>
              <w:pStyle w:val="TAC"/>
              <w:rPr>
                <w:sz w:val="12"/>
                <w:szCs w:val="12"/>
                <w:lang w:eastAsia="en-GB"/>
              </w:rPr>
            </w:pPr>
          </w:p>
        </w:tc>
        <w:tc>
          <w:tcPr>
            <w:tcW w:w="236" w:type="dxa"/>
          </w:tcPr>
          <w:p w14:paraId="60509EE1" w14:textId="77777777" w:rsidR="00753495" w:rsidRPr="00FC7496" w:rsidRDefault="00753495" w:rsidP="001D304D">
            <w:pPr>
              <w:pStyle w:val="TAC"/>
              <w:rPr>
                <w:sz w:val="12"/>
                <w:szCs w:val="12"/>
                <w:lang w:eastAsia="en-GB"/>
              </w:rPr>
            </w:pPr>
          </w:p>
        </w:tc>
        <w:tc>
          <w:tcPr>
            <w:tcW w:w="236" w:type="dxa"/>
          </w:tcPr>
          <w:p w14:paraId="0FEC0BBC" w14:textId="77777777" w:rsidR="00753495" w:rsidRPr="00FC7496" w:rsidRDefault="00753495" w:rsidP="001D304D">
            <w:pPr>
              <w:pStyle w:val="TAC"/>
              <w:rPr>
                <w:sz w:val="12"/>
                <w:szCs w:val="12"/>
                <w:lang w:eastAsia="en-GB"/>
              </w:rPr>
            </w:pPr>
          </w:p>
        </w:tc>
        <w:tc>
          <w:tcPr>
            <w:tcW w:w="236" w:type="dxa"/>
            <w:shd w:val="clear" w:color="auto" w:fill="00B050"/>
          </w:tcPr>
          <w:p w14:paraId="6D8AF7A5" w14:textId="77777777" w:rsidR="00753495" w:rsidRPr="00FC7496" w:rsidRDefault="00753495" w:rsidP="001D304D">
            <w:pPr>
              <w:pStyle w:val="TAC"/>
              <w:rPr>
                <w:sz w:val="12"/>
                <w:szCs w:val="12"/>
                <w:lang w:eastAsia="en-GB"/>
              </w:rPr>
            </w:pPr>
          </w:p>
        </w:tc>
        <w:tc>
          <w:tcPr>
            <w:tcW w:w="236" w:type="dxa"/>
            <w:shd w:val="clear" w:color="auto" w:fill="92D050"/>
          </w:tcPr>
          <w:p w14:paraId="074B78AB" w14:textId="77777777" w:rsidR="00753495" w:rsidRPr="00FC7496" w:rsidRDefault="00753495" w:rsidP="001D304D">
            <w:pPr>
              <w:pStyle w:val="TAC"/>
              <w:rPr>
                <w:sz w:val="12"/>
                <w:szCs w:val="12"/>
                <w:lang w:eastAsia="en-GB"/>
              </w:rPr>
            </w:pPr>
          </w:p>
        </w:tc>
        <w:tc>
          <w:tcPr>
            <w:tcW w:w="236" w:type="dxa"/>
          </w:tcPr>
          <w:p w14:paraId="7560F82F" w14:textId="77777777" w:rsidR="00753495" w:rsidRPr="00FC7496" w:rsidRDefault="00753495" w:rsidP="001D304D">
            <w:pPr>
              <w:pStyle w:val="TAC"/>
              <w:rPr>
                <w:sz w:val="12"/>
                <w:szCs w:val="12"/>
                <w:lang w:eastAsia="en-GB"/>
              </w:rPr>
            </w:pPr>
          </w:p>
        </w:tc>
        <w:tc>
          <w:tcPr>
            <w:tcW w:w="236" w:type="dxa"/>
          </w:tcPr>
          <w:p w14:paraId="241E0887" w14:textId="77777777" w:rsidR="00753495" w:rsidRPr="00FC7496" w:rsidRDefault="00753495" w:rsidP="001D304D">
            <w:pPr>
              <w:pStyle w:val="TAC"/>
              <w:rPr>
                <w:sz w:val="12"/>
                <w:szCs w:val="12"/>
                <w:lang w:eastAsia="en-GB"/>
              </w:rPr>
            </w:pPr>
          </w:p>
        </w:tc>
        <w:tc>
          <w:tcPr>
            <w:tcW w:w="236" w:type="dxa"/>
          </w:tcPr>
          <w:p w14:paraId="2F39FAC9" w14:textId="77777777" w:rsidR="00753495" w:rsidRPr="00FC7496" w:rsidRDefault="00753495" w:rsidP="001D304D">
            <w:pPr>
              <w:pStyle w:val="TAC"/>
              <w:rPr>
                <w:sz w:val="12"/>
                <w:szCs w:val="12"/>
                <w:lang w:eastAsia="en-GB"/>
              </w:rPr>
            </w:pPr>
          </w:p>
        </w:tc>
        <w:tc>
          <w:tcPr>
            <w:tcW w:w="236" w:type="dxa"/>
            <w:shd w:val="clear" w:color="auto" w:fill="7030A0"/>
          </w:tcPr>
          <w:p w14:paraId="5E56BF65" w14:textId="77777777" w:rsidR="00753495" w:rsidRPr="00FC7496" w:rsidRDefault="00753495" w:rsidP="001D304D">
            <w:pPr>
              <w:pStyle w:val="TAC"/>
              <w:rPr>
                <w:sz w:val="12"/>
                <w:szCs w:val="12"/>
                <w:lang w:eastAsia="en-GB"/>
              </w:rPr>
            </w:pPr>
          </w:p>
        </w:tc>
        <w:tc>
          <w:tcPr>
            <w:tcW w:w="236" w:type="dxa"/>
            <w:shd w:val="clear" w:color="auto" w:fill="FFC000"/>
          </w:tcPr>
          <w:p w14:paraId="40F95F61" w14:textId="77777777" w:rsidR="00753495" w:rsidRPr="00FC7496" w:rsidRDefault="00753495" w:rsidP="001D304D">
            <w:pPr>
              <w:pStyle w:val="TAC"/>
              <w:rPr>
                <w:sz w:val="12"/>
                <w:szCs w:val="12"/>
                <w:lang w:eastAsia="en-GB"/>
              </w:rPr>
            </w:pPr>
          </w:p>
        </w:tc>
        <w:tc>
          <w:tcPr>
            <w:tcW w:w="236" w:type="dxa"/>
          </w:tcPr>
          <w:p w14:paraId="39CCF656" w14:textId="77777777" w:rsidR="00753495" w:rsidRPr="00FC7496" w:rsidRDefault="00753495" w:rsidP="001D304D">
            <w:pPr>
              <w:pStyle w:val="TAC"/>
              <w:rPr>
                <w:sz w:val="12"/>
                <w:szCs w:val="12"/>
                <w:lang w:eastAsia="en-GB"/>
              </w:rPr>
            </w:pPr>
          </w:p>
        </w:tc>
        <w:tc>
          <w:tcPr>
            <w:tcW w:w="236" w:type="dxa"/>
          </w:tcPr>
          <w:p w14:paraId="071322E1" w14:textId="77777777" w:rsidR="00753495" w:rsidRPr="00FC7496" w:rsidRDefault="00753495" w:rsidP="001D304D">
            <w:pPr>
              <w:pStyle w:val="TAC"/>
              <w:rPr>
                <w:sz w:val="12"/>
                <w:szCs w:val="12"/>
                <w:lang w:eastAsia="en-GB"/>
              </w:rPr>
            </w:pPr>
          </w:p>
        </w:tc>
        <w:tc>
          <w:tcPr>
            <w:tcW w:w="236" w:type="dxa"/>
          </w:tcPr>
          <w:p w14:paraId="042DB8DB" w14:textId="77777777" w:rsidR="00753495" w:rsidRPr="00FC7496" w:rsidRDefault="00753495" w:rsidP="001D304D">
            <w:pPr>
              <w:pStyle w:val="TAC"/>
              <w:rPr>
                <w:sz w:val="12"/>
                <w:szCs w:val="12"/>
                <w:lang w:eastAsia="en-GB"/>
              </w:rPr>
            </w:pPr>
          </w:p>
        </w:tc>
        <w:tc>
          <w:tcPr>
            <w:tcW w:w="236" w:type="dxa"/>
            <w:shd w:val="clear" w:color="auto" w:fill="auto"/>
          </w:tcPr>
          <w:p w14:paraId="691955FD" w14:textId="77777777" w:rsidR="00753495" w:rsidRPr="00FC7496" w:rsidRDefault="00753495" w:rsidP="001D304D">
            <w:pPr>
              <w:pStyle w:val="TAC"/>
              <w:rPr>
                <w:sz w:val="12"/>
                <w:szCs w:val="12"/>
                <w:lang w:eastAsia="en-GB"/>
              </w:rPr>
            </w:pPr>
          </w:p>
        </w:tc>
        <w:tc>
          <w:tcPr>
            <w:tcW w:w="236" w:type="dxa"/>
            <w:shd w:val="clear" w:color="auto" w:fill="92D050"/>
          </w:tcPr>
          <w:p w14:paraId="0C04C01A" w14:textId="77777777" w:rsidR="00753495" w:rsidRPr="00FC7496" w:rsidRDefault="00753495" w:rsidP="001D304D">
            <w:pPr>
              <w:pStyle w:val="TAC"/>
              <w:rPr>
                <w:sz w:val="12"/>
                <w:szCs w:val="12"/>
                <w:lang w:eastAsia="en-GB"/>
              </w:rPr>
            </w:pPr>
          </w:p>
        </w:tc>
        <w:tc>
          <w:tcPr>
            <w:tcW w:w="236" w:type="dxa"/>
          </w:tcPr>
          <w:p w14:paraId="2D4A5C38" w14:textId="77777777" w:rsidR="00753495" w:rsidRPr="00FC7496" w:rsidRDefault="00753495" w:rsidP="001D304D">
            <w:pPr>
              <w:pStyle w:val="TAC"/>
              <w:rPr>
                <w:sz w:val="12"/>
                <w:szCs w:val="12"/>
                <w:lang w:eastAsia="en-GB"/>
              </w:rPr>
            </w:pPr>
          </w:p>
        </w:tc>
        <w:tc>
          <w:tcPr>
            <w:tcW w:w="236" w:type="dxa"/>
          </w:tcPr>
          <w:p w14:paraId="18C0A1B8" w14:textId="77777777" w:rsidR="00753495" w:rsidRPr="00FC7496" w:rsidRDefault="00753495" w:rsidP="001D304D">
            <w:pPr>
              <w:pStyle w:val="TAC"/>
              <w:rPr>
                <w:sz w:val="12"/>
                <w:szCs w:val="12"/>
                <w:lang w:eastAsia="en-GB"/>
              </w:rPr>
            </w:pPr>
          </w:p>
        </w:tc>
        <w:tc>
          <w:tcPr>
            <w:tcW w:w="236" w:type="dxa"/>
          </w:tcPr>
          <w:p w14:paraId="3108CD5C" w14:textId="77777777" w:rsidR="00753495" w:rsidRPr="00FC7496" w:rsidRDefault="00753495" w:rsidP="001D304D">
            <w:pPr>
              <w:pStyle w:val="TAC"/>
              <w:rPr>
                <w:sz w:val="12"/>
                <w:szCs w:val="12"/>
                <w:lang w:eastAsia="en-GB"/>
              </w:rPr>
            </w:pPr>
          </w:p>
        </w:tc>
        <w:tc>
          <w:tcPr>
            <w:tcW w:w="236" w:type="dxa"/>
          </w:tcPr>
          <w:p w14:paraId="39BB2122" w14:textId="77777777" w:rsidR="00753495" w:rsidRPr="00FC7496" w:rsidRDefault="00753495" w:rsidP="001D304D">
            <w:pPr>
              <w:pStyle w:val="TAC"/>
              <w:rPr>
                <w:sz w:val="12"/>
                <w:szCs w:val="12"/>
                <w:lang w:eastAsia="en-GB"/>
              </w:rPr>
            </w:pPr>
          </w:p>
        </w:tc>
        <w:tc>
          <w:tcPr>
            <w:tcW w:w="236" w:type="dxa"/>
            <w:shd w:val="clear" w:color="auto" w:fill="FFC000"/>
          </w:tcPr>
          <w:p w14:paraId="5AF2DF9B" w14:textId="77777777" w:rsidR="00753495" w:rsidRPr="00FC7496" w:rsidRDefault="00753495" w:rsidP="001D304D">
            <w:pPr>
              <w:pStyle w:val="TAC"/>
              <w:rPr>
                <w:sz w:val="12"/>
                <w:szCs w:val="12"/>
                <w:lang w:eastAsia="en-GB"/>
              </w:rPr>
            </w:pPr>
          </w:p>
        </w:tc>
        <w:tc>
          <w:tcPr>
            <w:tcW w:w="236" w:type="dxa"/>
          </w:tcPr>
          <w:p w14:paraId="32791760" w14:textId="77777777" w:rsidR="00753495" w:rsidRPr="00FC7496" w:rsidRDefault="00753495" w:rsidP="001D304D">
            <w:pPr>
              <w:pStyle w:val="TAC"/>
              <w:rPr>
                <w:sz w:val="12"/>
                <w:szCs w:val="12"/>
                <w:lang w:eastAsia="en-GB"/>
              </w:rPr>
            </w:pPr>
          </w:p>
        </w:tc>
        <w:tc>
          <w:tcPr>
            <w:tcW w:w="236" w:type="dxa"/>
          </w:tcPr>
          <w:p w14:paraId="6A827E16" w14:textId="77777777" w:rsidR="00753495" w:rsidRPr="00FC7496" w:rsidRDefault="00753495" w:rsidP="001D304D">
            <w:pPr>
              <w:pStyle w:val="TAC"/>
              <w:rPr>
                <w:sz w:val="12"/>
                <w:szCs w:val="12"/>
                <w:lang w:eastAsia="en-GB"/>
              </w:rPr>
            </w:pPr>
          </w:p>
        </w:tc>
        <w:tc>
          <w:tcPr>
            <w:tcW w:w="236" w:type="dxa"/>
          </w:tcPr>
          <w:p w14:paraId="2B2C0562" w14:textId="77777777" w:rsidR="00753495" w:rsidRPr="00FC7496" w:rsidRDefault="00753495" w:rsidP="001D304D">
            <w:pPr>
              <w:pStyle w:val="TAC"/>
              <w:rPr>
                <w:sz w:val="12"/>
                <w:szCs w:val="12"/>
                <w:lang w:eastAsia="en-GB"/>
              </w:rPr>
            </w:pPr>
          </w:p>
        </w:tc>
        <w:tc>
          <w:tcPr>
            <w:tcW w:w="236" w:type="dxa"/>
            <w:shd w:val="clear" w:color="auto" w:fill="00B050"/>
          </w:tcPr>
          <w:p w14:paraId="52D74FF3" w14:textId="77777777" w:rsidR="00753495" w:rsidRPr="00FC7496" w:rsidRDefault="00753495" w:rsidP="001D304D">
            <w:pPr>
              <w:pStyle w:val="TAC"/>
              <w:rPr>
                <w:sz w:val="12"/>
                <w:szCs w:val="12"/>
                <w:lang w:eastAsia="en-GB"/>
              </w:rPr>
            </w:pPr>
          </w:p>
        </w:tc>
        <w:tc>
          <w:tcPr>
            <w:tcW w:w="236" w:type="dxa"/>
            <w:shd w:val="clear" w:color="auto" w:fill="92D050"/>
          </w:tcPr>
          <w:p w14:paraId="292304D4" w14:textId="77777777" w:rsidR="00753495" w:rsidRPr="00FC7496" w:rsidRDefault="00753495" w:rsidP="001D304D">
            <w:pPr>
              <w:pStyle w:val="TAC"/>
              <w:rPr>
                <w:sz w:val="12"/>
                <w:szCs w:val="12"/>
                <w:lang w:eastAsia="en-GB"/>
              </w:rPr>
            </w:pPr>
          </w:p>
        </w:tc>
        <w:tc>
          <w:tcPr>
            <w:tcW w:w="236" w:type="dxa"/>
          </w:tcPr>
          <w:p w14:paraId="3F7D13E7" w14:textId="77777777" w:rsidR="00753495" w:rsidRPr="00FC7496" w:rsidRDefault="00753495" w:rsidP="001D304D">
            <w:pPr>
              <w:pStyle w:val="TAC"/>
              <w:rPr>
                <w:sz w:val="12"/>
                <w:szCs w:val="12"/>
                <w:lang w:eastAsia="en-GB"/>
              </w:rPr>
            </w:pPr>
          </w:p>
        </w:tc>
        <w:tc>
          <w:tcPr>
            <w:tcW w:w="236" w:type="dxa"/>
          </w:tcPr>
          <w:p w14:paraId="3C716B6C" w14:textId="77777777" w:rsidR="00753495" w:rsidRPr="00FC7496" w:rsidRDefault="00753495" w:rsidP="001D304D">
            <w:pPr>
              <w:pStyle w:val="TAC"/>
              <w:rPr>
                <w:sz w:val="12"/>
                <w:szCs w:val="12"/>
                <w:lang w:eastAsia="en-GB"/>
              </w:rPr>
            </w:pPr>
          </w:p>
        </w:tc>
        <w:tc>
          <w:tcPr>
            <w:tcW w:w="236" w:type="dxa"/>
          </w:tcPr>
          <w:p w14:paraId="6632D44A" w14:textId="77777777" w:rsidR="00753495" w:rsidRPr="00FC7496" w:rsidRDefault="00753495" w:rsidP="001D304D">
            <w:pPr>
              <w:pStyle w:val="TAC"/>
              <w:rPr>
                <w:sz w:val="12"/>
                <w:szCs w:val="12"/>
                <w:lang w:eastAsia="en-GB"/>
              </w:rPr>
            </w:pPr>
          </w:p>
        </w:tc>
        <w:tc>
          <w:tcPr>
            <w:tcW w:w="236" w:type="dxa"/>
            <w:shd w:val="clear" w:color="auto" w:fill="7030A0"/>
          </w:tcPr>
          <w:p w14:paraId="470714B7" w14:textId="77777777" w:rsidR="00753495" w:rsidRPr="00FC7496" w:rsidRDefault="00753495" w:rsidP="001D304D">
            <w:pPr>
              <w:pStyle w:val="TAC"/>
              <w:rPr>
                <w:sz w:val="12"/>
                <w:szCs w:val="12"/>
                <w:lang w:eastAsia="en-GB"/>
              </w:rPr>
            </w:pPr>
          </w:p>
        </w:tc>
        <w:tc>
          <w:tcPr>
            <w:tcW w:w="236" w:type="dxa"/>
            <w:shd w:val="clear" w:color="auto" w:fill="FFC000"/>
          </w:tcPr>
          <w:p w14:paraId="75B297A7" w14:textId="77777777" w:rsidR="00753495" w:rsidRPr="00FC7496" w:rsidRDefault="00753495" w:rsidP="001D304D">
            <w:pPr>
              <w:pStyle w:val="TAC"/>
              <w:rPr>
                <w:sz w:val="12"/>
                <w:szCs w:val="12"/>
                <w:lang w:eastAsia="en-GB"/>
              </w:rPr>
            </w:pPr>
          </w:p>
        </w:tc>
        <w:tc>
          <w:tcPr>
            <w:tcW w:w="236" w:type="dxa"/>
          </w:tcPr>
          <w:p w14:paraId="5F70E670" w14:textId="77777777" w:rsidR="00753495" w:rsidRPr="00FC7496" w:rsidRDefault="00753495" w:rsidP="001D304D">
            <w:pPr>
              <w:pStyle w:val="TAC"/>
              <w:rPr>
                <w:sz w:val="12"/>
                <w:szCs w:val="12"/>
                <w:lang w:eastAsia="en-GB"/>
              </w:rPr>
            </w:pPr>
          </w:p>
        </w:tc>
        <w:tc>
          <w:tcPr>
            <w:tcW w:w="236" w:type="dxa"/>
          </w:tcPr>
          <w:p w14:paraId="094551CC" w14:textId="77777777" w:rsidR="00753495" w:rsidRPr="00FC7496" w:rsidRDefault="00753495" w:rsidP="001D304D">
            <w:pPr>
              <w:pStyle w:val="TAC"/>
              <w:rPr>
                <w:sz w:val="12"/>
                <w:szCs w:val="12"/>
                <w:lang w:eastAsia="en-GB"/>
              </w:rPr>
            </w:pPr>
          </w:p>
        </w:tc>
        <w:tc>
          <w:tcPr>
            <w:tcW w:w="236" w:type="dxa"/>
          </w:tcPr>
          <w:p w14:paraId="435FC34B" w14:textId="77777777" w:rsidR="00753495" w:rsidRPr="00FC7496" w:rsidRDefault="00753495" w:rsidP="001D304D">
            <w:pPr>
              <w:pStyle w:val="TAC"/>
              <w:rPr>
                <w:sz w:val="12"/>
                <w:szCs w:val="12"/>
                <w:lang w:eastAsia="en-GB"/>
              </w:rPr>
            </w:pPr>
          </w:p>
        </w:tc>
        <w:tc>
          <w:tcPr>
            <w:tcW w:w="236" w:type="dxa"/>
            <w:shd w:val="clear" w:color="auto" w:fill="auto"/>
          </w:tcPr>
          <w:p w14:paraId="4BD3F953" w14:textId="77777777" w:rsidR="00753495" w:rsidRPr="00FC7496" w:rsidRDefault="00753495" w:rsidP="001D304D">
            <w:pPr>
              <w:pStyle w:val="TAC"/>
              <w:rPr>
                <w:sz w:val="12"/>
                <w:szCs w:val="12"/>
                <w:lang w:eastAsia="en-GB"/>
              </w:rPr>
            </w:pPr>
          </w:p>
        </w:tc>
        <w:tc>
          <w:tcPr>
            <w:tcW w:w="236" w:type="dxa"/>
            <w:shd w:val="clear" w:color="auto" w:fill="92D050"/>
          </w:tcPr>
          <w:p w14:paraId="1E10C044" w14:textId="77777777" w:rsidR="00753495" w:rsidRPr="00FC7496" w:rsidRDefault="00753495" w:rsidP="001D304D">
            <w:pPr>
              <w:pStyle w:val="TAC"/>
              <w:rPr>
                <w:sz w:val="12"/>
                <w:szCs w:val="12"/>
                <w:lang w:eastAsia="en-GB"/>
              </w:rPr>
            </w:pPr>
          </w:p>
        </w:tc>
        <w:tc>
          <w:tcPr>
            <w:tcW w:w="236" w:type="dxa"/>
          </w:tcPr>
          <w:p w14:paraId="03ACC5C0" w14:textId="77777777" w:rsidR="00753495" w:rsidRPr="00FC7496" w:rsidRDefault="00753495" w:rsidP="001D304D">
            <w:pPr>
              <w:pStyle w:val="TAC"/>
              <w:rPr>
                <w:sz w:val="12"/>
                <w:szCs w:val="12"/>
                <w:lang w:eastAsia="en-GB"/>
              </w:rPr>
            </w:pPr>
          </w:p>
        </w:tc>
        <w:tc>
          <w:tcPr>
            <w:tcW w:w="236" w:type="dxa"/>
          </w:tcPr>
          <w:p w14:paraId="162B1073" w14:textId="77777777" w:rsidR="00753495" w:rsidRPr="00FC7496" w:rsidRDefault="00753495" w:rsidP="001D304D">
            <w:pPr>
              <w:pStyle w:val="TAC"/>
              <w:rPr>
                <w:sz w:val="12"/>
                <w:szCs w:val="12"/>
                <w:lang w:eastAsia="en-GB"/>
              </w:rPr>
            </w:pPr>
          </w:p>
        </w:tc>
        <w:tc>
          <w:tcPr>
            <w:tcW w:w="236" w:type="dxa"/>
          </w:tcPr>
          <w:p w14:paraId="0D22BA03" w14:textId="77777777" w:rsidR="00753495" w:rsidRPr="00FC7496" w:rsidRDefault="00753495" w:rsidP="001D304D">
            <w:pPr>
              <w:pStyle w:val="TAC"/>
              <w:rPr>
                <w:sz w:val="12"/>
                <w:szCs w:val="12"/>
                <w:lang w:eastAsia="en-GB"/>
              </w:rPr>
            </w:pPr>
          </w:p>
        </w:tc>
        <w:tc>
          <w:tcPr>
            <w:tcW w:w="236" w:type="dxa"/>
          </w:tcPr>
          <w:p w14:paraId="0846BB57" w14:textId="77777777" w:rsidR="00753495" w:rsidRPr="00FC7496" w:rsidRDefault="00753495" w:rsidP="001D304D">
            <w:pPr>
              <w:pStyle w:val="TAC"/>
              <w:rPr>
                <w:sz w:val="12"/>
                <w:szCs w:val="12"/>
                <w:lang w:eastAsia="en-GB"/>
              </w:rPr>
            </w:pPr>
          </w:p>
        </w:tc>
      </w:tr>
      <w:tr w:rsidR="00753495" w:rsidRPr="00FC7496" w14:paraId="5F388A42" w14:textId="77777777" w:rsidTr="001D304D">
        <w:tc>
          <w:tcPr>
            <w:tcW w:w="683" w:type="dxa"/>
            <w:vMerge/>
            <w:shd w:val="clear" w:color="auto" w:fill="8DB3E2"/>
            <w:vAlign w:val="center"/>
          </w:tcPr>
          <w:p w14:paraId="04FAD1AE" w14:textId="77777777" w:rsidR="00753495" w:rsidRPr="00FC7496" w:rsidRDefault="00753495" w:rsidP="001D304D">
            <w:pPr>
              <w:pStyle w:val="TAC"/>
              <w:rPr>
                <w:sz w:val="12"/>
                <w:szCs w:val="12"/>
                <w:lang w:eastAsia="en-GB"/>
              </w:rPr>
            </w:pPr>
          </w:p>
        </w:tc>
        <w:tc>
          <w:tcPr>
            <w:tcW w:w="452" w:type="dxa"/>
          </w:tcPr>
          <w:p w14:paraId="254AB5F0" w14:textId="77777777" w:rsidR="00753495" w:rsidRPr="00FC7496" w:rsidRDefault="00753495" w:rsidP="001D304D">
            <w:pPr>
              <w:pStyle w:val="TAC"/>
              <w:rPr>
                <w:sz w:val="12"/>
                <w:szCs w:val="12"/>
                <w:lang w:eastAsia="en-GB"/>
              </w:rPr>
            </w:pPr>
            <w:r w:rsidRPr="00FC7496">
              <w:rPr>
                <w:sz w:val="12"/>
                <w:szCs w:val="12"/>
                <w:lang w:eastAsia="en-GB"/>
              </w:rPr>
              <w:t>92</w:t>
            </w:r>
          </w:p>
        </w:tc>
        <w:tc>
          <w:tcPr>
            <w:tcW w:w="236" w:type="dxa"/>
            <w:shd w:val="clear" w:color="auto" w:fill="FFC000"/>
          </w:tcPr>
          <w:p w14:paraId="3E3274BB" w14:textId="77777777" w:rsidR="00753495" w:rsidRPr="00FC7496" w:rsidRDefault="00753495" w:rsidP="001D304D">
            <w:pPr>
              <w:pStyle w:val="TAC"/>
              <w:rPr>
                <w:sz w:val="12"/>
                <w:szCs w:val="12"/>
                <w:lang w:eastAsia="en-GB"/>
              </w:rPr>
            </w:pPr>
          </w:p>
        </w:tc>
        <w:tc>
          <w:tcPr>
            <w:tcW w:w="236" w:type="dxa"/>
          </w:tcPr>
          <w:p w14:paraId="30B4FAC8" w14:textId="77777777" w:rsidR="00753495" w:rsidRPr="00FC7496" w:rsidRDefault="00753495" w:rsidP="001D304D">
            <w:pPr>
              <w:pStyle w:val="TAC"/>
              <w:rPr>
                <w:sz w:val="12"/>
                <w:szCs w:val="12"/>
                <w:lang w:eastAsia="en-GB"/>
              </w:rPr>
            </w:pPr>
          </w:p>
        </w:tc>
        <w:tc>
          <w:tcPr>
            <w:tcW w:w="236" w:type="dxa"/>
          </w:tcPr>
          <w:p w14:paraId="2A05A41F" w14:textId="77777777" w:rsidR="00753495" w:rsidRPr="00FC7496" w:rsidRDefault="00753495" w:rsidP="001D304D">
            <w:pPr>
              <w:pStyle w:val="TAC"/>
              <w:rPr>
                <w:sz w:val="12"/>
                <w:szCs w:val="12"/>
                <w:lang w:eastAsia="en-GB"/>
              </w:rPr>
            </w:pPr>
          </w:p>
        </w:tc>
        <w:tc>
          <w:tcPr>
            <w:tcW w:w="236" w:type="dxa"/>
          </w:tcPr>
          <w:p w14:paraId="35760E75" w14:textId="77777777" w:rsidR="00753495" w:rsidRPr="00FC7496" w:rsidRDefault="00753495" w:rsidP="001D304D">
            <w:pPr>
              <w:pStyle w:val="TAC"/>
              <w:rPr>
                <w:sz w:val="12"/>
                <w:szCs w:val="12"/>
                <w:lang w:eastAsia="en-GB"/>
              </w:rPr>
            </w:pPr>
          </w:p>
        </w:tc>
        <w:tc>
          <w:tcPr>
            <w:tcW w:w="236" w:type="dxa"/>
            <w:shd w:val="clear" w:color="auto" w:fill="00B050"/>
          </w:tcPr>
          <w:p w14:paraId="0D156624" w14:textId="77777777" w:rsidR="00753495" w:rsidRPr="00FC7496" w:rsidRDefault="00753495" w:rsidP="001D304D">
            <w:pPr>
              <w:pStyle w:val="TAC"/>
              <w:rPr>
                <w:sz w:val="12"/>
                <w:szCs w:val="12"/>
                <w:lang w:eastAsia="en-GB"/>
              </w:rPr>
            </w:pPr>
          </w:p>
        </w:tc>
        <w:tc>
          <w:tcPr>
            <w:tcW w:w="236" w:type="dxa"/>
            <w:shd w:val="clear" w:color="auto" w:fill="92D050"/>
          </w:tcPr>
          <w:p w14:paraId="08FC1912" w14:textId="77777777" w:rsidR="00753495" w:rsidRPr="00FC7496" w:rsidRDefault="00753495" w:rsidP="001D304D">
            <w:pPr>
              <w:pStyle w:val="TAC"/>
              <w:rPr>
                <w:sz w:val="12"/>
                <w:szCs w:val="12"/>
                <w:lang w:eastAsia="en-GB"/>
              </w:rPr>
            </w:pPr>
          </w:p>
        </w:tc>
        <w:tc>
          <w:tcPr>
            <w:tcW w:w="236" w:type="dxa"/>
          </w:tcPr>
          <w:p w14:paraId="4A5A7E89" w14:textId="77777777" w:rsidR="00753495" w:rsidRPr="00FC7496" w:rsidRDefault="00753495" w:rsidP="001D304D">
            <w:pPr>
              <w:pStyle w:val="TAC"/>
              <w:rPr>
                <w:sz w:val="12"/>
                <w:szCs w:val="12"/>
                <w:lang w:eastAsia="en-GB"/>
              </w:rPr>
            </w:pPr>
          </w:p>
        </w:tc>
        <w:tc>
          <w:tcPr>
            <w:tcW w:w="236" w:type="dxa"/>
          </w:tcPr>
          <w:p w14:paraId="0CB5340D" w14:textId="77777777" w:rsidR="00753495" w:rsidRPr="00FC7496" w:rsidRDefault="00753495" w:rsidP="001D304D">
            <w:pPr>
              <w:pStyle w:val="TAC"/>
              <w:rPr>
                <w:sz w:val="12"/>
                <w:szCs w:val="12"/>
                <w:lang w:eastAsia="en-GB"/>
              </w:rPr>
            </w:pPr>
          </w:p>
        </w:tc>
        <w:tc>
          <w:tcPr>
            <w:tcW w:w="236" w:type="dxa"/>
          </w:tcPr>
          <w:p w14:paraId="1E9A87E1" w14:textId="77777777" w:rsidR="00753495" w:rsidRPr="00FC7496" w:rsidRDefault="00753495" w:rsidP="001D304D">
            <w:pPr>
              <w:pStyle w:val="TAC"/>
              <w:rPr>
                <w:sz w:val="12"/>
                <w:szCs w:val="12"/>
                <w:lang w:eastAsia="en-GB"/>
              </w:rPr>
            </w:pPr>
          </w:p>
        </w:tc>
        <w:tc>
          <w:tcPr>
            <w:tcW w:w="236" w:type="dxa"/>
            <w:shd w:val="clear" w:color="auto" w:fill="7030A0"/>
          </w:tcPr>
          <w:p w14:paraId="295B7C36" w14:textId="77777777" w:rsidR="00753495" w:rsidRPr="00FC7496" w:rsidRDefault="00753495" w:rsidP="001D304D">
            <w:pPr>
              <w:pStyle w:val="TAC"/>
              <w:rPr>
                <w:sz w:val="12"/>
                <w:szCs w:val="12"/>
                <w:lang w:eastAsia="en-GB"/>
              </w:rPr>
            </w:pPr>
          </w:p>
        </w:tc>
        <w:tc>
          <w:tcPr>
            <w:tcW w:w="236" w:type="dxa"/>
            <w:shd w:val="clear" w:color="auto" w:fill="FFC000"/>
          </w:tcPr>
          <w:p w14:paraId="35B8E34F" w14:textId="77777777" w:rsidR="00753495" w:rsidRPr="00FC7496" w:rsidRDefault="00753495" w:rsidP="001D304D">
            <w:pPr>
              <w:pStyle w:val="TAC"/>
              <w:rPr>
                <w:sz w:val="12"/>
                <w:szCs w:val="12"/>
                <w:lang w:eastAsia="en-GB"/>
              </w:rPr>
            </w:pPr>
          </w:p>
        </w:tc>
        <w:tc>
          <w:tcPr>
            <w:tcW w:w="236" w:type="dxa"/>
          </w:tcPr>
          <w:p w14:paraId="10F51050" w14:textId="77777777" w:rsidR="00753495" w:rsidRPr="00FC7496" w:rsidRDefault="00753495" w:rsidP="001D304D">
            <w:pPr>
              <w:pStyle w:val="TAC"/>
              <w:rPr>
                <w:sz w:val="12"/>
                <w:szCs w:val="12"/>
                <w:lang w:eastAsia="en-GB"/>
              </w:rPr>
            </w:pPr>
          </w:p>
        </w:tc>
        <w:tc>
          <w:tcPr>
            <w:tcW w:w="236" w:type="dxa"/>
          </w:tcPr>
          <w:p w14:paraId="247F92E6" w14:textId="77777777" w:rsidR="00753495" w:rsidRPr="00FC7496" w:rsidRDefault="00753495" w:rsidP="001D304D">
            <w:pPr>
              <w:pStyle w:val="TAC"/>
              <w:rPr>
                <w:sz w:val="12"/>
                <w:szCs w:val="12"/>
                <w:lang w:eastAsia="en-GB"/>
              </w:rPr>
            </w:pPr>
          </w:p>
        </w:tc>
        <w:tc>
          <w:tcPr>
            <w:tcW w:w="236" w:type="dxa"/>
          </w:tcPr>
          <w:p w14:paraId="4D33401F" w14:textId="77777777" w:rsidR="00753495" w:rsidRPr="00FC7496" w:rsidRDefault="00753495" w:rsidP="001D304D">
            <w:pPr>
              <w:pStyle w:val="TAC"/>
              <w:rPr>
                <w:sz w:val="12"/>
                <w:szCs w:val="12"/>
                <w:lang w:eastAsia="en-GB"/>
              </w:rPr>
            </w:pPr>
          </w:p>
        </w:tc>
        <w:tc>
          <w:tcPr>
            <w:tcW w:w="236" w:type="dxa"/>
            <w:shd w:val="clear" w:color="auto" w:fill="auto"/>
          </w:tcPr>
          <w:p w14:paraId="422FB270" w14:textId="77777777" w:rsidR="00753495" w:rsidRPr="00FC7496" w:rsidRDefault="00753495" w:rsidP="001D304D">
            <w:pPr>
              <w:pStyle w:val="TAC"/>
              <w:rPr>
                <w:sz w:val="12"/>
                <w:szCs w:val="12"/>
                <w:lang w:eastAsia="en-GB"/>
              </w:rPr>
            </w:pPr>
          </w:p>
        </w:tc>
        <w:tc>
          <w:tcPr>
            <w:tcW w:w="236" w:type="dxa"/>
            <w:shd w:val="clear" w:color="auto" w:fill="92D050"/>
          </w:tcPr>
          <w:p w14:paraId="3ADD4FF9" w14:textId="77777777" w:rsidR="00753495" w:rsidRPr="00FC7496" w:rsidRDefault="00753495" w:rsidP="001D304D">
            <w:pPr>
              <w:pStyle w:val="TAC"/>
              <w:rPr>
                <w:sz w:val="12"/>
                <w:szCs w:val="12"/>
                <w:lang w:eastAsia="en-GB"/>
              </w:rPr>
            </w:pPr>
          </w:p>
        </w:tc>
        <w:tc>
          <w:tcPr>
            <w:tcW w:w="236" w:type="dxa"/>
          </w:tcPr>
          <w:p w14:paraId="5751E2C4" w14:textId="77777777" w:rsidR="00753495" w:rsidRPr="00FC7496" w:rsidRDefault="00753495" w:rsidP="001D304D">
            <w:pPr>
              <w:pStyle w:val="TAC"/>
              <w:rPr>
                <w:sz w:val="12"/>
                <w:szCs w:val="12"/>
                <w:lang w:eastAsia="en-GB"/>
              </w:rPr>
            </w:pPr>
          </w:p>
        </w:tc>
        <w:tc>
          <w:tcPr>
            <w:tcW w:w="236" w:type="dxa"/>
          </w:tcPr>
          <w:p w14:paraId="7B7554D6" w14:textId="77777777" w:rsidR="00753495" w:rsidRPr="00FC7496" w:rsidRDefault="00753495" w:rsidP="001D304D">
            <w:pPr>
              <w:pStyle w:val="TAC"/>
              <w:rPr>
                <w:sz w:val="12"/>
                <w:szCs w:val="12"/>
                <w:lang w:eastAsia="en-GB"/>
              </w:rPr>
            </w:pPr>
          </w:p>
        </w:tc>
        <w:tc>
          <w:tcPr>
            <w:tcW w:w="236" w:type="dxa"/>
          </w:tcPr>
          <w:p w14:paraId="5F449B90" w14:textId="77777777" w:rsidR="00753495" w:rsidRPr="00FC7496" w:rsidRDefault="00753495" w:rsidP="001D304D">
            <w:pPr>
              <w:pStyle w:val="TAC"/>
              <w:rPr>
                <w:sz w:val="12"/>
                <w:szCs w:val="12"/>
                <w:lang w:eastAsia="en-GB"/>
              </w:rPr>
            </w:pPr>
          </w:p>
        </w:tc>
        <w:tc>
          <w:tcPr>
            <w:tcW w:w="236" w:type="dxa"/>
          </w:tcPr>
          <w:p w14:paraId="6610CD09" w14:textId="77777777" w:rsidR="00753495" w:rsidRPr="00FC7496" w:rsidRDefault="00753495" w:rsidP="001D304D">
            <w:pPr>
              <w:pStyle w:val="TAC"/>
              <w:rPr>
                <w:sz w:val="12"/>
                <w:szCs w:val="12"/>
                <w:lang w:eastAsia="en-GB"/>
              </w:rPr>
            </w:pPr>
          </w:p>
        </w:tc>
        <w:tc>
          <w:tcPr>
            <w:tcW w:w="236" w:type="dxa"/>
            <w:shd w:val="clear" w:color="auto" w:fill="FFC000"/>
          </w:tcPr>
          <w:p w14:paraId="2D96B76D" w14:textId="77777777" w:rsidR="00753495" w:rsidRPr="00FC7496" w:rsidRDefault="00753495" w:rsidP="001D304D">
            <w:pPr>
              <w:pStyle w:val="TAC"/>
              <w:rPr>
                <w:sz w:val="12"/>
                <w:szCs w:val="12"/>
                <w:lang w:eastAsia="en-GB"/>
              </w:rPr>
            </w:pPr>
          </w:p>
        </w:tc>
        <w:tc>
          <w:tcPr>
            <w:tcW w:w="236" w:type="dxa"/>
          </w:tcPr>
          <w:p w14:paraId="0A078C52" w14:textId="77777777" w:rsidR="00753495" w:rsidRPr="00FC7496" w:rsidRDefault="00753495" w:rsidP="001D304D">
            <w:pPr>
              <w:pStyle w:val="TAC"/>
              <w:rPr>
                <w:sz w:val="12"/>
                <w:szCs w:val="12"/>
                <w:lang w:eastAsia="en-GB"/>
              </w:rPr>
            </w:pPr>
          </w:p>
        </w:tc>
        <w:tc>
          <w:tcPr>
            <w:tcW w:w="236" w:type="dxa"/>
          </w:tcPr>
          <w:p w14:paraId="5E9ED059" w14:textId="77777777" w:rsidR="00753495" w:rsidRPr="00FC7496" w:rsidRDefault="00753495" w:rsidP="001D304D">
            <w:pPr>
              <w:pStyle w:val="TAC"/>
              <w:rPr>
                <w:sz w:val="12"/>
                <w:szCs w:val="12"/>
                <w:lang w:eastAsia="en-GB"/>
              </w:rPr>
            </w:pPr>
          </w:p>
        </w:tc>
        <w:tc>
          <w:tcPr>
            <w:tcW w:w="236" w:type="dxa"/>
          </w:tcPr>
          <w:p w14:paraId="0DABC6C5" w14:textId="77777777" w:rsidR="00753495" w:rsidRPr="00FC7496" w:rsidRDefault="00753495" w:rsidP="001D304D">
            <w:pPr>
              <w:pStyle w:val="TAC"/>
              <w:rPr>
                <w:sz w:val="12"/>
                <w:szCs w:val="12"/>
                <w:lang w:eastAsia="en-GB"/>
              </w:rPr>
            </w:pPr>
          </w:p>
        </w:tc>
        <w:tc>
          <w:tcPr>
            <w:tcW w:w="236" w:type="dxa"/>
            <w:shd w:val="clear" w:color="auto" w:fill="00B050"/>
          </w:tcPr>
          <w:p w14:paraId="11F51E47" w14:textId="77777777" w:rsidR="00753495" w:rsidRPr="00FC7496" w:rsidRDefault="00753495" w:rsidP="001D304D">
            <w:pPr>
              <w:pStyle w:val="TAC"/>
              <w:rPr>
                <w:sz w:val="12"/>
                <w:szCs w:val="12"/>
                <w:lang w:eastAsia="en-GB"/>
              </w:rPr>
            </w:pPr>
          </w:p>
        </w:tc>
        <w:tc>
          <w:tcPr>
            <w:tcW w:w="236" w:type="dxa"/>
            <w:shd w:val="clear" w:color="auto" w:fill="92D050"/>
          </w:tcPr>
          <w:p w14:paraId="039751CE" w14:textId="77777777" w:rsidR="00753495" w:rsidRPr="00FC7496" w:rsidRDefault="00753495" w:rsidP="001D304D">
            <w:pPr>
              <w:pStyle w:val="TAC"/>
              <w:rPr>
                <w:sz w:val="12"/>
                <w:szCs w:val="12"/>
                <w:lang w:eastAsia="en-GB"/>
              </w:rPr>
            </w:pPr>
          </w:p>
        </w:tc>
        <w:tc>
          <w:tcPr>
            <w:tcW w:w="236" w:type="dxa"/>
          </w:tcPr>
          <w:p w14:paraId="5F29EE4D" w14:textId="77777777" w:rsidR="00753495" w:rsidRPr="00FC7496" w:rsidRDefault="00753495" w:rsidP="001D304D">
            <w:pPr>
              <w:pStyle w:val="TAC"/>
              <w:rPr>
                <w:sz w:val="12"/>
                <w:szCs w:val="12"/>
                <w:lang w:eastAsia="en-GB"/>
              </w:rPr>
            </w:pPr>
          </w:p>
        </w:tc>
        <w:tc>
          <w:tcPr>
            <w:tcW w:w="236" w:type="dxa"/>
          </w:tcPr>
          <w:p w14:paraId="66A7EF17" w14:textId="77777777" w:rsidR="00753495" w:rsidRPr="00FC7496" w:rsidRDefault="00753495" w:rsidP="001D304D">
            <w:pPr>
              <w:pStyle w:val="TAC"/>
              <w:rPr>
                <w:sz w:val="12"/>
                <w:szCs w:val="12"/>
                <w:lang w:eastAsia="en-GB"/>
              </w:rPr>
            </w:pPr>
          </w:p>
        </w:tc>
        <w:tc>
          <w:tcPr>
            <w:tcW w:w="236" w:type="dxa"/>
          </w:tcPr>
          <w:p w14:paraId="538C2D81" w14:textId="77777777" w:rsidR="00753495" w:rsidRPr="00FC7496" w:rsidRDefault="00753495" w:rsidP="001D304D">
            <w:pPr>
              <w:pStyle w:val="TAC"/>
              <w:rPr>
                <w:sz w:val="12"/>
                <w:szCs w:val="12"/>
                <w:lang w:eastAsia="en-GB"/>
              </w:rPr>
            </w:pPr>
          </w:p>
        </w:tc>
        <w:tc>
          <w:tcPr>
            <w:tcW w:w="236" w:type="dxa"/>
            <w:shd w:val="clear" w:color="auto" w:fill="7030A0"/>
          </w:tcPr>
          <w:p w14:paraId="43BA9A22" w14:textId="77777777" w:rsidR="00753495" w:rsidRPr="00FC7496" w:rsidRDefault="00753495" w:rsidP="001D304D">
            <w:pPr>
              <w:pStyle w:val="TAC"/>
              <w:rPr>
                <w:sz w:val="12"/>
                <w:szCs w:val="12"/>
                <w:lang w:eastAsia="en-GB"/>
              </w:rPr>
            </w:pPr>
          </w:p>
        </w:tc>
        <w:tc>
          <w:tcPr>
            <w:tcW w:w="236" w:type="dxa"/>
            <w:shd w:val="clear" w:color="auto" w:fill="FFC000"/>
          </w:tcPr>
          <w:p w14:paraId="68B7F63F" w14:textId="77777777" w:rsidR="00753495" w:rsidRPr="00FC7496" w:rsidRDefault="00753495" w:rsidP="001D304D">
            <w:pPr>
              <w:pStyle w:val="TAC"/>
              <w:rPr>
                <w:sz w:val="12"/>
                <w:szCs w:val="12"/>
                <w:lang w:eastAsia="en-GB"/>
              </w:rPr>
            </w:pPr>
          </w:p>
        </w:tc>
        <w:tc>
          <w:tcPr>
            <w:tcW w:w="236" w:type="dxa"/>
          </w:tcPr>
          <w:p w14:paraId="746EBE4D" w14:textId="77777777" w:rsidR="00753495" w:rsidRPr="00FC7496" w:rsidRDefault="00753495" w:rsidP="001D304D">
            <w:pPr>
              <w:pStyle w:val="TAC"/>
              <w:rPr>
                <w:sz w:val="12"/>
                <w:szCs w:val="12"/>
                <w:lang w:eastAsia="en-GB"/>
              </w:rPr>
            </w:pPr>
          </w:p>
        </w:tc>
        <w:tc>
          <w:tcPr>
            <w:tcW w:w="236" w:type="dxa"/>
          </w:tcPr>
          <w:p w14:paraId="578793FF" w14:textId="77777777" w:rsidR="00753495" w:rsidRPr="00FC7496" w:rsidRDefault="00753495" w:rsidP="001D304D">
            <w:pPr>
              <w:pStyle w:val="TAC"/>
              <w:rPr>
                <w:sz w:val="12"/>
                <w:szCs w:val="12"/>
                <w:lang w:eastAsia="en-GB"/>
              </w:rPr>
            </w:pPr>
          </w:p>
        </w:tc>
        <w:tc>
          <w:tcPr>
            <w:tcW w:w="236" w:type="dxa"/>
          </w:tcPr>
          <w:p w14:paraId="07457994" w14:textId="77777777" w:rsidR="00753495" w:rsidRPr="00FC7496" w:rsidRDefault="00753495" w:rsidP="001D304D">
            <w:pPr>
              <w:pStyle w:val="TAC"/>
              <w:rPr>
                <w:sz w:val="12"/>
                <w:szCs w:val="12"/>
                <w:lang w:eastAsia="en-GB"/>
              </w:rPr>
            </w:pPr>
          </w:p>
        </w:tc>
        <w:tc>
          <w:tcPr>
            <w:tcW w:w="236" w:type="dxa"/>
            <w:shd w:val="clear" w:color="auto" w:fill="auto"/>
          </w:tcPr>
          <w:p w14:paraId="0F55D160" w14:textId="77777777" w:rsidR="00753495" w:rsidRPr="00FC7496" w:rsidRDefault="00753495" w:rsidP="001D304D">
            <w:pPr>
              <w:pStyle w:val="TAC"/>
              <w:rPr>
                <w:sz w:val="12"/>
                <w:szCs w:val="12"/>
                <w:lang w:eastAsia="en-GB"/>
              </w:rPr>
            </w:pPr>
          </w:p>
        </w:tc>
        <w:tc>
          <w:tcPr>
            <w:tcW w:w="236" w:type="dxa"/>
            <w:shd w:val="clear" w:color="auto" w:fill="92D050"/>
          </w:tcPr>
          <w:p w14:paraId="6A4E0299" w14:textId="77777777" w:rsidR="00753495" w:rsidRPr="00FC7496" w:rsidRDefault="00753495" w:rsidP="001D304D">
            <w:pPr>
              <w:pStyle w:val="TAC"/>
              <w:rPr>
                <w:sz w:val="12"/>
                <w:szCs w:val="12"/>
                <w:lang w:eastAsia="en-GB"/>
              </w:rPr>
            </w:pPr>
          </w:p>
        </w:tc>
        <w:tc>
          <w:tcPr>
            <w:tcW w:w="236" w:type="dxa"/>
          </w:tcPr>
          <w:p w14:paraId="4DC6A6A9" w14:textId="77777777" w:rsidR="00753495" w:rsidRPr="00FC7496" w:rsidRDefault="00753495" w:rsidP="001D304D">
            <w:pPr>
              <w:pStyle w:val="TAC"/>
              <w:rPr>
                <w:sz w:val="12"/>
                <w:szCs w:val="12"/>
                <w:lang w:eastAsia="en-GB"/>
              </w:rPr>
            </w:pPr>
          </w:p>
        </w:tc>
        <w:tc>
          <w:tcPr>
            <w:tcW w:w="236" w:type="dxa"/>
          </w:tcPr>
          <w:p w14:paraId="58F47DA1" w14:textId="77777777" w:rsidR="00753495" w:rsidRPr="00FC7496" w:rsidRDefault="00753495" w:rsidP="001D304D">
            <w:pPr>
              <w:pStyle w:val="TAC"/>
              <w:rPr>
                <w:sz w:val="12"/>
                <w:szCs w:val="12"/>
                <w:lang w:eastAsia="en-GB"/>
              </w:rPr>
            </w:pPr>
          </w:p>
        </w:tc>
        <w:tc>
          <w:tcPr>
            <w:tcW w:w="236" w:type="dxa"/>
          </w:tcPr>
          <w:p w14:paraId="36847A55" w14:textId="77777777" w:rsidR="00753495" w:rsidRPr="00FC7496" w:rsidRDefault="00753495" w:rsidP="001D304D">
            <w:pPr>
              <w:pStyle w:val="TAC"/>
              <w:rPr>
                <w:sz w:val="12"/>
                <w:szCs w:val="12"/>
                <w:lang w:eastAsia="en-GB"/>
              </w:rPr>
            </w:pPr>
          </w:p>
        </w:tc>
        <w:tc>
          <w:tcPr>
            <w:tcW w:w="236" w:type="dxa"/>
          </w:tcPr>
          <w:p w14:paraId="1355D77D" w14:textId="77777777" w:rsidR="00753495" w:rsidRPr="00FC7496" w:rsidRDefault="00753495" w:rsidP="001D304D">
            <w:pPr>
              <w:pStyle w:val="TAC"/>
              <w:rPr>
                <w:sz w:val="12"/>
                <w:szCs w:val="12"/>
                <w:lang w:eastAsia="en-GB"/>
              </w:rPr>
            </w:pPr>
          </w:p>
        </w:tc>
      </w:tr>
      <w:tr w:rsidR="00753495" w:rsidRPr="00FC7496" w14:paraId="5736A61B" w14:textId="77777777" w:rsidTr="001D304D">
        <w:tc>
          <w:tcPr>
            <w:tcW w:w="683" w:type="dxa"/>
            <w:vMerge w:val="restart"/>
            <w:shd w:val="clear" w:color="auto" w:fill="CCC0D9"/>
            <w:vAlign w:val="center"/>
          </w:tcPr>
          <w:p w14:paraId="171CFA7E"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4DC2788F" w14:textId="77777777" w:rsidR="00753495" w:rsidRPr="00FC7496" w:rsidRDefault="00753495" w:rsidP="001D304D">
            <w:pPr>
              <w:pStyle w:val="TAC"/>
              <w:rPr>
                <w:sz w:val="12"/>
                <w:szCs w:val="12"/>
                <w:lang w:eastAsia="en-GB"/>
              </w:rPr>
            </w:pPr>
            <w:r w:rsidRPr="00FC7496">
              <w:rPr>
                <w:sz w:val="12"/>
                <w:szCs w:val="12"/>
                <w:lang w:eastAsia="en-GB"/>
              </w:rPr>
              <w:t>96</w:t>
            </w:r>
          </w:p>
        </w:tc>
        <w:tc>
          <w:tcPr>
            <w:tcW w:w="236" w:type="dxa"/>
            <w:shd w:val="clear" w:color="auto" w:fill="FFC000"/>
          </w:tcPr>
          <w:p w14:paraId="3897D60C" w14:textId="77777777" w:rsidR="00753495" w:rsidRPr="00FC7496" w:rsidRDefault="00753495" w:rsidP="001D304D">
            <w:pPr>
              <w:pStyle w:val="TAC"/>
              <w:rPr>
                <w:sz w:val="12"/>
                <w:szCs w:val="12"/>
                <w:lang w:eastAsia="en-GB"/>
              </w:rPr>
            </w:pPr>
          </w:p>
        </w:tc>
        <w:tc>
          <w:tcPr>
            <w:tcW w:w="236" w:type="dxa"/>
            <w:shd w:val="clear" w:color="auto" w:fill="CCC0D9"/>
          </w:tcPr>
          <w:p w14:paraId="33FB6ADE" w14:textId="77777777" w:rsidR="00753495" w:rsidRPr="00FC7496" w:rsidRDefault="00753495" w:rsidP="001D304D">
            <w:pPr>
              <w:pStyle w:val="TAC"/>
              <w:rPr>
                <w:sz w:val="12"/>
                <w:szCs w:val="12"/>
                <w:lang w:eastAsia="en-GB"/>
              </w:rPr>
            </w:pPr>
          </w:p>
        </w:tc>
        <w:tc>
          <w:tcPr>
            <w:tcW w:w="236" w:type="dxa"/>
            <w:shd w:val="clear" w:color="auto" w:fill="CCC0D9"/>
          </w:tcPr>
          <w:p w14:paraId="4F3F9EB0" w14:textId="77777777" w:rsidR="00753495" w:rsidRPr="00FC7496" w:rsidRDefault="00753495" w:rsidP="001D304D">
            <w:pPr>
              <w:pStyle w:val="TAC"/>
              <w:rPr>
                <w:sz w:val="12"/>
                <w:szCs w:val="12"/>
                <w:lang w:eastAsia="en-GB"/>
              </w:rPr>
            </w:pPr>
          </w:p>
        </w:tc>
        <w:tc>
          <w:tcPr>
            <w:tcW w:w="236" w:type="dxa"/>
            <w:shd w:val="clear" w:color="auto" w:fill="CCC0D9"/>
          </w:tcPr>
          <w:p w14:paraId="56B7B02F" w14:textId="77777777" w:rsidR="00753495" w:rsidRPr="00FC7496" w:rsidRDefault="00753495" w:rsidP="001D304D">
            <w:pPr>
              <w:pStyle w:val="TAC"/>
              <w:rPr>
                <w:sz w:val="12"/>
                <w:szCs w:val="12"/>
                <w:lang w:eastAsia="en-GB"/>
              </w:rPr>
            </w:pPr>
          </w:p>
        </w:tc>
        <w:tc>
          <w:tcPr>
            <w:tcW w:w="236" w:type="dxa"/>
            <w:shd w:val="clear" w:color="auto" w:fill="00B050"/>
          </w:tcPr>
          <w:p w14:paraId="5FEEEAA4" w14:textId="77777777" w:rsidR="00753495" w:rsidRPr="00FC7496" w:rsidRDefault="00753495" w:rsidP="001D304D">
            <w:pPr>
              <w:pStyle w:val="TAC"/>
              <w:rPr>
                <w:sz w:val="12"/>
                <w:szCs w:val="12"/>
                <w:lang w:eastAsia="en-GB"/>
              </w:rPr>
            </w:pPr>
          </w:p>
        </w:tc>
        <w:tc>
          <w:tcPr>
            <w:tcW w:w="236" w:type="dxa"/>
            <w:shd w:val="clear" w:color="auto" w:fill="92D050"/>
          </w:tcPr>
          <w:p w14:paraId="6BAC812C" w14:textId="77777777" w:rsidR="00753495" w:rsidRPr="00FC7496" w:rsidRDefault="00753495" w:rsidP="001D304D">
            <w:pPr>
              <w:pStyle w:val="TAC"/>
              <w:rPr>
                <w:sz w:val="12"/>
                <w:szCs w:val="12"/>
                <w:lang w:eastAsia="en-GB"/>
              </w:rPr>
            </w:pPr>
          </w:p>
        </w:tc>
        <w:tc>
          <w:tcPr>
            <w:tcW w:w="236" w:type="dxa"/>
            <w:shd w:val="clear" w:color="auto" w:fill="CCC0D9"/>
          </w:tcPr>
          <w:p w14:paraId="53E46EE4" w14:textId="77777777" w:rsidR="00753495" w:rsidRPr="00FC7496" w:rsidRDefault="00753495" w:rsidP="001D304D">
            <w:pPr>
              <w:pStyle w:val="TAC"/>
              <w:rPr>
                <w:sz w:val="12"/>
                <w:szCs w:val="12"/>
                <w:lang w:eastAsia="en-GB"/>
              </w:rPr>
            </w:pPr>
          </w:p>
        </w:tc>
        <w:tc>
          <w:tcPr>
            <w:tcW w:w="236" w:type="dxa"/>
            <w:shd w:val="clear" w:color="auto" w:fill="CCC0D9"/>
          </w:tcPr>
          <w:p w14:paraId="7D7F0F0B" w14:textId="77777777" w:rsidR="00753495" w:rsidRPr="00FC7496" w:rsidRDefault="00753495" w:rsidP="001D304D">
            <w:pPr>
              <w:pStyle w:val="TAC"/>
              <w:rPr>
                <w:sz w:val="12"/>
                <w:szCs w:val="12"/>
                <w:lang w:eastAsia="en-GB"/>
              </w:rPr>
            </w:pPr>
          </w:p>
        </w:tc>
        <w:tc>
          <w:tcPr>
            <w:tcW w:w="236" w:type="dxa"/>
            <w:shd w:val="clear" w:color="auto" w:fill="CCC0D9"/>
          </w:tcPr>
          <w:p w14:paraId="0E71209F" w14:textId="77777777" w:rsidR="00753495" w:rsidRPr="00FC7496" w:rsidRDefault="00753495" w:rsidP="001D304D">
            <w:pPr>
              <w:pStyle w:val="TAC"/>
              <w:rPr>
                <w:sz w:val="12"/>
                <w:szCs w:val="12"/>
                <w:lang w:eastAsia="en-GB"/>
              </w:rPr>
            </w:pPr>
          </w:p>
        </w:tc>
        <w:tc>
          <w:tcPr>
            <w:tcW w:w="236" w:type="dxa"/>
            <w:shd w:val="clear" w:color="auto" w:fill="7030A0"/>
          </w:tcPr>
          <w:p w14:paraId="24FD1E8C" w14:textId="77777777" w:rsidR="00753495" w:rsidRPr="00FC7496" w:rsidRDefault="00753495" w:rsidP="001D304D">
            <w:pPr>
              <w:pStyle w:val="TAC"/>
              <w:rPr>
                <w:sz w:val="12"/>
                <w:szCs w:val="12"/>
                <w:lang w:eastAsia="en-GB"/>
              </w:rPr>
            </w:pPr>
          </w:p>
        </w:tc>
        <w:tc>
          <w:tcPr>
            <w:tcW w:w="236" w:type="dxa"/>
            <w:shd w:val="clear" w:color="auto" w:fill="FFC000"/>
          </w:tcPr>
          <w:p w14:paraId="1D89AFD6" w14:textId="77777777" w:rsidR="00753495" w:rsidRPr="00FC7496" w:rsidRDefault="00753495" w:rsidP="001D304D">
            <w:pPr>
              <w:pStyle w:val="TAC"/>
              <w:rPr>
                <w:sz w:val="12"/>
                <w:szCs w:val="12"/>
                <w:lang w:eastAsia="en-GB"/>
              </w:rPr>
            </w:pPr>
          </w:p>
        </w:tc>
        <w:tc>
          <w:tcPr>
            <w:tcW w:w="236" w:type="dxa"/>
            <w:shd w:val="clear" w:color="auto" w:fill="CCC0D9"/>
          </w:tcPr>
          <w:p w14:paraId="462B6974" w14:textId="77777777" w:rsidR="00753495" w:rsidRPr="00FC7496" w:rsidRDefault="00753495" w:rsidP="001D304D">
            <w:pPr>
              <w:pStyle w:val="TAC"/>
              <w:rPr>
                <w:sz w:val="12"/>
                <w:szCs w:val="12"/>
                <w:lang w:eastAsia="en-GB"/>
              </w:rPr>
            </w:pPr>
          </w:p>
        </w:tc>
        <w:tc>
          <w:tcPr>
            <w:tcW w:w="236" w:type="dxa"/>
            <w:shd w:val="clear" w:color="auto" w:fill="CCC0D9"/>
          </w:tcPr>
          <w:p w14:paraId="0A795046" w14:textId="77777777" w:rsidR="00753495" w:rsidRPr="00FC7496" w:rsidRDefault="00753495" w:rsidP="001D304D">
            <w:pPr>
              <w:pStyle w:val="TAC"/>
              <w:rPr>
                <w:sz w:val="12"/>
                <w:szCs w:val="12"/>
                <w:lang w:eastAsia="en-GB"/>
              </w:rPr>
            </w:pPr>
          </w:p>
        </w:tc>
        <w:tc>
          <w:tcPr>
            <w:tcW w:w="236" w:type="dxa"/>
          </w:tcPr>
          <w:p w14:paraId="6B094BB1" w14:textId="77777777" w:rsidR="00753495" w:rsidRPr="00FC7496" w:rsidRDefault="00753495" w:rsidP="001D304D">
            <w:pPr>
              <w:pStyle w:val="TAC"/>
              <w:rPr>
                <w:sz w:val="12"/>
                <w:szCs w:val="12"/>
                <w:lang w:eastAsia="en-GB"/>
              </w:rPr>
            </w:pPr>
          </w:p>
        </w:tc>
        <w:tc>
          <w:tcPr>
            <w:tcW w:w="236" w:type="dxa"/>
            <w:shd w:val="clear" w:color="auto" w:fill="auto"/>
          </w:tcPr>
          <w:p w14:paraId="5EA9C354" w14:textId="77777777" w:rsidR="00753495" w:rsidRPr="00FC7496" w:rsidRDefault="00753495" w:rsidP="001D304D">
            <w:pPr>
              <w:pStyle w:val="TAC"/>
              <w:rPr>
                <w:sz w:val="12"/>
                <w:szCs w:val="12"/>
                <w:lang w:eastAsia="en-GB"/>
              </w:rPr>
            </w:pPr>
          </w:p>
        </w:tc>
        <w:tc>
          <w:tcPr>
            <w:tcW w:w="236" w:type="dxa"/>
            <w:shd w:val="clear" w:color="auto" w:fill="92D050"/>
          </w:tcPr>
          <w:p w14:paraId="31B75B70" w14:textId="77777777" w:rsidR="00753495" w:rsidRPr="00FC7496" w:rsidRDefault="00753495" w:rsidP="001D304D">
            <w:pPr>
              <w:pStyle w:val="TAC"/>
              <w:rPr>
                <w:sz w:val="12"/>
                <w:szCs w:val="12"/>
                <w:lang w:eastAsia="en-GB"/>
              </w:rPr>
            </w:pPr>
          </w:p>
        </w:tc>
        <w:tc>
          <w:tcPr>
            <w:tcW w:w="236" w:type="dxa"/>
          </w:tcPr>
          <w:p w14:paraId="623B9D12" w14:textId="77777777" w:rsidR="00753495" w:rsidRPr="00FC7496" w:rsidRDefault="00753495" w:rsidP="001D304D">
            <w:pPr>
              <w:pStyle w:val="TAC"/>
              <w:rPr>
                <w:sz w:val="12"/>
                <w:szCs w:val="12"/>
                <w:lang w:eastAsia="en-GB"/>
              </w:rPr>
            </w:pPr>
          </w:p>
        </w:tc>
        <w:tc>
          <w:tcPr>
            <w:tcW w:w="236" w:type="dxa"/>
          </w:tcPr>
          <w:p w14:paraId="24059D06" w14:textId="77777777" w:rsidR="00753495" w:rsidRPr="00FC7496" w:rsidRDefault="00753495" w:rsidP="001D304D">
            <w:pPr>
              <w:pStyle w:val="TAC"/>
              <w:rPr>
                <w:sz w:val="12"/>
                <w:szCs w:val="12"/>
                <w:lang w:eastAsia="en-GB"/>
              </w:rPr>
            </w:pPr>
          </w:p>
        </w:tc>
        <w:tc>
          <w:tcPr>
            <w:tcW w:w="236" w:type="dxa"/>
          </w:tcPr>
          <w:p w14:paraId="0665AEB9" w14:textId="77777777" w:rsidR="00753495" w:rsidRPr="00FC7496" w:rsidRDefault="00753495" w:rsidP="001D304D">
            <w:pPr>
              <w:pStyle w:val="TAC"/>
              <w:rPr>
                <w:sz w:val="12"/>
                <w:szCs w:val="12"/>
                <w:lang w:eastAsia="en-GB"/>
              </w:rPr>
            </w:pPr>
          </w:p>
        </w:tc>
        <w:tc>
          <w:tcPr>
            <w:tcW w:w="236" w:type="dxa"/>
          </w:tcPr>
          <w:p w14:paraId="05ECA3E3" w14:textId="77777777" w:rsidR="00753495" w:rsidRPr="00FC7496" w:rsidRDefault="00753495" w:rsidP="001D304D">
            <w:pPr>
              <w:pStyle w:val="TAC"/>
              <w:rPr>
                <w:sz w:val="12"/>
                <w:szCs w:val="12"/>
                <w:lang w:eastAsia="en-GB"/>
              </w:rPr>
            </w:pPr>
          </w:p>
        </w:tc>
        <w:tc>
          <w:tcPr>
            <w:tcW w:w="236" w:type="dxa"/>
            <w:shd w:val="clear" w:color="auto" w:fill="FFC000"/>
          </w:tcPr>
          <w:p w14:paraId="6257E32D" w14:textId="77777777" w:rsidR="00753495" w:rsidRPr="00FC7496" w:rsidRDefault="00753495" w:rsidP="001D304D">
            <w:pPr>
              <w:pStyle w:val="TAC"/>
              <w:rPr>
                <w:sz w:val="12"/>
                <w:szCs w:val="12"/>
                <w:lang w:eastAsia="en-GB"/>
              </w:rPr>
            </w:pPr>
          </w:p>
        </w:tc>
        <w:tc>
          <w:tcPr>
            <w:tcW w:w="236" w:type="dxa"/>
          </w:tcPr>
          <w:p w14:paraId="60B31986" w14:textId="77777777" w:rsidR="00753495" w:rsidRPr="00FC7496" w:rsidRDefault="00753495" w:rsidP="001D304D">
            <w:pPr>
              <w:pStyle w:val="TAC"/>
              <w:rPr>
                <w:sz w:val="12"/>
                <w:szCs w:val="12"/>
                <w:lang w:eastAsia="en-GB"/>
              </w:rPr>
            </w:pPr>
          </w:p>
        </w:tc>
        <w:tc>
          <w:tcPr>
            <w:tcW w:w="236" w:type="dxa"/>
          </w:tcPr>
          <w:p w14:paraId="51E72443" w14:textId="77777777" w:rsidR="00753495" w:rsidRPr="00FC7496" w:rsidRDefault="00753495" w:rsidP="001D304D">
            <w:pPr>
              <w:pStyle w:val="TAC"/>
              <w:rPr>
                <w:sz w:val="12"/>
                <w:szCs w:val="12"/>
                <w:lang w:eastAsia="en-GB"/>
              </w:rPr>
            </w:pPr>
          </w:p>
        </w:tc>
        <w:tc>
          <w:tcPr>
            <w:tcW w:w="236" w:type="dxa"/>
          </w:tcPr>
          <w:p w14:paraId="2B66FE79" w14:textId="77777777" w:rsidR="00753495" w:rsidRPr="00FC7496" w:rsidRDefault="00753495" w:rsidP="001D304D">
            <w:pPr>
              <w:pStyle w:val="TAC"/>
              <w:rPr>
                <w:sz w:val="12"/>
                <w:szCs w:val="12"/>
                <w:lang w:eastAsia="en-GB"/>
              </w:rPr>
            </w:pPr>
          </w:p>
        </w:tc>
        <w:tc>
          <w:tcPr>
            <w:tcW w:w="236" w:type="dxa"/>
            <w:shd w:val="clear" w:color="auto" w:fill="00B050"/>
          </w:tcPr>
          <w:p w14:paraId="293D4385" w14:textId="77777777" w:rsidR="00753495" w:rsidRPr="00FC7496" w:rsidRDefault="00753495" w:rsidP="001D304D">
            <w:pPr>
              <w:pStyle w:val="TAC"/>
              <w:rPr>
                <w:sz w:val="12"/>
                <w:szCs w:val="12"/>
                <w:lang w:eastAsia="en-GB"/>
              </w:rPr>
            </w:pPr>
          </w:p>
        </w:tc>
        <w:tc>
          <w:tcPr>
            <w:tcW w:w="236" w:type="dxa"/>
            <w:shd w:val="clear" w:color="auto" w:fill="92D050"/>
          </w:tcPr>
          <w:p w14:paraId="2E541DCF" w14:textId="77777777" w:rsidR="00753495" w:rsidRPr="00FC7496" w:rsidRDefault="00753495" w:rsidP="001D304D">
            <w:pPr>
              <w:pStyle w:val="TAC"/>
              <w:rPr>
                <w:sz w:val="12"/>
                <w:szCs w:val="12"/>
                <w:lang w:eastAsia="en-GB"/>
              </w:rPr>
            </w:pPr>
          </w:p>
        </w:tc>
        <w:tc>
          <w:tcPr>
            <w:tcW w:w="236" w:type="dxa"/>
          </w:tcPr>
          <w:p w14:paraId="6C085587" w14:textId="77777777" w:rsidR="00753495" w:rsidRPr="00FC7496" w:rsidRDefault="00753495" w:rsidP="001D304D">
            <w:pPr>
              <w:pStyle w:val="TAC"/>
              <w:rPr>
                <w:sz w:val="12"/>
                <w:szCs w:val="12"/>
                <w:lang w:eastAsia="en-GB"/>
              </w:rPr>
            </w:pPr>
          </w:p>
        </w:tc>
        <w:tc>
          <w:tcPr>
            <w:tcW w:w="236" w:type="dxa"/>
          </w:tcPr>
          <w:p w14:paraId="16C61940" w14:textId="77777777" w:rsidR="00753495" w:rsidRPr="00FC7496" w:rsidRDefault="00753495" w:rsidP="001D304D">
            <w:pPr>
              <w:pStyle w:val="TAC"/>
              <w:rPr>
                <w:sz w:val="12"/>
                <w:szCs w:val="12"/>
                <w:lang w:eastAsia="en-GB"/>
              </w:rPr>
            </w:pPr>
          </w:p>
        </w:tc>
        <w:tc>
          <w:tcPr>
            <w:tcW w:w="236" w:type="dxa"/>
          </w:tcPr>
          <w:p w14:paraId="48C373CE" w14:textId="77777777" w:rsidR="00753495" w:rsidRPr="00FC7496" w:rsidRDefault="00753495" w:rsidP="001D304D">
            <w:pPr>
              <w:pStyle w:val="TAC"/>
              <w:rPr>
                <w:sz w:val="12"/>
                <w:szCs w:val="12"/>
                <w:lang w:eastAsia="en-GB"/>
              </w:rPr>
            </w:pPr>
          </w:p>
        </w:tc>
        <w:tc>
          <w:tcPr>
            <w:tcW w:w="236" w:type="dxa"/>
            <w:shd w:val="clear" w:color="auto" w:fill="7030A0"/>
          </w:tcPr>
          <w:p w14:paraId="0D3E9196" w14:textId="77777777" w:rsidR="00753495" w:rsidRPr="00FC7496" w:rsidRDefault="00753495" w:rsidP="001D304D">
            <w:pPr>
              <w:pStyle w:val="TAC"/>
              <w:rPr>
                <w:sz w:val="12"/>
                <w:szCs w:val="12"/>
                <w:lang w:eastAsia="en-GB"/>
              </w:rPr>
            </w:pPr>
          </w:p>
        </w:tc>
        <w:tc>
          <w:tcPr>
            <w:tcW w:w="236" w:type="dxa"/>
            <w:shd w:val="clear" w:color="auto" w:fill="FFC000"/>
          </w:tcPr>
          <w:p w14:paraId="3463E29D" w14:textId="77777777" w:rsidR="00753495" w:rsidRPr="00FC7496" w:rsidRDefault="00753495" w:rsidP="001D304D">
            <w:pPr>
              <w:pStyle w:val="TAC"/>
              <w:rPr>
                <w:sz w:val="12"/>
                <w:szCs w:val="12"/>
                <w:lang w:eastAsia="en-GB"/>
              </w:rPr>
            </w:pPr>
          </w:p>
        </w:tc>
        <w:tc>
          <w:tcPr>
            <w:tcW w:w="236" w:type="dxa"/>
          </w:tcPr>
          <w:p w14:paraId="76F96092" w14:textId="77777777" w:rsidR="00753495" w:rsidRPr="00FC7496" w:rsidRDefault="00753495" w:rsidP="001D304D">
            <w:pPr>
              <w:pStyle w:val="TAC"/>
              <w:rPr>
                <w:sz w:val="12"/>
                <w:szCs w:val="12"/>
                <w:lang w:eastAsia="en-GB"/>
              </w:rPr>
            </w:pPr>
          </w:p>
        </w:tc>
        <w:tc>
          <w:tcPr>
            <w:tcW w:w="236" w:type="dxa"/>
          </w:tcPr>
          <w:p w14:paraId="57FAC270" w14:textId="77777777" w:rsidR="00753495" w:rsidRPr="00FC7496" w:rsidRDefault="00753495" w:rsidP="001D304D">
            <w:pPr>
              <w:pStyle w:val="TAC"/>
              <w:rPr>
                <w:sz w:val="12"/>
                <w:szCs w:val="12"/>
                <w:lang w:eastAsia="en-GB"/>
              </w:rPr>
            </w:pPr>
          </w:p>
        </w:tc>
        <w:tc>
          <w:tcPr>
            <w:tcW w:w="236" w:type="dxa"/>
          </w:tcPr>
          <w:p w14:paraId="4A023733" w14:textId="77777777" w:rsidR="00753495" w:rsidRPr="00FC7496" w:rsidRDefault="00753495" w:rsidP="001D304D">
            <w:pPr>
              <w:pStyle w:val="TAC"/>
              <w:rPr>
                <w:sz w:val="12"/>
                <w:szCs w:val="12"/>
                <w:lang w:eastAsia="en-GB"/>
              </w:rPr>
            </w:pPr>
          </w:p>
        </w:tc>
        <w:tc>
          <w:tcPr>
            <w:tcW w:w="236" w:type="dxa"/>
            <w:shd w:val="clear" w:color="auto" w:fill="auto"/>
          </w:tcPr>
          <w:p w14:paraId="520C8AAD" w14:textId="77777777" w:rsidR="00753495" w:rsidRPr="00FC7496" w:rsidRDefault="00753495" w:rsidP="001D304D">
            <w:pPr>
              <w:pStyle w:val="TAC"/>
              <w:rPr>
                <w:sz w:val="12"/>
                <w:szCs w:val="12"/>
                <w:lang w:eastAsia="en-GB"/>
              </w:rPr>
            </w:pPr>
          </w:p>
        </w:tc>
        <w:tc>
          <w:tcPr>
            <w:tcW w:w="236" w:type="dxa"/>
            <w:shd w:val="clear" w:color="auto" w:fill="92D050"/>
          </w:tcPr>
          <w:p w14:paraId="4630DEF2" w14:textId="77777777" w:rsidR="00753495" w:rsidRPr="00FC7496" w:rsidRDefault="00753495" w:rsidP="001D304D">
            <w:pPr>
              <w:pStyle w:val="TAC"/>
              <w:rPr>
                <w:sz w:val="12"/>
                <w:szCs w:val="12"/>
                <w:lang w:eastAsia="en-GB"/>
              </w:rPr>
            </w:pPr>
          </w:p>
        </w:tc>
        <w:tc>
          <w:tcPr>
            <w:tcW w:w="236" w:type="dxa"/>
          </w:tcPr>
          <w:p w14:paraId="5BE5CA6C" w14:textId="77777777" w:rsidR="00753495" w:rsidRPr="00FC7496" w:rsidRDefault="00753495" w:rsidP="001D304D">
            <w:pPr>
              <w:pStyle w:val="TAC"/>
              <w:rPr>
                <w:sz w:val="12"/>
                <w:szCs w:val="12"/>
                <w:lang w:eastAsia="en-GB"/>
              </w:rPr>
            </w:pPr>
          </w:p>
        </w:tc>
        <w:tc>
          <w:tcPr>
            <w:tcW w:w="236" w:type="dxa"/>
          </w:tcPr>
          <w:p w14:paraId="19936947" w14:textId="77777777" w:rsidR="00753495" w:rsidRPr="00FC7496" w:rsidRDefault="00753495" w:rsidP="001D304D">
            <w:pPr>
              <w:pStyle w:val="TAC"/>
              <w:rPr>
                <w:sz w:val="12"/>
                <w:szCs w:val="12"/>
                <w:lang w:eastAsia="en-GB"/>
              </w:rPr>
            </w:pPr>
          </w:p>
        </w:tc>
        <w:tc>
          <w:tcPr>
            <w:tcW w:w="236" w:type="dxa"/>
          </w:tcPr>
          <w:p w14:paraId="473A8CAE" w14:textId="77777777" w:rsidR="00753495" w:rsidRPr="00FC7496" w:rsidRDefault="00753495" w:rsidP="001D304D">
            <w:pPr>
              <w:pStyle w:val="TAC"/>
              <w:rPr>
                <w:sz w:val="12"/>
                <w:szCs w:val="12"/>
                <w:lang w:eastAsia="en-GB"/>
              </w:rPr>
            </w:pPr>
          </w:p>
        </w:tc>
        <w:tc>
          <w:tcPr>
            <w:tcW w:w="236" w:type="dxa"/>
          </w:tcPr>
          <w:p w14:paraId="2C33B86B" w14:textId="77777777" w:rsidR="00753495" w:rsidRPr="00FC7496" w:rsidRDefault="00753495" w:rsidP="001D304D">
            <w:pPr>
              <w:pStyle w:val="TAC"/>
              <w:rPr>
                <w:sz w:val="12"/>
                <w:szCs w:val="12"/>
                <w:lang w:eastAsia="en-GB"/>
              </w:rPr>
            </w:pPr>
          </w:p>
        </w:tc>
      </w:tr>
      <w:tr w:rsidR="00753495" w:rsidRPr="00FC7496" w14:paraId="51D72C97" w14:textId="77777777" w:rsidTr="001D304D">
        <w:tc>
          <w:tcPr>
            <w:tcW w:w="683" w:type="dxa"/>
            <w:vMerge/>
            <w:shd w:val="clear" w:color="auto" w:fill="CCC0D9"/>
            <w:vAlign w:val="center"/>
          </w:tcPr>
          <w:p w14:paraId="668F2D5A" w14:textId="77777777" w:rsidR="00753495" w:rsidRPr="00FC7496" w:rsidRDefault="00753495" w:rsidP="001D304D">
            <w:pPr>
              <w:pStyle w:val="TAC"/>
              <w:rPr>
                <w:sz w:val="12"/>
                <w:szCs w:val="12"/>
                <w:lang w:eastAsia="en-GB"/>
              </w:rPr>
            </w:pPr>
          </w:p>
        </w:tc>
        <w:tc>
          <w:tcPr>
            <w:tcW w:w="452" w:type="dxa"/>
          </w:tcPr>
          <w:p w14:paraId="1DCBC3D8" w14:textId="77777777" w:rsidR="00753495" w:rsidRPr="00FC7496" w:rsidRDefault="00753495" w:rsidP="001D304D">
            <w:pPr>
              <w:pStyle w:val="TAC"/>
              <w:rPr>
                <w:sz w:val="12"/>
                <w:szCs w:val="12"/>
                <w:lang w:eastAsia="en-GB"/>
              </w:rPr>
            </w:pPr>
            <w:r w:rsidRPr="00FC7496">
              <w:rPr>
                <w:sz w:val="12"/>
                <w:szCs w:val="12"/>
                <w:lang w:eastAsia="en-GB"/>
              </w:rPr>
              <w:t>100</w:t>
            </w:r>
          </w:p>
        </w:tc>
        <w:tc>
          <w:tcPr>
            <w:tcW w:w="236" w:type="dxa"/>
            <w:shd w:val="clear" w:color="auto" w:fill="FFC000"/>
          </w:tcPr>
          <w:p w14:paraId="2D24E965" w14:textId="77777777" w:rsidR="00753495" w:rsidRPr="00FC7496" w:rsidRDefault="00753495" w:rsidP="001D304D">
            <w:pPr>
              <w:pStyle w:val="TAC"/>
              <w:rPr>
                <w:sz w:val="12"/>
                <w:szCs w:val="12"/>
                <w:lang w:eastAsia="en-GB"/>
              </w:rPr>
            </w:pPr>
          </w:p>
        </w:tc>
        <w:tc>
          <w:tcPr>
            <w:tcW w:w="236" w:type="dxa"/>
          </w:tcPr>
          <w:p w14:paraId="7C1A9CCE" w14:textId="77777777" w:rsidR="00753495" w:rsidRPr="00FC7496" w:rsidRDefault="00753495" w:rsidP="001D304D">
            <w:pPr>
              <w:pStyle w:val="TAC"/>
              <w:rPr>
                <w:sz w:val="12"/>
                <w:szCs w:val="12"/>
                <w:lang w:eastAsia="en-GB"/>
              </w:rPr>
            </w:pPr>
          </w:p>
        </w:tc>
        <w:tc>
          <w:tcPr>
            <w:tcW w:w="236" w:type="dxa"/>
          </w:tcPr>
          <w:p w14:paraId="23FE983A" w14:textId="77777777" w:rsidR="00753495" w:rsidRPr="00FC7496" w:rsidRDefault="00753495" w:rsidP="001D304D">
            <w:pPr>
              <w:pStyle w:val="TAC"/>
              <w:rPr>
                <w:sz w:val="12"/>
                <w:szCs w:val="12"/>
                <w:lang w:eastAsia="en-GB"/>
              </w:rPr>
            </w:pPr>
          </w:p>
        </w:tc>
        <w:tc>
          <w:tcPr>
            <w:tcW w:w="236" w:type="dxa"/>
          </w:tcPr>
          <w:p w14:paraId="7922B99D" w14:textId="77777777" w:rsidR="00753495" w:rsidRPr="00FC7496" w:rsidRDefault="00753495" w:rsidP="001D304D">
            <w:pPr>
              <w:pStyle w:val="TAC"/>
              <w:rPr>
                <w:sz w:val="12"/>
                <w:szCs w:val="12"/>
                <w:lang w:eastAsia="en-GB"/>
              </w:rPr>
            </w:pPr>
          </w:p>
        </w:tc>
        <w:tc>
          <w:tcPr>
            <w:tcW w:w="236" w:type="dxa"/>
            <w:shd w:val="clear" w:color="auto" w:fill="00B050"/>
          </w:tcPr>
          <w:p w14:paraId="4437C65A" w14:textId="77777777" w:rsidR="00753495" w:rsidRPr="00FC7496" w:rsidRDefault="00753495" w:rsidP="001D304D">
            <w:pPr>
              <w:pStyle w:val="TAC"/>
              <w:rPr>
                <w:sz w:val="12"/>
                <w:szCs w:val="12"/>
                <w:lang w:eastAsia="en-GB"/>
              </w:rPr>
            </w:pPr>
          </w:p>
        </w:tc>
        <w:tc>
          <w:tcPr>
            <w:tcW w:w="236" w:type="dxa"/>
            <w:shd w:val="clear" w:color="auto" w:fill="92D050"/>
          </w:tcPr>
          <w:p w14:paraId="2AC15086" w14:textId="77777777" w:rsidR="00753495" w:rsidRPr="00FC7496" w:rsidRDefault="00753495" w:rsidP="001D304D">
            <w:pPr>
              <w:pStyle w:val="TAC"/>
              <w:rPr>
                <w:sz w:val="12"/>
                <w:szCs w:val="12"/>
                <w:lang w:eastAsia="en-GB"/>
              </w:rPr>
            </w:pPr>
          </w:p>
        </w:tc>
        <w:tc>
          <w:tcPr>
            <w:tcW w:w="236" w:type="dxa"/>
          </w:tcPr>
          <w:p w14:paraId="553AF8C0" w14:textId="77777777" w:rsidR="00753495" w:rsidRPr="00FC7496" w:rsidRDefault="00753495" w:rsidP="001D304D">
            <w:pPr>
              <w:pStyle w:val="TAC"/>
              <w:rPr>
                <w:sz w:val="12"/>
                <w:szCs w:val="12"/>
                <w:lang w:eastAsia="en-GB"/>
              </w:rPr>
            </w:pPr>
          </w:p>
        </w:tc>
        <w:tc>
          <w:tcPr>
            <w:tcW w:w="236" w:type="dxa"/>
          </w:tcPr>
          <w:p w14:paraId="5265AFF2" w14:textId="77777777" w:rsidR="00753495" w:rsidRPr="00FC7496" w:rsidRDefault="00753495" w:rsidP="001D304D">
            <w:pPr>
              <w:pStyle w:val="TAC"/>
              <w:rPr>
                <w:sz w:val="12"/>
                <w:szCs w:val="12"/>
                <w:lang w:eastAsia="en-GB"/>
              </w:rPr>
            </w:pPr>
          </w:p>
        </w:tc>
        <w:tc>
          <w:tcPr>
            <w:tcW w:w="236" w:type="dxa"/>
          </w:tcPr>
          <w:p w14:paraId="221BBAB8" w14:textId="77777777" w:rsidR="00753495" w:rsidRPr="00FC7496" w:rsidRDefault="00753495" w:rsidP="001D304D">
            <w:pPr>
              <w:pStyle w:val="TAC"/>
              <w:rPr>
                <w:sz w:val="12"/>
                <w:szCs w:val="12"/>
                <w:lang w:eastAsia="en-GB"/>
              </w:rPr>
            </w:pPr>
          </w:p>
        </w:tc>
        <w:tc>
          <w:tcPr>
            <w:tcW w:w="236" w:type="dxa"/>
            <w:shd w:val="clear" w:color="auto" w:fill="7030A0"/>
          </w:tcPr>
          <w:p w14:paraId="1CD6FC96" w14:textId="77777777" w:rsidR="00753495" w:rsidRPr="00FC7496" w:rsidRDefault="00753495" w:rsidP="001D304D">
            <w:pPr>
              <w:pStyle w:val="TAC"/>
              <w:rPr>
                <w:sz w:val="12"/>
                <w:szCs w:val="12"/>
                <w:lang w:eastAsia="en-GB"/>
              </w:rPr>
            </w:pPr>
          </w:p>
        </w:tc>
        <w:tc>
          <w:tcPr>
            <w:tcW w:w="236" w:type="dxa"/>
            <w:shd w:val="clear" w:color="auto" w:fill="FFC000"/>
          </w:tcPr>
          <w:p w14:paraId="7EA4D4DD" w14:textId="77777777" w:rsidR="00753495" w:rsidRPr="00FC7496" w:rsidRDefault="00753495" w:rsidP="001D304D">
            <w:pPr>
              <w:pStyle w:val="TAC"/>
              <w:rPr>
                <w:sz w:val="12"/>
                <w:szCs w:val="12"/>
                <w:lang w:eastAsia="en-GB"/>
              </w:rPr>
            </w:pPr>
          </w:p>
        </w:tc>
        <w:tc>
          <w:tcPr>
            <w:tcW w:w="236" w:type="dxa"/>
          </w:tcPr>
          <w:p w14:paraId="14872257" w14:textId="77777777" w:rsidR="00753495" w:rsidRPr="00FC7496" w:rsidRDefault="00753495" w:rsidP="001D304D">
            <w:pPr>
              <w:pStyle w:val="TAC"/>
              <w:rPr>
                <w:sz w:val="12"/>
                <w:szCs w:val="12"/>
                <w:lang w:eastAsia="en-GB"/>
              </w:rPr>
            </w:pPr>
          </w:p>
        </w:tc>
        <w:tc>
          <w:tcPr>
            <w:tcW w:w="236" w:type="dxa"/>
          </w:tcPr>
          <w:p w14:paraId="1F3D276B" w14:textId="77777777" w:rsidR="00753495" w:rsidRPr="00FC7496" w:rsidRDefault="00753495" w:rsidP="001D304D">
            <w:pPr>
              <w:pStyle w:val="TAC"/>
              <w:rPr>
                <w:sz w:val="12"/>
                <w:szCs w:val="12"/>
                <w:lang w:eastAsia="en-GB"/>
              </w:rPr>
            </w:pPr>
          </w:p>
        </w:tc>
        <w:tc>
          <w:tcPr>
            <w:tcW w:w="236" w:type="dxa"/>
          </w:tcPr>
          <w:p w14:paraId="081DF61D" w14:textId="77777777" w:rsidR="00753495" w:rsidRPr="00FC7496" w:rsidRDefault="00753495" w:rsidP="001D304D">
            <w:pPr>
              <w:pStyle w:val="TAC"/>
              <w:rPr>
                <w:sz w:val="12"/>
                <w:szCs w:val="12"/>
                <w:lang w:eastAsia="en-GB"/>
              </w:rPr>
            </w:pPr>
          </w:p>
        </w:tc>
        <w:tc>
          <w:tcPr>
            <w:tcW w:w="236" w:type="dxa"/>
            <w:shd w:val="clear" w:color="auto" w:fill="auto"/>
          </w:tcPr>
          <w:p w14:paraId="00775988" w14:textId="77777777" w:rsidR="00753495" w:rsidRPr="00FC7496" w:rsidRDefault="00753495" w:rsidP="001D304D">
            <w:pPr>
              <w:pStyle w:val="TAC"/>
              <w:rPr>
                <w:sz w:val="12"/>
                <w:szCs w:val="12"/>
                <w:lang w:eastAsia="en-GB"/>
              </w:rPr>
            </w:pPr>
          </w:p>
        </w:tc>
        <w:tc>
          <w:tcPr>
            <w:tcW w:w="236" w:type="dxa"/>
            <w:shd w:val="clear" w:color="auto" w:fill="92D050"/>
          </w:tcPr>
          <w:p w14:paraId="7DB26336" w14:textId="77777777" w:rsidR="00753495" w:rsidRPr="00FC7496" w:rsidRDefault="00753495" w:rsidP="001D304D">
            <w:pPr>
              <w:pStyle w:val="TAC"/>
              <w:rPr>
                <w:sz w:val="12"/>
                <w:szCs w:val="12"/>
                <w:lang w:eastAsia="en-GB"/>
              </w:rPr>
            </w:pPr>
          </w:p>
        </w:tc>
        <w:tc>
          <w:tcPr>
            <w:tcW w:w="236" w:type="dxa"/>
          </w:tcPr>
          <w:p w14:paraId="3F950049" w14:textId="77777777" w:rsidR="00753495" w:rsidRPr="00FC7496" w:rsidRDefault="00753495" w:rsidP="001D304D">
            <w:pPr>
              <w:pStyle w:val="TAC"/>
              <w:rPr>
                <w:sz w:val="12"/>
                <w:szCs w:val="12"/>
                <w:lang w:eastAsia="en-GB"/>
              </w:rPr>
            </w:pPr>
          </w:p>
        </w:tc>
        <w:tc>
          <w:tcPr>
            <w:tcW w:w="236" w:type="dxa"/>
          </w:tcPr>
          <w:p w14:paraId="5238C4AA" w14:textId="77777777" w:rsidR="00753495" w:rsidRPr="00FC7496" w:rsidRDefault="00753495" w:rsidP="001D304D">
            <w:pPr>
              <w:pStyle w:val="TAC"/>
              <w:rPr>
                <w:sz w:val="12"/>
                <w:szCs w:val="12"/>
                <w:lang w:eastAsia="en-GB"/>
              </w:rPr>
            </w:pPr>
          </w:p>
        </w:tc>
        <w:tc>
          <w:tcPr>
            <w:tcW w:w="236" w:type="dxa"/>
          </w:tcPr>
          <w:p w14:paraId="66DD86EC" w14:textId="77777777" w:rsidR="00753495" w:rsidRPr="00FC7496" w:rsidRDefault="00753495" w:rsidP="001D304D">
            <w:pPr>
              <w:pStyle w:val="TAC"/>
              <w:rPr>
                <w:sz w:val="12"/>
                <w:szCs w:val="12"/>
                <w:lang w:eastAsia="en-GB"/>
              </w:rPr>
            </w:pPr>
          </w:p>
        </w:tc>
        <w:tc>
          <w:tcPr>
            <w:tcW w:w="236" w:type="dxa"/>
          </w:tcPr>
          <w:p w14:paraId="5B8DEB6B" w14:textId="77777777" w:rsidR="00753495" w:rsidRPr="00FC7496" w:rsidRDefault="00753495" w:rsidP="001D304D">
            <w:pPr>
              <w:pStyle w:val="TAC"/>
              <w:rPr>
                <w:sz w:val="12"/>
                <w:szCs w:val="12"/>
                <w:lang w:eastAsia="en-GB"/>
              </w:rPr>
            </w:pPr>
          </w:p>
        </w:tc>
        <w:tc>
          <w:tcPr>
            <w:tcW w:w="236" w:type="dxa"/>
            <w:shd w:val="clear" w:color="auto" w:fill="FFC000"/>
          </w:tcPr>
          <w:p w14:paraId="6E8D3FFC" w14:textId="77777777" w:rsidR="00753495" w:rsidRPr="00FC7496" w:rsidRDefault="00753495" w:rsidP="001D304D">
            <w:pPr>
              <w:pStyle w:val="TAC"/>
              <w:rPr>
                <w:sz w:val="12"/>
                <w:szCs w:val="12"/>
                <w:lang w:eastAsia="en-GB"/>
              </w:rPr>
            </w:pPr>
          </w:p>
        </w:tc>
        <w:tc>
          <w:tcPr>
            <w:tcW w:w="236" w:type="dxa"/>
          </w:tcPr>
          <w:p w14:paraId="3BDC97C4" w14:textId="77777777" w:rsidR="00753495" w:rsidRPr="00FC7496" w:rsidRDefault="00753495" w:rsidP="001D304D">
            <w:pPr>
              <w:pStyle w:val="TAC"/>
              <w:rPr>
                <w:sz w:val="12"/>
                <w:szCs w:val="12"/>
                <w:lang w:eastAsia="en-GB"/>
              </w:rPr>
            </w:pPr>
          </w:p>
        </w:tc>
        <w:tc>
          <w:tcPr>
            <w:tcW w:w="236" w:type="dxa"/>
          </w:tcPr>
          <w:p w14:paraId="18B6FF5D" w14:textId="77777777" w:rsidR="00753495" w:rsidRPr="00FC7496" w:rsidRDefault="00753495" w:rsidP="001D304D">
            <w:pPr>
              <w:pStyle w:val="TAC"/>
              <w:rPr>
                <w:sz w:val="12"/>
                <w:szCs w:val="12"/>
                <w:lang w:eastAsia="en-GB"/>
              </w:rPr>
            </w:pPr>
          </w:p>
        </w:tc>
        <w:tc>
          <w:tcPr>
            <w:tcW w:w="236" w:type="dxa"/>
          </w:tcPr>
          <w:p w14:paraId="3F6F5F5D" w14:textId="77777777" w:rsidR="00753495" w:rsidRPr="00FC7496" w:rsidRDefault="00753495" w:rsidP="001D304D">
            <w:pPr>
              <w:pStyle w:val="TAC"/>
              <w:rPr>
                <w:sz w:val="12"/>
                <w:szCs w:val="12"/>
                <w:lang w:eastAsia="en-GB"/>
              </w:rPr>
            </w:pPr>
          </w:p>
        </w:tc>
        <w:tc>
          <w:tcPr>
            <w:tcW w:w="236" w:type="dxa"/>
            <w:shd w:val="clear" w:color="auto" w:fill="00B050"/>
          </w:tcPr>
          <w:p w14:paraId="2EAA3EB0" w14:textId="77777777" w:rsidR="00753495" w:rsidRPr="00FC7496" w:rsidRDefault="00753495" w:rsidP="001D304D">
            <w:pPr>
              <w:pStyle w:val="TAC"/>
              <w:rPr>
                <w:sz w:val="12"/>
                <w:szCs w:val="12"/>
                <w:lang w:eastAsia="en-GB"/>
              </w:rPr>
            </w:pPr>
          </w:p>
        </w:tc>
        <w:tc>
          <w:tcPr>
            <w:tcW w:w="236" w:type="dxa"/>
            <w:shd w:val="clear" w:color="auto" w:fill="92D050"/>
          </w:tcPr>
          <w:p w14:paraId="5433BFDA" w14:textId="77777777" w:rsidR="00753495" w:rsidRPr="00FC7496" w:rsidRDefault="00753495" w:rsidP="001D304D">
            <w:pPr>
              <w:pStyle w:val="TAC"/>
              <w:rPr>
                <w:sz w:val="12"/>
                <w:szCs w:val="12"/>
                <w:lang w:eastAsia="en-GB"/>
              </w:rPr>
            </w:pPr>
          </w:p>
        </w:tc>
        <w:tc>
          <w:tcPr>
            <w:tcW w:w="236" w:type="dxa"/>
          </w:tcPr>
          <w:p w14:paraId="6053E6D5" w14:textId="77777777" w:rsidR="00753495" w:rsidRPr="00FC7496" w:rsidRDefault="00753495" w:rsidP="001D304D">
            <w:pPr>
              <w:pStyle w:val="TAC"/>
              <w:rPr>
                <w:sz w:val="12"/>
                <w:szCs w:val="12"/>
                <w:lang w:eastAsia="en-GB"/>
              </w:rPr>
            </w:pPr>
          </w:p>
        </w:tc>
        <w:tc>
          <w:tcPr>
            <w:tcW w:w="236" w:type="dxa"/>
          </w:tcPr>
          <w:p w14:paraId="0DCB7504" w14:textId="77777777" w:rsidR="00753495" w:rsidRPr="00FC7496" w:rsidRDefault="00753495" w:rsidP="001D304D">
            <w:pPr>
              <w:pStyle w:val="TAC"/>
              <w:rPr>
                <w:sz w:val="12"/>
                <w:szCs w:val="12"/>
                <w:lang w:eastAsia="en-GB"/>
              </w:rPr>
            </w:pPr>
          </w:p>
        </w:tc>
        <w:tc>
          <w:tcPr>
            <w:tcW w:w="236" w:type="dxa"/>
          </w:tcPr>
          <w:p w14:paraId="5154C2B0" w14:textId="77777777" w:rsidR="00753495" w:rsidRPr="00FC7496" w:rsidRDefault="00753495" w:rsidP="001D304D">
            <w:pPr>
              <w:pStyle w:val="TAC"/>
              <w:rPr>
                <w:sz w:val="12"/>
                <w:szCs w:val="12"/>
                <w:lang w:eastAsia="en-GB"/>
              </w:rPr>
            </w:pPr>
          </w:p>
        </w:tc>
        <w:tc>
          <w:tcPr>
            <w:tcW w:w="236" w:type="dxa"/>
            <w:shd w:val="clear" w:color="auto" w:fill="7030A0"/>
          </w:tcPr>
          <w:p w14:paraId="3BBDC888" w14:textId="77777777" w:rsidR="00753495" w:rsidRPr="00FC7496" w:rsidRDefault="00753495" w:rsidP="001D304D">
            <w:pPr>
              <w:pStyle w:val="TAC"/>
              <w:rPr>
                <w:sz w:val="12"/>
                <w:szCs w:val="12"/>
                <w:lang w:eastAsia="en-GB"/>
              </w:rPr>
            </w:pPr>
          </w:p>
        </w:tc>
        <w:tc>
          <w:tcPr>
            <w:tcW w:w="236" w:type="dxa"/>
            <w:shd w:val="clear" w:color="auto" w:fill="FFC000"/>
          </w:tcPr>
          <w:p w14:paraId="7AC2E723" w14:textId="77777777" w:rsidR="00753495" w:rsidRPr="00FC7496" w:rsidRDefault="00753495" w:rsidP="001D304D">
            <w:pPr>
              <w:pStyle w:val="TAC"/>
              <w:rPr>
                <w:sz w:val="12"/>
                <w:szCs w:val="12"/>
                <w:lang w:eastAsia="en-GB"/>
              </w:rPr>
            </w:pPr>
          </w:p>
        </w:tc>
        <w:tc>
          <w:tcPr>
            <w:tcW w:w="236" w:type="dxa"/>
          </w:tcPr>
          <w:p w14:paraId="222A32D6" w14:textId="77777777" w:rsidR="00753495" w:rsidRPr="00FC7496" w:rsidRDefault="00753495" w:rsidP="001D304D">
            <w:pPr>
              <w:pStyle w:val="TAC"/>
              <w:rPr>
                <w:sz w:val="12"/>
                <w:szCs w:val="12"/>
                <w:lang w:eastAsia="en-GB"/>
              </w:rPr>
            </w:pPr>
          </w:p>
        </w:tc>
        <w:tc>
          <w:tcPr>
            <w:tcW w:w="236" w:type="dxa"/>
          </w:tcPr>
          <w:p w14:paraId="47ECFECE" w14:textId="77777777" w:rsidR="00753495" w:rsidRPr="00FC7496" w:rsidRDefault="00753495" w:rsidP="001D304D">
            <w:pPr>
              <w:pStyle w:val="TAC"/>
              <w:rPr>
                <w:sz w:val="12"/>
                <w:szCs w:val="12"/>
                <w:lang w:eastAsia="en-GB"/>
              </w:rPr>
            </w:pPr>
          </w:p>
        </w:tc>
        <w:tc>
          <w:tcPr>
            <w:tcW w:w="236" w:type="dxa"/>
          </w:tcPr>
          <w:p w14:paraId="69F7EE1D" w14:textId="77777777" w:rsidR="00753495" w:rsidRPr="00FC7496" w:rsidRDefault="00753495" w:rsidP="001D304D">
            <w:pPr>
              <w:pStyle w:val="TAC"/>
              <w:rPr>
                <w:sz w:val="12"/>
                <w:szCs w:val="12"/>
                <w:lang w:eastAsia="en-GB"/>
              </w:rPr>
            </w:pPr>
          </w:p>
        </w:tc>
        <w:tc>
          <w:tcPr>
            <w:tcW w:w="236" w:type="dxa"/>
            <w:shd w:val="clear" w:color="auto" w:fill="auto"/>
          </w:tcPr>
          <w:p w14:paraId="6776C119" w14:textId="77777777" w:rsidR="00753495" w:rsidRPr="00FC7496" w:rsidRDefault="00753495" w:rsidP="001D304D">
            <w:pPr>
              <w:pStyle w:val="TAC"/>
              <w:rPr>
                <w:sz w:val="12"/>
                <w:szCs w:val="12"/>
                <w:lang w:eastAsia="en-GB"/>
              </w:rPr>
            </w:pPr>
          </w:p>
        </w:tc>
        <w:tc>
          <w:tcPr>
            <w:tcW w:w="236" w:type="dxa"/>
            <w:shd w:val="clear" w:color="auto" w:fill="92D050"/>
          </w:tcPr>
          <w:p w14:paraId="51DAD1DE" w14:textId="77777777" w:rsidR="00753495" w:rsidRPr="00FC7496" w:rsidRDefault="00753495" w:rsidP="001D304D">
            <w:pPr>
              <w:pStyle w:val="TAC"/>
              <w:rPr>
                <w:sz w:val="12"/>
                <w:szCs w:val="12"/>
                <w:lang w:eastAsia="en-GB"/>
              </w:rPr>
            </w:pPr>
          </w:p>
        </w:tc>
        <w:tc>
          <w:tcPr>
            <w:tcW w:w="236" w:type="dxa"/>
          </w:tcPr>
          <w:p w14:paraId="52B2202B" w14:textId="77777777" w:rsidR="00753495" w:rsidRPr="00FC7496" w:rsidRDefault="00753495" w:rsidP="001D304D">
            <w:pPr>
              <w:pStyle w:val="TAC"/>
              <w:rPr>
                <w:sz w:val="12"/>
                <w:szCs w:val="12"/>
                <w:lang w:eastAsia="en-GB"/>
              </w:rPr>
            </w:pPr>
          </w:p>
        </w:tc>
        <w:tc>
          <w:tcPr>
            <w:tcW w:w="236" w:type="dxa"/>
          </w:tcPr>
          <w:p w14:paraId="1688E864" w14:textId="77777777" w:rsidR="00753495" w:rsidRPr="00FC7496" w:rsidRDefault="00753495" w:rsidP="001D304D">
            <w:pPr>
              <w:pStyle w:val="TAC"/>
              <w:rPr>
                <w:sz w:val="12"/>
                <w:szCs w:val="12"/>
                <w:lang w:eastAsia="en-GB"/>
              </w:rPr>
            </w:pPr>
          </w:p>
        </w:tc>
        <w:tc>
          <w:tcPr>
            <w:tcW w:w="236" w:type="dxa"/>
          </w:tcPr>
          <w:p w14:paraId="1D4804D8" w14:textId="77777777" w:rsidR="00753495" w:rsidRPr="00FC7496" w:rsidRDefault="00753495" w:rsidP="001D304D">
            <w:pPr>
              <w:pStyle w:val="TAC"/>
              <w:rPr>
                <w:sz w:val="12"/>
                <w:szCs w:val="12"/>
                <w:lang w:eastAsia="en-GB"/>
              </w:rPr>
            </w:pPr>
          </w:p>
        </w:tc>
        <w:tc>
          <w:tcPr>
            <w:tcW w:w="236" w:type="dxa"/>
          </w:tcPr>
          <w:p w14:paraId="6EEE9501" w14:textId="77777777" w:rsidR="00753495" w:rsidRPr="00FC7496" w:rsidRDefault="00753495" w:rsidP="001D304D">
            <w:pPr>
              <w:pStyle w:val="TAC"/>
              <w:rPr>
                <w:sz w:val="12"/>
                <w:szCs w:val="12"/>
                <w:lang w:eastAsia="en-GB"/>
              </w:rPr>
            </w:pPr>
          </w:p>
        </w:tc>
      </w:tr>
      <w:tr w:rsidR="00753495" w:rsidRPr="00FC7496" w14:paraId="76C135F4" w14:textId="77777777" w:rsidTr="001D304D">
        <w:tc>
          <w:tcPr>
            <w:tcW w:w="683" w:type="dxa"/>
            <w:vMerge/>
            <w:shd w:val="clear" w:color="auto" w:fill="CCC0D9"/>
            <w:vAlign w:val="center"/>
          </w:tcPr>
          <w:p w14:paraId="46D685FB" w14:textId="77777777" w:rsidR="00753495" w:rsidRPr="00FC7496" w:rsidRDefault="00753495" w:rsidP="001D304D">
            <w:pPr>
              <w:pStyle w:val="TAC"/>
              <w:rPr>
                <w:sz w:val="12"/>
                <w:szCs w:val="12"/>
                <w:lang w:eastAsia="en-GB"/>
              </w:rPr>
            </w:pPr>
          </w:p>
        </w:tc>
        <w:tc>
          <w:tcPr>
            <w:tcW w:w="452" w:type="dxa"/>
          </w:tcPr>
          <w:p w14:paraId="2EDEC1F4" w14:textId="77777777" w:rsidR="00753495" w:rsidRPr="00FC7496" w:rsidRDefault="00753495" w:rsidP="001D304D">
            <w:pPr>
              <w:pStyle w:val="TAC"/>
              <w:rPr>
                <w:sz w:val="12"/>
                <w:szCs w:val="12"/>
                <w:lang w:eastAsia="en-GB"/>
              </w:rPr>
            </w:pPr>
            <w:r w:rsidRPr="00FC7496">
              <w:rPr>
                <w:sz w:val="12"/>
                <w:szCs w:val="12"/>
                <w:lang w:eastAsia="en-GB"/>
              </w:rPr>
              <w:t>104</w:t>
            </w:r>
          </w:p>
        </w:tc>
        <w:tc>
          <w:tcPr>
            <w:tcW w:w="236" w:type="dxa"/>
            <w:shd w:val="clear" w:color="auto" w:fill="FFC000"/>
          </w:tcPr>
          <w:p w14:paraId="32C38A54" w14:textId="77777777" w:rsidR="00753495" w:rsidRPr="00FC7496" w:rsidRDefault="00753495" w:rsidP="001D304D">
            <w:pPr>
              <w:pStyle w:val="TAC"/>
              <w:rPr>
                <w:sz w:val="12"/>
                <w:szCs w:val="12"/>
                <w:lang w:eastAsia="en-GB"/>
              </w:rPr>
            </w:pPr>
          </w:p>
        </w:tc>
        <w:tc>
          <w:tcPr>
            <w:tcW w:w="236" w:type="dxa"/>
          </w:tcPr>
          <w:p w14:paraId="129E8672" w14:textId="77777777" w:rsidR="00753495" w:rsidRPr="00FC7496" w:rsidRDefault="00753495" w:rsidP="001D304D">
            <w:pPr>
              <w:pStyle w:val="TAC"/>
              <w:rPr>
                <w:sz w:val="12"/>
                <w:szCs w:val="12"/>
                <w:lang w:eastAsia="en-GB"/>
              </w:rPr>
            </w:pPr>
          </w:p>
        </w:tc>
        <w:tc>
          <w:tcPr>
            <w:tcW w:w="236" w:type="dxa"/>
          </w:tcPr>
          <w:p w14:paraId="6698734B" w14:textId="77777777" w:rsidR="00753495" w:rsidRPr="00FC7496" w:rsidRDefault="00753495" w:rsidP="001D304D">
            <w:pPr>
              <w:pStyle w:val="TAC"/>
              <w:rPr>
                <w:sz w:val="12"/>
                <w:szCs w:val="12"/>
                <w:lang w:eastAsia="en-GB"/>
              </w:rPr>
            </w:pPr>
          </w:p>
        </w:tc>
        <w:tc>
          <w:tcPr>
            <w:tcW w:w="236" w:type="dxa"/>
          </w:tcPr>
          <w:p w14:paraId="018BE0B6" w14:textId="77777777" w:rsidR="00753495" w:rsidRPr="00FC7496" w:rsidRDefault="00753495" w:rsidP="001D304D">
            <w:pPr>
              <w:pStyle w:val="TAC"/>
              <w:rPr>
                <w:sz w:val="12"/>
                <w:szCs w:val="12"/>
                <w:lang w:eastAsia="en-GB"/>
              </w:rPr>
            </w:pPr>
          </w:p>
        </w:tc>
        <w:tc>
          <w:tcPr>
            <w:tcW w:w="236" w:type="dxa"/>
            <w:shd w:val="clear" w:color="auto" w:fill="00B050"/>
          </w:tcPr>
          <w:p w14:paraId="6E385F23" w14:textId="77777777" w:rsidR="00753495" w:rsidRPr="00FC7496" w:rsidRDefault="00753495" w:rsidP="001D304D">
            <w:pPr>
              <w:pStyle w:val="TAC"/>
              <w:rPr>
                <w:sz w:val="12"/>
                <w:szCs w:val="12"/>
                <w:lang w:eastAsia="en-GB"/>
              </w:rPr>
            </w:pPr>
          </w:p>
        </w:tc>
        <w:tc>
          <w:tcPr>
            <w:tcW w:w="236" w:type="dxa"/>
            <w:shd w:val="clear" w:color="auto" w:fill="92D050"/>
          </w:tcPr>
          <w:p w14:paraId="03A6A453" w14:textId="77777777" w:rsidR="00753495" w:rsidRPr="00FC7496" w:rsidRDefault="00753495" w:rsidP="001D304D">
            <w:pPr>
              <w:pStyle w:val="TAC"/>
              <w:rPr>
                <w:sz w:val="12"/>
                <w:szCs w:val="12"/>
                <w:lang w:eastAsia="en-GB"/>
              </w:rPr>
            </w:pPr>
          </w:p>
        </w:tc>
        <w:tc>
          <w:tcPr>
            <w:tcW w:w="236" w:type="dxa"/>
          </w:tcPr>
          <w:p w14:paraId="2AFAC4AB" w14:textId="77777777" w:rsidR="00753495" w:rsidRPr="00FC7496" w:rsidRDefault="00753495" w:rsidP="001D304D">
            <w:pPr>
              <w:pStyle w:val="TAC"/>
              <w:rPr>
                <w:sz w:val="12"/>
                <w:szCs w:val="12"/>
                <w:lang w:eastAsia="en-GB"/>
              </w:rPr>
            </w:pPr>
          </w:p>
        </w:tc>
        <w:tc>
          <w:tcPr>
            <w:tcW w:w="236" w:type="dxa"/>
          </w:tcPr>
          <w:p w14:paraId="715796A8" w14:textId="77777777" w:rsidR="00753495" w:rsidRPr="00FC7496" w:rsidRDefault="00753495" w:rsidP="001D304D">
            <w:pPr>
              <w:pStyle w:val="TAC"/>
              <w:rPr>
                <w:sz w:val="12"/>
                <w:szCs w:val="12"/>
                <w:lang w:eastAsia="en-GB"/>
              </w:rPr>
            </w:pPr>
          </w:p>
        </w:tc>
        <w:tc>
          <w:tcPr>
            <w:tcW w:w="236" w:type="dxa"/>
          </w:tcPr>
          <w:p w14:paraId="483B9042" w14:textId="77777777" w:rsidR="00753495" w:rsidRPr="00FC7496" w:rsidRDefault="00753495" w:rsidP="001D304D">
            <w:pPr>
              <w:pStyle w:val="TAC"/>
              <w:rPr>
                <w:sz w:val="12"/>
                <w:szCs w:val="12"/>
                <w:lang w:eastAsia="en-GB"/>
              </w:rPr>
            </w:pPr>
          </w:p>
        </w:tc>
        <w:tc>
          <w:tcPr>
            <w:tcW w:w="236" w:type="dxa"/>
            <w:shd w:val="clear" w:color="auto" w:fill="7030A0"/>
          </w:tcPr>
          <w:p w14:paraId="301A1D1A" w14:textId="77777777" w:rsidR="00753495" w:rsidRPr="00FC7496" w:rsidRDefault="00753495" w:rsidP="001D304D">
            <w:pPr>
              <w:pStyle w:val="TAC"/>
              <w:rPr>
                <w:sz w:val="12"/>
                <w:szCs w:val="12"/>
                <w:lang w:eastAsia="en-GB"/>
              </w:rPr>
            </w:pPr>
          </w:p>
        </w:tc>
        <w:tc>
          <w:tcPr>
            <w:tcW w:w="236" w:type="dxa"/>
            <w:shd w:val="clear" w:color="auto" w:fill="FFC000"/>
          </w:tcPr>
          <w:p w14:paraId="74DB4236" w14:textId="77777777" w:rsidR="00753495" w:rsidRPr="00FC7496" w:rsidRDefault="00753495" w:rsidP="001D304D">
            <w:pPr>
              <w:pStyle w:val="TAC"/>
              <w:rPr>
                <w:sz w:val="12"/>
                <w:szCs w:val="12"/>
                <w:lang w:eastAsia="en-GB"/>
              </w:rPr>
            </w:pPr>
          </w:p>
        </w:tc>
        <w:tc>
          <w:tcPr>
            <w:tcW w:w="236" w:type="dxa"/>
          </w:tcPr>
          <w:p w14:paraId="1A8814AB" w14:textId="77777777" w:rsidR="00753495" w:rsidRPr="00FC7496" w:rsidRDefault="00753495" w:rsidP="001D304D">
            <w:pPr>
              <w:pStyle w:val="TAC"/>
              <w:rPr>
                <w:sz w:val="12"/>
                <w:szCs w:val="12"/>
                <w:lang w:eastAsia="en-GB"/>
              </w:rPr>
            </w:pPr>
          </w:p>
        </w:tc>
        <w:tc>
          <w:tcPr>
            <w:tcW w:w="236" w:type="dxa"/>
          </w:tcPr>
          <w:p w14:paraId="718DB21E" w14:textId="77777777" w:rsidR="00753495" w:rsidRPr="00FC7496" w:rsidRDefault="00753495" w:rsidP="001D304D">
            <w:pPr>
              <w:pStyle w:val="TAC"/>
              <w:rPr>
                <w:sz w:val="12"/>
                <w:szCs w:val="12"/>
                <w:lang w:eastAsia="en-GB"/>
              </w:rPr>
            </w:pPr>
          </w:p>
        </w:tc>
        <w:tc>
          <w:tcPr>
            <w:tcW w:w="236" w:type="dxa"/>
          </w:tcPr>
          <w:p w14:paraId="63F72C78" w14:textId="77777777" w:rsidR="00753495" w:rsidRPr="00FC7496" w:rsidRDefault="00753495" w:rsidP="001D304D">
            <w:pPr>
              <w:pStyle w:val="TAC"/>
              <w:rPr>
                <w:sz w:val="12"/>
                <w:szCs w:val="12"/>
                <w:lang w:eastAsia="en-GB"/>
              </w:rPr>
            </w:pPr>
          </w:p>
        </w:tc>
        <w:tc>
          <w:tcPr>
            <w:tcW w:w="236" w:type="dxa"/>
            <w:shd w:val="clear" w:color="auto" w:fill="auto"/>
          </w:tcPr>
          <w:p w14:paraId="1C71F64D" w14:textId="77777777" w:rsidR="00753495" w:rsidRPr="00FC7496" w:rsidRDefault="00753495" w:rsidP="001D304D">
            <w:pPr>
              <w:pStyle w:val="TAC"/>
              <w:rPr>
                <w:sz w:val="12"/>
                <w:szCs w:val="12"/>
                <w:lang w:eastAsia="en-GB"/>
              </w:rPr>
            </w:pPr>
          </w:p>
        </w:tc>
        <w:tc>
          <w:tcPr>
            <w:tcW w:w="236" w:type="dxa"/>
            <w:shd w:val="clear" w:color="auto" w:fill="92D050"/>
          </w:tcPr>
          <w:p w14:paraId="5B02A15E" w14:textId="77777777" w:rsidR="00753495" w:rsidRPr="00FC7496" w:rsidRDefault="00753495" w:rsidP="001D304D">
            <w:pPr>
              <w:pStyle w:val="TAC"/>
              <w:rPr>
                <w:sz w:val="12"/>
                <w:szCs w:val="12"/>
                <w:lang w:eastAsia="en-GB"/>
              </w:rPr>
            </w:pPr>
          </w:p>
        </w:tc>
        <w:tc>
          <w:tcPr>
            <w:tcW w:w="236" w:type="dxa"/>
          </w:tcPr>
          <w:p w14:paraId="0EF5723C" w14:textId="77777777" w:rsidR="00753495" w:rsidRPr="00FC7496" w:rsidRDefault="00753495" w:rsidP="001D304D">
            <w:pPr>
              <w:pStyle w:val="TAC"/>
              <w:rPr>
                <w:sz w:val="12"/>
                <w:szCs w:val="12"/>
                <w:lang w:eastAsia="en-GB"/>
              </w:rPr>
            </w:pPr>
          </w:p>
        </w:tc>
        <w:tc>
          <w:tcPr>
            <w:tcW w:w="236" w:type="dxa"/>
          </w:tcPr>
          <w:p w14:paraId="792C2E87" w14:textId="77777777" w:rsidR="00753495" w:rsidRPr="00FC7496" w:rsidRDefault="00753495" w:rsidP="001D304D">
            <w:pPr>
              <w:pStyle w:val="TAC"/>
              <w:rPr>
                <w:sz w:val="12"/>
                <w:szCs w:val="12"/>
                <w:lang w:eastAsia="en-GB"/>
              </w:rPr>
            </w:pPr>
          </w:p>
        </w:tc>
        <w:tc>
          <w:tcPr>
            <w:tcW w:w="236" w:type="dxa"/>
          </w:tcPr>
          <w:p w14:paraId="2F01DCDE" w14:textId="77777777" w:rsidR="00753495" w:rsidRPr="00FC7496" w:rsidRDefault="00753495" w:rsidP="001D304D">
            <w:pPr>
              <w:pStyle w:val="TAC"/>
              <w:rPr>
                <w:sz w:val="12"/>
                <w:szCs w:val="12"/>
                <w:lang w:eastAsia="en-GB"/>
              </w:rPr>
            </w:pPr>
          </w:p>
        </w:tc>
        <w:tc>
          <w:tcPr>
            <w:tcW w:w="236" w:type="dxa"/>
          </w:tcPr>
          <w:p w14:paraId="7582F2CF" w14:textId="77777777" w:rsidR="00753495" w:rsidRPr="00FC7496" w:rsidRDefault="00753495" w:rsidP="001D304D">
            <w:pPr>
              <w:pStyle w:val="TAC"/>
              <w:rPr>
                <w:sz w:val="12"/>
                <w:szCs w:val="12"/>
                <w:lang w:eastAsia="en-GB"/>
              </w:rPr>
            </w:pPr>
          </w:p>
        </w:tc>
        <w:tc>
          <w:tcPr>
            <w:tcW w:w="236" w:type="dxa"/>
            <w:shd w:val="clear" w:color="auto" w:fill="FFC000"/>
          </w:tcPr>
          <w:p w14:paraId="3BA9D7F3" w14:textId="77777777" w:rsidR="00753495" w:rsidRPr="00FC7496" w:rsidRDefault="00753495" w:rsidP="001D304D">
            <w:pPr>
              <w:pStyle w:val="TAC"/>
              <w:rPr>
                <w:sz w:val="12"/>
                <w:szCs w:val="12"/>
                <w:lang w:eastAsia="en-GB"/>
              </w:rPr>
            </w:pPr>
          </w:p>
        </w:tc>
        <w:tc>
          <w:tcPr>
            <w:tcW w:w="236" w:type="dxa"/>
          </w:tcPr>
          <w:p w14:paraId="7DCE5CB7" w14:textId="77777777" w:rsidR="00753495" w:rsidRPr="00FC7496" w:rsidRDefault="00753495" w:rsidP="001D304D">
            <w:pPr>
              <w:pStyle w:val="TAC"/>
              <w:rPr>
                <w:sz w:val="12"/>
                <w:szCs w:val="12"/>
                <w:lang w:eastAsia="en-GB"/>
              </w:rPr>
            </w:pPr>
          </w:p>
        </w:tc>
        <w:tc>
          <w:tcPr>
            <w:tcW w:w="236" w:type="dxa"/>
          </w:tcPr>
          <w:p w14:paraId="70C7D7B5" w14:textId="77777777" w:rsidR="00753495" w:rsidRPr="00FC7496" w:rsidRDefault="00753495" w:rsidP="001D304D">
            <w:pPr>
              <w:pStyle w:val="TAC"/>
              <w:rPr>
                <w:sz w:val="12"/>
                <w:szCs w:val="12"/>
                <w:lang w:eastAsia="en-GB"/>
              </w:rPr>
            </w:pPr>
          </w:p>
        </w:tc>
        <w:tc>
          <w:tcPr>
            <w:tcW w:w="236" w:type="dxa"/>
          </w:tcPr>
          <w:p w14:paraId="3DAB2514" w14:textId="77777777" w:rsidR="00753495" w:rsidRPr="00FC7496" w:rsidRDefault="00753495" w:rsidP="001D304D">
            <w:pPr>
              <w:pStyle w:val="TAC"/>
              <w:rPr>
                <w:sz w:val="12"/>
                <w:szCs w:val="12"/>
                <w:lang w:eastAsia="en-GB"/>
              </w:rPr>
            </w:pPr>
          </w:p>
        </w:tc>
        <w:tc>
          <w:tcPr>
            <w:tcW w:w="236" w:type="dxa"/>
            <w:shd w:val="clear" w:color="auto" w:fill="00B050"/>
          </w:tcPr>
          <w:p w14:paraId="69BA4083" w14:textId="77777777" w:rsidR="00753495" w:rsidRPr="00FC7496" w:rsidRDefault="00753495" w:rsidP="001D304D">
            <w:pPr>
              <w:pStyle w:val="TAC"/>
              <w:rPr>
                <w:sz w:val="12"/>
                <w:szCs w:val="12"/>
                <w:lang w:eastAsia="en-GB"/>
              </w:rPr>
            </w:pPr>
          </w:p>
        </w:tc>
        <w:tc>
          <w:tcPr>
            <w:tcW w:w="236" w:type="dxa"/>
            <w:shd w:val="clear" w:color="auto" w:fill="92D050"/>
          </w:tcPr>
          <w:p w14:paraId="2949D009" w14:textId="77777777" w:rsidR="00753495" w:rsidRPr="00FC7496" w:rsidRDefault="00753495" w:rsidP="001D304D">
            <w:pPr>
              <w:pStyle w:val="TAC"/>
              <w:rPr>
                <w:sz w:val="12"/>
                <w:szCs w:val="12"/>
                <w:lang w:eastAsia="en-GB"/>
              </w:rPr>
            </w:pPr>
          </w:p>
        </w:tc>
        <w:tc>
          <w:tcPr>
            <w:tcW w:w="236" w:type="dxa"/>
          </w:tcPr>
          <w:p w14:paraId="0FBEB912" w14:textId="77777777" w:rsidR="00753495" w:rsidRPr="00FC7496" w:rsidRDefault="00753495" w:rsidP="001D304D">
            <w:pPr>
              <w:pStyle w:val="TAC"/>
              <w:rPr>
                <w:sz w:val="12"/>
                <w:szCs w:val="12"/>
                <w:lang w:eastAsia="en-GB"/>
              </w:rPr>
            </w:pPr>
          </w:p>
        </w:tc>
        <w:tc>
          <w:tcPr>
            <w:tcW w:w="236" w:type="dxa"/>
          </w:tcPr>
          <w:p w14:paraId="22CEAC2D" w14:textId="77777777" w:rsidR="00753495" w:rsidRPr="00FC7496" w:rsidRDefault="00753495" w:rsidP="001D304D">
            <w:pPr>
              <w:pStyle w:val="TAC"/>
              <w:rPr>
                <w:sz w:val="12"/>
                <w:szCs w:val="12"/>
                <w:lang w:eastAsia="en-GB"/>
              </w:rPr>
            </w:pPr>
          </w:p>
        </w:tc>
        <w:tc>
          <w:tcPr>
            <w:tcW w:w="236" w:type="dxa"/>
          </w:tcPr>
          <w:p w14:paraId="6DAFFC82" w14:textId="77777777" w:rsidR="00753495" w:rsidRPr="00FC7496" w:rsidRDefault="00753495" w:rsidP="001D304D">
            <w:pPr>
              <w:pStyle w:val="TAC"/>
              <w:rPr>
                <w:sz w:val="12"/>
                <w:szCs w:val="12"/>
                <w:lang w:eastAsia="en-GB"/>
              </w:rPr>
            </w:pPr>
          </w:p>
        </w:tc>
        <w:tc>
          <w:tcPr>
            <w:tcW w:w="236" w:type="dxa"/>
            <w:shd w:val="clear" w:color="auto" w:fill="7030A0"/>
          </w:tcPr>
          <w:p w14:paraId="1376EFFB" w14:textId="77777777" w:rsidR="00753495" w:rsidRPr="00FC7496" w:rsidRDefault="00753495" w:rsidP="001D304D">
            <w:pPr>
              <w:pStyle w:val="TAC"/>
              <w:rPr>
                <w:sz w:val="12"/>
                <w:szCs w:val="12"/>
                <w:lang w:eastAsia="en-GB"/>
              </w:rPr>
            </w:pPr>
          </w:p>
        </w:tc>
        <w:tc>
          <w:tcPr>
            <w:tcW w:w="236" w:type="dxa"/>
            <w:shd w:val="clear" w:color="auto" w:fill="FFC000"/>
          </w:tcPr>
          <w:p w14:paraId="54E12143" w14:textId="77777777" w:rsidR="00753495" w:rsidRPr="00FC7496" w:rsidRDefault="00753495" w:rsidP="001D304D">
            <w:pPr>
              <w:pStyle w:val="TAC"/>
              <w:rPr>
                <w:sz w:val="12"/>
                <w:szCs w:val="12"/>
                <w:lang w:eastAsia="en-GB"/>
              </w:rPr>
            </w:pPr>
          </w:p>
        </w:tc>
        <w:tc>
          <w:tcPr>
            <w:tcW w:w="236" w:type="dxa"/>
          </w:tcPr>
          <w:p w14:paraId="5BC5E034" w14:textId="77777777" w:rsidR="00753495" w:rsidRPr="00FC7496" w:rsidRDefault="00753495" w:rsidP="001D304D">
            <w:pPr>
              <w:pStyle w:val="TAC"/>
              <w:rPr>
                <w:sz w:val="12"/>
                <w:szCs w:val="12"/>
                <w:lang w:eastAsia="en-GB"/>
              </w:rPr>
            </w:pPr>
          </w:p>
        </w:tc>
        <w:tc>
          <w:tcPr>
            <w:tcW w:w="236" w:type="dxa"/>
          </w:tcPr>
          <w:p w14:paraId="51371510" w14:textId="77777777" w:rsidR="00753495" w:rsidRPr="00FC7496" w:rsidRDefault="00753495" w:rsidP="001D304D">
            <w:pPr>
              <w:pStyle w:val="TAC"/>
              <w:rPr>
                <w:sz w:val="12"/>
                <w:szCs w:val="12"/>
                <w:lang w:eastAsia="en-GB"/>
              </w:rPr>
            </w:pPr>
          </w:p>
        </w:tc>
        <w:tc>
          <w:tcPr>
            <w:tcW w:w="236" w:type="dxa"/>
          </w:tcPr>
          <w:p w14:paraId="492FEF6A" w14:textId="77777777" w:rsidR="00753495" w:rsidRPr="00FC7496" w:rsidRDefault="00753495" w:rsidP="001D304D">
            <w:pPr>
              <w:pStyle w:val="TAC"/>
              <w:rPr>
                <w:sz w:val="12"/>
                <w:szCs w:val="12"/>
                <w:lang w:eastAsia="en-GB"/>
              </w:rPr>
            </w:pPr>
          </w:p>
        </w:tc>
        <w:tc>
          <w:tcPr>
            <w:tcW w:w="236" w:type="dxa"/>
            <w:shd w:val="clear" w:color="auto" w:fill="auto"/>
          </w:tcPr>
          <w:p w14:paraId="4F007EDD" w14:textId="77777777" w:rsidR="00753495" w:rsidRPr="00FC7496" w:rsidRDefault="00753495" w:rsidP="001D304D">
            <w:pPr>
              <w:pStyle w:val="TAC"/>
              <w:rPr>
                <w:sz w:val="12"/>
                <w:szCs w:val="12"/>
                <w:lang w:eastAsia="en-GB"/>
              </w:rPr>
            </w:pPr>
          </w:p>
        </w:tc>
        <w:tc>
          <w:tcPr>
            <w:tcW w:w="236" w:type="dxa"/>
            <w:shd w:val="clear" w:color="auto" w:fill="92D050"/>
          </w:tcPr>
          <w:p w14:paraId="610FB774" w14:textId="77777777" w:rsidR="00753495" w:rsidRPr="00FC7496" w:rsidRDefault="00753495" w:rsidP="001D304D">
            <w:pPr>
              <w:pStyle w:val="TAC"/>
              <w:rPr>
                <w:sz w:val="12"/>
                <w:szCs w:val="12"/>
                <w:lang w:eastAsia="en-GB"/>
              </w:rPr>
            </w:pPr>
          </w:p>
        </w:tc>
        <w:tc>
          <w:tcPr>
            <w:tcW w:w="236" w:type="dxa"/>
          </w:tcPr>
          <w:p w14:paraId="32FDCECF" w14:textId="77777777" w:rsidR="00753495" w:rsidRPr="00FC7496" w:rsidRDefault="00753495" w:rsidP="001D304D">
            <w:pPr>
              <w:pStyle w:val="TAC"/>
              <w:rPr>
                <w:sz w:val="12"/>
                <w:szCs w:val="12"/>
                <w:lang w:eastAsia="en-GB"/>
              </w:rPr>
            </w:pPr>
          </w:p>
        </w:tc>
        <w:tc>
          <w:tcPr>
            <w:tcW w:w="236" w:type="dxa"/>
          </w:tcPr>
          <w:p w14:paraId="4DF3A3BB" w14:textId="77777777" w:rsidR="00753495" w:rsidRPr="00FC7496" w:rsidRDefault="00753495" w:rsidP="001D304D">
            <w:pPr>
              <w:pStyle w:val="TAC"/>
              <w:rPr>
                <w:sz w:val="12"/>
                <w:szCs w:val="12"/>
                <w:lang w:eastAsia="en-GB"/>
              </w:rPr>
            </w:pPr>
          </w:p>
        </w:tc>
        <w:tc>
          <w:tcPr>
            <w:tcW w:w="236" w:type="dxa"/>
          </w:tcPr>
          <w:p w14:paraId="16DD102F" w14:textId="77777777" w:rsidR="00753495" w:rsidRPr="00FC7496" w:rsidRDefault="00753495" w:rsidP="001D304D">
            <w:pPr>
              <w:pStyle w:val="TAC"/>
              <w:rPr>
                <w:sz w:val="12"/>
                <w:szCs w:val="12"/>
                <w:lang w:eastAsia="en-GB"/>
              </w:rPr>
            </w:pPr>
          </w:p>
        </w:tc>
        <w:tc>
          <w:tcPr>
            <w:tcW w:w="236" w:type="dxa"/>
          </w:tcPr>
          <w:p w14:paraId="39C286FC" w14:textId="77777777" w:rsidR="00753495" w:rsidRPr="00FC7496" w:rsidRDefault="00753495" w:rsidP="001D304D">
            <w:pPr>
              <w:pStyle w:val="TAC"/>
              <w:rPr>
                <w:sz w:val="12"/>
                <w:szCs w:val="12"/>
                <w:lang w:eastAsia="en-GB"/>
              </w:rPr>
            </w:pPr>
          </w:p>
        </w:tc>
      </w:tr>
      <w:tr w:rsidR="00753495" w:rsidRPr="00FC7496" w14:paraId="0A2B00FB" w14:textId="77777777" w:rsidTr="001D304D">
        <w:tc>
          <w:tcPr>
            <w:tcW w:w="683" w:type="dxa"/>
            <w:vMerge/>
            <w:shd w:val="clear" w:color="auto" w:fill="CCC0D9"/>
            <w:vAlign w:val="center"/>
          </w:tcPr>
          <w:p w14:paraId="6D3FCB9F" w14:textId="77777777" w:rsidR="00753495" w:rsidRPr="00FC7496" w:rsidRDefault="00753495" w:rsidP="001D304D">
            <w:pPr>
              <w:pStyle w:val="TAC"/>
              <w:rPr>
                <w:sz w:val="12"/>
                <w:szCs w:val="12"/>
                <w:lang w:eastAsia="en-GB"/>
              </w:rPr>
            </w:pPr>
          </w:p>
        </w:tc>
        <w:tc>
          <w:tcPr>
            <w:tcW w:w="452" w:type="dxa"/>
          </w:tcPr>
          <w:p w14:paraId="437387E0" w14:textId="77777777" w:rsidR="00753495" w:rsidRPr="00FC7496" w:rsidRDefault="00753495" w:rsidP="001D304D">
            <w:pPr>
              <w:pStyle w:val="TAC"/>
              <w:rPr>
                <w:sz w:val="12"/>
                <w:szCs w:val="12"/>
                <w:lang w:eastAsia="en-GB"/>
              </w:rPr>
            </w:pPr>
            <w:r w:rsidRPr="00FC7496">
              <w:rPr>
                <w:sz w:val="12"/>
                <w:szCs w:val="12"/>
                <w:lang w:eastAsia="en-GB"/>
              </w:rPr>
              <w:t>108</w:t>
            </w:r>
          </w:p>
        </w:tc>
        <w:tc>
          <w:tcPr>
            <w:tcW w:w="236" w:type="dxa"/>
            <w:shd w:val="clear" w:color="auto" w:fill="FFC000"/>
          </w:tcPr>
          <w:p w14:paraId="4230729E" w14:textId="77777777" w:rsidR="00753495" w:rsidRPr="00FC7496" w:rsidRDefault="00753495" w:rsidP="001D304D">
            <w:pPr>
              <w:pStyle w:val="TAC"/>
              <w:rPr>
                <w:sz w:val="12"/>
                <w:szCs w:val="12"/>
                <w:lang w:eastAsia="en-GB"/>
              </w:rPr>
            </w:pPr>
          </w:p>
        </w:tc>
        <w:tc>
          <w:tcPr>
            <w:tcW w:w="236" w:type="dxa"/>
          </w:tcPr>
          <w:p w14:paraId="57A9F3DC" w14:textId="77777777" w:rsidR="00753495" w:rsidRPr="00FC7496" w:rsidRDefault="00753495" w:rsidP="001D304D">
            <w:pPr>
              <w:pStyle w:val="TAC"/>
              <w:rPr>
                <w:sz w:val="12"/>
                <w:szCs w:val="12"/>
                <w:lang w:eastAsia="en-GB"/>
              </w:rPr>
            </w:pPr>
          </w:p>
        </w:tc>
        <w:tc>
          <w:tcPr>
            <w:tcW w:w="236" w:type="dxa"/>
          </w:tcPr>
          <w:p w14:paraId="2DFD1E4F" w14:textId="77777777" w:rsidR="00753495" w:rsidRPr="00FC7496" w:rsidRDefault="00753495" w:rsidP="001D304D">
            <w:pPr>
              <w:pStyle w:val="TAC"/>
              <w:rPr>
                <w:sz w:val="12"/>
                <w:szCs w:val="12"/>
                <w:lang w:eastAsia="en-GB"/>
              </w:rPr>
            </w:pPr>
          </w:p>
        </w:tc>
        <w:tc>
          <w:tcPr>
            <w:tcW w:w="236" w:type="dxa"/>
          </w:tcPr>
          <w:p w14:paraId="628078F1" w14:textId="77777777" w:rsidR="00753495" w:rsidRPr="00FC7496" w:rsidRDefault="00753495" w:rsidP="001D304D">
            <w:pPr>
              <w:pStyle w:val="TAC"/>
              <w:rPr>
                <w:sz w:val="12"/>
                <w:szCs w:val="12"/>
                <w:lang w:eastAsia="en-GB"/>
              </w:rPr>
            </w:pPr>
          </w:p>
        </w:tc>
        <w:tc>
          <w:tcPr>
            <w:tcW w:w="236" w:type="dxa"/>
            <w:shd w:val="clear" w:color="auto" w:fill="00B050"/>
          </w:tcPr>
          <w:p w14:paraId="75AC90E3" w14:textId="77777777" w:rsidR="00753495" w:rsidRPr="00FC7496" w:rsidRDefault="00753495" w:rsidP="001D304D">
            <w:pPr>
              <w:pStyle w:val="TAC"/>
              <w:rPr>
                <w:sz w:val="12"/>
                <w:szCs w:val="12"/>
                <w:lang w:eastAsia="en-GB"/>
              </w:rPr>
            </w:pPr>
          </w:p>
        </w:tc>
        <w:tc>
          <w:tcPr>
            <w:tcW w:w="236" w:type="dxa"/>
            <w:shd w:val="clear" w:color="auto" w:fill="92D050"/>
          </w:tcPr>
          <w:p w14:paraId="783F3E69" w14:textId="77777777" w:rsidR="00753495" w:rsidRPr="00FC7496" w:rsidRDefault="00753495" w:rsidP="001D304D">
            <w:pPr>
              <w:pStyle w:val="TAC"/>
              <w:rPr>
                <w:sz w:val="12"/>
                <w:szCs w:val="12"/>
                <w:lang w:eastAsia="en-GB"/>
              </w:rPr>
            </w:pPr>
          </w:p>
        </w:tc>
        <w:tc>
          <w:tcPr>
            <w:tcW w:w="236" w:type="dxa"/>
          </w:tcPr>
          <w:p w14:paraId="2D4A3C5B" w14:textId="77777777" w:rsidR="00753495" w:rsidRPr="00FC7496" w:rsidRDefault="00753495" w:rsidP="001D304D">
            <w:pPr>
              <w:pStyle w:val="TAC"/>
              <w:rPr>
                <w:sz w:val="12"/>
                <w:szCs w:val="12"/>
                <w:lang w:eastAsia="en-GB"/>
              </w:rPr>
            </w:pPr>
          </w:p>
        </w:tc>
        <w:tc>
          <w:tcPr>
            <w:tcW w:w="236" w:type="dxa"/>
          </w:tcPr>
          <w:p w14:paraId="13FA2C6E" w14:textId="77777777" w:rsidR="00753495" w:rsidRPr="00FC7496" w:rsidRDefault="00753495" w:rsidP="001D304D">
            <w:pPr>
              <w:pStyle w:val="TAC"/>
              <w:rPr>
                <w:sz w:val="12"/>
                <w:szCs w:val="12"/>
                <w:lang w:eastAsia="en-GB"/>
              </w:rPr>
            </w:pPr>
          </w:p>
        </w:tc>
        <w:tc>
          <w:tcPr>
            <w:tcW w:w="236" w:type="dxa"/>
          </w:tcPr>
          <w:p w14:paraId="7F87225E" w14:textId="77777777" w:rsidR="00753495" w:rsidRPr="00FC7496" w:rsidRDefault="00753495" w:rsidP="001D304D">
            <w:pPr>
              <w:pStyle w:val="TAC"/>
              <w:rPr>
                <w:sz w:val="12"/>
                <w:szCs w:val="12"/>
                <w:lang w:eastAsia="en-GB"/>
              </w:rPr>
            </w:pPr>
          </w:p>
        </w:tc>
        <w:tc>
          <w:tcPr>
            <w:tcW w:w="236" w:type="dxa"/>
            <w:shd w:val="clear" w:color="auto" w:fill="7030A0"/>
          </w:tcPr>
          <w:p w14:paraId="7E3E6901" w14:textId="77777777" w:rsidR="00753495" w:rsidRPr="00FC7496" w:rsidRDefault="00753495" w:rsidP="001D304D">
            <w:pPr>
              <w:pStyle w:val="TAC"/>
              <w:rPr>
                <w:sz w:val="12"/>
                <w:szCs w:val="12"/>
                <w:lang w:eastAsia="en-GB"/>
              </w:rPr>
            </w:pPr>
          </w:p>
        </w:tc>
        <w:tc>
          <w:tcPr>
            <w:tcW w:w="236" w:type="dxa"/>
            <w:shd w:val="clear" w:color="auto" w:fill="FFC000"/>
          </w:tcPr>
          <w:p w14:paraId="3B4F4B1E" w14:textId="77777777" w:rsidR="00753495" w:rsidRPr="00FC7496" w:rsidRDefault="00753495" w:rsidP="001D304D">
            <w:pPr>
              <w:pStyle w:val="TAC"/>
              <w:rPr>
                <w:sz w:val="12"/>
                <w:szCs w:val="12"/>
                <w:lang w:eastAsia="en-GB"/>
              </w:rPr>
            </w:pPr>
          </w:p>
        </w:tc>
        <w:tc>
          <w:tcPr>
            <w:tcW w:w="236" w:type="dxa"/>
          </w:tcPr>
          <w:p w14:paraId="6C018C32" w14:textId="77777777" w:rsidR="00753495" w:rsidRPr="00FC7496" w:rsidRDefault="00753495" w:rsidP="001D304D">
            <w:pPr>
              <w:pStyle w:val="TAC"/>
              <w:rPr>
                <w:sz w:val="12"/>
                <w:szCs w:val="12"/>
                <w:lang w:eastAsia="en-GB"/>
              </w:rPr>
            </w:pPr>
          </w:p>
        </w:tc>
        <w:tc>
          <w:tcPr>
            <w:tcW w:w="236" w:type="dxa"/>
          </w:tcPr>
          <w:p w14:paraId="126C5340" w14:textId="77777777" w:rsidR="00753495" w:rsidRPr="00FC7496" w:rsidRDefault="00753495" w:rsidP="001D304D">
            <w:pPr>
              <w:pStyle w:val="TAC"/>
              <w:rPr>
                <w:sz w:val="12"/>
                <w:szCs w:val="12"/>
                <w:lang w:eastAsia="en-GB"/>
              </w:rPr>
            </w:pPr>
          </w:p>
        </w:tc>
        <w:tc>
          <w:tcPr>
            <w:tcW w:w="236" w:type="dxa"/>
          </w:tcPr>
          <w:p w14:paraId="60C2861B" w14:textId="77777777" w:rsidR="00753495" w:rsidRPr="00FC7496" w:rsidRDefault="00753495" w:rsidP="001D304D">
            <w:pPr>
              <w:pStyle w:val="TAC"/>
              <w:rPr>
                <w:sz w:val="12"/>
                <w:szCs w:val="12"/>
                <w:lang w:eastAsia="en-GB"/>
              </w:rPr>
            </w:pPr>
          </w:p>
        </w:tc>
        <w:tc>
          <w:tcPr>
            <w:tcW w:w="236" w:type="dxa"/>
            <w:shd w:val="clear" w:color="auto" w:fill="auto"/>
          </w:tcPr>
          <w:p w14:paraId="219F9B11" w14:textId="77777777" w:rsidR="00753495" w:rsidRPr="00FC7496" w:rsidRDefault="00753495" w:rsidP="001D304D">
            <w:pPr>
              <w:pStyle w:val="TAC"/>
              <w:rPr>
                <w:sz w:val="12"/>
                <w:szCs w:val="12"/>
                <w:lang w:eastAsia="en-GB"/>
              </w:rPr>
            </w:pPr>
          </w:p>
        </w:tc>
        <w:tc>
          <w:tcPr>
            <w:tcW w:w="236" w:type="dxa"/>
            <w:shd w:val="clear" w:color="auto" w:fill="92D050"/>
          </w:tcPr>
          <w:p w14:paraId="030CAC2D" w14:textId="77777777" w:rsidR="00753495" w:rsidRPr="00FC7496" w:rsidRDefault="00753495" w:rsidP="001D304D">
            <w:pPr>
              <w:pStyle w:val="TAC"/>
              <w:rPr>
                <w:sz w:val="12"/>
                <w:szCs w:val="12"/>
                <w:lang w:eastAsia="en-GB"/>
              </w:rPr>
            </w:pPr>
          </w:p>
        </w:tc>
        <w:tc>
          <w:tcPr>
            <w:tcW w:w="236" w:type="dxa"/>
          </w:tcPr>
          <w:p w14:paraId="1835FB63" w14:textId="77777777" w:rsidR="00753495" w:rsidRPr="00FC7496" w:rsidRDefault="00753495" w:rsidP="001D304D">
            <w:pPr>
              <w:pStyle w:val="TAC"/>
              <w:rPr>
                <w:sz w:val="12"/>
                <w:szCs w:val="12"/>
                <w:lang w:eastAsia="en-GB"/>
              </w:rPr>
            </w:pPr>
          </w:p>
        </w:tc>
        <w:tc>
          <w:tcPr>
            <w:tcW w:w="236" w:type="dxa"/>
          </w:tcPr>
          <w:p w14:paraId="69F9D1EB" w14:textId="77777777" w:rsidR="00753495" w:rsidRPr="00FC7496" w:rsidRDefault="00753495" w:rsidP="001D304D">
            <w:pPr>
              <w:pStyle w:val="TAC"/>
              <w:rPr>
                <w:sz w:val="12"/>
                <w:szCs w:val="12"/>
                <w:lang w:eastAsia="en-GB"/>
              </w:rPr>
            </w:pPr>
          </w:p>
        </w:tc>
        <w:tc>
          <w:tcPr>
            <w:tcW w:w="236" w:type="dxa"/>
          </w:tcPr>
          <w:p w14:paraId="2FF703C2" w14:textId="77777777" w:rsidR="00753495" w:rsidRPr="00FC7496" w:rsidRDefault="00753495" w:rsidP="001D304D">
            <w:pPr>
              <w:pStyle w:val="TAC"/>
              <w:rPr>
                <w:sz w:val="12"/>
                <w:szCs w:val="12"/>
                <w:lang w:eastAsia="en-GB"/>
              </w:rPr>
            </w:pPr>
          </w:p>
        </w:tc>
        <w:tc>
          <w:tcPr>
            <w:tcW w:w="236" w:type="dxa"/>
          </w:tcPr>
          <w:p w14:paraId="3257E5B8" w14:textId="77777777" w:rsidR="00753495" w:rsidRPr="00FC7496" w:rsidRDefault="00753495" w:rsidP="001D304D">
            <w:pPr>
              <w:pStyle w:val="TAC"/>
              <w:rPr>
                <w:sz w:val="12"/>
                <w:szCs w:val="12"/>
                <w:lang w:eastAsia="en-GB"/>
              </w:rPr>
            </w:pPr>
          </w:p>
        </w:tc>
        <w:tc>
          <w:tcPr>
            <w:tcW w:w="236" w:type="dxa"/>
            <w:shd w:val="clear" w:color="auto" w:fill="FFC000"/>
          </w:tcPr>
          <w:p w14:paraId="71149F2E" w14:textId="77777777" w:rsidR="00753495" w:rsidRPr="00FC7496" w:rsidRDefault="00753495" w:rsidP="001D304D">
            <w:pPr>
              <w:pStyle w:val="TAC"/>
              <w:rPr>
                <w:sz w:val="12"/>
                <w:szCs w:val="12"/>
                <w:lang w:eastAsia="en-GB"/>
              </w:rPr>
            </w:pPr>
          </w:p>
        </w:tc>
        <w:tc>
          <w:tcPr>
            <w:tcW w:w="236" w:type="dxa"/>
          </w:tcPr>
          <w:p w14:paraId="3F2B91A9" w14:textId="77777777" w:rsidR="00753495" w:rsidRPr="00FC7496" w:rsidRDefault="00753495" w:rsidP="001D304D">
            <w:pPr>
              <w:pStyle w:val="TAC"/>
              <w:rPr>
                <w:sz w:val="12"/>
                <w:szCs w:val="12"/>
                <w:lang w:eastAsia="en-GB"/>
              </w:rPr>
            </w:pPr>
          </w:p>
        </w:tc>
        <w:tc>
          <w:tcPr>
            <w:tcW w:w="236" w:type="dxa"/>
          </w:tcPr>
          <w:p w14:paraId="057FD43E" w14:textId="77777777" w:rsidR="00753495" w:rsidRPr="00FC7496" w:rsidRDefault="00753495" w:rsidP="001D304D">
            <w:pPr>
              <w:pStyle w:val="TAC"/>
              <w:rPr>
                <w:sz w:val="12"/>
                <w:szCs w:val="12"/>
                <w:lang w:eastAsia="en-GB"/>
              </w:rPr>
            </w:pPr>
          </w:p>
        </w:tc>
        <w:tc>
          <w:tcPr>
            <w:tcW w:w="236" w:type="dxa"/>
          </w:tcPr>
          <w:p w14:paraId="13FE0BD1" w14:textId="77777777" w:rsidR="00753495" w:rsidRPr="00FC7496" w:rsidRDefault="00753495" w:rsidP="001D304D">
            <w:pPr>
              <w:pStyle w:val="TAC"/>
              <w:rPr>
                <w:sz w:val="12"/>
                <w:szCs w:val="12"/>
                <w:lang w:eastAsia="en-GB"/>
              </w:rPr>
            </w:pPr>
          </w:p>
        </w:tc>
        <w:tc>
          <w:tcPr>
            <w:tcW w:w="236" w:type="dxa"/>
            <w:shd w:val="clear" w:color="auto" w:fill="00B050"/>
          </w:tcPr>
          <w:p w14:paraId="14181ABC" w14:textId="77777777" w:rsidR="00753495" w:rsidRPr="00FC7496" w:rsidRDefault="00753495" w:rsidP="001D304D">
            <w:pPr>
              <w:pStyle w:val="TAC"/>
              <w:rPr>
                <w:sz w:val="12"/>
                <w:szCs w:val="12"/>
                <w:lang w:eastAsia="en-GB"/>
              </w:rPr>
            </w:pPr>
          </w:p>
        </w:tc>
        <w:tc>
          <w:tcPr>
            <w:tcW w:w="236" w:type="dxa"/>
            <w:shd w:val="clear" w:color="auto" w:fill="92D050"/>
          </w:tcPr>
          <w:p w14:paraId="7BC64E8C" w14:textId="77777777" w:rsidR="00753495" w:rsidRPr="00FC7496" w:rsidRDefault="00753495" w:rsidP="001D304D">
            <w:pPr>
              <w:pStyle w:val="TAC"/>
              <w:rPr>
                <w:sz w:val="12"/>
                <w:szCs w:val="12"/>
                <w:lang w:eastAsia="en-GB"/>
              </w:rPr>
            </w:pPr>
          </w:p>
        </w:tc>
        <w:tc>
          <w:tcPr>
            <w:tcW w:w="236" w:type="dxa"/>
          </w:tcPr>
          <w:p w14:paraId="01C0502B" w14:textId="77777777" w:rsidR="00753495" w:rsidRPr="00FC7496" w:rsidRDefault="00753495" w:rsidP="001D304D">
            <w:pPr>
              <w:pStyle w:val="TAC"/>
              <w:rPr>
                <w:sz w:val="12"/>
                <w:szCs w:val="12"/>
                <w:lang w:eastAsia="en-GB"/>
              </w:rPr>
            </w:pPr>
          </w:p>
        </w:tc>
        <w:tc>
          <w:tcPr>
            <w:tcW w:w="236" w:type="dxa"/>
          </w:tcPr>
          <w:p w14:paraId="49D0261C" w14:textId="77777777" w:rsidR="00753495" w:rsidRPr="00FC7496" w:rsidRDefault="00753495" w:rsidP="001D304D">
            <w:pPr>
              <w:pStyle w:val="TAC"/>
              <w:rPr>
                <w:sz w:val="12"/>
                <w:szCs w:val="12"/>
                <w:lang w:eastAsia="en-GB"/>
              </w:rPr>
            </w:pPr>
          </w:p>
        </w:tc>
        <w:tc>
          <w:tcPr>
            <w:tcW w:w="236" w:type="dxa"/>
          </w:tcPr>
          <w:p w14:paraId="5152EB9F" w14:textId="77777777" w:rsidR="00753495" w:rsidRPr="00FC7496" w:rsidRDefault="00753495" w:rsidP="001D304D">
            <w:pPr>
              <w:pStyle w:val="TAC"/>
              <w:rPr>
                <w:sz w:val="12"/>
                <w:szCs w:val="12"/>
                <w:lang w:eastAsia="en-GB"/>
              </w:rPr>
            </w:pPr>
          </w:p>
        </w:tc>
        <w:tc>
          <w:tcPr>
            <w:tcW w:w="236" w:type="dxa"/>
            <w:shd w:val="clear" w:color="auto" w:fill="7030A0"/>
          </w:tcPr>
          <w:p w14:paraId="75260F5F" w14:textId="77777777" w:rsidR="00753495" w:rsidRPr="00FC7496" w:rsidRDefault="00753495" w:rsidP="001D304D">
            <w:pPr>
              <w:pStyle w:val="TAC"/>
              <w:rPr>
                <w:sz w:val="12"/>
                <w:szCs w:val="12"/>
                <w:lang w:eastAsia="en-GB"/>
              </w:rPr>
            </w:pPr>
          </w:p>
        </w:tc>
        <w:tc>
          <w:tcPr>
            <w:tcW w:w="236" w:type="dxa"/>
            <w:shd w:val="clear" w:color="auto" w:fill="FFC000"/>
          </w:tcPr>
          <w:p w14:paraId="50289CD5" w14:textId="77777777" w:rsidR="00753495" w:rsidRPr="00FC7496" w:rsidRDefault="00753495" w:rsidP="001D304D">
            <w:pPr>
              <w:pStyle w:val="TAC"/>
              <w:rPr>
                <w:sz w:val="12"/>
                <w:szCs w:val="12"/>
                <w:lang w:eastAsia="en-GB"/>
              </w:rPr>
            </w:pPr>
          </w:p>
        </w:tc>
        <w:tc>
          <w:tcPr>
            <w:tcW w:w="236" w:type="dxa"/>
          </w:tcPr>
          <w:p w14:paraId="411571D1" w14:textId="77777777" w:rsidR="00753495" w:rsidRPr="00FC7496" w:rsidRDefault="00753495" w:rsidP="001D304D">
            <w:pPr>
              <w:pStyle w:val="TAC"/>
              <w:rPr>
                <w:sz w:val="12"/>
                <w:szCs w:val="12"/>
                <w:lang w:eastAsia="en-GB"/>
              </w:rPr>
            </w:pPr>
          </w:p>
        </w:tc>
        <w:tc>
          <w:tcPr>
            <w:tcW w:w="236" w:type="dxa"/>
          </w:tcPr>
          <w:p w14:paraId="6EBC41FA" w14:textId="77777777" w:rsidR="00753495" w:rsidRPr="00FC7496" w:rsidRDefault="00753495" w:rsidP="001D304D">
            <w:pPr>
              <w:pStyle w:val="TAC"/>
              <w:rPr>
                <w:sz w:val="12"/>
                <w:szCs w:val="12"/>
                <w:lang w:eastAsia="en-GB"/>
              </w:rPr>
            </w:pPr>
          </w:p>
        </w:tc>
        <w:tc>
          <w:tcPr>
            <w:tcW w:w="236" w:type="dxa"/>
          </w:tcPr>
          <w:p w14:paraId="473C18F8" w14:textId="77777777" w:rsidR="00753495" w:rsidRPr="00FC7496" w:rsidRDefault="00753495" w:rsidP="001D304D">
            <w:pPr>
              <w:pStyle w:val="TAC"/>
              <w:rPr>
                <w:sz w:val="12"/>
                <w:szCs w:val="12"/>
                <w:lang w:eastAsia="en-GB"/>
              </w:rPr>
            </w:pPr>
          </w:p>
        </w:tc>
        <w:tc>
          <w:tcPr>
            <w:tcW w:w="236" w:type="dxa"/>
            <w:shd w:val="clear" w:color="auto" w:fill="auto"/>
          </w:tcPr>
          <w:p w14:paraId="6796B364" w14:textId="77777777" w:rsidR="00753495" w:rsidRPr="00FC7496" w:rsidRDefault="00753495" w:rsidP="001D304D">
            <w:pPr>
              <w:pStyle w:val="TAC"/>
              <w:rPr>
                <w:sz w:val="12"/>
                <w:szCs w:val="12"/>
                <w:lang w:eastAsia="en-GB"/>
              </w:rPr>
            </w:pPr>
          </w:p>
        </w:tc>
        <w:tc>
          <w:tcPr>
            <w:tcW w:w="236" w:type="dxa"/>
            <w:shd w:val="clear" w:color="auto" w:fill="92D050"/>
          </w:tcPr>
          <w:p w14:paraId="1B6CE03E" w14:textId="77777777" w:rsidR="00753495" w:rsidRPr="00FC7496" w:rsidRDefault="00753495" w:rsidP="001D304D">
            <w:pPr>
              <w:pStyle w:val="TAC"/>
              <w:rPr>
                <w:sz w:val="12"/>
                <w:szCs w:val="12"/>
                <w:lang w:eastAsia="en-GB"/>
              </w:rPr>
            </w:pPr>
          </w:p>
        </w:tc>
        <w:tc>
          <w:tcPr>
            <w:tcW w:w="236" w:type="dxa"/>
          </w:tcPr>
          <w:p w14:paraId="3AE366FE" w14:textId="77777777" w:rsidR="00753495" w:rsidRPr="00FC7496" w:rsidRDefault="00753495" w:rsidP="001D304D">
            <w:pPr>
              <w:pStyle w:val="TAC"/>
              <w:rPr>
                <w:sz w:val="12"/>
                <w:szCs w:val="12"/>
                <w:lang w:eastAsia="en-GB"/>
              </w:rPr>
            </w:pPr>
          </w:p>
        </w:tc>
        <w:tc>
          <w:tcPr>
            <w:tcW w:w="236" w:type="dxa"/>
          </w:tcPr>
          <w:p w14:paraId="40F2E827" w14:textId="77777777" w:rsidR="00753495" w:rsidRPr="00FC7496" w:rsidRDefault="00753495" w:rsidP="001D304D">
            <w:pPr>
              <w:pStyle w:val="TAC"/>
              <w:rPr>
                <w:sz w:val="12"/>
                <w:szCs w:val="12"/>
                <w:lang w:eastAsia="en-GB"/>
              </w:rPr>
            </w:pPr>
          </w:p>
        </w:tc>
        <w:tc>
          <w:tcPr>
            <w:tcW w:w="236" w:type="dxa"/>
          </w:tcPr>
          <w:p w14:paraId="41C0FDC1" w14:textId="77777777" w:rsidR="00753495" w:rsidRPr="00FC7496" w:rsidRDefault="00753495" w:rsidP="001D304D">
            <w:pPr>
              <w:pStyle w:val="TAC"/>
              <w:rPr>
                <w:sz w:val="12"/>
                <w:szCs w:val="12"/>
                <w:lang w:eastAsia="en-GB"/>
              </w:rPr>
            </w:pPr>
          </w:p>
        </w:tc>
        <w:tc>
          <w:tcPr>
            <w:tcW w:w="236" w:type="dxa"/>
          </w:tcPr>
          <w:p w14:paraId="23D3A9EF" w14:textId="77777777" w:rsidR="00753495" w:rsidRPr="00FC7496" w:rsidRDefault="00753495" w:rsidP="001D304D">
            <w:pPr>
              <w:pStyle w:val="TAC"/>
              <w:rPr>
                <w:sz w:val="12"/>
                <w:szCs w:val="12"/>
                <w:lang w:eastAsia="en-GB"/>
              </w:rPr>
            </w:pPr>
          </w:p>
        </w:tc>
      </w:tr>
      <w:tr w:rsidR="00753495" w:rsidRPr="00FC7496" w14:paraId="4254023A" w14:textId="77777777" w:rsidTr="001D304D">
        <w:tc>
          <w:tcPr>
            <w:tcW w:w="683" w:type="dxa"/>
            <w:vMerge w:val="restart"/>
            <w:shd w:val="clear" w:color="auto" w:fill="auto"/>
            <w:vAlign w:val="center"/>
          </w:tcPr>
          <w:p w14:paraId="2ED157C7" w14:textId="77777777" w:rsidR="00753495" w:rsidRPr="00FC7496" w:rsidRDefault="00753495" w:rsidP="001D304D">
            <w:pPr>
              <w:pStyle w:val="TAC"/>
              <w:rPr>
                <w:sz w:val="12"/>
                <w:szCs w:val="12"/>
                <w:lang w:eastAsia="en-GB"/>
              </w:rPr>
            </w:pPr>
          </w:p>
        </w:tc>
        <w:tc>
          <w:tcPr>
            <w:tcW w:w="452" w:type="dxa"/>
          </w:tcPr>
          <w:p w14:paraId="302148C8" w14:textId="77777777" w:rsidR="00753495" w:rsidRPr="00FC7496" w:rsidRDefault="00753495" w:rsidP="001D304D">
            <w:pPr>
              <w:pStyle w:val="TAC"/>
              <w:rPr>
                <w:sz w:val="12"/>
                <w:szCs w:val="12"/>
                <w:lang w:eastAsia="en-GB"/>
              </w:rPr>
            </w:pPr>
            <w:r w:rsidRPr="00FC7496">
              <w:rPr>
                <w:sz w:val="12"/>
                <w:szCs w:val="12"/>
                <w:lang w:eastAsia="en-GB"/>
              </w:rPr>
              <w:t>112</w:t>
            </w:r>
          </w:p>
        </w:tc>
        <w:tc>
          <w:tcPr>
            <w:tcW w:w="236" w:type="dxa"/>
            <w:shd w:val="clear" w:color="auto" w:fill="FFC000"/>
          </w:tcPr>
          <w:p w14:paraId="07F1F22F" w14:textId="77777777" w:rsidR="00753495" w:rsidRPr="00FC7496" w:rsidRDefault="00753495" w:rsidP="001D304D">
            <w:pPr>
              <w:pStyle w:val="TAC"/>
              <w:rPr>
                <w:sz w:val="12"/>
                <w:szCs w:val="12"/>
                <w:lang w:eastAsia="en-GB"/>
              </w:rPr>
            </w:pPr>
          </w:p>
        </w:tc>
        <w:tc>
          <w:tcPr>
            <w:tcW w:w="236" w:type="dxa"/>
          </w:tcPr>
          <w:p w14:paraId="67E49A29" w14:textId="77777777" w:rsidR="00753495" w:rsidRPr="00FC7496" w:rsidRDefault="00753495" w:rsidP="001D304D">
            <w:pPr>
              <w:pStyle w:val="TAC"/>
              <w:rPr>
                <w:sz w:val="12"/>
                <w:szCs w:val="12"/>
                <w:lang w:eastAsia="en-GB"/>
              </w:rPr>
            </w:pPr>
          </w:p>
        </w:tc>
        <w:tc>
          <w:tcPr>
            <w:tcW w:w="236" w:type="dxa"/>
          </w:tcPr>
          <w:p w14:paraId="47FB13BA" w14:textId="77777777" w:rsidR="00753495" w:rsidRPr="00FC7496" w:rsidRDefault="00753495" w:rsidP="001D304D">
            <w:pPr>
              <w:pStyle w:val="TAC"/>
              <w:rPr>
                <w:sz w:val="12"/>
                <w:szCs w:val="12"/>
                <w:lang w:eastAsia="en-GB"/>
              </w:rPr>
            </w:pPr>
          </w:p>
        </w:tc>
        <w:tc>
          <w:tcPr>
            <w:tcW w:w="236" w:type="dxa"/>
          </w:tcPr>
          <w:p w14:paraId="06309194" w14:textId="77777777" w:rsidR="00753495" w:rsidRPr="00FC7496" w:rsidRDefault="00753495" w:rsidP="001D304D">
            <w:pPr>
              <w:pStyle w:val="TAC"/>
              <w:rPr>
                <w:sz w:val="12"/>
                <w:szCs w:val="12"/>
                <w:lang w:eastAsia="en-GB"/>
              </w:rPr>
            </w:pPr>
          </w:p>
        </w:tc>
        <w:tc>
          <w:tcPr>
            <w:tcW w:w="236" w:type="dxa"/>
            <w:shd w:val="clear" w:color="auto" w:fill="00B050"/>
          </w:tcPr>
          <w:p w14:paraId="104D876D" w14:textId="77777777" w:rsidR="00753495" w:rsidRPr="00FC7496" w:rsidRDefault="00753495" w:rsidP="001D304D">
            <w:pPr>
              <w:pStyle w:val="TAC"/>
              <w:rPr>
                <w:sz w:val="12"/>
                <w:szCs w:val="12"/>
                <w:lang w:eastAsia="en-GB"/>
              </w:rPr>
            </w:pPr>
          </w:p>
        </w:tc>
        <w:tc>
          <w:tcPr>
            <w:tcW w:w="236" w:type="dxa"/>
            <w:shd w:val="clear" w:color="auto" w:fill="92D050"/>
          </w:tcPr>
          <w:p w14:paraId="09511DF8" w14:textId="77777777" w:rsidR="00753495" w:rsidRPr="00FC7496" w:rsidRDefault="00753495" w:rsidP="001D304D">
            <w:pPr>
              <w:pStyle w:val="TAC"/>
              <w:rPr>
                <w:sz w:val="12"/>
                <w:szCs w:val="12"/>
                <w:lang w:eastAsia="en-GB"/>
              </w:rPr>
            </w:pPr>
          </w:p>
        </w:tc>
        <w:tc>
          <w:tcPr>
            <w:tcW w:w="236" w:type="dxa"/>
          </w:tcPr>
          <w:p w14:paraId="07F75D82" w14:textId="77777777" w:rsidR="00753495" w:rsidRPr="00FC7496" w:rsidRDefault="00753495" w:rsidP="001D304D">
            <w:pPr>
              <w:pStyle w:val="TAC"/>
              <w:rPr>
                <w:sz w:val="12"/>
                <w:szCs w:val="12"/>
                <w:lang w:eastAsia="en-GB"/>
              </w:rPr>
            </w:pPr>
          </w:p>
        </w:tc>
        <w:tc>
          <w:tcPr>
            <w:tcW w:w="236" w:type="dxa"/>
          </w:tcPr>
          <w:p w14:paraId="37CAF05C" w14:textId="77777777" w:rsidR="00753495" w:rsidRPr="00FC7496" w:rsidRDefault="00753495" w:rsidP="001D304D">
            <w:pPr>
              <w:pStyle w:val="TAC"/>
              <w:rPr>
                <w:sz w:val="12"/>
                <w:szCs w:val="12"/>
                <w:lang w:eastAsia="en-GB"/>
              </w:rPr>
            </w:pPr>
          </w:p>
        </w:tc>
        <w:tc>
          <w:tcPr>
            <w:tcW w:w="236" w:type="dxa"/>
          </w:tcPr>
          <w:p w14:paraId="7F73D2BC" w14:textId="77777777" w:rsidR="00753495" w:rsidRPr="00FC7496" w:rsidRDefault="00753495" w:rsidP="001D304D">
            <w:pPr>
              <w:pStyle w:val="TAC"/>
              <w:rPr>
                <w:sz w:val="12"/>
                <w:szCs w:val="12"/>
                <w:lang w:eastAsia="en-GB"/>
              </w:rPr>
            </w:pPr>
          </w:p>
        </w:tc>
        <w:tc>
          <w:tcPr>
            <w:tcW w:w="236" w:type="dxa"/>
            <w:shd w:val="clear" w:color="auto" w:fill="7030A0"/>
          </w:tcPr>
          <w:p w14:paraId="196863EB" w14:textId="77777777" w:rsidR="00753495" w:rsidRPr="00FC7496" w:rsidRDefault="00753495" w:rsidP="001D304D">
            <w:pPr>
              <w:pStyle w:val="TAC"/>
              <w:rPr>
                <w:sz w:val="12"/>
                <w:szCs w:val="12"/>
                <w:lang w:eastAsia="en-GB"/>
              </w:rPr>
            </w:pPr>
          </w:p>
        </w:tc>
        <w:tc>
          <w:tcPr>
            <w:tcW w:w="236" w:type="dxa"/>
            <w:shd w:val="clear" w:color="auto" w:fill="FFC000"/>
          </w:tcPr>
          <w:p w14:paraId="54CDFE52" w14:textId="77777777" w:rsidR="00753495" w:rsidRPr="00FC7496" w:rsidRDefault="00753495" w:rsidP="001D304D">
            <w:pPr>
              <w:pStyle w:val="TAC"/>
              <w:rPr>
                <w:sz w:val="12"/>
                <w:szCs w:val="12"/>
                <w:lang w:eastAsia="en-GB"/>
              </w:rPr>
            </w:pPr>
          </w:p>
        </w:tc>
        <w:tc>
          <w:tcPr>
            <w:tcW w:w="236" w:type="dxa"/>
          </w:tcPr>
          <w:p w14:paraId="7DA2625B" w14:textId="77777777" w:rsidR="00753495" w:rsidRPr="00FC7496" w:rsidRDefault="00753495" w:rsidP="001D304D">
            <w:pPr>
              <w:pStyle w:val="TAC"/>
              <w:rPr>
                <w:sz w:val="12"/>
                <w:szCs w:val="12"/>
                <w:lang w:eastAsia="en-GB"/>
              </w:rPr>
            </w:pPr>
          </w:p>
        </w:tc>
        <w:tc>
          <w:tcPr>
            <w:tcW w:w="236" w:type="dxa"/>
          </w:tcPr>
          <w:p w14:paraId="59A443B4" w14:textId="77777777" w:rsidR="00753495" w:rsidRPr="00FC7496" w:rsidRDefault="00753495" w:rsidP="001D304D">
            <w:pPr>
              <w:pStyle w:val="TAC"/>
              <w:rPr>
                <w:sz w:val="12"/>
                <w:szCs w:val="12"/>
                <w:lang w:eastAsia="en-GB"/>
              </w:rPr>
            </w:pPr>
          </w:p>
        </w:tc>
        <w:tc>
          <w:tcPr>
            <w:tcW w:w="236" w:type="dxa"/>
          </w:tcPr>
          <w:p w14:paraId="0DC639F8" w14:textId="77777777" w:rsidR="00753495" w:rsidRPr="00FC7496" w:rsidRDefault="00753495" w:rsidP="001D304D">
            <w:pPr>
              <w:pStyle w:val="TAC"/>
              <w:rPr>
                <w:sz w:val="12"/>
                <w:szCs w:val="12"/>
                <w:lang w:eastAsia="en-GB"/>
              </w:rPr>
            </w:pPr>
          </w:p>
        </w:tc>
        <w:tc>
          <w:tcPr>
            <w:tcW w:w="236" w:type="dxa"/>
            <w:shd w:val="clear" w:color="auto" w:fill="auto"/>
          </w:tcPr>
          <w:p w14:paraId="08AA8FF3" w14:textId="77777777" w:rsidR="00753495" w:rsidRPr="00FC7496" w:rsidRDefault="00753495" w:rsidP="001D304D">
            <w:pPr>
              <w:pStyle w:val="TAC"/>
              <w:rPr>
                <w:sz w:val="12"/>
                <w:szCs w:val="12"/>
                <w:lang w:eastAsia="en-GB"/>
              </w:rPr>
            </w:pPr>
          </w:p>
        </w:tc>
        <w:tc>
          <w:tcPr>
            <w:tcW w:w="236" w:type="dxa"/>
            <w:shd w:val="clear" w:color="auto" w:fill="92D050"/>
          </w:tcPr>
          <w:p w14:paraId="1261213E" w14:textId="77777777" w:rsidR="00753495" w:rsidRPr="00FC7496" w:rsidRDefault="00753495" w:rsidP="001D304D">
            <w:pPr>
              <w:pStyle w:val="TAC"/>
              <w:rPr>
                <w:sz w:val="12"/>
                <w:szCs w:val="12"/>
                <w:lang w:eastAsia="en-GB"/>
              </w:rPr>
            </w:pPr>
          </w:p>
        </w:tc>
        <w:tc>
          <w:tcPr>
            <w:tcW w:w="236" w:type="dxa"/>
          </w:tcPr>
          <w:p w14:paraId="3344F156" w14:textId="77777777" w:rsidR="00753495" w:rsidRPr="00FC7496" w:rsidRDefault="00753495" w:rsidP="001D304D">
            <w:pPr>
              <w:pStyle w:val="TAC"/>
              <w:rPr>
                <w:sz w:val="12"/>
                <w:szCs w:val="12"/>
                <w:lang w:eastAsia="en-GB"/>
              </w:rPr>
            </w:pPr>
          </w:p>
        </w:tc>
        <w:tc>
          <w:tcPr>
            <w:tcW w:w="236" w:type="dxa"/>
          </w:tcPr>
          <w:p w14:paraId="76EB315A" w14:textId="77777777" w:rsidR="00753495" w:rsidRPr="00FC7496" w:rsidRDefault="00753495" w:rsidP="001D304D">
            <w:pPr>
              <w:pStyle w:val="TAC"/>
              <w:rPr>
                <w:sz w:val="12"/>
                <w:szCs w:val="12"/>
                <w:lang w:eastAsia="en-GB"/>
              </w:rPr>
            </w:pPr>
          </w:p>
        </w:tc>
        <w:tc>
          <w:tcPr>
            <w:tcW w:w="236" w:type="dxa"/>
          </w:tcPr>
          <w:p w14:paraId="37D143FB" w14:textId="77777777" w:rsidR="00753495" w:rsidRPr="00FC7496" w:rsidRDefault="00753495" w:rsidP="001D304D">
            <w:pPr>
              <w:pStyle w:val="TAC"/>
              <w:rPr>
                <w:sz w:val="12"/>
                <w:szCs w:val="12"/>
                <w:lang w:eastAsia="en-GB"/>
              </w:rPr>
            </w:pPr>
          </w:p>
        </w:tc>
        <w:tc>
          <w:tcPr>
            <w:tcW w:w="236" w:type="dxa"/>
          </w:tcPr>
          <w:p w14:paraId="7229B871" w14:textId="77777777" w:rsidR="00753495" w:rsidRPr="00FC7496" w:rsidRDefault="00753495" w:rsidP="001D304D">
            <w:pPr>
              <w:pStyle w:val="TAC"/>
              <w:rPr>
                <w:sz w:val="12"/>
                <w:szCs w:val="12"/>
                <w:lang w:eastAsia="en-GB"/>
              </w:rPr>
            </w:pPr>
          </w:p>
        </w:tc>
        <w:tc>
          <w:tcPr>
            <w:tcW w:w="236" w:type="dxa"/>
            <w:shd w:val="clear" w:color="auto" w:fill="FFC000"/>
          </w:tcPr>
          <w:p w14:paraId="4595B319" w14:textId="77777777" w:rsidR="00753495" w:rsidRPr="00FC7496" w:rsidRDefault="00753495" w:rsidP="001D304D">
            <w:pPr>
              <w:pStyle w:val="TAC"/>
              <w:rPr>
                <w:sz w:val="12"/>
                <w:szCs w:val="12"/>
                <w:lang w:eastAsia="en-GB"/>
              </w:rPr>
            </w:pPr>
          </w:p>
        </w:tc>
        <w:tc>
          <w:tcPr>
            <w:tcW w:w="236" w:type="dxa"/>
          </w:tcPr>
          <w:p w14:paraId="1B049D3A" w14:textId="77777777" w:rsidR="00753495" w:rsidRPr="00FC7496" w:rsidRDefault="00753495" w:rsidP="001D304D">
            <w:pPr>
              <w:pStyle w:val="TAC"/>
              <w:rPr>
                <w:sz w:val="12"/>
                <w:szCs w:val="12"/>
                <w:lang w:eastAsia="en-GB"/>
              </w:rPr>
            </w:pPr>
          </w:p>
        </w:tc>
        <w:tc>
          <w:tcPr>
            <w:tcW w:w="236" w:type="dxa"/>
          </w:tcPr>
          <w:p w14:paraId="1B107711" w14:textId="77777777" w:rsidR="00753495" w:rsidRPr="00FC7496" w:rsidRDefault="00753495" w:rsidP="001D304D">
            <w:pPr>
              <w:pStyle w:val="TAC"/>
              <w:rPr>
                <w:sz w:val="12"/>
                <w:szCs w:val="12"/>
                <w:lang w:eastAsia="en-GB"/>
              </w:rPr>
            </w:pPr>
          </w:p>
        </w:tc>
        <w:tc>
          <w:tcPr>
            <w:tcW w:w="236" w:type="dxa"/>
          </w:tcPr>
          <w:p w14:paraId="61B4751B" w14:textId="77777777" w:rsidR="00753495" w:rsidRPr="00FC7496" w:rsidRDefault="00753495" w:rsidP="001D304D">
            <w:pPr>
              <w:pStyle w:val="TAC"/>
              <w:rPr>
                <w:sz w:val="12"/>
                <w:szCs w:val="12"/>
                <w:lang w:eastAsia="en-GB"/>
              </w:rPr>
            </w:pPr>
          </w:p>
        </w:tc>
        <w:tc>
          <w:tcPr>
            <w:tcW w:w="236" w:type="dxa"/>
            <w:shd w:val="clear" w:color="auto" w:fill="00B050"/>
          </w:tcPr>
          <w:p w14:paraId="62FD73E8" w14:textId="77777777" w:rsidR="00753495" w:rsidRPr="00FC7496" w:rsidRDefault="00753495" w:rsidP="001D304D">
            <w:pPr>
              <w:pStyle w:val="TAC"/>
              <w:rPr>
                <w:sz w:val="12"/>
                <w:szCs w:val="12"/>
                <w:lang w:eastAsia="en-GB"/>
              </w:rPr>
            </w:pPr>
          </w:p>
        </w:tc>
        <w:tc>
          <w:tcPr>
            <w:tcW w:w="236" w:type="dxa"/>
            <w:shd w:val="clear" w:color="auto" w:fill="92D050"/>
          </w:tcPr>
          <w:p w14:paraId="30548916" w14:textId="77777777" w:rsidR="00753495" w:rsidRPr="00FC7496" w:rsidRDefault="00753495" w:rsidP="001D304D">
            <w:pPr>
              <w:pStyle w:val="TAC"/>
              <w:rPr>
                <w:sz w:val="12"/>
                <w:szCs w:val="12"/>
                <w:lang w:eastAsia="en-GB"/>
              </w:rPr>
            </w:pPr>
          </w:p>
        </w:tc>
        <w:tc>
          <w:tcPr>
            <w:tcW w:w="236" w:type="dxa"/>
          </w:tcPr>
          <w:p w14:paraId="361BE9DC" w14:textId="77777777" w:rsidR="00753495" w:rsidRPr="00FC7496" w:rsidRDefault="00753495" w:rsidP="001D304D">
            <w:pPr>
              <w:pStyle w:val="TAC"/>
              <w:rPr>
                <w:sz w:val="12"/>
                <w:szCs w:val="12"/>
                <w:lang w:eastAsia="en-GB"/>
              </w:rPr>
            </w:pPr>
          </w:p>
        </w:tc>
        <w:tc>
          <w:tcPr>
            <w:tcW w:w="236" w:type="dxa"/>
          </w:tcPr>
          <w:p w14:paraId="67E760BB" w14:textId="77777777" w:rsidR="00753495" w:rsidRPr="00FC7496" w:rsidRDefault="00753495" w:rsidP="001D304D">
            <w:pPr>
              <w:pStyle w:val="TAC"/>
              <w:rPr>
                <w:sz w:val="12"/>
                <w:szCs w:val="12"/>
                <w:lang w:eastAsia="en-GB"/>
              </w:rPr>
            </w:pPr>
          </w:p>
        </w:tc>
        <w:tc>
          <w:tcPr>
            <w:tcW w:w="236" w:type="dxa"/>
          </w:tcPr>
          <w:p w14:paraId="3276CE89" w14:textId="77777777" w:rsidR="00753495" w:rsidRPr="00FC7496" w:rsidRDefault="00753495" w:rsidP="001D304D">
            <w:pPr>
              <w:pStyle w:val="TAC"/>
              <w:rPr>
                <w:sz w:val="12"/>
                <w:szCs w:val="12"/>
                <w:lang w:eastAsia="en-GB"/>
              </w:rPr>
            </w:pPr>
          </w:p>
        </w:tc>
        <w:tc>
          <w:tcPr>
            <w:tcW w:w="236" w:type="dxa"/>
            <w:shd w:val="clear" w:color="auto" w:fill="7030A0"/>
          </w:tcPr>
          <w:p w14:paraId="12DE2721" w14:textId="77777777" w:rsidR="00753495" w:rsidRPr="00FC7496" w:rsidRDefault="00753495" w:rsidP="001D304D">
            <w:pPr>
              <w:pStyle w:val="TAC"/>
              <w:rPr>
                <w:sz w:val="12"/>
                <w:szCs w:val="12"/>
                <w:lang w:eastAsia="en-GB"/>
              </w:rPr>
            </w:pPr>
          </w:p>
        </w:tc>
        <w:tc>
          <w:tcPr>
            <w:tcW w:w="236" w:type="dxa"/>
            <w:shd w:val="clear" w:color="auto" w:fill="FFC000"/>
          </w:tcPr>
          <w:p w14:paraId="6F8FC9CB" w14:textId="77777777" w:rsidR="00753495" w:rsidRPr="00FC7496" w:rsidRDefault="00753495" w:rsidP="001D304D">
            <w:pPr>
              <w:pStyle w:val="TAC"/>
              <w:rPr>
                <w:sz w:val="12"/>
                <w:szCs w:val="12"/>
                <w:lang w:eastAsia="en-GB"/>
              </w:rPr>
            </w:pPr>
          </w:p>
        </w:tc>
        <w:tc>
          <w:tcPr>
            <w:tcW w:w="236" w:type="dxa"/>
          </w:tcPr>
          <w:p w14:paraId="7A3D6269" w14:textId="77777777" w:rsidR="00753495" w:rsidRPr="00FC7496" w:rsidRDefault="00753495" w:rsidP="001D304D">
            <w:pPr>
              <w:pStyle w:val="TAC"/>
              <w:rPr>
                <w:sz w:val="12"/>
                <w:szCs w:val="12"/>
                <w:lang w:eastAsia="en-GB"/>
              </w:rPr>
            </w:pPr>
          </w:p>
        </w:tc>
        <w:tc>
          <w:tcPr>
            <w:tcW w:w="236" w:type="dxa"/>
          </w:tcPr>
          <w:p w14:paraId="1FF5451E" w14:textId="77777777" w:rsidR="00753495" w:rsidRPr="00FC7496" w:rsidRDefault="00753495" w:rsidP="001D304D">
            <w:pPr>
              <w:pStyle w:val="TAC"/>
              <w:rPr>
                <w:sz w:val="12"/>
                <w:szCs w:val="12"/>
                <w:lang w:eastAsia="en-GB"/>
              </w:rPr>
            </w:pPr>
          </w:p>
        </w:tc>
        <w:tc>
          <w:tcPr>
            <w:tcW w:w="236" w:type="dxa"/>
          </w:tcPr>
          <w:p w14:paraId="1F6943D3" w14:textId="77777777" w:rsidR="00753495" w:rsidRPr="00FC7496" w:rsidRDefault="00753495" w:rsidP="001D304D">
            <w:pPr>
              <w:pStyle w:val="TAC"/>
              <w:rPr>
                <w:sz w:val="12"/>
                <w:szCs w:val="12"/>
                <w:lang w:eastAsia="en-GB"/>
              </w:rPr>
            </w:pPr>
          </w:p>
        </w:tc>
        <w:tc>
          <w:tcPr>
            <w:tcW w:w="236" w:type="dxa"/>
            <w:shd w:val="clear" w:color="auto" w:fill="auto"/>
          </w:tcPr>
          <w:p w14:paraId="245BCAC6" w14:textId="77777777" w:rsidR="00753495" w:rsidRPr="00FC7496" w:rsidRDefault="00753495" w:rsidP="001D304D">
            <w:pPr>
              <w:pStyle w:val="TAC"/>
              <w:rPr>
                <w:sz w:val="12"/>
                <w:szCs w:val="12"/>
                <w:lang w:eastAsia="en-GB"/>
              </w:rPr>
            </w:pPr>
          </w:p>
        </w:tc>
        <w:tc>
          <w:tcPr>
            <w:tcW w:w="236" w:type="dxa"/>
            <w:shd w:val="clear" w:color="auto" w:fill="92D050"/>
          </w:tcPr>
          <w:p w14:paraId="707ECE97" w14:textId="77777777" w:rsidR="00753495" w:rsidRPr="00FC7496" w:rsidRDefault="00753495" w:rsidP="001D304D">
            <w:pPr>
              <w:pStyle w:val="TAC"/>
              <w:rPr>
                <w:sz w:val="12"/>
                <w:szCs w:val="12"/>
                <w:lang w:eastAsia="en-GB"/>
              </w:rPr>
            </w:pPr>
          </w:p>
        </w:tc>
        <w:tc>
          <w:tcPr>
            <w:tcW w:w="236" w:type="dxa"/>
          </w:tcPr>
          <w:p w14:paraId="4BC86DB1" w14:textId="77777777" w:rsidR="00753495" w:rsidRPr="00FC7496" w:rsidRDefault="00753495" w:rsidP="001D304D">
            <w:pPr>
              <w:pStyle w:val="TAC"/>
              <w:rPr>
                <w:sz w:val="12"/>
                <w:szCs w:val="12"/>
                <w:lang w:eastAsia="en-GB"/>
              </w:rPr>
            </w:pPr>
          </w:p>
        </w:tc>
        <w:tc>
          <w:tcPr>
            <w:tcW w:w="236" w:type="dxa"/>
          </w:tcPr>
          <w:p w14:paraId="6324FC6F" w14:textId="77777777" w:rsidR="00753495" w:rsidRPr="00FC7496" w:rsidRDefault="00753495" w:rsidP="001D304D">
            <w:pPr>
              <w:pStyle w:val="TAC"/>
              <w:rPr>
                <w:sz w:val="12"/>
                <w:szCs w:val="12"/>
                <w:lang w:eastAsia="en-GB"/>
              </w:rPr>
            </w:pPr>
          </w:p>
        </w:tc>
        <w:tc>
          <w:tcPr>
            <w:tcW w:w="236" w:type="dxa"/>
          </w:tcPr>
          <w:p w14:paraId="1CF52610" w14:textId="77777777" w:rsidR="00753495" w:rsidRPr="00FC7496" w:rsidRDefault="00753495" w:rsidP="001D304D">
            <w:pPr>
              <w:pStyle w:val="TAC"/>
              <w:rPr>
                <w:sz w:val="12"/>
                <w:szCs w:val="12"/>
                <w:lang w:eastAsia="en-GB"/>
              </w:rPr>
            </w:pPr>
          </w:p>
        </w:tc>
        <w:tc>
          <w:tcPr>
            <w:tcW w:w="236" w:type="dxa"/>
          </w:tcPr>
          <w:p w14:paraId="03C1F155" w14:textId="77777777" w:rsidR="00753495" w:rsidRPr="00FC7496" w:rsidRDefault="00753495" w:rsidP="001D304D">
            <w:pPr>
              <w:pStyle w:val="TAC"/>
              <w:rPr>
                <w:sz w:val="12"/>
                <w:szCs w:val="12"/>
                <w:lang w:eastAsia="en-GB"/>
              </w:rPr>
            </w:pPr>
          </w:p>
        </w:tc>
      </w:tr>
      <w:tr w:rsidR="00753495" w:rsidRPr="00FC7496" w14:paraId="5A49A89A" w14:textId="77777777" w:rsidTr="001D304D">
        <w:tc>
          <w:tcPr>
            <w:tcW w:w="683" w:type="dxa"/>
            <w:vMerge/>
            <w:shd w:val="clear" w:color="auto" w:fill="auto"/>
            <w:vAlign w:val="center"/>
          </w:tcPr>
          <w:p w14:paraId="2BE63553" w14:textId="77777777" w:rsidR="00753495" w:rsidRPr="00FC7496" w:rsidRDefault="00753495" w:rsidP="001D304D">
            <w:pPr>
              <w:pStyle w:val="TAC"/>
              <w:rPr>
                <w:sz w:val="12"/>
                <w:szCs w:val="12"/>
                <w:lang w:eastAsia="en-GB"/>
              </w:rPr>
            </w:pPr>
          </w:p>
        </w:tc>
        <w:tc>
          <w:tcPr>
            <w:tcW w:w="452" w:type="dxa"/>
          </w:tcPr>
          <w:p w14:paraId="39988B38" w14:textId="77777777" w:rsidR="00753495" w:rsidRPr="00FC7496" w:rsidRDefault="00753495" w:rsidP="001D304D">
            <w:pPr>
              <w:pStyle w:val="TAC"/>
              <w:rPr>
                <w:sz w:val="12"/>
                <w:szCs w:val="12"/>
                <w:lang w:eastAsia="en-GB"/>
              </w:rPr>
            </w:pPr>
            <w:r w:rsidRPr="00FC7496">
              <w:rPr>
                <w:sz w:val="12"/>
                <w:szCs w:val="12"/>
                <w:lang w:eastAsia="en-GB"/>
              </w:rPr>
              <w:t>116</w:t>
            </w:r>
          </w:p>
        </w:tc>
        <w:tc>
          <w:tcPr>
            <w:tcW w:w="236" w:type="dxa"/>
            <w:shd w:val="clear" w:color="auto" w:fill="FFC000"/>
          </w:tcPr>
          <w:p w14:paraId="2C21A38F" w14:textId="77777777" w:rsidR="00753495" w:rsidRPr="00FC7496" w:rsidRDefault="00753495" w:rsidP="001D304D">
            <w:pPr>
              <w:pStyle w:val="TAC"/>
              <w:rPr>
                <w:sz w:val="12"/>
                <w:szCs w:val="12"/>
                <w:lang w:eastAsia="en-GB"/>
              </w:rPr>
            </w:pPr>
          </w:p>
        </w:tc>
        <w:tc>
          <w:tcPr>
            <w:tcW w:w="236" w:type="dxa"/>
          </w:tcPr>
          <w:p w14:paraId="218C71FA" w14:textId="77777777" w:rsidR="00753495" w:rsidRPr="00FC7496" w:rsidRDefault="00753495" w:rsidP="001D304D">
            <w:pPr>
              <w:pStyle w:val="TAC"/>
              <w:rPr>
                <w:sz w:val="12"/>
                <w:szCs w:val="12"/>
                <w:lang w:eastAsia="en-GB"/>
              </w:rPr>
            </w:pPr>
          </w:p>
        </w:tc>
        <w:tc>
          <w:tcPr>
            <w:tcW w:w="236" w:type="dxa"/>
          </w:tcPr>
          <w:p w14:paraId="23FD532C" w14:textId="77777777" w:rsidR="00753495" w:rsidRPr="00FC7496" w:rsidRDefault="00753495" w:rsidP="001D304D">
            <w:pPr>
              <w:pStyle w:val="TAC"/>
              <w:rPr>
                <w:sz w:val="12"/>
                <w:szCs w:val="12"/>
                <w:lang w:eastAsia="en-GB"/>
              </w:rPr>
            </w:pPr>
          </w:p>
        </w:tc>
        <w:tc>
          <w:tcPr>
            <w:tcW w:w="236" w:type="dxa"/>
          </w:tcPr>
          <w:p w14:paraId="486C802C" w14:textId="77777777" w:rsidR="00753495" w:rsidRPr="00FC7496" w:rsidRDefault="00753495" w:rsidP="001D304D">
            <w:pPr>
              <w:pStyle w:val="TAC"/>
              <w:rPr>
                <w:sz w:val="12"/>
                <w:szCs w:val="12"/>
                <w:lang w:eastAsia="en-GB"/>
              </w:rPr>
            </w:pPr>
          </w:p>
        </w:tc>
        <w:tc>
          <w:tcPr>
            <w:tcW w:w="236" w:type="dxa"/>
            <w:shd w:val="clear" w:color="auto" w:fill="00B050"/>
          </w:tcPr>
          <w:p w14:paraId="057DF2E0" w14:textId="77777777" w:rsidR="00753495" w:rsidRPr="00FC7496" w:rsidRDefault="00753495" w:rsidP="001D304D">
            <w:pPr>
              <w:pStyle w:val="TAC"/>
              <w:rPr>
                <w:sz w:val="12"/>
                <w:szCs w:val="12"/>
                <w:lang w:eastAsia="en-GB"/>
              </w:rPr>
            </w:pPr>
          </w:p>
        </w:tc>
        <w:tc>
          <w:tcPr>
            <w:tcW w:w="236" w:type="dxa"/>
            <w:shd w:val="clear" w:color="auto" w:fill="92D050"/>
          </w:tcPr>
          <w:p w14:paraId="4BDB3B83" w14:textId="77777777" w:rsidR="00753495" w:rsidRPr="00FC7496" w:rsidRDefault="00753495" w:rsidP="001D304D">
            <w:pPr>
              <w:pStyle w:val="TAC"/>
              <w:rPr>
                <w:sz w:val="12"/>
                <w:szCs w:val="12"/>
                <w:lang w:eastAsia="en-GB"/>
              </w:rPr>
            </w:pPr>
          </w:p>
        </w:tc>
        <w:tc>
          <w:tcPr>
            <w:tcW w:w="236" w:type="dxa"/>
          </w:tcPr>
          <w:p w14:paraId="3486FD03" w14:textId="77777777" w:rsidR="00753495" w:rsidRPr="00FC7496" w:rsidRDefault="00753495" w:rsidP="001D304D">
            <w:pPr>
              <w:pStyle w:val="TAC"/>
              <w:rPr>
                <w:sz w:val="12"/>
                <w:szCs w:val="12"/>
                <w:lang w:eastAsia="en-GB"/>
              </w:rPr>
            </w:pPr>
          </w:p>
        </w:tc>
        <w:tc>
          <w:tcPr>
            <w:tcW w:w="236" w:type="dxa"/>
          </w:tcPr>
          <w:p w14:paraId="39A52F90" w14:textId="77777777" w:rsidR="00753495" w:rsidRPr="00FC7496" w:rsidRDefault="00753495" w:rsidP="001D304D">
            <w:pPr>
              <w:pStyle w:val="TAC"/>
              <w:rPr>
                <w:sz w:val="12"/>
                <w:szCs w:val="12"/>
                <w:lang w:eastAsia="en-GB"/>
              </w:rPr>
            </w:pPr>
          </w:p>
        </w:tc>
        <w:tc>
          <w:tcPr>
            <w:tcW w:w="236" w:type="dxa"/>
          </w:tcPr>
          <w:p w14:paraId="111E6821" w14:textId="77777777" w:rsidR="00753495" w:rsidRPr="00FC7496" w:rsidRDefault="00753495" w:rsidP="001D304D">
            <w:pPr>
              <w:pStyle w:val="TAC"/>
              <w:rPr>
                <w:sz w:val="12"/>
                <w:szCs w:val="12"/>
                <w:lang w:eastAsia="en-GB"/>
              </w:rPr>
            </w:pPr>
          </w:p>
        </w:tc>
        <w:tc>
          <w:tcPr>
            <w:tcW w:w="236" w:type="dxa"/>
            <w:shd w:val="clear" w:color="auto" w:fill="7030A0"/>
          </w:tcPr>
          <w:p w14:paraId="568D7209" w14:textId="77777777" w:rsidR="00753495" w:rsidRPr="00FC7496" w:rsidRDefault="00753495" w:rsidP="001D304D">
            <w:pPr>
              <w:pStyle w:val="TAC"/>
              <w:rPr>
                <w:sz w:val="12"/>
                <w:szCs w:val="12"/>
                <w:lang w:eastAsia="en-GB"/>
              </w:rPr>
            </w:pPr>
          </w:p>
        </w:tc>
        <w:tc>
          <w:tcPr>
            <w:tcW w:w="236" w:type="dxa"/>
            <w:shd w:val="clear" w:color="auto" w:fill="FFC000"/>
          </w:tcPr>
          <w:p w14:paraId="0B5C9804" w14:textId="77777777" w:rsidR="00753495" w:rsidRPr="00FC7496" w:rsidRDefault="00753495" w:rsidP="001D304D">
            <w:pPr>
              <w:pStyle w:val="TAC"/>
              <w:rPr>
                <w:sz w:val="12"/>
                <w:szCs w:val="12"/>
                <w:lang w:eastAsia="en-GB"/>
              </w:rPr>
            </w:pPr>
          </w:p>
        </w:tc>
        <w:tc>
          <w:tcPr>
            <w:tcW w:w="236" w:type="dxa"/>
          </w:tcPr>
          <w:p w14:paraId="7A4095A2" w14:textId="77777777" w:rsidR="00753495" w:rsidRPr="00FC7496" w:rsidRDefault="00753495" w:rsidP="001D304D">
            <w:pPr>
              <w:pStyle w:val="TAC"/>
              <w:rPr>
                <w:sz w:val="12"/>
                <w:szCs w:val="12"/>
                <w:lang w:eastAsia="en-GB"/>
              </w:rPr>
            </w:pPr>
          </w:p>
        </w:tc>
        <w:tc>
          <w:tcPr>
            <w:tcW w:w="236" w:type="dxa"/>
          </w:tcPr>
          <w:p w14:paraId="1AB9734C" w14:textId="77777777" w:rsidR="00753495" w:rsidRPr="00FC7496" w:rsidRDefault="00753495" w:rsidP="001D304D">
            <w:pPr>
              <w:pStyle w:val="TAC"/>
              <w:rPr>
                <w:sz w:val="12"/>
                <w:szCs w:val="12"/>
                <w:lang w:eastAsia="en-GB"/>
              </w:rPr>
            </w:pPr>
          </w:p>
        </w:tc>
        <w:tc>
          <w:tcPr>
            <w:tcW w:w="236" w:type="dxa"/>
          </w:tcPr>
          <w:p w14:paraId="5788DF6F" w14:textId="77777777" w:rsidR="00753495" w:rsidRPr="00FC7496" w:rsidRDefault="00753495" w:rsidP="001D304D">
            <w:pPr>
              <w:pStyle w:val="TAC"/>
              <w:rPr>
                <w:sz w:val="12"/>
                <w:szCs w:val="12"/>
                <w:lang w:eastAsia="en-GB"/>
              </w:rPr>
            </w:pPr>
          </w:p>
        </w:tc>
        <w:tc>
          <w:tcPr>
            <w:tcW w:w="236" w:type="dxa"/>
            <w:shd w:val="clear" w:color="auto" w:fill="auto"/>
          </w:tcPr>
          <w:p w14:paraId="38F08156" w14:textId="77777777" w:rsidR="00753495" w:rsidRPr="00FC7496" w:rsidRDefault="00753495" w:rsidP="001D304D">
            <w:pPr>
              <w:pStyle w:val="TAC"/>
              <w:rPr>
                <w:sz w:val="12"/>
                <w:szCs w:val="12"/>
                <w:lang w:eastAsia="en-GB"/>
              </w:rPr>
            </w:pPr>
          </w:p>
        </w:tc>
        <w:tc>
          <w:tcPr>
            <w:tcW w:w="236" w:type="dxa"/>
            <w:shd w:val="clear" w:color="auto" w:fill="92D050"/>
          </w:tcPr>
          <w:p w14:paraId="7D9E9C2D" w14:textId="77777777" w:rsidR="00753495" w:rsidRPr="00FC7496" w:rsidRDefault="00753495" w:rsidP="001D304D">
            <w:pPr>
              <w:pStyle w:val="TAC"/>
              <w:rPr>
                <w:sz w:val="12"/>
                <w:szCs w:val="12"/>
                <w:lang w:eastAsia="en-GB"/>
              </w:rPr>
            </w:pPr>
          </w:p>
        </w:tc>
        <w:tc>
          <w:tcPr>
            <w:tcW w:w="236" w:type="dxa"/>
          </w:tcPr>
          <w:p w14:paraId="48DA65AE" w14:textId="77777777" w:rsidR="00753495" w:rsidRPr="00FC7496" w:rsidRDefault="00753495" w:rsidP="001D304D">
            <w:pPr>
              <w:pStyle w:val="TAC"/>
              <w:rPr>
                <w:sz w:val="12"/>
                <w:szCs w:val="12"/>
                <w:lang w:eastAsia="en-GB"/>
              </w:rPr>
            </w:pPr>
          </w:p>
        </w:tc>
        <w:tc>
          <w:tcPr>
            <w:tcW w:w="236" w:type="dxa"/>
          </w:tcPr>
          <w:p w14:paraId="7D7B9D72" w14:textId="77777777" w:rsidR="00753495" w:rsidRPr="00FC7496" w:rsidRDefault="00753495" w:rsidP="001D304D">
            <w:pPr>
              <w:pStyle w:val="TAC"/>
              <w:rPr>
                <w:sz w:val="12"/>
                <w:szCs w:val="12"/>
                <w:lang w:eastAsia="en-GB"/>
              </w:rPr>
            </w:pPr>
          </w:p>
        </w:tc>
        <w:tc>
          <w:tcPr>
            <w:tcW w:w="236" w:type="dxa"/>
          </w:tcPr>
          <w:p w14:paraId="0A542B6F" w14:textId="77777777" w:rsidR="00753495" w:rsidRPr="00FC7496" w:rsidRDefault="00753495" w:rsidP="001D304D">
            <w:pPr>
              <w:pStyle w:val="TAC"/>
              <w:rPr>
                <w:sz w:val="12"/>
                <w:szCs w:val="12"/>
                <w:lang w:eastAsia="en-GB"/>
              </w:rPr>
            </w:pPr>
          </w:p>
        </w:tc>
        <w:tc>
          <w:tcPr>
            <w:tcW w:w="236" w:type="dxa"/>
          </w:tcPr>
          <w:p w14:paraId="5A12EF1B" w14:textId="77777777" w:rsidR="00753495" w:rsidRPr="00FC7496" w:rsidRDefault="00753495" w:rsidP="001D304D">
            <w:pPr>
              <w:pStyle w:val="TAC"/>
              <w:rPr>
                <w:sz w:val="12"/>
                <w:szCs w:val="12"/>
                <w:lang w:eastAsia="en-GB"/>
              </w:rPr>
            </w:pPr>
          </w:p>
        </w:tc>
        <w:tc>
          <w:tcPr>
            <w:tcW w:w="236" w:type="dxa"/>
            <w:shd w:val="clear" w:color="auto" w:fill="FFC000"/>
          </w:tcPr>
          <w:p w14:paraId="236BB7FA" w14:textId="77777777" w:rsidR="00753495" w:rsidRPr="00FC7496" w:rsidRDefault="00753495" w:rsidP="001D304D">
            <w:pPr>
              <w:pStyle w:val="TAC"/>
              <w:rPr>
                <w:sz w:val="12"/>
                <w:szCs w:val="12"/>
                <w:lang w:eastAsia="en-GB"/>
              </w:rPr>
            </w:pPr>
          </w:p>
        </w:tc>
        <w:tc>
          <w:tcPr>
            <w:tcW w:w="236" w:type="dxa"/>
          </w:tcPr>
          <w:p w14:paraId="767DAB23" w14:textId="77777777" w:rsidR="00753495" w:rsidRPr="00FC7496" w:rsidRDefault="00753495" w:rsidP="001D304D">
            <w:pPr>
              <w:pStyle w:val="TAC"/>
              <w:rPr>
                <w:sz w:val="12"/>
                <w:szCs w:val="12"/>
                <w:lang w:eastAsia="en-GB"/>
              </w:rPr>
            </w:pPr>
          </w:p>
        </w:tc>
        <w:tc>
          <w:tcPr>
            <w:tcW w:w="236" w:type="dxa"/>
          </w:tcPr>
          <w:p w14:paraId="4E1B5C31" w14:textId="77777777" w:rsidR="00753495" w:rsidRPr="00FC7496" w:rsidRDefault="00753495" w:rsidP="001D304D">
            <w:pPr>
              <w:pStyle w:val="TAC"/>
              <w:rPr>
                <w:sz w:val="12"/>
                <w:szCs w:val="12"/>
                <w:lang w:eastAsia="en-GB"/>
              </w:rPr>
            </w:pPr>
          </w:p>
        </w:tc>
        <w:tc>
          <w:tcPr>
            <w:tcW w:w="236" w:type="dxa"/>
          </w:tcPr>
          <w:p w14:paraId="0AACB505" w14:textId="77777777" w:rsidR="00753495" w:rsidRPr="00FC7496" w:rsidRDefault="00753495" w:rsidP="001D304D">
            <w:pPr>
              <w:pStyle w:val="TAC"/>
              <w:rPr>
                <w:sz w:val="12"/>
                <w:szCs w:val="12"/>
                <w:lang w:eastAsia="en-GB"/>
              </w:rPr>
            </w:pPr>
          </w:p>
        </w:tc>
        <w:tc>
          <w:tcPr>
            <w:tcW w:w="236" w:type="dxa"/>
            <w:shd w:val="clear" w:color="auto" w:fill="00B050"/>
          </w:tcPr>
          <w:p w14:paraId="1EA945E7" w14:textId="77777777" w:rsidR="00753495" w:rsidRPr="00FC7496" w:rsidRDefault="00753495" w:rsidP="001D304D">
            <w:pPr>
              <w:pStyle w:val="TAC"/>
              <w:rPr>
                <w:sz w:val="12"/>
                <w:szCs w:val="12"/>
                <w:lang w:eastAsia="en-GB"/>
              </w:rPr>
            </w:pPr>
          </w:p>
        </w:tc>
        <w:tc>
          <w:tcPr>
            <w:tcW w:w="236" w:type="dxa"/>
            <w:shd w:val="clear" w:color="auto" w:fill="92D050"/>
          </w:tcPr>
          <w:p w14:paraId="5EEB7486" w14:textId="77777777" w:rsidR="00753495" w:rsidRPr="00FC7496" w:rsidRDefault="00753495" w:rsidP="001D304D">
            <w:pPr>
              <w:pStyle w:val="TAC"/>
              <w:rPr>
                <w:sz w:val="12"/>
                <w:szCs w:val="12"/>
                <w:lang w:eastAsia="en-GB"/>
              </w:rPr>
            </w:pPr>
          </w:p>
        </w:tc>
        <w:tc>
          <w:tcPr>
            <w:tcW w:w="236" w:type="dxa"/>
          </w:tcPr>
          <w:p w14:paraId="09E22F12" w14:textId="77777777" w:rsidR="00753495" w:rsidRPr="00FC7496" w:rsidRDefault="00753495" w:rsidP="001D304D">
            <w:pPr>
              <w:pStyle w:val="TAC"/>
              <w:rPr>
                <w:sz w:val="12"/>
                <w:szCs w:val="12"/>
                <w:lang w:eastAsia="en-GB"/>
              </w:rPr>
            </w:pPr>
          </w:p>
        </w:tc>
        <w:tc>
          <w:tcPr>
            <w:tcW w:w="236" w:type="dxa"/>
          </w:tcPr>
          <w:p w14:paraId="453478B7" w14:textId="77777777" w:rsidR="00753495" w:rsidRPr="00FC7496" w:rsidRDefault="00753495" w:rsidP="001D304D">
            <w:pPr>
              <w:pStyle w:val="TAC"/>
              <w:rPr>
                <w:sz w:val="12"/>
                <w:szCs w:val="12"/>
                <w:lang w:eastAsia="en-GB"/>
              </w:rPr>
            </w:pPr>
          </w:p>
        </w:tc>
        <w:tc>
          <w:tcPr>
            <w:tcW w:w="236" w:type="dxa"/>
          </w:tcPr>
          <w:p w14:paraId="0907E0A5" w14:textId="77777777" w:rsidR="00753495" w:rsidRPr="00FC7496" w:rsidRDefault="00753495" w:rsidP="001D304D">
            <w:pPr>
              <w:pStyle w:val="TAC"/>
              <w:rPr>
                <w:sz w:val="12"/>
                <w:szCs w:val="12"/>
                <w:lang w:eastAsia="en-GB"/>
              </w:rPr>
            </w:pPr>
          </w:p>
        </w:tc>
        <w:tc>
          <w:tcPr>
            <w:tcW w:w="236" w:type="dxa"/>
            <w:shd w:val="clear" w:color="auto" w:fill="7030A0"/>
          </w:tcPr>
          <w:p w14:paraId="0E41DD75" w14:textId="77777777" w:rsidR="00753495" w:rsidRPr="00FC7496" w:rsidRDefault="00753495" w:rsidP="001D304D">
            <w:pPr>
              <w:pStyle w:val="TAC"/>
              <w:rPr>
                <w:sz w:val="12"/>
                <w:szCs w:val="12"/>
                <w:lang w:eastAsia="en-GB"/>
              </w:rPr>
            </w:pPr>
          </w:p>
        </w:tc>
        <w:tc>
          <w:tcPr>
            <w:tcW w:w="236" w:type="dxa"/>
            <w:shd w:val="clear" w:color="auto" w:fill="FFC000"/>
          </w:tcPr>
          <w:p w14:paraId="0FD977DF" w14:textId="77777777" w:rsidR="00753495" w:rsidRPr="00FC7496" w:rsidRDefault="00753495" w:rsidP="001D304D">
            <w:pPr>
              <w:pStyle w:val="TAC"/>
              <w:rPr>
                <w:sz w:val="12"/>
                <w:szCs w:val="12"/>
                <w:lang w:eastAsia="en-GB"/>
              </w:rPr>
            </w:pPr>
          </w:p>
        </w:tc>
        <w:tc>
          <w:tcPr>
            <w:tcW w:w="236" w:type="dxa"/>
          </w:tcPr>
          <w:p w14:paraId="24D8597D" w14:textId="77777777" w:rsidR="00753495" w:rsidRPr="00FC7496" w:rsidRDefault="00753495" w:rsidP="001D304D">
            <w:pPr>
              <w:pStyle w:val="TAC"/>
              <w:rPr>
                <w:sz w:val="12"/>
                <w:szCs w:val="12"/>
                <w:lang w:eastAsia="en-GB"/>
              </w:rPr>
            </w:pPr>
          </w:p>
        </w:tc>
        <w:tc>
          <w:tcPr>
            <w:tcW w:w="236" w:type="dxa"/>
          </w:tcPr>
          <w:p w14:paraId="1AEDE216" w14:textId="77777777" w:rsidR="00753495" w:rsidRPr="00FC7496" w:rsidRDefault="00753495" w:rsidP="001D304D">
            <w:pPr>
              <w:pStyle w:val="TAC"/>
              <w:rPr>
                <w:sz w:val="12"/>
                <w:szCs w:val="12"/>
                <w:lang w:eastAsia="en-GB"/>
              </w:rPr>
            </w:pPr>
          </w:p>
        </w:tc>
        <w:tc>
          <w:tcPr>
            <w:tcW w:w="236" w:type="dxa"/>
          </w:tcPr>
          <w:p w14:paraId="33071905" w14:textId="77777777" w:rsidR="00753495" w:rsidRPr="00FC7496" w:rsidRDefault="00753495" w:rsidP="001D304D">
            <w:pPr>
              <w:pStyle w:val="TAC"/>
              <w:rPr>
                <w:sz w:val="12"/>
                <w:szCs w:val="12"/>
                <w:lang w:eastAsia="en-GB"/>
              </w:rPr>
            </w:pPr>
          </w:p>
        </w:tc>
        <w:tc>
          <w:tcPr>
            <w:tcW w:w="236" w:type="dxa"/>
            <w:shd w:val="clear" w:color="auto" w:fill="auto"/>
          </w:tcPr>
          <w:p w14:paraId="3257A30B" w14:textId="77777777" w:rsidR="00753495" w:rsidRPr="00FC7496" w:rsidRDefault="00753495" w:rsidP="001D304D">
            <w:pPr>
              <w:pStyle w:val="TAC"/>
              <w:rPr>
                <w:sz w:val="12"/>
                <w:szCs w:val="12"/>
                <w:lang w:eastAsia="en-GB"/>
              </w:rPr>
            </w:pPr>
          </w:p>
        </w:tc>
        <w:tc>
          <w:tcPr>
            <w:tcW w:w="236" w:type="dxa"/>
            <w:shd w:val="clear" w:color="auto" w:fill="92D050"/>
          </w:tcPr>
          <w:p w14:paraId="6716A8BF" w14:textId="77777777" w:rsidR="00753495" w:rsidRPr="00FC7496" w:rsidRDefault="00753495" w:rsidP="001D304D">
            <w:pPr>
              <w:pStyle w:val="TAC"/>
              <w:rPr>
                <w:sz w:val="12"/>
                <w:szCs w:val="12"/>
                <w:lang w:eastAsia="en-GB"/>
              </w:rPr>
            </w:pPr>
          </w:p>
        </w:tc>
        <w:tc>
          <w:tcPr>
            <w:tcW w:w="236" w:type="dxa"/>
          </w:tcPr>
          <w:p w14:paraId="6B5499BA" w14:textId="77777777" w:rsidR="00753495" w:rsidRPr="00FC7496" w:rsidRDefault="00753495" w:rsidP="001D304D">
            <w:pPr>
              <w:pStyle w:val="TAC"/>
              <w:rPr>
                <w:sz w:val="12"/>
                <w:szCs w:val="12"/>
                <w:lang w:eastAsia="en-GB"/>
              </w:rPr>
            </w:pPr>
          </w:p>
        </w:tc>
        <w:tc>
          <w:tcPr>
            <w:tcW w:w="236" w:type="dxa"/>
          </w:tcPr>
          <w:p w14:paraId="279A5574" w14:textId="77777777" w:rsidR="00753495" w:rsidRPr="00FC7496" w:rsidRDefault="00753495" w:rsidP="001D304D">
            <w:pPr>
              <w:pStyle w:val="TAC"/>
              <w:rPr>
                <w:sz w:val="12"/>
                <w:szCs w:val="12"/>
                <w:lang w:eastAsia="en-GB"/>
              </w:rPr>
            </w:pPr>
          </w:p>
        </w:tc>
        <w:tc>
          <w:tcPr>
            <w:tcW w:w="236" w:type="dxa"/>
          </w:tcPr>
          <w:p w14:paraId="66CD17BC" w14:textId="77777777" w:rsidR="00753495" w:rsidRPr="00FC7496" w:rsidRDefault="00753495" w:rsidP="001D304D">
            <w:pPr>
              <w:pStyle w:val="TAC"/>
              <w:rPr>
                <w:sz w:val="12"/>
                <w:szCs w:val="12"/>
                <w:lang w:eastAsia="en-GB"/>
              </w:rPr>
            </w:pPr>
          </w:p>
        </w:tc>
        <w:tc>
          <w:tcPr>
            <w:tcW w:w="236" w:type="dxa"/>
          </w:tcPr>
          <w:p w14:paraId="651463E8" w14:textId="77777777" w:rsidR="00753495" w:rsidRPr="00FC7496" w:rsidRDefault="00753495" w:rsidP="001D304D">
            <w:pPr>
              <w:pStyle w:val="TAC"/>
              <w:rPr>
                <w:sz w:val="12"/>
                <w:szCs w:val="12"/>
                <w:lang w:eastAsia="en-GB"/>
              </w:rPr>
            </w:pPr>
          </w:p>
        </w:tc>
      </w:tr>
      <w:tr w:rsidR="00753495" w:rsidRPr="00FC7496" w14:paraId="2D697D3B" w14:textId="77777777" w:rsidTr="001D304D">
        <w:tc>
          <w:tcPr>
            <w:tcW w:w="683" w:type="dxa"/>
            <w:vMerge/>
            <w:shd w:val="clear" w:color="auto" w:fill="auto"/>
            <w:vAlign w:val="center"/>
          </w:tcPr>
          <w:p w14:paraId="56D5F64F" w14:textId="77777777" w:rsidR="00753495" w:rsidRPr="00FC7496" w:rsidRDefault="00753495" w:rsidP="001D304D">
            <w:pPr>
              <w:pStyle w:val="TAC"/>
              <w:rPr>
                <w:sz w:val="12"/>
                <w:szCs w:val="12"/>
                <w:lang w:eastAsia="en-GB"/>
              </w:rPr>
            </w:pPr>
          </w:p>
        </w:tc>
        <w:tc>
          <w:tcPr>
            <w:tcW w:w="452" w:type="dxa"/>
          </w:tcPr>
          <w:p w14:paraId="695710C9" w14:textId="77777777" w:rsidR="00753495" w:rsidRPr="00FC7496" w:rsidRDefault="00753495" w:rsidP="001D304D">
            <w:pPr>
              <w:pStyle w:val="TAC"/>
              <w:rPr>
                <w:sz w:val="12"/>
                <w:szCs w:val="12"/>
                <w:lang w:eastAsia="en-GB"/>
              </w:rPr>
            </w:pPr>
            <w:r w:rsidRPr="00FC7496">
              <w:rPr>
                <w:sz w:val="12"/>
                <w:szCs w:val="12"/>
                <w:lang w:eastAsia="en-GB"/>
              </w:rPr>
              <w:t>120</w:t>
            </w:r>
          </w:p>
        </w:tc>
        <w:tc>
          <w:tcPr>
            <w:tcW w:w="236" w:type="dxa"/>
            <w:shd w:val="clear" w:color="auto" w:fill="FFC000"/>
          </w:tcPr>
          <w:p w14:paraId="4C2BD1ED" w14:textId="77777777" w:rsidR="00753495" w:rsidRPr="00FC7496" w:rsidRDefault="00753495" w:rsidP="001D304D">
            <w:pPr>
              <w:pStyle w:val="TAC"/>
              <w:rPr>
                <w:sz w:val="12"/>
                <w:szCs w:val="12"/>
                <w:lang w:eastAsia="en-GB"/>
              </w:rPr>
            </w:pPr>
          </w:p>
        </w:tc>
        <w:tc>
          <w:tcPr>
            <w:tcW w:w="236" w:type="dxa"/>
          </w:tcPr>
          <w:p w14:paraId="482141F2" w14:textId="77777777" w:rsidR="00753495" w:rsidRPr="00FC7496" w:rsidRDefault="00753495" w:rsidP="001D304D">
            <w:pPr>
              <w:pStyle w:val="TAC"/>
              <w:rPr>
                <w:sz w:val="12"/>
                <w:szCs w:val="12"/>
                <w:lang w:eastAsia="en-GB"/>
              </w:rPr>
            </w:pPr>
          </w:p>
        </w:tc>
        <w:tc>
          <w:tcPr>
            <w:tcW w:w="236" w:type="dxa"/>
          </w:tcPr>
          <w:p w14:paraId="3EEBBA61" w14:textId="77777777" w:rsidR="00753495" w:rsidRPr="00FC7496" w:rsidRDefault="00753495" w:rsidP="001D304D">
            <w:pPr>
              <w:pStyle w:val="TAC"/>
              <w:rPr>
                <w:sz w:val="12"/>
                <w:szCs w:val="12"/>
                <w:lang w:eastAsia="en-GB"/>
              </w:rPr>
            </w:pPr>
          </w:p>
        </w:tc>
        <w:tc>
          <w:tcPr>
            <w:tcW w:w="236" w:type="dxa"/>
          </w:tcPr>
          <w:p w14:paraId="7459F06E" w14:textId="77777777" w:rsidR="00753495" w:rsidRPr="00FC7496" w:rsidRDefault="00753495" w:rsidP="001D304D">
            <w:pPr>
              <w:pStyle w:val="TAC"/>
              <w:rPr>
                <w:sz w:val="12"/>
                <w:szCs w:val="12"/>
                <w:lang w:eastAsia="en-GB"/>
              </w:rPr>
            </w:pPr>
          </w:p>
        </w:tc>
        <w:tc>
          <w:tcPr>
            <w:tcW w:w="236" w:type="dxa"/>
            <w:shd w:val="clear" w:color="auto" w:fill="00B050"/>
          </w:tcPr>
          <w:p w14:paraId="396999F5" w14:textId="77777777" w:rsidR="00753495" w:rsidRPr="00FC7496" w:rsidRDefault="00753495" w:rsidP="001D304D">
            <w:pPr>
              <w:pStyle w:val="TAC"/>
              <w:rPr>
                <w:sz w:val="12"/>
                <w:szCs w:val="12"/>
                <w:lang w:eastAsia="en-GB"/>
              </w:rPr>
            </w:pPr>
          </w:p>
        </w:tc>
        <w:tc>
          <w:tcPr>
            <w:tcW w:w="236" w:type="dxa"/>
            <w:shd w:val="clear" w:color="auto" w:fill="92D050"/>
          </w:tcPr>
          <w:p w14:paraId="2344185C" w14:textId="77777777" w:rsidR="00753495" w:rsidRPr="00FC7496" w:rsidRDefault="00753495" w:rsidP="001D304D">
            <w:pPr>
              <w:pStyle w:val="TAC"/>
              <w:rPr>
                <w:sz w:val="12"/>
                <w:szCs w:val="12"/>
                <w:lang w:eastAsia="en-GB"/>
              </w:rPr>
            </w:pPr>
          </w:p>
        </w:tc>
        <w:tc>
          <w:tcPr>
            <w:tcW w:w="236" w:type="dxa"/>
          </w:tcPr>
          <w:p w14:paraId="0667386C" w14:textId="77777777" w:rsidR="00753495" w:rsidRPr="00FC7496" w:rsidRDefault="00753495" w:rsidP="001D304D">
            <w:pPr>
              <w:pStyle w:val="TAC"/>
              <w:rPr>
                <w:sz w:val="12"/>
                <w:szCs w:val="12"/>
                <w:lang w:eastAsia="en-GB"/>
              </w:rPr>
            </w:pPr>
          </w:p>
        </w:tc>
        <w:tc>
          <w:tcPr>
            <w:tcW w:w="236" w:type="dxa"/>
          </w:tcPr>
          <w:p w14:paraId="40EC4726" w14:textId="77777777" w:rsidR="00753495" w:rsidRPr="00FC7496" w:rsidRDefault="00753495" w:rsidP="001D304D">
            <w:pPr>
              <w:pStyle w:val="TAC"/>
              <w:rPr>
                <w:sz w:val="12"/>
                <w:szCs w:val="12"/>
                <w:lang w:eastAsia="en-GB"/>
              </w:rPr>
            </w:pPr>
          </w:p>
        </w:tc>
        <w:tc>
          <w:tcPr>
            <w:tcW w:w="236" w:type="dxa"/>
          </w:tcPr>
          <w:p w14:paraId="43725452" w14:textId="77777777" w:rsidR="00753495" w:rsidRPr="00FC7496" w:rsidRDefault="00753495" w:rsidP="001D304D">
            <w:pPr>
              <w:pStyle w:val="TAC"/>
              <w:rPr>
                <w:sz w:val="12"/>
                <w:szCs w:val="12"/>
                <w:lang w:eastAsia="en-GB"/>
              </w:rPr>
            </w:pPr>
          </w:p>
        </w:tc>
        <w:tc>
          <w:tcPr>
            <w:tcW w:w="236" w:type="dxa"/>
            <w:shd w:val="clear" w:color="auto" w:fill="7030A0"/>
          </w:tcPr>
          <w:p w14:paraId="1419ADA0" w14:textId="77777777" w:rsidR="00753495" w:rsidRPr="00FC7496" w:rsidRDefault="00753495" w:rsidP="001D304D">
            <w:pPr>
              <w:pStyle w:val="TAC"/>
              <w:rPr>
                <w:sz w:val="12"/>
                <w:szCs w:val="12"/>
                <w:lang w:eastAsia="en-GB"/>
              </w:rPr>
            </w:pPr>
          </w:p>
        </w:tc>
        <w:tc>
          <w:tcPr>
            <w:tcW w:w="236" w:type="dxa"/>
            <w:shd w:val="clear" w:color="auto" w:fill="FFC000"/>
          </w:tcPr>
          <w:p w14:paraId="382692D1" w14:textId="77777777" w:rsidR="00753495" w:rsidRPr="00FC7496" w:rsidRDefault="00753495" w:rsidP="001D304D">
            <w:pPr>
              <w:pStyle w:val="TAC"/>
              <w:rPr>
                <w:sz w:val="12"/>
                <w:szCs w:val="12"/>
                <w:lang w:eastAsia="en-GB"/>
              </w:rPr>
            </w:pPr>
          </w:p>
        </w:tc>
        <w:tc>
          <w:tcPr>
            <w:tcW w:w="236" w:type="dxa"/>
          </w:tcPr>
          <w:p w14:paraId="3ADB1E8A" w14:textId="77777777" w:rsidR="00753495" w:rsidRPr="00FC7496" w:rsidRDefault="00753495" w:rsidP="001D304D">
            <w:pPr>
              <w:pStyle w:val="TAC"/>
              <w:rPr>
                <w:sz w:val="12"/>
                <w:szCs w:val="12"/>
                <w:lang w:eastAsia="en-GB"/>
              </w:rPr>
            </w:pPr>
          </w:p>
        </w:tc>
        <w:tc>
          <w:tcPr>
            <w:tcW w:w="236" w:type="dxa"/>
          </w:tcPr>
          <w:p w14:paraId="032F59F8" w14:textId="77777777" w:rsidR="00753495" w:rsidRPr="00FC7496" w:rsidRDefault="00753495" w:rsidP="001D304D">
            <w:pPr>
              <w:pStyle w:val="TAC"/>
              <w:rPr>
                <w:sz w:val="12"/>
                <w:szCs w:val="12"/>
                <w:lang w:eastAsia="en-GB"/>
              </w:rPr>
            </w:pPr>
          </w:p>
        </w:tc>
        <w:tc>
          <w:tcPr>
            <w:tcW w:w="236" w:type="dxa"/>
          </w:tcPr>
          <w:p w14:paraId="4A9B3DA9" w14:textId="77777777" w:rsidR="00753495" w:rsidRPr="00FC7496" w:rsidRDefault="00753495" w:rsidP="001D304D">
            <w:pPr>
              <w:pStyle w:val="TAC"/>
              <w:rPr>
                <w:sz w:val="12"/>
                <w:szCs w:val="12"/>
                <w:lang w:eastAsia="en-GB"/>
              </w:rPr>
            </w:pPr>
          </w:p>
        </w:tc>
        <w:tc>
          <w:tcPr>
            <w:tcW w:w="236" w:type="dxa"/>
            <w:shd w:val="clear" w:color="auto" w:fill="auto"/>
          </w:tcPr>
          <w:p w14:paraId="40994993" w14:textId="77777777" w:rsidR="00753495" w:rsidRPr="00FC7496" w:rsidRDefault="00753495" w:rsidP="001D304D">
            <w:pPr>
              <w:pStyle w:val="TAC"/>
              <w:rPr>
                <w:sz w:val="12"/>
                <w:szCs w:val="12"/>
                <w:lang w:eastAsia="en-GB"/>
              </w:rPr>
            </w:pPr>
          </w:p>
        </w:tc>
        <w:tc>
          <w:tcPr>
            <w:tcW w:w="236" w:type="dxa"/>
            <w:shd w:val="clear" w:color="auto" w:fill="92D050"/>
          </w:tcPr>
          <w:p w14:paraId="53A85A54" w14:textId="77777777" w:rsidR="00753495" w:rsidRPr="00FC7496" w:rsidRDefault="00753495" w:rsidP="001D304D">
            <w:pPr>
              <w:pStyle w:val="TAC"/>
              <w:rPr>
                <w:sz w:val="12"/>
                <w:szCs w:val="12"/>
                <w:lang w:eastAsia="en-GB"/>
              </w:rPr>
            </w:pPr>
          </w:p>
        </w:tc>
        <w:tc>
          <w:tcPr>
            <w:tcW w:w="236" w:type="dxa"/>
          </w:tcPr>
          <w:p w14:paraId="7C9E1EC1" w14:textId="77777777" w:rsidR="00753495" w:rsidRPr="00FC7496" w:rsidRDefault="00753495" w:rsidP="001D304D">
            <w:pPr>
              <w:pStyle w:val="TAC"/>
              <w:rPr>
                <w:sz w:val="12"/>
                <w:szCs w:val="12"/>
                <w:lang w:eastAsia="en-GB"/>
              </w:rPr>
            </w:pPr>
          </w:p>
        </w:tc>
        <w:tc>
          <w:tcPr>
            <w:tcW w:w="236" w:type="dxa"/>
          </w:tcPr>
          <w:p w14:paraId="590ED4F0" w14:textId="77777777" w:rsidR="00753495" w:rsidRPr="00FC7496" w:rsidRDefault="00753495" w:rsidP="001D304D">
            <w:pPr>
              <w:pStyle w:val="TAC"/>
              <w:rPr>
                <w:sz w:val="12"/>
                <w:szCs w:val="12"/>
                <w:lang w:eastAsia="en-GB"/>
              </w:rPr>
            </w:pPr>
          </w:p>
        </w:tc>
        <w:tc>
          <w:tcPr>
            <w:tcW w:w="236" w:type="dxa"/>
          </w:tcPr>
          <w:p w14:paraId="290BDAB9" w14:textId="77777777" w:rsidR="00753495" w:rsidRPr="00FC7496" w:rsidRDefault="00753495" w:rsidP="001D304D">
            <w:pPr>
              <w:pStyle w:val="TAC"/>
              <w:rPr>
                <w:sz w:val="12"/>
                <w:szCs w:val="12"/>
                <w:lang w:eastAsia="en-GB"/>
              </w:rPr>
            </w:pPr>
          </w:p>
        </w:tc>
        <w:tc>
          <w:tcPr>
            <w:tcW w:w="236" w:type="dxa"/>
          </w:tcPr>
          <w:p w14:paraId="46D2B563" w14:textId="77777777" w:rsidR="00753495" w:rsidRPr="00FC7496" w:rsidRDefault="00753495" w:rsidP="001D304D">
            <w:pPr>
              <w:pStyle w:val="TAC"/>
              <w:rPr>
                <w:sz w:val="12"/>
                <w:szCs w:val="12"/>
                <w:lang w:eastAsia="en-GB"/>
              </w:rPr>
            </w:pPr>
          </w:p>
        </w:tc>
        <w:tc>
          <w:tcPr>
            <w:tcW w:w="236" w:type="dxa"/>
            <w:shd w:val="clear" w:color="auto" w:fill="FFC000"/>
          </w:tcPr>
          <w:p w14:paraId="1C856A10" w14:textId="77777777" w:rsidR="00753495" w:rsidRPr="00FC7496" w:rsidRDefault="00753495" w:rsidP="001D304D">
            <w:pPr>
              <w:pStyle w:val="TAC"/>
              <w:rPr>
                <w:sz w:val="12"/>
                <w:szCs w:val="12"/>
                <w:lang w:eastAsia="en-GB"/>
              </w:rPr>
            </w:pPr>
          </w:p>
        </w:tc>
        <w:tc>
          <w:tcPr>
            <w:tcW w:w="236" w:type="dxa"/>
          </w:tcPr>
          <w:p w14:paraId="4542AC26" w14:textId="77777777" w:rsidR="00753495" w:rsidRPr="00FC7496" w:rsidRDefault="00753495" w:rsidP="001D304D">
            <w:pPr>
              <w:pStyle w:val="TAC"/>
              <w:rPr>
                <w:sz w:val="12"/>
                <w:szCs w:val="12"/>
                <w:lang w:eastAsia="en-GB"/>
              </w:rPr>
            </w:pPr>
          </w:p>
        </w:tc>
        <w:tc>
          <w:tcPr>
            <w:tcW w:w="236" w:type="dxa"/>
          </w:tcPr>
          <w:p w14:paraId="29D2FA75" w14:textId="77777777" w:rsidR="00753495" w:rsidRPr="00FC7496" w:rsidRDefault="00753495" w:rsidP="001D304D">
            <w:pPr>
              <w:pStyle w:val="TAC"/>
              <w:rPr>
                <w:sz w:val="12"/>
                <w:szCs w:val="12"/>
                <w:lang w:eastAsia="en-GB"/>
              </w:rPr>
            </w:pPr>
          </w:p>
        </w:tc>
        <w:tc>
          <w:tcPr>
            <w:tcW w:w="236" w:type="dxa"/>
          </w:tcPr>
          <w:p w14:paraId="1DDF2D61" w14:textId="77777777" w:rsidR="00753495" w:rsidRPr="00FC7496" w:rsidRDefault="00753495" w:rsidP="001D304D">
            <w:pPr>
              <w:pStyle w:val="TAC"/>
              <w:rPr>
                <w:sz w:val="12"/>
                <w:szCs w:val="12"/>
                <w:lang w:eastAsia="en-GB"/>
              </w:rPr>
            </w:pPr>
          </w:p>
        </w:tc>
        <w:tc>
          <w:tcPr>
            <w:tcW w:w="236" w:type="dxa"/>
            <w:shd w:val="clear" w:color="auto" w:fill="00B050"/>
          </w:tcPr>
          <w:p w14:paraId="15DC91AC" w14:textId="77777777" w:rsidR="00753495" w:rsidRPr="00FC7496" w:rsidRDefault="00753495" w:rsidP="001D304D">
            <w:pPr>
              <w:pStyle w:val="TAC"/>
              <w:rPr>
                <w:sz w:val="12"/>
                <w:szCs w:val="12"/>
                <w:lang w:eastAsia="en-GB"/>
              </w:rPr>
            </w:pPr>
          </w:p>
        </w:tc>
        <w:tc>
          <w:tcPr>
            <w:tcW w:w="236" w:type="dxa"/>
            <w:shd w:val="clear" w:color="auto" w:fill="92D050"/>
          </w:tcPr>
          <w:p w14:paraId="49CD2623" w14:textId="77777777" w:rsidR="00753495" w:rsidRPr="00FC7496" w:rsidRDefault="00753495" w:rsidP="001D304D">
            <w:pPr>
              <w:pStyle w:val="TAC"/>
              <w:rPr>
                <w:sz w:val="12"/>
                <w:szCs w:val="12"/>
                <w:lang w:eastAsia="en-GB"/>
              </w:rPr>
            </w:pPr>
          </w:p>
        </w:tc>
        <w:tc>
          <w:tcPr>
            <w:tcW w:w="236" w:type="dxa"/>
          </w:tcPr>
          <w:p w14:paraId="5E3CDE76" w14:textId="77777777" w:rsidR="00753495" w:rsidRPr="00FC7496" w:rsidRDefault="00753495" w:rsidP="001D304D">
            <w:pPr>
              <w:pStyle w:val="TAC"/>
              <w:rPr>
                <w:sz w:val="12"/>
                <w:szCs w:val="12"/>
                <w:lang w:eastAsia="en-GB"/>
              </w:rPr>
            </w:pPr>
          </w:p>
        </w:tc>
        <w:tc>
          <w:tcPr>
            <w:tcW w:w="236" w:type="dxa"/>
          </w:tcPr>
          <w:p w14:paraId="602F3539" w14:textId="77777777" w:rsidR="00753495" w:rsidRPr="00FC7496" w:rsidRDefault="00753495" w:rsidP="001D304D">
            <w:pPr>
              <w:pStyle w:val="TAC"/>
              <w:rPr>
                <w:sz w:val="12"/>
                <w:szCs w:val="12"/>
                <w:lang w:eastAsia="en-GB"/>
              </w:rPr>
            </w:pPr>
          </w:p>
        </w:tc>
        <w:tc>
          <w:tcPr>
            <w:tcW w:w="236" w:type="dxa"/>
          </w:tcPr>
          <w:p w14:paraId="0E19BC2E" w14:textId="77777777" w:rsidR="00753495" w:rsidRPr="00FC7496" w:rsidRDefault="00753495" w:rsidP="001D304D">
            <w:pPr>
              <w:pStyle w:val="TAC"/>
              <w:rPr>
                <w:sz w:val="12"/>
                <w:szCs w:val="12"/>
                <w:lang w:eastAsia="en-GB"/>
              </w:rPr>
            </w:pPr>
          </w:p>
        </w:tc>
        <w:tc>
          <w:tcPr>
            <w:tcW w:w="236" w:type="dxa"/>
            <w:shd w:val="clear" w:color="auto" w:fill="7030A0"/>
          </w:tcPr>
          <w:p w14:paraId="0C54D67A" w14:textId="77777777" w:rsidR="00753495" w:rsidRPr="00FC7496" w:rsidRDefault="00753495" w:rsidP="001D304D">
            <w:pPr>
              <w:pStyle w:val="TAC"/>
              <w:rPr>
                <w:sz w:val="12"/>
                <w:szCs w:val="12"/>
                <w:lang w:eastAsia="en-GB"/>
              </w:rPr>
            </w:pPr>
          </w:p>
        </w:tc>
        <w:tc>
          <w:tcPr>
            <w:tcW w:w="236" w:type="dxa"/>
            <w:shd w:val="clear" w:color="auto" w:fill="FFC000"/>
          </w:tcPr>
          <w:p w14:paraId="2DB4CEC7" w14:textId="77777777" w:rsidR="00753495" w:rsidRPr="00FC7496" w:rsidRDefault="00753495" w:rsidP="001D304D">
            <w:pPr>
              <w:pStyle w:val="TAC"/>
              <w:rPr>
                <w:sz w:val="12"/>
                <w:szCs w:val="12"/>
                <w:lang w:eastAsia="en-GB"/>
              </w:rPr>
            </w:pPr>
          </w:p>
        </w:tc>
        <w:tc>
          <w:tcPr>
            <w:tcW w:w="236" w:type="dxa"/>
          </w:tcPr>
          <w:p w14:paraId="0C6D7493" w14:textId="77777777" w:rsidR="00753495" w:rsidRPr="00FC7496" w:rsidRDefault="00753495" w:rsidP="001D304D">
            <w:pPr>
              <w:pStyle w:val="TAC"/>
              <w:rPr>
                <w:sz w:val="12"/>
                <w:szCs w:val="12"/>
                <w:lang w:eastAsia="en-GB"/>
              </w:rPr>
            </w:pPr>
          </w:p>
        </w:tc>
        <w:tc>
          <w:tcPr>
            <w:tcW w:w="236" w:type="dxa"/>
          </w:tcPr>
          <w:p w14:paraId="5E1DDB6E" w14:textId="77777777" w:rsidR="00753495" w:rsidRPr="00FC7496" w:rsidRDefault="00753495" w:rsidP="001D304D">
            <w:pPr>
              <w:pStyle w:val="TAC"/>
              <w:rPr>
                <w:sz w:val="12"/>
                <w:szCs w:val="12"/>
                <w:lang w:eastAsia="en-GB"/>
              </w:rPr>
            </w:pPr>
          </w:p>
        </w:tc>
        <w:tc>
          <w:tcPr>
            <w:tcW w:w="236" w:type="dxa"/>
          </w:tcPr>
          <w:p w14:paraId="3A77F55C" w14:textId="77777777" w:rsidR="00753495" w:rsidRPr="00FC7496" w:rsidRDefault="00753495" w:rsidP="001D304D">
            <w:pPr>
              <w:pStyle w:val="TAC"/>
              <w:rPr>
                <w:sz w:val="12"/>
                <w:szCs w:val="12"/>
                <w:lang w:eastAsia="en-GB"/>
              </w:rPr>
            </w:pPr>
          </w:p>
        </w:tc>
        <w:tc>
          <w:tcPr>
            <w:tcW w:w="236" w:type="dxa"/>
            <w:shd w:val="clear" w:color="auto" w:fill="auto"/>
          </w:tcPr>
          <w:p w14:paraId="270CA191" w14:textId="77777777" w:rsidR="00753495" w:rsidRPr="00FC7496" w:rsidRDefault="00753495" w:rsidP="001D304D">
            <w:pPr>
              <w:pStyle w:val="TAC"/>
              <w:rPr>
                <w:sz w:val="12"/>
                <w:szCs w:val="12"/>
                <w:lang w:eastAsia="en-GB"/>
              </w:rPr>
            </w:pPr>
          </w:p>
        </w:tc>
        <w:tc>
          <w:tcPr>
            <w:tcW w:w="236" w:type="dxa"/>
            <w:shd w:val="clear" w:color="auto" w:fill="92D050"/>
          </w:tcPr>
          <w:p w14:paraId="2A9EF4AB" w14:textId="77777777" w:rsidR="00753495" w:rsidRPr="00FC7496" w:rsidRDefault="00753495" w:rsidP="001D304D">
            <w:pPr>
              <w:pStyle w:val="TAC"/>
              <w:rPr>
                <w:sz w:val="12"/>
                <w:szCs w:val="12"/>
                <w:lang w:eastAsia="en-GB"/>
              </w:rPr>
            </w:pPr>
          </w:p>
        </w:tc>
        <w:tc>
          <w:tcPr>
            <w:tcW w:w="236" w:type="dxa"/>
          </w:tcPr>
          <w:p w14:paraId="2F1D186B" w14:textId="77777777" w:rsidR="00753495" w:rsidRPr="00FC7496" w:rsidRDefault="00753495" w:rsidP="001D304D">
            <w:pPr>
              <w:pStyle w:val="TAC"/>
              <w:rPr>
                <w:sz w:val="12"/>
                <w:szCs w:val="12"/>
                <w:lang w:eastAsia="en-GB"/>
              </w:rPr>
            </w:pPr>
          </w:p>
        </w:tc>
        <w:tc>
          <w:tcPr>
            <w:tcW w:w="236" w:type="dxa"/>
          </w:tcPr>
          <w:p w14:paraId="0A3E819D" w14:textId="77777777" w:rsidR="00753495" w:rsidRPr="00FC7496" w:rsidRDefault="00753495" w:rsidP="001D304D">
            <w:pPr>
              <w:pStyle w:val="TAC"/>
              <w:rPr>
                <w:sz w:val="12"/>
                <w:szCs w:val="12"/>
                <w:lang w:eastAsia="en-GB"/>
              </w:rPr>
            </w:pPr>
          </w:p>
        </w:tc>
        <w:tc>
          <w:tcPr>
            <w:tcW w:w="236" w:type="dxa"/>
          </w:tcPr>
          <w:p w14:paraId="1AFF151E" w14:textId="77777777" w:rsidR="00753495" w:rsidRPr="00FC7496" w:rsidRDefault="00753495" w:rsidP="001D304D">
            <w:pPr>
              <w:pStyle w:val="TAC"/>
              <w:rPr>
                <w:sz w:val="12"/>
                <w:szCs w:val="12"/>
                <w:lang w:eastAsia="en-GB"/>
              </w:rPr>
            </w:pPr>
          </w:p>
        </w:tc>
        <w:tc>
          <w:tcPr>
            <w:tcW w:w="236" w:type="dxa"/>
          </w:tcPr>
          <w:p w14:paraId="46D9D266" w14:textId="77777777" w:rsidR="00753495" w:rsidRPr="00FC7496" w:rsidRDefault="00753495" w:rsidP="001D304D">
            <w:pPr>
              <w:pStyle w:val="TAC"/>
              <w:rPr>
                <w:sz w:val="12"/>
                <w:szCs w:val="12"/>
                <w:lang w:eastAsia="en-GB"/>
              </w:rPr>
            </w:pPr>
          </w:p>
        </w:tc>
      </w:tr>
      <w:tr w:rsidR="00753495" w:rsidRPr="00FC7496" w14:paraId="0ACB67D5" w14:textId="77777777" w:rsidTr="001D304D">
        <w:tc>
          <w:tcPr>
            <w:tcW w:w="683" w:type="dxa"/>
            <w:vMerge/>
            <w:shd w:val="clear" w:color="auto" w:fill="auto"/>
            <w:vAlign w:val="center"/>
          </w:tcPr>
          <w:p w14:paraId="42F602AC" w14:textId="77777777" w:rsidR="00753495" w:rsidRPr="00FC7496" w:rsidRDefault="00753495" w:rsidP="001D304D">
            <w:pPr>
              <w:pStyle w:val="TAC"/>
              <w:rPr>
                <w:sz w:val="12"/>
                <w:szCs w:val="12"/>
                <w:lang w:eastAsia="en-GB"/>
              </w:rPr>
            </w:pPr>
          </w:p>
        </w:tc>
        <w:tc>
          <w:tcPr>
            <w:tcW w:w="452" w:type="dxa"/>
          </w:tcPr>
          <w:p w14:paraId="72D149D6" w14:textId="77777777" w:rsidR="00753495" w:rsidRPr="00FC7496" w:rsidRDefault="00753495" w:rsidP="001D304D">
            <w:pPr>
              <w:pStyle w:val="TAC"/>
              <w:rPr>
                <w:sz w:val="12"/>
                <w:szCs w:val="12"/>
                <w:lang w:eastAsia="en-GB"/>
              </w:rPr>
            </w:pPr>
            <w:r w:rsidRPr="00FC7496">
              <w:rPr>
                <w:sz w:val="12"/>
                <w:szCs w:val="12"/>
                <w:lang w:eastAsia="en-GB"/>
              </w:rPr>
              <w:t>124</w:t>
            </w:r>
          </w:p>
        </w:tc>
        <w:tc>
          <w:tcPr>
            <w:tcW w:w="236" w:type="dxa"/>
            <w:shd w:val="clear" w:color="auto" w:fill="FFC000"/>
          </w:tcPr>
          <w:p w14:paraId="620A9046" w14:textId="77777777" w:rsidR="00753495" w:rsidRPr="00FC7496" w:rsidRDefault="00753495" w:rsidP="001D304D">
            <w:pPr>
              <w:pStyle w:val="TAC"/>
              <w:rPr>
                <w:sz w:val="12"/>
                <w:szCs w:val="12"/>
                <w:lang w:eastAsia="en-GB"/>
              </w:rPr>
            </w:pPr>
          </w:p>
        </w:tc>
        <w:tc>
          <w:tcPr>
            <w:tcW w:w="236" w:type="dxa"/>
          </w:tcPr>
          <w:p w14:paraId="4A4DBF3F" w14:textId="77777777" w:rsidR="00753495" w:rsidRPr="00FC7496" w:rsidRDefault="00753495" w:rsidP="001D304D">
            <w:pPr>
              <w:pStyle w:val="TAC"/>
              <w:rPr>
                <w:sz w:val="12"/>
                <w:szCs w:val="12"/>
                <w:lang w:eastAsia="en-GB"/>
              </w:rPr>
            </w:pPr>
          </w:p>
        </w:tc>
        <w:tc>
          <w:tcPr>
            <w:tcW w:w="236" w:type="dxa"/>
          </w:tcPr>
          <w:p w14:paraId="23AEAA5B" w14:textId="77777777" w:rsidR="00753495" w:rsidRPr="00FC7496" w:rsidRDefault="00753495" w:rsidP="001D304D">
            <w:pPr>
              <w:pStyle w:val="TAC"/>
              <w:rPr>
                <w:sz w:val="12"/>
                <w:szCs w:val="12"/>
                <w:lang w:eastAsia="en-GB"/>
              </w:rPr>
            </w:pPr>
          </w:p>
        </w:tc>
        <w:tc>
          <w:tcPr>
            <w:tcW w:w="236" w:type="dxa"/>
          </w:tcPr>
          <w:p w14:paraId="7ECA300F" w14:textId="77777777" w:rsidR="00753495" w:rsidRPr="00FC7496" w:rsidRDefault="00753495" w:rsidP="001D304D">
            <w:pPr>
              <w:pStyle w:val="TAC"/>
              <w:rPr>
                <w:sz w:val="12"/>
                <w:szCs w:val="12"/>
                <w:lang w:eastAsia="en-GB"/>
              </w:rPr>
            </w:pPr>
          </w:p>
        </w:tc>
        <w:tc>
          <w:tcPr>
            <w:tcW w:w="236" w:type="dxa"/>
            <w:shd w:val="clear" w:color="auto" w:fill="00B050"/>
          </w:tcPr>
          <w:p w14:paraId="2DA2A8D6" w14:textId="77777777" w:rsidR="00753495" w:rsidRPr="00FC7496" w:rsidRDefault="00753495" w:rsidP="001D304D">
            <w:pPr>
              <w:pStyle w:val="TAC"/>
              <w:rPr>
                <w:sz w:val="12"/>
                <w:szCs w:val="12"/>
                <w:lang w:eastAsia="en-GB"/>
              </w:rPr>
            </w:pPr>
          </w:p>
        </w:tc>
        <w:tc>
          <w:tcPr>
            <w:tcW w:w="236" w:type="dxa"/>
            <w:shd w:val="clear" w:color="auto" w:fill="92D050"/>
          </w:tcPr>
          <w:p w14:paraId="5433D71C" w14:textId="77777777" w:rsidR="00753495" w:rsidRPr="00FC7496" w:rsidRDefault="00753495" w:rsidP="001D304D">
            <w:pPr>
              <w:pStyle w:val="TAC"/>
              <w:rPr>
                <w:sz w:val="12"/>
                <w:szCs w:val="12"/>
                <w:lang w:eastAsia="en-GB"/>
              </w:rPr>
            </w:pPr>
          </w:p>
        </w:tc>
        <w:tc>
          <w:tcPr>
            <w:tcW w:w="236" w:type="dxa"/>
          </w:tcPr>
          <w:p w14:paraId="63D01DF1" w14:textId="77777777" w:rsidR="00753495" w:rsidRPr="00FC7496" w:rsidRDefault="00753495" w:rsidP="001D304D">
            <w:pPr>
              <w:pStyle w:val="TAC"/>
              <w:rPr>
                <w:sz w:val="12"/>
                <w:szCs w:val="12"/>
                <w:lang w:eastAsia="en-GB"/>
              </w:rPr>
            </w:pPr>
          </w:p>
        </w:tc>
        <w:tc>
          <w:tcPr>
            <w:tcW w:w="236" w:type="dxa"/>
          </w:tcPr>
          <w:p w14:paraId="42199F69" w14:textId="77777777" w:rsidR="00753495" w:rsidRPr="00FC7496" w:rsidRDefault="00753495" w:rsidP="001D304D">
            <w:pPr>
              <w:pStyle w:val="TAC"/>
              <w:rPr>
                <w:sz w:val="12"/>
                <w:szCs w:val="12"/>
                <w:lang w:eastAsia="en-GB"/>
              </w:rPr>
            </w:pPr>
          </w:p>
        </w:tc>
        <w:tc>
          <w:tcPr>
            <w:tcW w:w="236" w:type="dxa"/>
          </w:tcPr>
          <w:p w14:paraId="6C055875" w14:textId="77777777" w:rsidR="00753495" w:rsidRPr="00FC7496" w:rsidRDefault="00753495" w:rsidP="001D304D">
            <w:pPr>
              <w:pStyle w:val="TAC"/>
              <w:rPr>
                <w:sz w:val="12"/>
                <w:szCs w:val="12"/>
                <w:lang w:eastAsia="en-GB"/>
              </w:rPr>
            </w:pPr>
          </w:p>
        </w:tc>
        <w:tc>
          <w:tcPr>
            <w:tcW w:w="236" w:type="dxa"/>
            <w:shd w:val="clear" w:color="auto" w:fill="7030A0"/>
          </w:tcPr>
          <w:p w14:paraId="241F6E20" w14:textId="77777777" w:rsidR="00753495" w:rsidRPr="00FC7496" w:rsidRDefault="00753495" w:rsidP="001D304D">
            <w:pPr>
              <w:pStyle w:val="TAC"/>
              <w:rPr>
                <w:sz w:val="12"/>
                <w:szCs w:val="12"/>
                <w:lang w:eastAsia="en-GB"/>
              </w:rPr>
            </w:pPr>
          </w:p>
        </w:tc>
        <w:tc>
          <w:tcPr>
            <w:tcW w:w="236" w:type="dxa"/>
            <w:shd w:val="clear" w:color="auto" w:fill="FFC000"/>
          </w:tcPr>
          <w:p w14:paraId="64D09192" w14:textId="77777777" w:rsidR="00753495" w:rsidRPr="00FC7496" w:rsidRDefault="00753495" w:rsidP="001D304D">
            <w:pPr>
              <w:pStyle w:val="TAC"/>
              <w:rPr>
                <w:sz w:val="12"/>
                <w:szCs w:val="12"/>
                <w:lang w:eastAsia="en-GB"/>
              </w:rPr>
            </w:pPr>
          </w:p>
        </w:tc>
        <w:tc>
          <w:tcPr>
            <w:tcW w:w="236" w:type="dxa"/>
          </w:tcPr>
          <w:p w14:paraId="306D86F9" w14:textId="77777777" w:rsidR="00753495" w:rsidRPr="00FC7496" w:rsidRDefault="00753495" w:rsidP="001D304D">
            <w:pPr>
              <w:pStyle w:val="TAC"/>
              <w:rPr>
                <w:sz w:val="12"/>
                <w:szCs w:val="12"/>
                <w:lang w:eastAsia="en-GB"/>
              </w:rPr>
            </w:pPr>
          </w:p>
        </w:tc>
        <w:tc>
          <w:tcPr>
            <w:tcW w:w="236" w:type="dxa"/>
          </w:tcPr>
          <w:p w14:paraId="74DFDEBD" w14:textId="77777777" w:rsidR="00753495" w:rsidRPr="00FC7496" w:rsidRDefault="00753495" w:rsidP="001D304D">
            <w:pPr>
              <w:pStyle w:val="TAC"/>
              <w:rPr>
                <w:sz w:val="12"/>
                <w:szCs w:val="12"/>
                <w:lang w:eastAsia="en-GB"/>
              </w:rPr>
            </w:pPr>
          </w:p>
        </w:tc>
        <w:tc>
          <w:tcPr>
            <w:tcW w:w="236" w:type="dxa"/>
          </w:tcPr>
          <w:p w14:paraId="4B70E229" w14:textId="77777777" w:rsidR="00753495" w:rsidRPr="00FC7496" w:rsidRDefault="00753495" w:rsidP="001D304D">
            <w:pPr>
              <w:pStyle w:val="TAC"/>
              <w:rPr>
                <w:sz w:val="12"/>
                <w:szCs w:val="12"/>
                <w:lang w:eastAsia="en-GB"/>
              </w:rPr>
            </w:pPr>
          </w:p>
        </w:tc>
        <w:tc>
          <w:tcPr>
            <w:tcW w:w="236" w:type="dxa"/>
            <w:shd w:val="clear" w:color="auto" w:fill="auto"/>
          </w:tcPr>
          <w:p w14:paraId="44A10F25" w14:textId="77777777" w:rsidR="00753495" w:rsidRPr="00FC7496" w:rsidRDefault="00753495" w:rsidP="001D304D">
            <w:pPr>
              <w:pStyle w:val="TAC"/>
              <w:rPr>
                <w:sz w:val="12"/>
                <w:szCs w:val="12"/>
                <w:lang w:eastAsia="en-GB"/>
              </w:rPr>
            </w:pPr>
          </w:p>
        </w:tc>
        <w:tc>
          <w:tcPr>
            <w:tcW w:w="236" w:type="dxa"/>
            <w:shd w:val="clear" w:color="auto" w:fill="92D050"/>
          </w:tcPr>
          <w:p w14:paraId="71CEC685" w14:textId="77777777" w:rsidR="00753495" w:rsidRPr="00FC7496" w:rsidRDefault="00753495" w:rsidP="001D304D">
            <w:pPr>
              <w:pStyle w:val="TAC"/>
              <w:rPr>
                <w:sz w:val="12"/>
                <w:szCs w:val="12"/>
                <w:lang w:eastAsia="en-GB"/>
              </w:rPr>
            </w:pPr>
          </w:p>
        </w:tc>
        <w:tc>
          <w:tcPr>
            <w:tcW w:w="236" w:type="dxa"/>
          </w:tcPr>
          <w:p w14:paraId="24A2D27B" w14:textId="77777777" w:rsidR="00753495" w:rsidRPr="00FC7496" w:rsidRDefault="00753495" w:rsidP="001D304D">
            <w:pPr>
              <w:pStyle w:val="TAC"/>
              <w:rPr>
                <w:sz w:val="12"/>
                <w:szCs w:val="12"/>
                <w:lang w:eastAsia="en-GB"/>
              </w:rPr>
            </w:pPr>
          </w:p>
        </w:tc>
        <w:tc>
          <w:tcPr>
            <w:tcW w:w="236" w:type="dxa"/>
          </w:tcPr>
          <w:p w14:paraId="15717D65" w14:textId="77777777" w:rsidR="00753495" w:rsidRPr="00FC7496" w:rsidRDefault="00753495" w:rsidP="001D304D">
            <w:pPr>
              <w:pStyle w:val="TAC"/>
              <w:rPr>
                <w:sz w:val="12"/>
                <w:szCs w:val="12"/>
                <w:lang w:eastAsia="en-GB"/>
              </w:rPr>
            </w:pPr>
          </w:p>
        </w:tc>
        <w:tc>
          <w:tcPr>
            <w:tcW w:w="236" w:type="dxa"/>
          </w:tcPr>
          <w:p w14:paraId="3DE454D2" w14:textId="77777777" w:rsidR="00753495" w:rsidRPr="00FC7496" w:rsidRDefault="00753495" w:rsidP="001D304D">
            <w:pPr>
              <w:pStyle w:val="TAC"/>
              <w:rPr>
                <w:sz w:val="12"/>
                <w:szCs w:val="12"/>
                <w:lang w:eastAsia="en-GB"/>
              </w:rPr>
            </w:pPr>
          </w:p>
        </w:tc>
        <w:tc>
          <w:tcPr>
            <w:tcW w:w="236" w:type="dxa"/>
          </w:tcPr>
          <w:p w14:paraId="7B96E0EA" w14:textId="77777777" w:rsidR="00753495" w:rsidRPr="00FC7496" w:rsidRDefault="00753495" w:rsidP="001D304D">
            <w:pPr>
              <w:pStyle w:val="TAC"/>
              <w:rPr>
                <w:sz w:val="12"/>
                <w:szCs w:val="12"/>
                <w:lang w:eastAsia="en-GB"/>
              </w:rPr>
            </w:pPr>
          </w:p>
        </w:tc>
        <w:tc>
          <w:tcPr>
            <w:tcW w:w="236" w:type="dxa"/>
            <w:shd w:val="clear" w:color="auto" w:fill="FFC000"/>
          </w:tcPr>
          <w:p w14:paraId="663F6F09" w14:textId="77777777" w:rsidR="00753495" w:rsidRPr="00FC7496" w:rsidRDefault="00753495" w:rsidP="001D304D">
            <w:pPr>
              <w:pStyle w:val="TAC"/>
              <w:rPr>
                <w:sz w:val="12"/>
                <w:szCs w:val="12"/>
                <w:lang w:eastAsia="en-GB"/>
              </w:rPr>
            </w:pPr>
          </w:p>
        </w:tc>
        <w:tc>
          <w:tcPr>
            <w:tcW w:w="236" w:type="dxa"/>
          </w:tcPr>
          <w:p w14:paraId="2A939A31" w14:textId="77777777" w:rsidR="00753495" w:rsidRPr="00FC7496" w:rsidRDefault="00753495" w:rsidP="001D304D">
            <w:pPr>
              <w:pStyle w:val="TAC"/>
              <w:rPr>
                <w:sz w:val="12"/>
                <w:szCs w:val="12"/>
                <w:lang w:eastAsia="en-GB"/>
              </w:rPr>
            </w:pPr>
          </w:p>
        </w:tc>
        <w:tc>
          <w:tcPr>
            <w:tcW w:w="236" w:type="dxa"/>
          </w:tcPr>
          <w:p w14:paraId="7B8F0F2E" w14:textId="77777777" w:rsidR="00753495" w:rsidRPr="00FC7496" w:rsidRDefault="00753495" w:rsidP="001D304D">
            <w:pPr>
              <w:pStyle w:val="TAC"/>
              <w:rPr>
                <w:sz w:val="12"/>
                <w:szCs w:val="12"/>
                <w:lang w:eastAsia="en-GB"/>
              </w:rPr>
            </w:pPr>
          </w:p>
        </w:tc>
        <w:tc>
          <w:tcPr>
            <w:tcW w:w="236" w:type="dxa"/>
          </w:tcPr>
          <w:p w14:paraId="3A465F8E" w14:textId="77777777" w:rsidR="00753495" w:rsidRPr="00FC7496" w:rsidRDefault="00753495" w:rsidP="001D304D">
            <w:pPr>
              <w:pStyle w:val="TAC"/>
              <w:rPr>
                <w:sz w:val="12"/>
                <w:szCs w:val="12"/>
                <w:lang w:eastAsia="en-GB"/>
              </w:rPr>
            </w:pPr>
          </w:p>
        </w:tc>
        <w:tc>
          <w:tcPr>
            <w:tcW w:w="236" w:type="dxa"/>
            <w:shd w:val="clear" w:color="auto" w:fill="00B050"/>
          </w:tcPr>
          <w:p w14:paraId="38CCB090" w14:textId="77777777" w:rsidR="00753495" w:rsidRPr="00FC7496" w:rsidRDefault="00753495" w:rsidP="001D304D">
            <w:pPr>
              <w:pStyle w:val="TAC"/>
              <w:rPr>
                <w:sz w:val="12"/>
                <w:szCs w:val="12"/>
                <w:lang w:eastAsia="en-GB"/>
              </w:rPr>
            </w:pPr>
          </w:p>
        </w:tc>
        <w:tc>
          <w:tcPr>
            <w:tcW w:w="236" w:type="dxa"/>
            <w:shd w:val="clear" w:color="auto" w:fill="92D050"/>
          </w:tcPr>
          <w:p w14:paraId="1F9E6652" w14:textId="77777777" w:rsidR="00753495" w:rsidRPr="00FC7496" w:rsidRDefault="00753495" w:rsidP="001D304D">
            <w:pPr>
              <w:pStyle w:val="TAC"/>
              <w:rPr>
                <w:sz w:val="12"/>
                <w:szCs w:val="12"/>
                <w:lang w:eastAsia="en-GB"/>
              </w:rPr>
            </w:pPr>
          </w:p>
        </w:tc>
        <w:tc>
          <w:tcPr>
            <w:tcW w:w="236" w:type="dxa"/>
          </w:tcPr>
          <w:p w14:paraId="1AC821BF" w14:textId="77777777" w:rsidR="00753495" w:rsidRPr="00FC7496" w:rsidRDefault="00753495" w:rsidP="001D304D">
            <w:pPr>
              <w:pStyle w:val="TAC"/>
              <w:rPr>
                <w:sz w:val="12"/>
                <w:szCs w:val="12"/>
                <w:lang w:eastAsia="en-GB"/>
              </w:rPr>
            </w:pPr>
          </w:p>
        </w:tc>
        <w:tc>
          <w:tcPr>
            <w:tcW w:w="236" w:type="dxa"/>
          </w:tcPr>
          <w:p w14:paraId="0AC35A95" w14:textId="77777777" w:rsidR="00753495" w:rsidRPr="00FC7496" w:rsidRDefault="00753495" w:rsidP="001D304D">
            <w:pPr>
              <w:pStyle w:val="TAC"/>
              <w:rPr>
                <w:sz w:val="12"/>
                <w:szCs w:val="12"/>
                <w:lang w:eastAsia="en-GB"/>
              </w:rPr>
            </w:pPr>
          </w:p>
        </w:tc>
        <w:tc>
          <w:tcPr>
            <w:tcW w:w="236" w:type="dxa"/>
          </w:tcPr>
          <w:p w14:paraId="0376B078" w14:textId="77777777" w:rsidR="00753495" w:rsidRPr="00FC7496" w:rsidRDefault="00753495" w:rsidP="001D304D">
            <w:pPr>
              <w:pStyle w:val="TAC"/>
              <w:rPr>
                <w:sz w:val="12"/>
                <w:szCs w:val="12"/>
                <w:lang w:eastAsia="en-GB"/>
              </w:rPr>
            </w:pPr>
          </w:p>
        </w:tc>
        <w:tc>
          <w:tcPr>
            <w:tcW w:w="236" w:type="dxa"/>
            <w:shd w:val="clear" w:color="auto" w:fill="7030A0"/>
          </w:tcPr>
          <w:p w14:paraId="7B5C90C1" w14:textId="77777777" w:rsidR="00753495" w:rsidRPr="00FC7496" w:rsidRDefault="00753495" w:rsidP="001D304D">
            <w:pPr>
              <w:pStyle w:val="TAC"/>
              <w:rPr>
                <w:sz w:val="12"/>
                <w:szCs w:val="12"/>
                <w:lang w:eastAsia="en-GB"/>
              </w:rPr>
            </w:pPr>
          </w:p>
        </w:tc>
        <w:tc>
          <w:tcPr>
            <w:tcW w:w="236" w:type="dxa"/>
            <w:shd w:val="clear" w:color="auto" w:fill="FFC000"/>
          </w:tcPr>
          <w:p w14:paraId="292A3FEA" w14:textId="77777777" w:rsidR="00753495" w:rsidRPr="00FC7496" w:rsidRDefault="00753495" w:rsidP="001D304D">
            <w:pPr>
              <w:pStyle w:val="TAC"/>
              <w:rPr>
                <w:sz w:val="12"/>
                <w:szCs w:val="12"/>
                <w:lang w:eastAsia="en-GB"/>
              </w:rPr>
            </w:pPr>
          </w:p>
        </w:tc>
        <w:tc>
          <w:tcPr>
            <w:tcW w:w="236" w:type="dxa"/>
          </w:tcPr>
          <w:p w14:paraId="54E2BAF7" w14:textId="77777777" w:rsidR="00753495" w:rsidRPr="00FC7496" w:rsidRDefault="00753495" w:rsidP="001D304D">
            <w:pPr>
              <w:pStyle w:val="TAC"/>
              <w:rPr>
                <w:sz w:val="12"/>
                <w:szCs w:val="12"/>
                <w:lang w:eastAsia="en-GB"/>
              </w:rPr>
            </w:pPr>
          </w:p>
        </w:tc>
        <w:tc>
          <w:tcPr>
            <w:tcW w:w="236" w:type="dxa"/>
          </w:tcPr>
          <w:p w14:paraId="192B7019" w14:textId="77777777" w:rsidR="00753495" w:rsidRPr="00FC7496" w:rsidRDefault="00753495" w:rsidP="001D304D">
            <w:pPr>
              <w:pStyle w:val="TAC"/>
              <w:rPr>
                <w:sz w:val="12"/>
                <w:szCs w:val="12"/>
                <w:lang w:eastAsia="en-GB"/>
              </w:rPr>
            </w:pPr>
          </w:p>
        </w:tc>
        <w:tc>
          <w:tcPr>
            <w:tcW w:w="236" w:type="dxa"/>
          </w:tcPr>
          <w:p w14:paraId="327824CF" w14:textId="77777777" w:rsidR="00753495" w:rsidRPr="00FC7496" w:rsidRDefault="00753495" w:rsidP="001D304D">
            <w:pPr>
              <w:pStyle w:val="TAC"/>
              <w:rPr>
                <w:sz w:val="12"/>
                <w:szCs w:val="12"/>
                <w:lang w:eastAsia="en-GB"/>
              </w:rPr>
            </w:pPr>
          </w:p>
        </w:tc>
        <w:tc>
          <w:tcPr>
            <w:tcW w:w="236" w:type="dxa"/>
            <w:shd w:val="clear" w:color="auto" w:fill="auto"/>
          </w:tcPr>
          <w:p w14:paraId="4628D5BE" w14:textId="77777777" w:rsidR="00753495" w:rsidRPr="00FC7496" w:rsidRDefault="00753495" w:rsidP="001D304D">
            <w:pPr>
              <w:pStyle w:val="TAC"/>
              <w:rPr>
                <w:sz w:val="12"/>
                <w:szCs w:val="12"/>
                <w:lang w:eastAsia="en-GB"/>
              </w:rPr>
            </w:pPr>
          </w:p>
        </w:tc>
        <w:tc>
          <w:tcPr>
            <w:tcW w:w="236" w:type="dxa"/>
            <w:shd w:val="clear" w:color="auto" w:fill="92D050"/>
          </w:tcPr>
          <w:p w14:paraId="279CAADF" w14:textId="77777777" w:rsidR="00753495" w:rsidRPr="00FC7496" w:rsidRDefault="00753495" w:rsidP="001D304D">
            <w:pPr>
              <w:pStyle w:val="TAC"/>
              <w:rPr>
                <w:sz w:val="12"/>
                <w:szCs w:val="12"/>
                <w:lang w:eastAsia="en-GB"/>
              </w:rPr>
            </w:pPr>
          </w:p>
        </w:tc>
        <w:tc>
          <w:tcPr>
            <w:tcW w:w="236" w:type="dxa"/>
          </w:tcPr>
          <w:p w14:paraId="4054067A" w14:textId="77777777" w:rsidR="00753495" w:rsidRPr="00FC7496" w:rsidRDefault="00753495" w:rsidP="001D304D">
            <w:pPr>
              <w:pStyle w:val="TAC"/>
              <w:rPr>
                <w:sz w:val="12"/>
                <w:szCs w:val="12"/>
                <w:lang w:eastAsia="en-GB"/>
              </w:rPr>
            </w:pPr>
          </w:p>
        </w:tc>
        <w:tc>
          <w:tcPr>
            <w:tcW w:w="236" w:type="dxa"/>
          </w:tcPr>
          <w:p w14:paraId="72894B83" w14:textId="77777777" w:rsidR="00753495" w:rsidRPr="00FC7496" w:rsidRDefault="00753495" w:rsidP="001D304D">
            <w:pPr>
              <w:pStyle w:val="TAC"/>
              <w:rPr>
                <w:sz w:val="12"/>
                <w:szCs w:val="12"/>
                <w:lang w:eastAsia="en-GB"/>
              </w:rPr>
            </w:pPr>
          </w:p>
        </w:tc>
        <w:tc>
          <w:tcPr>
            <w:tcW w:w="236" w:type="dxa"/>
          </w:tcPr>
          <w:p w14:paraId="1822CE96" w14:textId="77777777" w:rsidR="00753495" w:rsidRPr="00FC7496" w:rsidRDefault="00753495" w:rsidP="001D304D">
            <w:pPr>
              <w:pStyle w:val="TAC"/>
              <w:rPr>
                <w:sz w:val="12"/>
                <w:szCs w:val="12"/>
                <w:lang w:eastAsia="en-GB"/>
              </w:rPr>
            </w:pPr>
          </w:p>
        </w:tc>
        <w:tc>
          <w:tcPr>
            <w:tcW w:w="236" w:type="dxa"/>
          </w:tcPr>
          <w:p w14:paraId="0A5C1CD9" w14:textId="77777777" w:rsidR="00753495" w:rsidRPr="00FC7496" w:rsidRDefault="00753495" w:rsidP="001D304D">
            <w:pPr>
              <w:pStyle w:val="TAC"/>
              <w:rPr>
                <w:sz w:val="12"/>
                <w:szCs w:val="12"/>
                <w:lang w:eastAsia="en-GB"/>
              </w:rPr>
            </w:pPr>
          </w:p>
        </w:tc>
      </w:tr>
      <w:tr w:rsidR="00753495" w:rsidRPr="00FC7496" w14:paraId="6B14A427" w14:textId="77777777" w:rsidTr="001D304D">
        <w:tc>
          <w:tcPr>
            <w:tcW w:w="683" w:type="dxa"/>
            <w:vMerge w:val="restart"/>
            <w:shd w:val="clear" w:color="auto" w:fill="00B0F0"/>
            <w:vAlign w:val="center"/>
          </w:tcPr>
          <w:p w14:paraId="385B164B"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197312C4" w14:textId="77777777" w:rsidR="00753495" w:rsidRPr="00FC7496" w:rsidRDefault="00753495" w:rsidP="001D304D">
            <w:pPr>
              <w:pStyle w:val="TAC"/>
              <w:rPr>
                <w:sz w:val="12"/>
                <w:szCs w:val="12"/>
                <w:lang w:eastAsia="en-GB"/>
              </w:rPr>
            </w:pPr>
            <w:r w:rsidRPr="00FC7496">
              <w:rPr>
                <w:sz w:val="12"/>
                <w:szCs w:val="12"/>
                <w:lang w:eastAsia="en-GB"/>
              </w:rPr>
              <w:t>128</w:t>
            </w:r>
          </w:p>
        </w:tc>
        <w:tc>
          <w:tcPr>
            <w:tcW w:w="236" w:type="dxa"/>
            <w:shd w:val="clear" w:color="auto" w:fill="FFC000"/>
          </w:tcPr>
          <w:p w14:paraId="6EA3A2AC" w14:textId="77777777" w:rsidR="00753495" w:rsidRPr="00FC7496" w:rsidRDefault="00753495" w:rsidP="001D304D">
            <w:pPr>
              <w:pStyle w:val="TAC"/>
              <w:rPr>
                <w:sz w:val="12"/>
                <w:szCs w:val="12"/>
                <w:lang w:eastAsia="en-GB"/>
              </w:rPr>
            </w:pPr>
          </w:p>
        </w:tc>
        <w:tc>
          <w:tcPr>
            <w:tcW w:w="236" w:type="dxa"/>
            <w:shd w:val="clear" w:color="auto" w:fill="00B0F0"/>
          </w:tcPr>
          <w:p w14:paraId="16A4868A" w14:textId="77777777" w:rsidR="00753495" w:rsidRPr="00FC7496" w:rsidRDefault="00753495" w:rsidP="001D304D">
            <w:pPr>
              <w:pStyle w:val="TAC"/>
              <w:rPr>
                <w:sz w:val="12"/>
                <w:szCs w:val="12"/>
                <w:lang w:eastAsia="en-GB"/>
              </w:rPr>
            </w:pPr>
          </w:p>
        </w:tc>
        <w:tc>
          <w:tcPr>
            <w:tcW w:w="236" w:type="dxa"/>
            <w:shd w:val="clear" w:color="auto" w:fill="00B0F0"/>
          </w:tcPr>
          <w:p w14:paraId="40CA1EE5" w14:textId="77777777" w:rsidR="00753495" w:rsidRPr="00FC7496" w:rsidRDefault="00753495" w:rsidP="001D304D">
            <w:pPr>
              <w:pStyle w:val="TAC"/>
              <w:rPr>
                <w:sz w:val="12"/>
                <w:szCs w:val="12"/>
                <w:lang w:eastAsia="en-GB"/>
              </w:rPr>
            </w:pPr>
          </w:p>
        </w:tc>
        <w:tc>
          <w:tcPr>
            <w:tcW w:w="236" w:type="dxa"/>
            <w:shd w:val="clear" w:color="auto" w:fill="00B0F0"/>
          </w:tcPr>
          <w:p w14:paraId="25100AF7" w14:textId="77777777" w:rsidR="00753495" w:rsidRPr="00FC7496" w:rsidRDefault="00753495" w:rsidP="001D304D">
            <w:pPr>
              <w:pStyle w:val="TAC"/>
              <w:rPr>
                <w:sz w:val="12"/>
                <w:szCs w:val="12"/>
                <w:lang w:eastAsia="en-GB"/>
              </w:rPr>
            </w:pPr>
          </w:p>
        </w:tc>
        <w:tc>
          <w:tcPr>
            <w:tcW w:w="236" w:type="dxa"/>
            <w:shd w:val="clear" w:color="auto" w:fill="00B050"/>
          </w:tcPr>
          <w:p w14:paraId="73815C0D" w14:textId="77777777" w:rsidR="00753495" w:rsidRPr="00FC7496" w:rsidRDefault="00753495" w:rsidP="001D304D">
            <w:pPr>
              <w:pStyle w:val="TAC"/>
              <w:rPr>
                <w:sz w:val="12"/>
                <w:szCs w:val="12"/>
                <w:lang w:eastAsia="en-GB"/>
              </w:rPr>
            </w:pPr>
          </w:p>
        </w:tc>
        <w:tc>
          <w:tcPr>
            <w:tcW w:w="236" w:type="dxa"/>
            <w:shd w:val="clear" w:color="auto" w:fill="92D050"/>
          </w:tcPr>
          <w:p w14:paraId="44B55303" w14:textId="77777777" w:rsidR="00753495" w:rsidRPr="00FC7496" w:rsidRDefault="00753495" w:rsidP="001D304D">
            <w:pPr>
              <w:pStyle w:val="TAC"/>
              <w:rPr>
                <w:sz w:val="12"/>
                <w:szCs w:val="12"/>
                <w:lang w:eastAsia="en-GB"/>
              </w:rPr>
            </w:pPr>
          </w:p>
        </w:tc>
        <w:tc>
          <w:tcPr>
            <w:tcW w:w="236" w:type="dxa"/>
            <w:shd w:val="clear" w:color="auto" w:fill="00B0F0"/>
          </w:tcPr>
          <w:p w14:paraId="7B3E7054" w14:textId="77777777" w:rsidR="00753495" w:rsidRPr="00FC7496" w:rsidRDefault="00753495" w:rsidP="001D304D">
            <w:pPr>
              <w:pStyle w:val="TAC"/>
              <w:rPr>
                <w:sz w:val="12"/>
                <w:szCs w:val="12"/>
                <w:lang w:eastAsia="en-GB"/>
              </w:rPr>
            </w:pPr>
          </w:p>
        </w:tc>
        <w:tc>
          <w:tcPr>
            <w:tcW w:w="236" w:type="dxa"/>
            <w:shd w:val="clear" w:color="auto" w:fill="00B0F0"/>
          </w:tcPr>
          <w:p w14:paraId="25684958" w14:textId="77777777" w:rsidR="00753495" w:rsidRPr="00FC7496" w:rsidRDefault="00753495" w:rsidP="001D304D">
            <w:pPr>
              <w:pStyle w:val="TAC"/>
              <w:rPr>
                <w:sz w:val="12"/>
                <w:szCs w:val="12"/>
                <w:lang w:eastAsia="en-GB"/>
              </w:rPr>
            </w:pPr>
          </w:p>
        </w:tc>
        <w:tc>
          <w:tcPr>
            <w:tcW w:w="236" w:type="dxa"/>
            <w:shd w:val="clear" w:color="auto" w:fill="00B0F0"/>
          </w:tcPr>
          <w:p w14:paraId="2CD26E24" w14:textId="77777777" w:rsidR="00753495" w:rsidRPr="00FC7496" w:rsidRDefault="00753495" w:rsidP="001D304D">
            <w:pPr>
              <w:pStyle w:val="TAC"/>
              <w:rPr>
                <w:sz w:val="12"/>
                <w:szCs w:val="12"/>
                <w:lang w:eastAsia="en-GB"/>
              </w:rPr>
            </w:pPr>
          </w:p>
        </w:tc>
        <w:tc>
          <w:tcPr>
            <w:tcW w:w="236" w:type="dxa"/>
            <w:shd w:val="clear" w:color="auto" w:fill="7030A0"/>
          </w:tcPr>
          <w:p w14:paraId="1FD82542" w14:textId="77777777" w:rsidR="00753495" w:rsidRPr="00FC7496" w:rsidRDefault="00753495" w:rsidP="001D304D">
            <w:pPr>
              <w:pStyle w:val="TAC"/>
              <w:rPr>
                <w:sz w:val="12"/>
                <w:szCs w:val="12"/>
                <w:lang w:eastAsia="en-GB"/>
              </w:rPr>
            </w:pPr>
          </w:p>
        </w:tc>
        <w:tc>
          <w:tcPr>
            <w:tcW w:w="236" w:type="dxa"/>
            <w:shd w:val="clear" w:color="auto" w:fill="FFC000"/>
          </w:tcPr>
          <w:p w14:paraId="421A2812" w14:textId="77777777" w:rsidR="00753495" w:rsidRPr="00FC7496" w:rsidRDefault="00753495" w:rsidP="001D304D">
            <w:pPr>
              <w:pStyle w:val="TAC"/>
              <w:rPr>
                <w:sz w:val="12"/>
                <w:szCs w:val="12"/>
                <w:lang w:eastAsia="en-GB"/>
              </w:rPr>
            </w:pPr>
          </w:p>
        </w:tc>
        <w:tc>
          <w:tcPr>
            <w:tcW w:w="236" w:type="dxa"/>
            <w:shd w:val="clear" w:color="auto" w:fill="00B0F0"/>
          </w:tcPr>
          <w:p w14:paraId="0080253E" w14:textId="77777777" w:rsidR="00753495" w:rsidRPr="00FC7496" w:rsidRDefault="00753495" w:rsidP="001D304D">
            <w:pPr>
              <w:pStyle w:val="TAC"/>
              <w:rPr>
                <w:sz w:val="12"/>
                <w:szCs w:val="12"/>
                <w:lang w:eastAsia="en-GB"/>
              </w:rPr>
            </w:pPr>
          </w:p>
        </w:tc>
        <w:tc>
          <w:tcPr>
            <w:tcW w:w="236" w:type="dxa"/>
            <w:shd w:val="clear" w:color="auto" w:fill="00B0F0"/>
          </w:tcPr>
          <w:p w14:paraId="4F2161D0" w14:textId="77777777" w:rsidR="00753495" w:rsidRPr="00FC7496" w:rsidRDefault="00753495" w:rsidP="001D304D">
            <w:pPr>
              <w:pStyle w:val="TAC"/>
              <w:rPr>
                <w:sz w:val="12"/>
                <w:szCs w:val="12"/>
                <w:lang w:eastAsia="en-GB"/>
              </w:rPr>
            </w:pPr>
          </w:p>
        </w:tc>
        <w:tc>
          <w:tcPr>
            <w:tcW w:w="236" w:type="dxa"/>
          </w:tcPr>
          <w:p w14:paraId="4EB23B6F" w14:textId="77777777" w:rsidR="00753495" w:rsidRPr="00FC7496" w:rsidRDefault="00753495" w:rsidP="001D304D">
            <w:pPr>
              <w:pStyle w:val="TAC"/>
              <w:rPr>
                <w:sz w:val="12"/>
                <w:szCs w:val="12"/>
                <w:lang w:eastAsia="en-GB"/>
              </w:rPr>
            </w:pPr>
          </w:p>
        </w:tc>
        <w:tc>
          <w:tcPr>
            <w:tcW w:w="236" w:type="dxa"/>
            <w:shd w:val="clear" w:color="auto" w:fill="auto"/>
          </w:tcPr>
          <w:p w14:paraId="269EF295" w14:textId="77777777" w:rsidR="00753495" w:rsidRPr="00FC7496" w:rsidRDefault="00753495" w:rsidP="001D304D">
            <w:pPr>
              <w:pStyle w:val="TAC"/>
              <w:rPr>
                <w:sz w:val="12"/>
                <w:szCs w:val="12"/>
                <w:lang w:eastAsia="en-GB"/>
              </w:rPr>
            </w:pPr>
          </w:p>
        </w:tc>
        <w:tc>
          <w:tcPr>
            <w:tcW w:w="236" w:type="dxa"/>
            <w:shd w:val="clear" w:color="auto" w:fill="92D050"/>
          </w:tcPr>
          <w:p w14:paraId="3ACD0F21" w14:textId="77777777" w:rsidR="00753495" w:rsidRPr="00FC7496" w:rsidRDefault="00753495" w:rsidP="001D304D">
            <w:pPr>
              <w:pStyle w:val="TAC"/>
              <w:rPr>
                <w:sz w:val="12"/>
                <w:szCs w:val="12"/>
                <w:lang w:eastAsia="en-GB"/>
              </w:rPr>
            </w:pPr>
          </w:p>
        </w:tc>
        <w:tc>
          <w:tcPr>
            <w:tcW w:w="236" w:type="dxa"/>
          </w:tcPr>
          <w:p w14:paraId="67CA2606" w14:textId="77777777" w:rsidR="00753495" w:rsidRPr="00FC7496" w:rsidRDefault="00753495" w:rsidP="001D304D">
            <w:pPr>
              <w:pStyle w:val="TAC"/>
              <w:rPr>
                <w:sz w:val="12"/>
                <w:szCs w:val="12"/>
                <w:lang w:eastAsia="en-GB"/>
              </w:rPr>
            </w:pPr>
          </w:p>
        </w:tc>
        <w:tc>
          <w:tcPr>
            <w:tcW w:w="236" w:type="dxa"/>
          </w:tcPr>
          <w:p w14:paraId="5121A77E" w14:textId="77777777" w:rsidR="00753495" w:rsidRPr="00FC7496" w:rsidRDefault="00753495" w:rsidP="001D304D">
            <w:pPr>
              <w:pStyle w:val="TAC"/>
              <w:rPr>
                <w:sz w:val="12"/>
                <w:szCs w:val="12"/>
                <w:lang w:eastAsia="en-GB"/>
              </w:rPr>
            </w:pPr>
          </w:p>
        </w:tc>
        <w:tc>
          <w:tcPr>
            <w:tcW w:w="236" w:type="dxa"/>
          </w:tcPr>
          <w:p w14:paraId="13237B85" w14:textId="77777777" w:rsidR="00753495" w:rsidRPr="00FC7496" w:rsidRDefault="00753495" w:rsidP="001D304D">
            <w:pPr>
              <w:pStyle w:val="TAC"/>
              <w:rPr>
                <w:sz w:val="12"/>
                <w:szCs w:val="12"/>
                <w:lang w:eastAsia="en-GB"/>
              </w:rPr>
            </w:pPr>
          </w:p>
        </w:tc>
        <w:tc>
          <w:tcPr>
            <w:tcW w:w="236" w:type="dxa"/>
          </w:tcPr>
          <w:p w14:paraId="534662A0" w14:textId="77777777" w:rsidR="00753495" w:rsidRPr="00FC7496" w:rsidRDefault="00753495" w:rsidP="001D304D">
            <w:pPr>
              <w:pStyle w:val="TAC"/>
              <w:rPr>
                <w:sz w:val="12"/>
                <w:szCs w:val="12"/>
                <w:lang w:eastAsia="en-GB"/>
              </w:rPr>
            </w:pPr>
          </w:p>
        </w:tc>
        <w:tc>
          <w:tcPr>
            <w:tcW w:w="236" w:type="dxa"/>
            <w:shd w:val="clear" w:color="auto" w:fill="FFC000"/>
          </w:tcPr>
          <w:p w14:paraId="4E426EA3" w14:textId="77777777" w:rsidR="00753495" w:rsidRPr="00FC7496" w:rsidRDefault="00753495" w:rsidP="001D304D">
            <w:pPr>
              <w:pStyle w:val="TAC"/>
              <w:rPr>
                <w:sz w:val="12"/>
                <w:szCs w:val="12"/>
                <w:lang w:eastAsia="en-GB"/>
              </w:rPr>
            </w:pPr>
          </w:p>
        </w:tc>
        <w:tc>
          <w:tcPr>
            <w:tcW w:w="236" w:type="dxa"/>
          </w:tcPr>
          <w:p w14:paraId="659B4D3D" w14:textId="77777777" w:rsidR="00753495" w:rsidRPr="00FC7496" w:rsidRDefault="00753495" w:rsidP="001D304D">
            <w:pPr>
              <w:pStyle w:val="TAC"/>
              <w:rPr>
                <w:sz w:val="12"/>
                <w:szCs w:val="12"/>
                <w:lang w:eastAsia="en-GB"/>
              </w:rPr>
            </w:pPr>
          </w:p>
        </w:tc>
        <w:tc>
          <w:tcPr>
            <w:tcW w:w="236" w:type="dxa"/>
          </w:tcPr>
          <w:p w14:paraId="11EEF7D4" w14:textId="77777777" w:rsidR="00753495" w:rsidRPr="00FC7496" w:rsidRDefault="00753495" w:rsidP="001D304D">
            <w:pPr>
              <w:pStyle w:val="TAC"/>
              <w:rPr>
                <w:sz w:val="12"/>
                <w:szCs w:val="12"/>
                <w:lang w:eastAsia="en-GB"/>
              </w:rPr>
            </w:pPr>
          </w:p>
        </w:tc>
        <w:tc>
          <w:tcPr>
            <w:tcW w:w="236" w:type="dxa"/>
          </w:tcPr>
          <w:p w14:paraId="17A62B41" w14:textId="77777777" w:rsidR="00753495" w:rsidRPr="00FC7496" w:rsidRDefault="00753495" w:rsidP="001D304D">
            <w:pPr>
              <w:pStyle w:val="TAC"/>
              <w:rPr>
                <w:sz w:val="12"/>
                <w:szCs w:val="12"/>
                <w:lang w:eastAsia="en-GB"/>
              </w:rPr>
            </w:pPr>
          </w:p>
        </w:tc>
        <w:tc>
          <w:tcPr>
            <w:tcW w:w="236" w:type="dxa"/>
            <w:shd w:val="clear" w:color="auto" w:fill="00B050"/>
          </w:tcPr>
          <w:p w14:paraId="5CD608AB" w14:textId="77777777" w:rsidR="00753495" w:rsidRPr="00FC7496" w:rsidRDefault="00753495" w:rsidP="001D304D">
            <w:pPr>
              <w:pStyle w:val="TAC"/>
              <w:rPr>
                <w:sz w:val="12"/>
                <w:szCs w:val="12"/>
                <w:lang w:eastAsia="en-GB"/>
              </w:rPr>
            </w:pPr>
          </w:p>
        </w:tc>
        <w:tc>
          <w:tcPr>
            <w:tcW w:w="236" w:type="dxa"/>
            <w:shd w:val="clear" w:color="auto" w:fill="92D050"/>
          </w:tcPr>
          <w:p w14:paraId="1A1780D5" w14:textId="77777777" w:rsidR="00753495" w:rsidRPr="00FC7496" w:rsidRDefault="00753495" w:rsidP="001D304D">
            <w:pPr>
              <w:pStyle w:val="TAC"/>
              <w:rPr>
                <w:sz w:val="12"/>
                <w:szCs w:val="12"/>
                <w:lang w:eastAsia="en-GB"/>
              </w:rPr>
            </w:pPr>
          </w:p>
        </w:tc>
        <w:tc>
          <w:tcPr>
            <w:tcW w:w="236" w:type="dxa"/>
          </w:tcPr>
          <w:p w14:paraId="12B636C3" w14:textId="77777777" w:rsidR="00753495" w:rsidRPr="00FC7496" w:rsidRDefault="00753495" w:rsidP="001D304D">
            <w:pPr>
              <w:pStyle w:val="TAC"/>
              <w:rPr>
                <w:sz w:val="12"/>
                <w:szCs w:val="12"/>
                <w:lang w:eastAsia="en-GB"/>
              </w:rPr>
            </w:pPr>
          </w:p>
        </w:tc>
        <w:tc>
          <w:tcPr>
            <w:tcW w:w="236" w:type="dxa"/>
          </w:tcPr>
          <w:p w14:paraId="735F7FF9" w14:textId="77777777" w:rsidR="00753495" w:rsidRPr="00FC7496" w:rsidRDefault="00753495" w:rsidP="001D304D">
            <w:pPr>
              <w:pStyle w:val="TAC"/>
              <w:rPr>
                <w:sz w:val="12"/>
                <w:szCs w:val="12"/>
                <w:lang w:eastAsia="en-GB"/>
              </w:rPr>
            </w:pPr>
          </w:p>
        </w:tc>
        <w:tc>
          <w:tcPr>
            <w:tcW w:w="236" w:type="dxa"/>
          </w:tcPr>
          <w:p w14:paraId="31BD68F2" w14:textId="77777777" w:rsidR="00753495" w:rsidRPr="00FC7496" w:rsidRDefault="00753495" w:rsidP="001D304D">
            <w:pPr>
              <w:pStyle w:val="TAC"/>
              <w:rPr>
                <w:sz w:val="12"/>
                <w:szCs w:val="12"/>
                <w:lang w:eastAsia="en-GB"/>
              </w:rPr>
            </w:pPr>
          </w:p>
        </w:tc>
        <w:tc>
          <w:tcPr>
            <w:tcW w:w="236" w:type="dxa"/>
            <w:shd w:val="clear" w:color="auto" w:fill="7030A0"/>
          </w:tcPr>
          <w:p w14:paraId="4A6FDE8F" w14:textId="77777777" w:rsidR="00753495" w:rsidRPr="00FC7496" w:rsidRDefault="00753495" w:rsidP="001D304D">
            <w:pPr>
              <w:pStyle w:val="TAC"/>
              <w:rPr>
                <w:sz w:val="12"/>
                <w:szCs w:val="12"/>
                <w:lang w:eastAsia="en-GB"/>
              </w:rPr>
            </w:pPr>
          </w:p>
        </w:tc>
        <w:tc>
          <w:tcPr>
            <w:tcW w:w="236" w:type="dxa"/>
            <w:shd w:val="clear" w:color="auto" w:fill="FFC000"/>
          </w:tcPr>
          <w:p w14:paraId="40B9FB33" w14:textId="77777777" w:rsidR="00753495" w:rsidRPr="00FC7496" w:rsidRDefault="00753495" w:rsidP="001D304D">
            <w:pPr>
              <w:pStyle w:val="TAC"/>
              <w:rPr>
                <w:sz w:val="12"/>
                <w:szCs w:val="12"/>
                <w:lang w:eastAsia="en-GB"/>
              </w:rPr>
            </w:pPr>
          </w:p>
        </w:tc>
        <w:tc>
          <w:tcPr>
            <w:tcW w:w="236" w:type="dxa"/>
          </w:tcPr>
          <w:p w14:paraId="39E6B8E8" w14:textId="77777777" w:rsidR="00753495" w:rsidRPr="00FC7496" w:rsidRDefault="00753495" w:rsidP="001D304D">
            <w:pPr>
              <w:pStyle w:val="TAC"/>
              <w:rPr>
                <w:sz w:val="12"/>
                <w:szCs w:val="12"/>
                <w:lang w:eastAsia="en-GB"/>
              </w:rPr>
            </w:pPr>
          </w:p>
        </w:tc>
        <w:tc>
          <w:tcPr>
            <w:tcW w:w="236" w:type="dxa"/>
          </w:tcPr>
          <w:p w14:paraId="63506CE7" w14:textId="77777777" w:rsidR="00753495" w:rsidRPr="00FC7496" w:rsidRDefault="00753495" w:rsidP="001D304D">
            <w:pPr>
              <w:pStyle w:val="TAC"/>
              <w:rPr>
                <w:sz w:val="12"/>
                <w:szCs w:val="12"/>
                <w:lang w:eastAsia="en-GB"/>
              </w:rPr>
            </w:pPr>
          </w:p>
        </w:tc>
        <w:tc>
          <w:tcPr>
            <w:tcW w:w="236" w:type="dxa"/>
          </w:tcPr>
          <w:p w14:paraId="1F6EC4D8" w14:textId="77777777" w:rsidR="00753495" w:rsidRPr="00FC7496" w:rsidRDefault="00753495" w:rsidP="001D304D">
            <w:pPr>
              <w:pStyle w:val="TAC"/>
              <w:rPr>
                <w:sz w:val="12"/>
                <w:szCs w:val="12"/>
                <w:lang w:eastAsia="en-GB"/>
              </w:rPr>
            </w:pPr>
          </w:p>
        </w:tc>
        <w:tc>
          <w:tcPr>
            <w:tcW w:w="236" w:type="dxa"/>
            <w:shd w:val="clear" w:color="auto" w:fill="auto"/>
          </w:tcPr>
          <w:p w14:paraId="77824DA9" w14:textId="77777777" w:rsidR="00753495" w:rsidRPr="00FC7496" w:rsidRDefault="00753495" w:rsidP="001D304D">
            <w:pPr>
              <w:pStyle w:val="TAC"/>
              <w:rPr>
                <w:sz w:val="12"/>
                <w:szCs w:val="12"/>
                <w:lang w:eastAsia="en-GB"/>
              </w:rPr>
            </w:pPr>
          </w:p>
        </w:tc>
        <w:tc>
          <w:tcPr>
            <w:tcW w:w="236" w:type="dxa"/>
            <w:shd w:val="clear" w:color="auto" w:fill="92D050"/>
          </w:tcPr>
          <w:p w14:paraId="5CEA3944" w14:textId="77777777" w:rsidR="00753495" w:rsidRPr="00FC7496" w:rsidRDefault="00753495" w:rsidP="001D304D">
            <w:pPr>
              <w:pStyle w:val="TAC"/>
              <w:rPr>
                <w:sz w:val="12"/>
                <w:szCs w:val="12"/>
                <w:lang w:eastAsia="en-GB"/>
              </w:rPr>
            </w:pPr>
          </w:p>
        </w:tc>
        <w:tc>
          <w:tcPr>
            <w:tcW w:w="236" w:type="dxa"/>
          </w:tcPr>
          <w:p w14:paraId="20A3BCB2" w14:textId="77777777" w:rsidR="00753495" w:rsidRPr="00FC7496" w:rsidRDefault="00753495" w:rsidP="001D304D">
            <w:pPr>
              <w:pStyle w:val="TAC"/>
              <w:rPr>
                <w:sz w:val="12"/>
                <w:szCs w:val="12"/>
                <w:lang w:eastAsia="en-GB"/>
              </w:rPr>
            </w:pPr>
          </w:p>
        </w:tc>
        <w:tc>
          <w:tcPr>
            <w:tcW w:w="236" w:type="dxa"/>
          </w:tcPr>
          <w:p w14:paraId="448ACE15" w14:textId="77777777" w:rsidR="00753495" w:rsidRPr="00FC7496" w:rsidRDefault="00753495" w:rsidP="001D304D">
            <w:pPr>
              <w:pStyle w:val="TAC"/>
              <w:rPr>
                <w:sz w:val="12"/>
                <w:szCs w:val="12"/>
                <w:lang w:eastAsia="en-GB"/>
              </w:rPr>
            </w:pPr>
          </w:p>
        </w:tc>
        <w:tc>
          <w:tcPr>
            <w:tcW w:w="236" w:type="dxa"/>
          </w:tcPr>
          <w:p w14:paraId="1C10D82B" w14:textId="77777777" w:rsidR="00753495" w:rsidRPr="00FC7496" w:rsidRDefault="00753495" w:rsidP="001D304D">
            <w:pPr>
              <w:pStyle w:val="TAC"/>
              <w:rPr>
                <w:sz w:val="12"/>
                <w:szCs w:val="12"/>
                <w:lang w:eastAsia="en-GB"/>
              </w:rPr>
            </w:pPr>
          </w:p>
        </w:tc>
        <w:tc>
          <w:tcPr>
            <w:tcW w:w="236" w:type="dxa"/>
          </w:tcPr>
          <w:p w14:paraId="4D41A99C" w14:textId="77777777" w:rsidR="00753495" w:rsidRPr="00FC7496" w:rsidRDefault="00753495" w:rsidP="001D304D">
            <w:pPr>
              <w:pStyle w:val="TAC"/>
              <w:rPr>
                <w:sz w:val="12"/>
                <w:szCs w:val="12"/>
                <w:lang w:eastAsia="en-GB"/>
              </w:rPr>
            </w:pPr>
          </w:p>
        </w:tc>
      </w:tr>
      <w:tr w:rsidR="00753495" w:rsidRPr="00FC7496" w14:paraId="24994778" w14:textId="77777777" w:rsidTr="001D304D">
        <w:tc>
          <w:tcPr>
            <w:tcW w:w="683" w:type="dxa"/>
            <w:vMerge/>
            <w:shd w:val="clear" w:color="auto" w:fill="00B0F0"/>
            <w:vAlign w:val="center"/>
          </w:tcPr>
          <w:p w14:paraId="11EA6E3F" w14:textId="77777777" w:rsidR="00753495" w:rsidRPr="00FC7496" w:rsidRDefault="00753495" w:rsidP="001D304D">
            <w:pPr>
              <w:pStyle w:val="TAC"/>
              <w:rPr>
                <w:sz w:val="12"/>
                <w:szCs w:val="12"/>
                <w:lang w:eastAsia="en-GB"/>
              </w:rPr>
            </w:pPr>
          </w:p>
        </w:tc>
        <w:tc>
          <w:tcPr>
            <w:tcW w:w="452" w:type="dxa"/>
          </w:tcPr>
          <w:p w14:paraId="699426F3" w14:textId="77777777" w:rsidR="00753495" w:rsidRPr="00FC7496" w:rsidRDefault="00753495" w:rsidP="001D304D">
            <w:pPr>
              <w:pStyle w:val="TAC"/>
              <w:rPr>
                <w:sz w:val="12"/>
                <w:szCs w:val="12"/>
                <w:lang w:eastAsia="en-GB"/>
              </w:rPr>
            </w:pPr>
            <w:r w:rsidRPr="00FC7496">
              <w:rPr>
                <w:sz w:val="12"/>
                <w:szCs w:val="12"/>
                <w:lang w:eastAsia="en-GB"/>
              </w:rPr>
              <w:t>132</w:t>
            </w:r>
          </w:p>
        </w:tc>
        <w:tc>
          <w:tcPr>
            <w:tcW w:w="236" w:type="dxa"/>
            <w:shd w:val="clear" w:color="auto" w:fill="FFC000"/>
          </w:tcPr>
          <w:p w14:paraId="73A71DBA" w14:textId="77777777" w:rsidR="00753495" w:rsidRPr="00FC7496" w:rsidRDefault="00753495" w:rsidP="001D304D">
            <w:pPr>
              <w:pStyle w:val="TAC"/>
              <w:rPr>
                <w:sz w:val="12"/>
                <w:szCs w:val="12"/>
                <w:lang w:eastAsia="en-GB"/>
              </w:rPr>
            </w:pPr>
          </w:p>
        </w:tc>
        <w:tc>
          <w:tcPr>
            <w:tcW w:w="236" w:type="dxa"/>
          </w:tcPr>
          <w:p w14:paraId="6D2C6686" w14:textId="77777777" w:rsidR="00753495" w:rsidRPr="00FC7496" w:rsidRDefault="00753495" w:rsidP="001D304D">
            <w:pPr>
              <w:pStyle w:val="TAC"/>
              <w:rPr>
                <w:sz w:val="12"/>
                <w:szCs w:val="12"/>
                <w:lang w:eastAsia="en-GB"/>
              </w:rPr>
            </w:pPr>
          </w:p>
        </w:tc>
        <w:tc>
          <w:tcPr>
            <w:tcW w:w="236" w:type="dxa"/>
          </w:tcPr>
          <w:p w14:paraId="5B66098E" w14:textId="77777777" w:rsidR="00753495" w:rsidRPr="00FC7496" w:rsidRDefault="00753495" w:rsidP="001D304D">
            <w:pPr>
              <w:pStyle w:val="TAC"/>
              <w:rPr>
                <w:sz w:val="12"/>
                <w:szCs w:val="12"/>
                <w:lang w:eastAsia="en-GB"/>
              </w:rPr>
            </w:pPr>
          </w:p>
        </w:tc>
        <w:tc>
          <w:tcPr>
            <w:tcW w:w="236" w:type="dxa"/>
          </w:tcPr>
          <w:p w14:paraId="7489758F" w14:textId="77777777" w:rsidR="00753495" w:rsidRPr="00FC7496" w:rsidRDefault="00753495" w:rsidP="001D304D">
            <w:pPr>
              <w:pStyle w:val="TAC"/>
              <w:rPr>
                <w:sz w:val="12"/>
                <w:szCs w:val="12"/>
                <w:lang w:eastAsia="en-GB"/>
              </w:rPr>
            </w:pPr>
          </w:p>
        </w:tc>
        <w:tc>
          <w:tcPr>
            <w:tcW w:w="236" w:type="dxa"/>
            <w:shd w:val="clear" w:color="auto" w:fill="00B050"/>
          </w:tcPr>
          <w:p w14:paraId="586FDB25" w14:textId="77777777" w:rsidR="00753495" w:rsidRPr="00FC7496" w:rsidRDefault="00753495" w:rsidP="001D304D">
            <w:pPr>
              <w:pStyle w:val="TAC"/>
              <w:rPr>
                <w:sz w:val="12"/>
                <w:szCs w:val="12"/>
                <w:lang w:eastAsia="en-GB"/>
              </w:rPr>
            </w:pPr>
          </w:p>
        </w:tc>
        <w:tc>
          <w:tcPr>
            <w:tcW w:w="236" w:type="dxa"/>
            <w:shd w:val="clear" w:color="auto" w:fill="92D050"/>
          </w:tcPr>
          <w:p w14:paraId="5636FF5E" w14:textId="77777777" w:rsidR="00753495" w:rsidRPr="00FC7496" w:rsidRDefault="00753495" w:rsidP="001D304D">
            <w:pPr>
              <w:pStyle w:val="TAC"/>
              <w:rPr>
                <w:sz w:val="12"/>
                <w:szCs w:val="12"/>
                <w:lang w:eastAsia="en-GB"/>
              </w:rPr>
            </w:pPr>
          </w:p>
        </w:tc>
        <w:tc>
          <w:tcPr>
            <w:tcW w:w="236" w:type="dxa"/>
          </w:tcPr>
          <w:p w14:paraId="16EFACB1" w14:textId="77777777" w:rsidR="00753495" w:rsidRPr="00FC7496" w:rsidRDefault="00753495" w:rsidP="001D304D">
            <w:pPr>
              <w:pStyle w:val="TAC"/>
              <w:rPr>
                <w:sz w:val="12"/>
                <w:szCs w:val="12"/>
                <w:lang w:eastAsia="en-GB"/>
              </w:rPr>
            </w:pPr>
          </w:p>
        </w:tc>
        <w:tc>
          <w:tcPr>
            <w:tcW w:w="236" w:type="dxa"/>
          </w:tcPr>
          <w:p w14:paraId="03C0B93A" w14:textId="77777777" w:rsidR="00753495" w:rsidRPr="00FC7496" w:rsidRDefault="00753495" w:rsidP="001D304D">
            <w:pPr>
              <w:pStyle w:val="TAC"/>
              <w:rPr>
                <w:sz w:val="12"/>
                <w:szCs w:val="12"/>
                <w:lang w:eastAsia="en-GB"/>
              </w:rPr>
            </w:pPr>
          </w:p>
        </w:tc>
        <w:tc>
          <w:tcPr>
            <w:tcW w:w="236" w:type="dxa"/>
          </w:tcPr>
          <w:p w14:paraId="138E9F05" w14:textId="77777777" w:rsidR="00753495" w:rsidRPr="00FC7496" w:rsidRDefault="00753495" w:rsidP="001D304D">
            <w:pPr>
              <w:pStyle w:val="TAC"/>
              <w:rPr>
                <w:sz w:val="12"/>
                <w:szCs w:val="12"/>
                <w:lang w:eastAsia="en-GB"/>
              </w:rPr>
            </w:pPr>
          </w:p>
        </w:tc>
        <w:tc>
          <w:tcPr>
            <w:tcW w:w="236" w:type="dxa"/>
            <w:shd w:val="clear" w:color="auto" w:fill="7030A0"/>
          </w:tcPr>
          <w:p w14:paraId="61773817" w14:textId="77777777" w:rsidR="00753495" w:rsidRPr="00FC7496" w:rsidRDefault="00753495" w:rsidP="001D304D">
            <w:pPr>
              <w:pStyle w:val="TAC"/>
              <w:rPr>
                <w:sz w:val="12"/>
                <w:szCs w:val="12"/>
                <w:lang w:eastAsia="en-GB"/>
              </w:rPr>
            </w:pPr>
          </w:p>
        </w:tc>
        <w:tc>
          <w:tcPr>
            <w:tcW w:w="236" w:type="dxa"/>
            <w:shd w:val="clear" w:color="auto" w:fill="FFC000"/>
          </w:tcPr>
          <w:p w14:paraId="35AFA9D1" w14:textId="77777777" w:rsidR="00753495" w:rsidRPr="00FC7496" w:rsidRDefault="00753495" w:rsidP="001D304D">
            <w:pPr>
              <w:pStyle w:val="TAC"/>
              <w:rPr>
                <w:sz w:val="12"/>
                <w:szCs w:val="12"/>
                <w:lang w:eastAsia="en-GB"/>
              </w:rPr>
            </w:pPr>
          </w:p>
        </w:tc>
        <w:tc>
          <w:tcPr>
            <w:tcW w:w="236" w:type="dxa"/>
          </w:tcPr>
          <w:p w14:paraId="2F127A23" w14:textId="77777777" w:rsidR="00753495" w:rsidRPr="00FC7496" w:rsidRDefault="00753495" w:rsidP="001D304D">
            <w:pPr>
              <w:pStyle w:val="TAC"/>
              <w:rPr>
                <w:sz w:val="12"/>
                <w:szCs w:val="12"/>
                <w:lang w:eastAsia="en-GB"/>
              </w:rPr>
            </w:pPr>
          </w:p>
        </w:tc>
        <w:tc>
          <w:tcPr>
            <w:tcW w:w="236" w:type="dxa"/>
          </w:tcPr>
          <w:p w14:paraId="72E467EE" w14:textId="77777777" w:rsidR="00753495" w:rsidRPr="00FC7496" w:rsidRDefault="00753495" w:rsidP="001D304D">
            <w:pPr>
              <w:pStyle w:val="TAC"/>
              <w:rPr>
                <w:sz w:val="12"/>
                <w:szCs w:val="12"/>
                <w:lang w:eastAsia="en-GB"/>
              </w:rPr>
            </w:pPr>
          </w:p>
        </w:tc>
        <w:tc>
          <w:tcPr>
            <w:tcW w:w="236" w:type="dxa"/>
          </w:tcPr>
          <w:p w14:paraId="3F73FFC9" w14:textId="77777777" w:rsidR="00753495" w:rsidRPr="00FC7496" w:rsidRDefault="00753495" w:rsidP="001D304D">
            <w:pPr>
              <w:pStyle w:val="TAC"/>
              <w:rPr>
                <w:sz w:val="12"/>
                <w:szCs w:val="12"/>
                <w:lang w:eastAsia="en-GB"/>
              </w:rPr>
            </w:pPr>
          </w:p>
        </w:tc>
        <w:tc>
          <w:tcPr>
            <w:tcW w:w="236" w:type="dxa"/>
            <w:shd w:val="clear" w:color="auto" w:fill="auto"/>
          </w:tcPr>
          <w:p w14:paraId="60289244" w14:textId="77777777" w:rsidR="00753495" w:rsidRPr="00FC7496" w:rsidRDefault="00753495" w:rsidP="001D304D">
            <w:pPr>
              <w:pStyle w:val="TAC"/>
              <w:rPr>
                <w:sz w:val="12"/>
                <w:szCs w:val="12"/>
                <w:lang w:eastAsia="en-GB"/>
              </w:rPr>
            </w:pPr>
          </w:p>
        </w:tc>
        <w:tc>
          <w:tcPr>
            <w:tcW w:w="236" w:type="dxa"/>
            <w:shd w:val="clear" w:color="auto" w:fill="92D050"/>
          </w:tcPr>
          <w:p w14:paraId="0F802927" w14:textId="77777777" w:rsidR="00753495" w:rsidRPr="00FC7496" w:rsidRDefault="00753495" w:rsidP="001D304D">
            <w:pPr>
              <w:pStyle w:val="TAC"/>
              <w:rPr>
                <w:sz w:val="12"/>
                <w:szCs w:val="12"/>
                <w:lang w:eastAsia="en-GB"/>
              </w:rPr>
            </w:pPr>
          </w:p>
        </w:tc>
        <w:tc>
          <w:tcPr>
            <w:tcW w:w="236" w:type="dxa"/>
          </w:tcPr>
          <w:p w14:paraId="42B7669A" w14:textId="77777777" w:rsidR="00753495" w:rsidRPr="00FC7496" w:rsidRDefault="00753495" w:rsidP="001D304D">
            <w:pPr>
              <w:pStyle w:val="TAC"/>
              <w:rPr>
                <w:sz w:val="12"/>
                <w:szCs w:val="12"/>
                <w:lang w:eastAsia="en-GB"/>
              </w:rPr>
            </w:pPr>
          </w:p>
        </w:tc>
        <w:tc>
          <w:tcPr>
            <w:tcW w:w="236" w:type="dxa"/>
          </w:tcPr>
          <w:p w14:paraId="10E80CF2" w14:textId="77777777" w:rsidR="00753495" w:rsidRPr="00FC7496" w:rsidRDefault="00753495" w:rsidP="001D304D">
            <w:pPr>
              <w:pStyle w:val="TAC"/>
              <w:rPr>
                <w:sz w:val="12"/>
                <w:szCs w:val="12"/>
                <w:lang w:eastAsia="en-GB"/>
              </w:rPr>
            </w:pPr>
          </w:p>
        </w:tc>
        <w:tc>
          <w:tcPr>
            <w:tcW w:w="236" w:type="dxa"/>
          </w:tcPr>
          <w:p w14:paraId="31456214" w14:textId="77777777" w:rsidR="00753495" w:rsidRPr="00FC7496" w:rsidRDefault="00753495" w:rsidP="001D304D">
            <w:pPr>
              <w:pStyle w:val="TAC"/>
              <w:rPr>
                <w:sz w:val="12"/>
                <w:szCs w:val="12"/>
                <w:lang w:eastAsia="en-GB"/>
              </w:rPr>
            </w:pPr>
          </w:p>
        </w:tc>
        <w:tc>
          <w:tcPr>
            <w:tcW w:w="236" w:type="dxa"/>
          </w:tcPr>
          <w:p w14:paraId="4DD05BA7" w14:textId="77777777" w:rsidR="00753495" w:rsidRPr="00FC7496" w:rsidRDefault="00753495" w:rsidP="001D304D">
            <w:pPr>
              <w:pStyle w:val="TAC"/>
              <w:rPr>
                <w:sz w:val="12"/>
                <w:szCs w:val="12"/>
                <w:lang w:eastAsia="en-GB"/>
              </w:rPr>
            </w:pPr>
          </w:p>
        </w:tc>
        <w:tc>
          <w:tcPr>
            <w:tcW w:w="236" w:type="dxa"/>
            <w:shd w:val="clear" w:color="auto" w:fill="FFC000"/>
          </w:tcPr>
          <w:p w14:paraId="4D58ECF5" w14:textId="77777777" w:rsidR="00753495" w:rsidRPr="00FC7496" w:rsidRDefault="00753495" w:rsidP="001D304D">
            <w:pPr>
              <w:pStyle w:val="TAC"/>
              <w:rPr>
                <w:sz w:val="12"/>
                <w:szCs w:val="12"/>
                <w:lang w:eastAsia="en-GB"/>
              </w:rPr>
            </w:pPr>
          </w:p>
        </w:tc>
        <w:tc>
          <w:tcPr>
            <w:tcW w:w="236" w:type="dxa"/>
          </w:tcPr>
          <w:p w14:paraId="6787644B" w14:textId="77777777" w:rsidR="00753495" w:rsidRPr="00FC7496" w:rsidRDefault="00753495" w:rsidP="001D304D">
            <w:pPr>
              <w:pStyle w:val="TAC"/>
              <w:rPr>
                <w:sz w:val="12"/>
                <w:szCs w:val="12"/>
                <w:lang w:eastAsia="en-GB"/>
              </w:rPr>
            </w:pPr>
          </w:p>
        </w:tc>
        <w:tc>
          <w:tcPr>
            <w:tcW w:w="236" w:type="dxa"/>
          </w:tcPr>
          <w:p w14:paraId="501F83A9" w14:textId="77777777" w:rsidR="00753495" w:rsidRPr="00FC7496" w:rsidRDefault="00753495" w:rsidP="001D304D">
            <w:pPr>
              <w:pStyle w:val="TAC"/>
              <w:rPr>
                <w:sz w:val="12"/>
                <w:szCs w:val="12"/>
                <w:lang w:eastAsia="en-GB"/>
              </w:rPr>
            </w:pPr>
          </w:p>
        </w:tc>
        <w:tc>
          <w:tcPr>
            <w:tcW w:w="236" w:type="dxa"/>
          </w:tcPr>
          <w:p w14:paraId="640AD23E" w14:textId="77777777" w:rsidR="00753495" w:rsidRPr="00FC7496" w:rsidRDefault="00753495" w:rsidP="001D304D">
            <w:pPr>
              <w:pStyle w:val="TAC"/>
              <w:rPr>
                <w:sz w:val="12"/>
                <w:szCs w:val="12"/>
                <w:lang w:eastAsia="en-GB"/>
              </w:rPr>
            </w:pPr>
          </w:p>
        </w:tc>
        <w:tc>
          <w:tcPr>
            <w:tcW w:w="236" w:type="dxa"/>
            <w:shd w:val="clear" w:color="auto" w:fill="00B050"/>
          </w:tcPr>
          <w:p w14:paraId="0E308B4A" w14:textId="77777777" w:rsidR="00753495" w:rsidRPr="00FC7496" w:rsidRDefault="00753495" w:rsidP="001D304D">
            <w:pPr>
              <w:pStyle w:val="TAC"/>
              <w:rPr>
                <w:sz w:val="12"/>
                <w:szCs w:val="12"/>
                <w:lang w:eastAsia="en-GB"/>
              </w:rPr>
            </w:pPr>
          </w:p>
        </w:tc>
        <w:tc>
          <w:tcPr>
            <w:tcW w:w="236" w:type="dxa"/>
            <w:shd w:val="clear" w:color="auto" w:fill="92D050"/>
          </w:tcPr>
          <w:p w14:paraId="775C4589" w14:textId="77777777" w:rsidR="00753495" w:rsidRPr="00FC7496" w:rsidRDefault="00753495" w:rsidP="001D304D">
            <w:pPr>
              <w:pStyle w:val="TAC"/>
              <w:rPr>
                <w:sz w:val="12"/>
                <w:szCs w:val="12"/>
                <w:lang w:eastAsia="en-GB"/>
              </w:rPr>
            </w:pPr>
          </w:p>
        </w:tc>
        <w:tc>
          <w:tcPr>
            <w:tcW w:w="236" w:type="dxa"/>
          </w:tcPr>
          <w:p w14:paraId="29E486B1" w14:textId="77777777" w:rsidR="00753495" w:rsidRPr="00FC7496" w:rsidRDefault="00753495" w:rsidP="001D304D">
            <w:pPr>
              <w:pStyle w:val="TAC"/>
              <w:rPr>
                <w:sz w:val="12"/>
                <w:szCs w:val="12"/>
                <w:lang w:eastAsia="en-GB"/>
              </w:rPr>
            </w:pPr>
          </w:p>
        </w:tc>
        <w:tc>
          <w:tcPr>
            <w:tcW w:w="236" w:type="dxa"/>
          </w:tcPr>
          <w:p w14:paraId="3F0FF9C2" w14:textId="77777777" w:rsidR="00753495" w:rsidRPr="00FC7496" w:rsidRDefault="00753495" w:rsidP="001D304D">
            <w:pPr>
              <w:pStyle w:val="TAC"/>
              <w:rPr>
                <w:sz w:val="12"/>
                <w:szCs w:val="12"/>
                <w:lang w:eastAsia="en-GB"/>
              </w:rPr>
            </w:pPr>
          </w:p>
        </w:tc>
        <w:tc>
          <w:tcPr>
            <w:tcW w:w="236" w:type="dxa"/>
          </w:tcPr>
          <w:p w14:paraId="62ED6FED" w14:textId="77777777" w:rsidR="00753495" w:rsidRPr="00FC7496" w:rsidRDefault="00753495" w:rsidP="001D304D">
            <w:pPr>
              <w:pStyle w:val="TAC"/>
              <w:rPr>
                <w:sz w:val="12"/>
                <w:szCs w:val="12"/>
                <w:lang w:eastAsia="en-GB"/>
              </w:rPr>
            </w:pPr>
          </w:p>
        </w:tc>
        <w:tc>
          <w:tcPr>
            <w:tcW w:w="236" w:type="dxa"/>
            <w:shd w:val="clear" w:color="auto" w:fill="7030A0"/>
          </w:tcPr>
          <w:p w14:paraId="49EBB8E1" w14:textId="77777777" w:rsidR="00753495" w:rsidRPr="00FC7496" w:rsidRDefault="00753495" w:rsidP="001D304D">
            <w:pPr>
              <w:pStyle w:val="TAC"/>
              <w:rPr>
                <w:sz w:val="12"/>
                <w:szCs w:val="12"/>
                <w:lang w:eastAsia="en-GB"/>
              </w:rPr>
            </w:pPr>
          </w:p>
        </w:tc>
        <w:tc>
          <w:tcPr>
            <w:tcW w:w="236" w:type="dxa"/>
            <w:shd w:val="clear" w:color="auto" w:fill="FFC000"/>
          </w:tcPr>
          <w:p w14:paraId="73206B26" w14:textId="77777777" w:rsidR="00753495" w:rsidRPr="00FC7496" w:rsidRDefault="00753495" w:rsidP="001D304D">
            <w:pPr>
              <w:pStyle w:val="TAC"/>
              <w:rPr>
                <w:sz w:val="12"/>
                <w:szCs w:val="12"/>
                <w:lang w:eastAsia="en-GB"/>
              </w:rPr>
            </w:pPr>
          </w:p>
        </w:tc>
        <w:tc>
          <w:tcPr>
            <w:tcW w:w="236" w:type="dxa"/>
          </w:tcPr>
          <w:p w14:paraId="3DBB81B9" w14:textId="77777777" w:rsidR="00753495" w:rsidRPr="00FC7496" w:rsidRDefault="00753495" w:rsidP="001D304D">
            <w:pPr>
              <w:pStyle w:val="TAC"/>
              <w:rPr>
                <w:sz w:val="12"/>
                <w:szCs w:val="12"/>
                <w:lang w:eastAsia="en-GB"/>
              </w:rPr>
            </w:pPr>
          </w:p>
        </w:tc>
        <w:tc>
          <w:tcPr>
            <w:tcW w:w="236" w:type="dxa"/>
          </w:tcPr>
          <w:p w14:paraId="5D6C65DB" w14:textId="77777777" w:rsidR="00753495" w:rsidRPr="00FC7496" w:rsidRDefault="00753495" w:rsidP="001D304D">
            <w:pPr>
              <w:pStyle w:val="TAC"/>
              <w:rPr>
                <w:sz w:val="12"/>
                <w:szCs w:val="12"/>
                <w:lang w:eastAsia="en-GB"/>
              </w:rPr>
            </w:pPr>
          </w:p>
        </w:tc>
        <w:tc>
          <w:tcPr>
            <w:tcW w:w="236" w:type="dxa"/>
          </w:tcPr>
          <w:p w14:paraId="228C5F9F" w14:textId="77777777" w:rsidR="00753495" w:rsidRPr="00FC7496" w:rsidRDefault="00753495" w:rsidP="001D304D">
            <w:pPr>
              <w:pStyle w:val="TAC"/>
              <w:rPr>
                <w:sz w:val="12"/>
                <w:szCs w:val="12"/>
                <w:lang w:eastAsia="en-GB"/>
              </w:rPr>
            </w:pPr>
          </w:p>
        </w:tc>
        <w:tc>
          <w:tcPr>
            <w:tcW w:w="236" w:type="dxa"/>
            <w:shd w:val="clear" w:color="auto" w:fill="auto"/>
          </w:tcPr>
          <w:p w14:paraId="7E3D2129" w14:textId="77777777" w:rsidR="00753495" w:rsidRPr="00FC7496" w:rsidRDefault="00753495" w:rsidP="001D304D">
            <w:pPr>
              <w:pStyle w:val="TAC"/>
              <w:rPr>
                <w:sz w:val="12"/>
                <w:szCs w:val="12"/>
                <w:lang w:eastAsia="en-GB"/>
              </w:rPr>
            </w:pPr>
          </w:p>
        </w:tc>
        <w:tc>
          <w:tcPr>
            <w:tcW w:w="236" w:type="dxa"/>
            <w:shd w:val="clear" w:color="auto" w:fill="92D050"/>
          </w:tcPr>
          <w:p w14:paraId="0A2E3043" w14:textId="77777777" w:rsidR="00753495" w:rsidRPr="00FC7496" w:rsidRDefault="00753495" w:rsidP="001D304D">
            <w:pPr>
              <w:pStyle w:val="TAC"/>
              <w:rPr>
                <w:sz w:val="12"/>
                <w:szCs w:val="12"/>
                <w:lang w:eastAsia="en-GB"/>
              </w:rPr>
            </w:pPr>
          </w:p>
        </w:tc>
        <w:tc>
          <w:tcPr>
            <w:tcW w:w="236" w:type="dxa"/>
          </w:tcPr>
          <w:p w14:paraId="28FE3250" w14:textId="77777777" w:rsidR="00753495" w:rsidRPr="00FC7496" w:rsidRDefault="00753495" w:rsidP="001D304D">
            <w:pPr>
              <w:pStyle w:val="TAC"/>
              <w:rPr>
                <w:sz w:val="12"/>
                <w:szCs w:val="12"/>
                <w:lang w:eastAsia="en-GB"/>
              </w:rPr>
            </w:pPr>
          </w:p>
        </w:tc>
        <w:tc>
          <w:tcPr>
            <w:tcW w:w="236" w:type="dxa"/>
          </w:tcPr>
          <w:p w14:paraId="3ADCF4D7" w14:textId="77777777" w:rsidR="00753495" w:rsidRPr="00FC7496" w:rsidRDefault="00753495" w:rsidP="001D304D">
            <w:pPr>
              <w:pStyle w:val="TAC"/>
              <w:rPr>
                <w:sz w:val="12"/>
                <w:szCs w:val="12"/>
                <w:lang w:eastAsia="en-GB"/>
              </w:rPr>
            </w:pPr>
          </w:p>
        </w:tc>
        <w:tc>
          <w:tcPr>
            <w:tcW w:w="236" w:type="dxa"/>
          </w:tcPr>
          <w:p w14:paraId="49A9A469" w14:textId="77777777" w:rsidR="00753495" w:rsidRPr="00FC7496" w:rsidRDefault="00753495" w:rsidP="001D304D">
            <w:pPr>
              <w:pStyle w:val="TAC"/>
              <w:rPr>
                <w:sz w:val="12"/>
                <w:szCs w:val="12"/>
                <w:lang w:eastAsia="en-GB"/>
              </w:rPr>
            </w:pPr>
          </w:p>
        </w:tc>
        <w:tc>
          <w:tcPr>
            <w:tcW w:w="236" w:type="dxa"/>
          </w:tcPr>
          <w:p w14:paraId="0C1534DA" w14:textId="77777777" w:rsidR="00753495" w:rsidRPr="00FC7496" w:rsidRDefault="00753495" w:rsidP="001D304D">
            <w:pPr>
              <w:pStyle w:val="TAC"/>
              <w:rPr>
                <w:sz w:val="12"/>
                <w:szCs w:val="12"/>
                <w:lang w:eastAsia="en-GB"/>
              </w:rPr>
            </w:pPr>
          </w:p>
        </w:tc>
      </w:tr>
      <w:tr w:rsidR="00753495" w:rsidRPr="00FC7496" w14:paraId="245CDA8E" w14:textId="77777777" w:rsidTr="001D304D">
        <w:tc>
          <w:tcPr>
            <w:tcW w:w="683" w:type="dxa"/>
            <w:vMerge/>
            <w:shd w:val="clear" w:color="auto" w:fill="00B0F0"/>
            <w:vAlign w:val="center"/>
          </w:tcPr>
          <w:p w14:paraId="275789E2" w14:textId="77777777" w:rsidR="00753495" w:rsidRPr="00FC7496" w:rsidRDefault="00753495" w:rsidP="001D304D">
            <w:pPr>
              <w:pStyle w:val="TAC"/>
              <w:rPr>
                <w:sz w:val="12"/>
                <w:szCs w:val="12"/>
                <w:lang w:eastAsia="en-GB"/>
              </w:rPr>
            </w:pPr>
          </w:p>
        </w:tc>
        <w:tc>
          <w:tcPr>
            <w:tcW w:w="452" w:type="dxa"/>
          </w:tcPr>
          <w:p w14:paraId="64515AEC" w14:textId="77777777" w:rsidR="00753495" w:rsidRPr="00FC7496" w:rsidRDefault="00753495" w:rsidP="001D304D">
            <w:pPr>
              <w:pStyle w:val="TAC"/>
              <w:rPr>
                <w:sz w:val="12"/>
                <w:szCs w:val="12"/>
                <w:lang w:eastAsia="en-GB"/>
              </w:rPr>
            </w:pPr>
            <w:r w:rsidRPr="00FC7496">
              <w:rPr>
                <w:sz w:val="12"/>
                <w:szCs w:val="12"/>
                <w:lang w:eastAsia="en-GB"/>
              </w:rPr>
              <w:t>136</w:t>
            </w:r>
          </w:p>
        </w:tc>
        <w:tc>
          <w:tcPr>
            <w:tcW w:w="236" w:type="dxa"/>
            <w:shd w:val="clear" w:color="auto" w:fill="FFC000"/>
          </w:tcPr>
          <w:p w14:paraId="2019F5F0" w14:textId="77777777" w:rsidR="00753495" w:rsidRPr="00FC7496" w:rsidRDefault="00753495" w:rsidP="001D304D">
            <w:pPr>
              <w:pStyle w:val="TAC"/>
              <w:rPr>
                <w:sz w:val="12"/>
                <w:szCs w:val="12"/>
                <w:lang w:eastAsia="en-GB"/>
              </w:rPr>
            </w:pPr>
          </w:p>
        </w:tc>
        <w:tc>
          <w:tcPr>
            <w:tcW w:w="236" w:type="dxa"/>
            <w:shd w:val="clear" w:color="auto" w:fill="00B0F0"/>
          </w:tcPr>
          <w:p w14:paraId="1EFCC8BD" w14:textId="77777777" w:rsidR="00753495" w:rsidRPr="00FC7496" w:rsidRDefault="00753495" w:rsidP="001D304D">
            <w:pPr>
              <w:pStyle w:val="TAC"/>
              <w:rPr>
                <w:sz w:val="12"/>
                <w:szCs w:val="12"/>
                <w:lang w:eastAsia="en-GB"/>
              </w:rPr>
            </w:pPr>
          </w:p>
        </w:tc>
        <w:tc>
          <w:tcPr>
            <w:tcW w:w="236" w:type="dxa"/>
            <w:shd w:val="clear" w:color="auto" w:fill="00B0F0"/>
          </w:tcPr>
          <w:p w14:paraId="62ADB840" w14:textId="77777777" w:rsidR="00753495" w:rsidRPr="00FC7496" w:rsidRDefault="00753495" w:rsidP="001D304D">
            <w:pPr>
              <w:pStyle w:val="TAC"/>
              <w:rPr>
                <w:sz w:val="12"/>
                <w:szCs w:val="12"/>
                <w:lang w:eastAsia="en-GB"/>
              </w:rPr>
            </w:pPr>
          </w:p>
        </w:tc>
        <w:tc>
          <w:tcPr>
            <w:tcW w:w="236" w:type="dxa"/>
            <w:shd w:val="clear" w:color="auto" w:fill="00B0F0"/>
          </w:tcPr>
          <w:p w14:paraId="3D8254EE" w14:textId="77777777" w:rsidR="00753495" w:rsidRPr="00FC7496" w:rsidRDefault="00753495" w:rsidP="001D304D">
            <w:pPr>
              <w:pStyle w:val="TAC"/>
              <w:rPr>
                <w:sz w:val="12"/>
                <w:szCs w:val="12"/>
                <w:lang w:eastAsia="en-GB"/>
              </w:rPr>
            </w:pPr>
          </w:p>
        </w:tc>
        <w:tc>
          <w:tcPr>
            <w:tcW w:w="236" w:type="dxa"/>
            <w:shd w:val="clear" w:color="auto" w:fill="00B050"/>
          </w:tcPr>
          <w:p w14:paraId="4C00F498" w14:textId="77777777" w:rsidR="00753495" w:rsidRPr="00FC7496" w:rsidRDefault="00753495" w:rsidP="001D304D">
            <w:pPr>
              <w:pStyle w:val="TAC"/>
              <w:rPr>
                <w:sz w:val="12"/>
                <w:szCs w:val="12"/>
                <w:lang w:eastAsia="en-GB"/>
              </w:rPr>
            </w:pPr>
          </w:p>
        </w:tc>
        <w:tc>
          <w:tcPr>
            <w:tcW w:w="236" w:type="dxa"/>
            <w:shd w:val="clear" w:color="auto" w:fill="92D050"/>
          </w:tcPr>
          <w:p w14:paraId="5BB445A8" w14:textId="77777777" w:rsidR="00753495" w:rsidRPr="00FC7496" w:rsidRDefault="00753495" w:rsidP="001D304D">
            <w:pPr>
              <w:pStyle w:val="TAC"/>
              <w:rPr>
                <w:sz w:val="12"/>
                <w:szCs w:val="12"/>
                <w:lang w:eastAsia="en-GB"/>
              </w:rPr>
            </w:pPr>
          </w:p>
        </w:tc>
        <w:tc>
          <w:tcPr>
            <w:tcW w:w="236" w:type="dxa"/>
            <w:shd w:val="clear" w:color="auto" w:fill="00B0F0"/>
          </w:tcPr>
          <w:p w14:paraId="2DE12116" w14:textId="77777777" w:rsidR="00753495" w:rsidRPr="00FC7496" w:rsidRDefault="00753495" w:rsidP="001D304D">
            <w:pPr>
              <w:pStyle w:val="TAC"/>
              <w:rPr>
                <w:sz w:val="12"/>
                <w:szCs w:val="12"/>
                <w:lang w:eastAsia="en-GB"/>
              </w:rPr>
            </w:pPr>
          </w:p>
        </w:tc>
        <w:tc>
          <w:tcPr>
            <w:tcW w:w="236" w:type="dxa"/>
            <w:shd w:val="clear" w:color="auto" w:fill="00B0F0"/>
          </w:tcPr>
          <w:p w14:paraId="30BF27C7" w14:textId="77777777" w:rsidR="00753495" w:rsidRPr="00FC7496" w:rsidRDefault="00753495" w:rsidP="001D304D">
            <w:pPr>
              <w:pStyle w:val="TAC"/>
              <w:rPr>
                <w:sz w:val="12"/>
                <w:szCs w:val="12"/>
                <w:lang w:eastAsia="en-GB"/>
              </w:rPr>
            </w:pPr>
          </w:p>
        </w:tc>
        <w:tc>
          <w:tcPr>
            <w:tcW w:w="236" w:type="dxa"/>
            <w:shd w:val="clear" w:color="auto" w:fill="00B0F0"/>
          </w:tcPr>
          <w:p w14:paraId="3065CE84" w14:textId="77777777" w:rsidR="00753495" w:rsidRPr="00FC7496" w:rsidRDefault="00753495" w:rsidP="001D304D">
            <w:pPr>
              <w:pStyle w:val="TAC"/>
              <w:rPr>
                <w:sz w:val="12"/>
                <w:szCs w:val="12"/>
                <w:lang w:eastAsia="en-GB"/>
              </w:rPr>
            </w:pPr>
          </w:p>
        </w:tc>
        <w:tc>
          <w:tcPr>
            <w:tcW w:w="236" w:type="dxa"/>
            <w:shd w:val="clear" w:color="auto" w:fill="7030A0"/>
          </w:tcPr>
          <w:p w14:paraId="4CB073E5" w14:textId="77777777" w:rsidR="00753495" w:rsidRPr="00FC7496" w:rsidRDefault="00753495" w:rsidP="001D304D">
            <w:pPr>
              <w:pStyle w:val="TAC"/>
              <w:rPr>
                <w:sz w:val="12"/>
                <w:szCs w:val="12"/>
                <w:lang w:eastAsia="en-GB"/>
              </w:rPr>
            </w:pPr>
          </w:p>
        </w:tc>
        <w:tc>
          <w:tcPr>
            <w:tcW w:w="236" w:type="dxa"/>
            <w:shd w:val="clear" w:color="auto" w:fill="FFC000"/>
          </w:tcPr>
          <w:p w14:paraId="285AFF25" w14:textId="77777777" w:rsidR="00753495" w:rsidRPr="00FC7496" w:rsidRDefault="00753495" w:rsidP="001D304D">
            <w:pPr>
              <w:pStyle w:val="TAC"/>
              <w:rPr>
                <w:sz w:val="12"/>
                <w:szCs w:val="12"/>
                <w:lang w:eastAsia="en-GB"/>
              </w:rPr>
            </w:pPr>
          </w:p>
        </w:tc>
        <w:tc>
          <w:tcPr>
            <w:tcW w:w="236" w:type="dxa"/>
            <w:shd w:val="clear" w:color="auto" w:fill="00B0F0"/>
          </w:tcPr>
          <w:p w14:paraId="45FAF7F2" w14:textId="77777777" w:rsidR="00753495" w:rsidRPr="00FC7496" w:rsidRDefault="00753495" w:rsidP="001D304D">
            <w:pPr>
              <w:pStyle w:val="TAC"/>
              <w:rPr>
                <w:sz w:val="12"/>
                <w:szCs w:val="12"/>
                <w:lang w:eastAsia="en-GB"/>
              </w:rPr>
            </w:pPr>
          </w:p>
        </w:tc>
        <w:tc>
          <w:tcPr>
            <w:tcW w:w="236" w:type="dxa"/>
            <w:shd w:val="clear" w:color="auto" w:fill="00B0F0"/>
          </w:tcPr>
          <w:p w14:paraId="4806E005" w14:textId="77777777" w:rsidR="00753495" w:rsidRPr="00FC7496" w:rsidRDefault="00753495" w:rsidP="001D304D">
            <w:pPr>
              <w:pStyle w:val="TAC"/>
              <w:rPr>
                <w:sz w:val="12"/>
                <w:szCs w:val="12"/>
                <w:lang w:eastAsia="en-GB"/>
              </w:rPr>
            </w:pPr>
          </w:p>
        </w:tc>
        <w:tc>
          <w:tcPr>
            <w:tcW w:w="236" w:type="dxa"/>
          </w:tcPr>
          <w:p w14:paraId="4ACD093D" w14:textId="77777777" w:rsidR="00753495" w:rsidRPr="00FC7496" w:rsidRDefault="00753495" w:rsidP="001D304D">
            <w:pPr>
              <w:pStyle w:val="TAC"/>
              <w:rPr>
                <w:sz w:val="12"/>
                <w:szCs w:val="12"/>
                <w:lang w:eastAsia="en-GB"/>
              </w:rPr>
            </w:pPr>
          </w:p>
        </w:tc>
        <w:tc>
          <w:tcPr>
            <w:tcW w:w="236" w:type="dxa"/>
            <w:shd w:val="clear" w:color="auto" w:fill="auto"/>
          </w:tcPr>
          <w:p w14:paraId="36E858CE" w14:textId="77777777" w:rsidR="00753495" w:rsidRPr="00FC7496" w:rsidRDefault="00753495" w:rsidP="001D304D">
            <w:pPr>
              <w:pStyle w:val="TAC"/>
              <w:rPr>
                <w:sz w:val="12"/>
                <w:szCs w:val="12"/>
                <w:lang w:eastAsia="en-GB"/>
              </w:rPr>
            </w:pPr>
          </w:p>
        </w:tc>
        <w:tc>
          <w:tcPr>
            <w:tcW w:w="236" w:type="dxa"/>
            <w:shd w:val="clear" w:color="auto" w:fill="92D050"/>
          </w:tcPr>
          <w:p w14:paraId="0AA3A30B" w14:textId="77777777" w:rsidR="00753495" w:rsidRPr="00FC7496" w:rsidRDefault="00753495" w:rsidP="001D304D">
            <w:pPr>
              <w:pStyle w:val="TAC"/>
              <w:rPr>
                <w:sz w:val="12"/>
                <w:szCs w:val="12"/>
                <w:lang w:eastAsia="en-GB"/>
              </w:rPr>
            </w:pPr>
          </w:p>
        </w:tc>
        <w:tc>
          <w:tcPr>
            <w:tcW w:w="236" w:type="dxa"/>
          </w:tcPr>
          <w:p w14:paraId="42B2860F" w14:textId="77777777" w:rsidR="00753495" w:rsidRPr="00FC7496" w:rsidRDefault="00753495" w:rsidP="001D304D">
            <w:pPr>
              <w:pStyle w:val="TAC"/>
              <w:rPr>
                <w:sz w:val="12"/>
                <w:szCs w:val="12"/>
                <w:lang w:eastAsia="en-GB"/>
              </w:rPr>
            </w:pPr>
          </w:p>
        </w:tc>
        <w:tc>
          <w:tcPr>
            <w:tcW w:w="236" w:type="dxa"/>
          </w:tcPr>
          <w:p w14:paraId="55CDB59B" w14:textId="77777777" w:rsidR="00753495" w:rsidRPr="00FC7496" w:rsidRDefault="00753495" w:rsidP="001D304D">
            <w:pPr>
              <w:pStyle w:val="TAC"/>
              <w:rPr>
                <w:sz w:val="12"/>
                <w:szCs w:val="12"/>
                <w:lang w:eastAsia="en-GB"/>
              </w:rPr>
            </w:pPr>
          </w:p>
        </w:tc>
        <w:tc>
          <w:tcPr>
            <w:tcW w:w="236" w:type="dxa"/>
          </w:tcPr>
          <w:p w14:paraId="4FBCD213" w14:textId="77777777" w:rsidR="00753495" w:rsidRPr="00FC7496" w:rsidRDefault="00753495" w:rsidP="001D304D">
            <w:pPr>
              <w:pStyle w:val="TAC"/>
              <w:rPr>
                <w:sz w:val="12"/>
                <w:szCs w:val="12"/>
                <w:lang w:eastAsia="en-GB"/>
              </w:rPr>
            </w:pPr>
          </w:p>
        </w:tc>
        <w:tc>
          <w:tcPr>
            <w:tcW w:w="236" w:type="dxa"/>
          </w:tcPr>
          <w:p w14:paraId="19D409C8" w14:textId="77777777" w:rsidR="00753495" w:rsidRPr="00FC7496" w:rsidRDefault="00753495" w:rsidP="001D304D">
            <w:pPr>
              <w:pStyle w:val="TAC"/>
              <w:rPr>
                <w:sz w:val="12"/>
                <w:szCs w:val="12"/>
                <w:lang w:eastAsia="en-GB"/>
              </w:rPr>
            </w:pPr>
          </w:p>
        </w:tc>
        <w:tc>
          <w:tcPr>
            <w:tcW w:w="236" w:type="dxa"/>
            <w:shd w:val="clear" w:color="auto" w:fill="FFC000"/>
          </w:tcPr>
          <w:p w14:paraId="76880031" w14:textId="77777777" w:rsidR="00753495" w:rsidRPr="00FC7496" w:rsidRDefault="00753495" w:rsidP="001D304D">
            <w:pPr>
              <w:pStyle w:val="TAC"/>
              <w:rPr>
                <w:sz w:val="12"/>
                <w:szCs w:val="12"/>
                <w:lang w:eastAsia="en-GB"/>
              </w:rPr>
            </w:pPr>
          </w:p>
        </w:tc>
        <w:tc>
          <w:tcPr>
            <w:tcW w:w="236" w:type="dxa"/>
          </w:tcPr>
          <w:p w14:paraId="5A7C3D07" w14:textId="77777777" w:rsidR="00753495" w:rsidRPr="00FC7496" w:rsidRDefault="00753495" w:rsidP="001D304D">
            <w:pPr>
              <w:pStyle w:val="TAC"/>
              <w:rPr>
                <w:sz w:val="12"/>
                <w:szCs w:val="12"/>
                <w:lang w:eastAsia="en-GB"/>
              </w:rPr>
            </w:pPr>
          </w:p>
        </w:tc>
        <w:tc>
          <w:tcPr>
            <w:tcW w:w="236" w:type="dxa"/>
          </w:tcPr>
          <w:p w14:paraId="6B3E1EAA" w14:textId="77777777" w:rsidR="00753495" w:rsidRPr="00FC7496" w:rsidRDefault="00753495" w:rsidP="001D304D">
            <w:pPr>
              <w:pStyle w:val="TAC"/>
              <w:rPr>
                <w:sz w:val="12"/>
                <w:szCs w:val="12"/>
                <w:lang w:eastAsia="en-GB"/>
              </w:rPr>
            </w:pPr>
          </w:p>
        </w:tc>
        <w:tc>
          <w:tcPr>
            <w:tcW w:w="236" w:type="dxa"/>
          </w:tcPr>
          <w:p w14:paraId="492B59E4" w14:textId="77777777" w:rsidR="00753495" w:rsidRPr="00FC7496" w:rsidRDefault="00753495" w:rsidP="001D304D">
            <w:pPr>
              <w:pStyle w:val="TAC"/>
              <w:rPr>
                <w:sz w:val="12"/>
                <w:szCs w:val="12"/>
                <w:lang w:eastAsia="en-GB"/>
              </w:rPr>
            </w:pPr>
          </w:p>
        </w:tc>
        <w:tc>
          <w:tcPr>
            <w:tcW w:w="236" w:type="dxa"/>
            <w:shd w:val="clear" w:color="auto" w:fill="00B050"/>
          </w:tcPr>
          <w:p w14:paraId="1F245CAB" w14:textId="77777777" w:rsidR="00753495" w:rsidRPr="00FC7496" w:rsidRDefault="00753495" w:rsidP="001D304D">
            <w:pPr>
              <w:pStyle w:val="TAC"/>
              <w:rPr>
                <w:sz w:val="12"/>
                <w:szCs w:val="12"/>
                <w:lang w:eastAsia="en-GB"/>
              </w:rPr>
            </w:pPr>
          </w:p>
        </w:tc>
        <w:tc>
          <w:tcPr>
            <w:tcW w:w="236" w:type="dxa"/>
            <w:shd w:val="clear" w:color="auto" w:fill="92D050"/>
          </w:tcPr>
          <w:p w14:paraId="5103C19F" w14:textId="77777777" w:rsidR="00753495" w:rsidRPr="00FC7496" w:rsidRDefault="00753495" w:rsidP="001D304D">
            <w:pPr>
              <w:pStyle w:val="TAC"/>
              <w:rPr>
                <w:sz w:val="12"/>
                <w:szCs w:val="12"/>
                <w:lang w:eastAsia="en-GB"/>
              </w:rPr>
            </w:pPr>
          </w:p>
        </w:tc>
        <w:tc>
          <w:tcPr>
            <w:tcW w:w="236" w:type="dxa"/>
          </w:tcPr>
          <w:p w14:paraId="1827BEC4" w14:textId="77777777" w:rsidR="00753495" w:rsidRPr="00FC7496" w:rsidRDefault="00753495" w:rsidP="001D304D">
            <w:pPr>
              <w:pStyle w:val="TAC"/>
              <w:rPr>
                <w:sz w:val="12"/>
                <w:szCs w:val="12"/>
                <w:lang w:eastAsia="en-GB"/>
              </w:rPr>
            </w:pPr>
          </w:p>
        </w:tc>
        <w:tc>
          <w:tcPr>
            <w:tcW w:w="236" w:type="dxa"/>
          </w:tcPr>
          <w:p w14:paraId="47CE1C0D" w14:textId="77777777" w:rsidR="00753495" w:rsidRPr="00FC7496" w:rsidRDefault="00753495" w:rsidP="001D304D">
            <w:pPr>
              <w:pStyle w:val="TAC"/>
              <w:rPr>
                <w:sz w:val="12"/>
                <w:szCs w:val="12"/>
                <w:lang w:eastAsia="en-GB"/>
              </w:rPr>
            </w:pPr>
          </w:p>
        </w:tc>
        <w:tc>
          <w:tcPr>
            <w:tcW w:w="236" w:type="dxa"/>
          </w:tcPr>
          <w:p w14:paraId="4916F710" w14:textId="77777777" w:rsidR="00753495" w:rsidRPr="00FC7496" w:rsidRDefault="00753495" w:rsidP="001D304D">
            <w:pPr>
              <w:pStyle w:val="TAC"/>
              <w:rPr>
                <w:sz w:val="12"/>
                <w:szCs w:val="12"/>
                <w:lang w:eastAsia="en-GB"/>
              </w:rPr>
            </w:pPr>
          </w:p>
        </w:tc>
        <w:tc>
          <w:tcPr>
            <w:tcW w:w="236" w:type="dxa"/>
            <w:shd w:val="clear" w:color="auto" w:fill="7030A0"/>
          </w:tcPr>
          <w:p w14:paraId="11110093" w14:textId="77777777" w:rsidR="00753495" w:rsidRPr="00FC7496" w:rsidRDefault="00753495" w:rsidP="001D304D">
            <w:pPr>
              <w:pStyle w:val="TAC"/>
              <w:rPr>
                <w:sz w:val="12"/>
                <w:szCs w:val="12"/>
                <w:lang w:eastAsia="en-GB"/>
              </w:rPr>
            </w:pPr>
          </w:p>
        </w:tc>
        <w:tc>
          <w:tcPr>
            <w:tcW w:w="236" w:type="dxa"/>
            <w:shd w:val="clear" w:color="auto" w:fill="FFC000"/>
          </w:tcPr>
          <w:p w14:paraId="544FC01F" w14:textId="77777777" w:rsidR="00753495" w:rsidRPr="00FC7496" w:rsidRDefault="00753495" w:rsidP="001D304D">
            <w:pPr>
              <w:pStyle w:val="TAC"/>
              <w:rPr>
                <w:sz w:val="12"/>
                <w:szCs w:val="12"/>
                <w:lang w:eastAsia="en-GB"/>
              </w:rPr>
            </w:pPr>
          </w:p>
        </w:tc>
        <w:tc>
          <w:tcPr>
            <w:tcW w:w="236" w:type="dxa"/>
          </w:tcPr>
          <w:p w14:paraId="128A525C" w14:textId="77777777" w:rsidR="00753495" w:rsidRPr="00FC7496" w:rsidRDefault="00753495" w:rsidP="001D304D">
            <w:pPr>
              <w:pStyle w:val="TAC"/>
              <w:rPr>
                <w:sz w:val="12"/>
                <w:szCs w:val="12"/>
                <w:lang w:eastAsia="en-GB"/>
              </w:rPr>
            </w:pPr>
          </w:p>
        </w:tc>
        <w:tc>
          <w:tcPr>
            <w:tcW w:w="236" w:type="dxa"/>
          </w:tcPr>
          <w:p w14:paraId="5F8658E1" w14:textId="77777777" w:rsidR="00753495" w:rsidRPr="00FC7496" w:rsidRDefault="00753495" w:rsidP="001D304D">
            <w:pPr>
              <w:pStyle w:val="TAC"/>
              <w:rPr>
                <w:sz w:val="12"/>
                <w:szCs w:val="12"/>
                <w:lang w:eastAsia="en-GB"/>
              </w:rPr>
            </w:pPr>
          </w:p>
        </w:tc>
        <w:tc>
          <w:tcPr>
            <w:tcW w:w="236" w:type="dxa"/>
          </w:tcPr>
          <w:p w14:paraId="400C9830" w14:textId="77777777" w:rsidR="00753495" w:rsidRPr="00FC7496" w:rsidRDefault="00753495" w:rsidP="001D304D">
            <w:pPr>
              <w:pStyle w:val="TAC"/>
              <w:rPr>
                <w:sz w:val="12"/>
                <w:szCs w:val="12"/>
                <w:lang w:eastAsia="en-GB"/>
              </w:rPr>
            </w:pPr>
          </w:p>
        </w:tc>
        <w:tc>
          <w:tcPr>
            <w:tcW w:w="236" w:type="dxa"/>
            <w:shd w:val="clear" w:color="auto" w:fill="auto"/>
          </w:tcPr>
          <w:p w14:paraId="3E374B38" w14:textId="77777777" w:rsidR="00753495" w:rsidRPr="00FC7496" w:rsidRDefault="00753495" w:rsidP="001D304D">
            <w:pPr>
              <w:pStyle w:val="TAC"/>
              <w:rPr>
                <w:sz w:val="12"/>
                <w:szCs w:val="12"/>
                <w:lang w:eastAsia="en-GB"/>
              </w:rPr>
            </w:pPr>
          </w:p>
        </w:tc>
        <w:tc>
          <w:tcPr>
            <w:tcW w:w="236" w:type="dxa"/>
            <w:shd w:val="clear" w:color="auto" w:fill="92D050"/>
          </w:tcPr>
          <w:p w14:paraId="6A4D7EC1" w14:textId="77777777" w:rsidR="00753495" w:rsidRPr="00FC7496" w:rsidRDefault="00753495" w:rsidP="001D304D">
            <w:pPr>
              <w:pStyle w:val="TAC"/>
              <w:rPr>
                <w:sz w:val="12"/>
                <w:szCs w:val="12"/>
                <w:lang w:eastAsia="en-GB"/>
              </w:rPr>
            </w:pPr>
          </w:p>
        </w:tc>
        <w:tc>
          <w:tcPr>
            <w:tcW w:w="236" w:type="dxa"/>
          </w:tcPr>
          <w:p w14:paraId="3A04A308" w14:textId="77777777" w:rsidR="00753495" w:rsidRPr="00FC7496" w:rsidRDefault="00753495" w:rsidP="001D304D">
            <w:pPr>
              <w:pStyle w:val="TAC"/>
              <w:rPr>
                <w:sz w:val="12"/>
                <w:szCs w:val="12"/>
                <w:lang w:eastAsia="en-GB"/>
              </w:rPr>
            </w:pPr>
          </w:p>
        </w:tc>
        <w:tc>
          <w:tcPr>
            <w:tcW w:w="236" w:type="dxa"/>
          </w:tcPr>
          <w:p w14:paraId="5EEF397B" w14:textId="77777777" w:rsidR="00753495" w:rsidRPr="00FC7496" w:rsidRDefault="00753495" w:rsidP="001D304D">
            <w:pPr>
              <w:pStyle w:val="TAC"/>
              <w:rPr>
                <w:sz w:val="12"/>
                <w:szCs w:val="12"/>
                <w:lang w:eastAsia="en-GB"/>
              </w:rPr>
            </w:pPr>
          </w:p>
        </w:tc>
        <w:tc>
          <w:tcPr>
            <w:tcW w:w="236" w:type="dxa"/>
          </w:tcPr>
          <w:p w14:paraId="1A7CF9C7" w14:textId="77777777" w:rsidR="00753495" w:rsidRPr="00FC7496" w:rsidRDefault="00753495" w:rsidP="001D304D">
            <w:pPr>
              <w:pStyle w:val="TAC"/>
              <w:rPr>
                <w:sz w:val="12"/>
                <w:szCs w:val="12"/>
                <w:lang w:eastAsia="en-GB"/>
              </w:rPr>
            </w:pPr>
          </w:p>
        </w:tc>
        <w:tc>
          <w:tcPr>
            <w:tcW w:w="236" w:type="dxa"/>
          </w:tcPr>
          <w:p w14:paraId="478715D1" w14:textId="77777777" w:rsidR="00753495" w:rsidRPr="00FC7496" w:rsidRDefault="00753495" w:rsidP="001D304D">
            <w:pPr>
              <w:pStyle w:val="TAC"/>
              <w:rPr>
                <w:sz w:val="12"/>
                <w:szCs w:val="12"/>
                <w:lang w:eastAsia="en-GB"/>
              </w:rPr>
            </w:pPr>
          </w:p>
        </w:tc>
      </w:tr>
      <w:tr w:rsidR="00753495" w:rsidRPr="00FC7496" w14:paraId="2741CEF3" w14:textId="77777777" w:rsidTr="001D304D">
        <w:tc>
          <w:tcPr>
            <w:tcW w:w="683" w:type="dxa"/>
            <w:vMerge/>
            <w:shd w:val="clear" w:color="auto" w:fill="00B0F0"/>
            <w:vAlign w:val="center"/>
          </w:tcPr>
          <w:p w14:paraId="19393515" w14:textId="77777777" w:rsidR="00753495" w:rsidRPr="00FC7496" w:rsidRDefault="00753495" w:rsidP="001D304D">
            <w:pPr>
              <w:pStyle w:val="TAC"/>
              <w:rPr>
                <w:sz w:val="12"/>
                <w:szCs w:val="12"/>
                <w:lang w:eastAsia="en-GB"/>
              </w:rPr>
            </w:pPr>
          </w:p>
        </w:tc>
        <w:tc>
          <w:tcPr>
            <w:tcW w:w="452" w:type="dxa"/>
          </w:tcPr>
          <w:p w14:paraId="42B622A6" w14:textId="77777777" w:rsidR="00753495" w:rsidRPr="00FC7496" w:rsidRDefault="00753495" w:rsidP="001D304D">
            <w:pPr>
              <w:pStyle w:val="TAC"/>
              <w:rPr>
                <w:sz w:val="12"/>
                <w:szCs w:val="12"/>
                <w:lang w:eastAsia="en-GB"/>
              </w:rPr>
            </w:pPr>
            <w:r w:rsidRPr="00FC7496">
              <w:rPr>
                <w:sz w:val="12"/>
                <w:szCs w:val="12"/>
                <w:lang w:eastAsia="en-GB"/>
              </w:rPr>
              <w:t>140</w:t>
            </w:r>
          </w:p>
        </w:tc>
        <w:tc>
          <w:tcPr>
            <w:tcW w:w="236" w:type="dxa"/>
            <w:shd w:val="clear" w:color="auto" w:fill="FFC000"/>
          </w:tcPr>
          <w:p w14:paraId="605C00BC" w14:textId="77777777" w:rsidR="00753495" w:rsidRPr="00FC7496" w:rsidRDefault="00753495" w:rsidP="001D304D">
            <w:pPr>
              <w:pStyle w:val="TAC"/>
              <w:rPr>
                <w:sz w:val="12"/>
                <w:szCs w:val="12"/>
                <w:lang w:eastAsia="en-GB"/>
              </w:rPr>
            </w:pPr>
          </w:p>
        </w:tc>
        <w:tc>
          <w:tcPr>
            <w:tcW w:w="236" w:type="dxa"/>
          </w:tcPr>
          <w:p w14:paraId="4495229C" w14:textId="77777777" w:rsidR="00753495" w:rsidRPr="00FC7496" w:rsidRDefault="00753495" w:rsidP="001D304D">
            <w:pPr>
              <w:pStyle w:val="TAC"/>
              <w:rPr>
                <w:sz w:val="12"/>
                <w:szCs w:val="12"/>
                <w:lang w:eastAsia="en-GB"/>
              </w:rPr>
            </w:pPr>
          </w:p>
        </w:tc>
        <w:tc>
          <w:tcPr>
            <w:tcW w:w="236" w:type="dxa"/>
          </w:tcPr>
          <w:p w14:paraId="285D8D3F" w14:textId="77777777" w:rsidR="00753495" w:rsidRPr="00FC7496" w:rsidRDefault="00753495" w:rsidP="001D304D">
            <w:pPr>
              <w:pStyle w:val="TAC"/>
              <w:rPr>
                <w:sz w:val="12"/>
                <w:szCs w:val="12"/>
                <w:lang w:eastAsia="en-GB"/>
              </w:rPr>
            </w:pPr>
          </w:p>
        </w:tc>
        <w:tc>
          <w:tcPr>
            <w:tcW w:w="236" w:type="dxa"/>
          </w:tcPr>
          <w:p w14:paraId="280063CF" w14:textId="77777777" w:rsidR="00753495" w:rsidRPr="00FC7496" w:rsidRDefault="00753495" w:rsidP="001D304D">
            <w:pPr>
              <w:pStyle w:val="TAC"/>
              <w:rPr>
                <w:sz w:val="12"/>
                <w:szCs w:val="12"/>
                <w:lang w:eastAsia="en-GB"/>
              </w:rPr>
            </w:pPr>
          </w:p>
        </w:tc>
        <w:tc>
          <w:tcPr>
            <w:tcW w:w="236" w:type="dxa"/>
            <w:shd w:val="clear" w:color="auto" w:fill="00B050"/>
          </w:tcPr>
          <w:p w14:paraId="3201BF56" w14:textId="77777777" w:rsidR="00753495" w:rsidRPr="00FC7496" w:rsidRDefault="00753495" w:rsidP="001D304D">
            <w:pPr>
              <w:pStyle w:val="TAC"/>
              <w:rPr>
                <w:sz w:val="12"/>
                <w:szCs w:val="12"/>
                <w:lang w:eastAsia="en-GB"/>
              </w:rPr>
            </w:pPr>
          </w:p>
        </w:tc>
        <w:tc>
          <w:tcPr>
            <w:tcW w:w="236" w:type="dxa"/>
            <w:shd w:val="clear" w:color="auto" w:fill="92D050"/>
          </w:tcPr>
          <w:p w14:paraId="0816167E" w14:textId="77777777" w:rsidR="00753495" w:rsidRPr="00FC7496" w:rsidRDefault="00753495" w:rsidP="001D304D">
            <w:pPr>
              <w:pStyle w:val="TAC"/>
              <w:rPr>
                <w:sz w:val="12"/>
                <w:szCs w:val="12"/>
                <w:lang w:eastAsia="en-GB"/>
              </w:rPr>
            </w:pPr>
          </w:p>
        </w:tc>
        <w:tc>
          <w:tcPr>
            <w:tcW w:w="236" w:type="dxa"/>
          </w:tcPr>
          <w:p w14:paraId="5269A7DB" w14:textId="77777777" w:rsidR="00753495" w:rsidRPr="00FC7496" w:rsidRDefault="00753495" w:rsidP="001D304D">
            <w:pPr>
              <w:pStyle w:val="TAC"/>
              <w:rPr>
                <w:sz w:val="12"/>
                <w:szCs w:val="12"/>
                <w:lang w:eastAsia="en-GB"/>
              </w:rPr>
            </w:pPr>
          </w:p>
        </w:tc>
        <w:tc>
          <w:tcPr>
            <w:tcW w:w="236" w:type="dxa"/>
          </w:tcPr>
          <w:p w14:paraId="3A594C5C" w14:textId="77777777" w:rsidR="00753495" w:rsidRPr="00FC7496" w:rsidRDefault="00753495" w:rsidP="001D304D">
            <w:pPr>
              <w:pStyle w:val="TAC"/>
              <w:rPr>
                <w:sz w:val="12"/>
                <w:szCs w:val="12"/>
                <w:lang w:eastAsia="en-GB"/>
              </w:rPr>
            </w:pPr>
          </w:p>
        </w:tc>
        <w:tc>
          <w:tcPr>
            <w:tcW w:w="236" w:type="dxa"/>
          </w:tcPr>
          <w:p w14:paraId="0ED32A0F" w14:textId="77777777" w:rsidR="00753495" w:rsidRPr="00FC7496" w:rsidRDefault="00753495" w:rsidP="001D304D">
            <w:pPr>
              <w:pStyle w:val="TAC"/>
              <w:rPr>
                <w:sz w:val="12"/>
                <w:szCs w:val="12"/>
                <w:lang w:eastAsia="en-GB"/>
              </w:rPr>
            </w:pPr>
          </w:p>
        </w:tc>
        <w:tc>
          <w:tcPr>
            <w:tcW w:w="236" w:type="dxa"/>
            <w:shd w:val="clear" w:color="auto" w:fill="7030A0"/>
          </w:tcPr>
          <w:p w14:paraId="5601439C" w14:textId="77777777" w:rsidR="00753495" w:rsidRPr="00FC7496" w:rsidRDefault="00753495" w:rsidP="001D304D">
            <w:pPr>
              <w:pStyle w:val="TAC"/>
              <w:rPr>
                <w:sz w:val="12"/>
                <w:szCs w:val="12"/>
                <w:lang w:eastAsia="en-GB"/>
              </w:rPr>
            </w:pPr>
          </w:p>
        </w:tc>
        <w:tc>
          <w:tcPr>
            <w:tcW w:w="236" w:type="dxa"/>
            <w:shd w:val="clear" w:color="auto" w:fill="FFC000"/>
          </w:tcPr>
          <w:p w14:paraId="098BA06D" w14:textId="77777777" w:rsidR="00753495" w:rsidRPr="00FC7496" w:rsidRDefault="00753495" w:rsidP="001D304D">
            <w:pPr>
              <w:pStyle w:val="TAC"/>
              <w:rPr>
                <w:sz w:val="12"/>
                <w:szCs w:val="12"/>
                <w:lang w:eastAsia="en-GB"/>
              </w:rPr>
            </w:pPr>
          </w:p>
        </w:tc>
        <w:tc>
          <w:tcPr>
            <w:tcW w:w="236" w:type="dxa"/>
          </w:tcPr>
          <w:p w14:paraId="4C962687" w14:textId="77777777" w:rsidR="00753495" w:rsidRPr="00FC7496" w:rsidRDefault="00753495" w:rsidP="001D304D">
            <w:pPr>
              <w:pStyle w:val="TAC"/>
              <w:rPr>
                <w:sz w:val="12"/>
                <w:szCs w:val="12"/>
                <w:lang w:eastAsia="en-GB"/>
              </w:rPr>
            </w:pPr>
          </w:p>
        </w:tc>
        <w:tc>
          <w:tcPr>
            <w:tcW w:w="236" w:type="dxa"/>
          </w:tcPr>
          <w:p w14:paraId="3750D3F9" w14:textId="77777777" w:rsidR="00753495" w:rsidRPr="00FC7496" w:rsidRDefault="00753495" w:rsidP="001D304D">
            <w:pPr>
              <w:pStyle w:val="TAC"/>
              <w:rPr>
                <w:sz w:val="12"/>
                <w:szCs w:val="12"/>
                <w:lang w:eastAsia="en-GB"/>
              </w:rPr>
            </w:pPr>
          </w:p>
        </w:tc>
        <w:tc>
          <w:tcPr>
            <w:tcW w:w="236" w:type="dxa"/>
          </w:tcPr>
          <w:p w14:paraId="32E0C383" w14:textId="77777777" w:rsidR="00753495" w:rsidRPr="00FC7496" w:rsidRDefault="00753495" w:rsidP="001D304D">
            <w:pPr>
              <w:pStyle w:val="TAC"/>
              <w:rPr>
                <w:sz w:val="12"/>
                <w:szCs w:val="12"/>
                <w:lang w:eastAsia="en-GB"/>
              </w:rPr>
            </w:pPr>
          </w:p>
        </w:tc>
        <w:tc>
          <w:tcPr>
            <w:tcW w:w="236" w:type="dxa"/>
            <w:shd w:val="clear" w:color="auto" w:fill="auto"/>
          </w:tcPr>
          <w:p w14:paraId="73B93A13" w14:textId="77777777" w:rsidR="00753495" w:rsidRPr="00FC7496" w:rsidRDefault="00753495" w:rsidP="001D304D">
            <w:pPr>
              <w:pStyle w:val="TAC"/>
              <w:rPr>
                <w:sz w:val="12"/>
                <w:szCs w:val="12"/>
                <w:lang w:eastAsia="en-GB"/>
              </w:rPr>
            </w:pPr>
          </w:p>
        </w:tc>
        <w:tc>
          <w:tcPr>
            <w:tcW w:w="236" w:type="dxa"/>
            <w:shd w:val="clear" w:color="auto" w:fill="92D050"/>
          </w:tcPr>
          <w:p w14:paraId="23F5E1AA" w14:textId="77777777" w:rsidR="00753495" w:rsidRPr="00FC7496" w:rsidRDefault="00753495" w:rsidP="001D304D">
            <w:pPr>
              <w:pStyle w:val="TAC"/>
              <w:rPr>
                <w:sz w:val="12"/>
                <w:szCs w:val="12"/>
                <w:lang w:eastAsia="en-GB"/>
              </w:rPr>
            </w:pPr>
          </w:p>
        </w:tc>
        <w:tc>
          <w:tcPr>
            <w:tcW w:w="236" w:type="dxa"/>
          </w:tcPr>
          <w:p w14:paraId="2ADF0CDA" w14:textId="77777777" w:rsidR="00753495" w:rsidRPr="00FC7496" w:rsidRDefault="00753495" w:rsidP="001D304D">
            <w:pPr>
              <w:pStyle w:val="TAC"/>
              <w:rPr>
                <w:sz w:val="12"/>
                <w:szCs w:val="12"/>
                <w:lang w:eastAsia="en-GB"/>
              </w:rPr>
            </w:pPr>
          </w:p>
        </w:tc>
        <w:tc>
          <w:tcPr>
            <w:tcW w:w="236" w:type="dxa"/>
          </w:tcPr>
          <w:p w14:paraId="49FCD5B8" w14:textId="77777777" w:rsidR="00753495" w:rsidRPr="00FC7496" w:rsidRDefault="00753495" w:rsidP="001D304D">
            <w:pPr>
              <w:pStyle w:val="TAC"/>
              <w:rPr>
                <w:sz w:val="12"/>
                <w:szCs w:val="12"/>
                <w:lang w:eastAsia="en-GB"/>
              </w:rPr>
            </w:pPr>
          </w:p>
        </w:tc>
        <w:tc>
          <w:tcPr>
            <w:tcW w:w="236" w:type="dxa"/>
          </w:tcPr>
          <w:p w14:paraId="039FDB79" w14:textId="77777777" w:rsidR="00753495" w:rsidRPr="00FC7496" w:rsidRDefault="00753495" w:rsidP="001D304D">
            <w:pPr>
              <w:pStyle w:val="TAC"/>
              <w:rPr>
                <w:sz w:val="12"/>
                <w:szCs w:val="12"/>
                <w:lang w:eastAsia="en-GB"/>
              </w:rPr>
            </w:pPr>
          </w:p>
        </w:tc>
        <w:tc>
          <w:tcPr>
            <w:tcW w:w="236" w:type="dxa"/>
          </w:tcPr>
          <w:p w14:paraId="26B36C74" w14:textId="77777777" w:rsidR="00753495" w:rsidRPr="00FC7496" w:rsidRDefault="00753495" w:rsidP="001D304D">
            <w:pPr>
              <w:pStyle w:val="TAC"/>
              <w:rPr>
                <w:sz w:val="12"/>
                <w:szCs w:val="12"/>
                <w:lang w:eastAsia="en-GB"/>
              </w:rPr>
            </w:pPr>
          </w:p>
        </w:tc>
        <w:tc>
          <w:tcPr>
            <w:tcW w:w="236" w:type="dxa"/>
            <w:shd w:val="clear" w:color="auto" w:fill="FFC000"/>
          </w:tcPr>
          <w:p w14:paraId="4C545A28" w14:textId="77777777" w:rsidR="00753495" w:rsidRPr="00FC7496" w:rsidRDefault="00753495" w:rsidP="001D304D">
            <w:pPr>
              <w:pStyle w:val="TAC"/>
              <w:rPr>
                <w:sz w:val="12"/>
                <w:szCs w:val="12"/>
                <w:lang w:eastAsia="en-GB"/>
              </w:rPr>
            </w:pPr>
          </w:p>
        </w:tc>
        <w:tc>
          <w:tcPr>
            <w:tcW w:w="236" w:type="dxa"/>
          </w:tcPr>
          <w:p w14:paraId="5B139D53" w14:textId="77777777" w:rsidR="00753495" w:rsidRPr="00FC7496" w:rsidRDefault="00753495" w:rsidP="001D304D">
            <w:pPr>
              <w:pStyle w:val="TAC"/>
              <w:rPr>
                <w:sz w:val="12"/>
                <w:szCs w:val="12"/>
                <w:lang w:eastAsia="en-GB"/>
              </w:rPr>
            </w:pPr>
          </w:p>
        </w:tc>
        <w:tc>
          <w:tcPr>
            <w:tcW w:w="236" w:type="dxa"/>
          </w:tcPr>
          <w:p w14:paraId="1A876F77" w14:textId="77777777" w:rsidR="00753495" w:rsidRPr="00FC7496" w:rsidRDefault="00753495" w:rsidP="001D304D">
            <w:pPr>
              <w:pStyle w:val="TAC"/>
              <w:rPr>
                <w:sz w:val="12"/>
                <w:szCs w:val="12"/>
                <w:lang w:eastAsia="en-GB"/>
              </w:rPr>
            </w:pPr>
          </w:p>
        </w:tc>
        <w:tc>
          <w:tcPr>
            <w:tcW w:w="236" w:type="dxa"/>
          </w:tcPr>
          <w:p w14:paraId="58CBFACD" w14:textId="77777777" w:rsidR="00753495" w:rsidRPr="00FC7496" w:rsidRDefault="00753495" w:rsidP="001D304D">
            <w:pPr>
              <w:pStyle w:val="TAC"/>
              <w:rPr>
                <w:sz w:val="12"/>
                <w:szCs w:val="12"/>
                <w:lang w:eastAsia="en-GB"/>
              </w:rPr>
            </w:pPr>
          </w:p>
        </w:tc>
        <w:tc>
          <w:tcPr>
            <w:tcW w:w="236" w:type="dxa"/>
            <w:shd w:val="clear" w:color="auto" w:fill="00B050"/>
          </w:tcPr>
          <w:p w14:paraId="24616AC2" w14:textId="77777777" w:rsidR="00753495" w:rsidRPr="00FC7496" w:rsidRDefault="00753495" w:rsidP="001D304D">
            <w:pPr>
              <w:pStyle w:val="TAC"/>
              <w:rPr>
                <w:sz w:val="12"/>
                <w:szCs w:val="12"/>
                <w:lang w:eastAsia="en-GB"/>
              </w:rPr>
            </w:pPr>
          </w:p>
        </w:tc>
        <w:tc>
          <w:tcPr>
            <w:tcW w:w="236" w:type="dxa"/>
            <w:shd w:val="clear" w:color="auto" w:fill="92D050"/>
          </w:tcPr>
          <w:p w14:paraId="4849579D" w14:textId="77777777" w:rsidR="00753495" w:rsidRPr="00FC7496" w:rsidRDefault="00753495" w:rsidP="001D304D">
            <w:pPr>
              <w:pStyle w:val="TAC"/>
              <w:rPr>
                <w:sz w:val="12"/>
                <w:szCs w:val="12"/>
                <w:lang w:eastAsia="en-GB"/>
              </w:rPr>
            </w:pPr>
          </w:p>
        </w:tc>
        <w:tc>
          <w:tcPr>
            <w:tcW w:w="236" w:type="dxa"/>
          </w:tcPr>
          <w:p w14:paraId="40B2F249" w14:textId="77777777" w:rsidR="00753495" w:rsidRPr="00FC7496" w:rsidRDefault="00753495" w:rsidP="001D304D">
            <w:pPr>
              <w:pStyle w:val="TAC"/>
              <w:rPr>
                <w:sz w:val="12"/>
                <w:szCs w:val="12"/>
                <w:lang w:eastAsia="en-GB"/>
              </w:rPr>
            </w:pPr>
          </w:p>
        </w:tc>
        <w:tc>
          <w:tcPr>
            <w:tcW w:w="236" w:type="dxa"/>
          </w:tcPr>
          <w:p w14:paraId="2C05A29A" w14:textId="77777777" w:rsidR="00753495" w:rsidRPr="00FC7496" w:rsidRDefault="00753495" w:rsidP="001D304D">
            <w:pPr>
              <w:pStyle w:val="TAC"/>
              <w:rPr>
                <w:sz w:val="12"/>
                <w:szCs w:val="12"/>
                <w:lang w:eastAsia="en-GB"/>
              </w:rPr>
            </w:pPr>
          </w:p>
        </w:tc>
        <w:tc>
          <w:tcPr>
            <w:tcW w:w="236" w:type="dxa"/>
          </w:tcPr>
          <w:p w14:paraId="6F3BBDBE" w14:textId="77777777" w:rsidR="00753495" w:rsidRPr="00FC7496" w:rsidRDefault="00753495" w:rsidP="001D304D">
            <w:pPr>
              <w:pStyle w:val="TAC"/>
              <w:rPr>
                <w:sz w:val="12"/>
                <w:szCs w:val="12"/>
                <w:lang w:eastAsia="en-GB"/>
              </w:rPr>
            </w:pPr>
          </w:p>
        </w:tc>
        <w:tc>
          <w:tcPr>
            <w:tcW w:w="236" w:type="dxa"/>
            <w:shd w:val="clear" w:color="auto" w:fill="7030A0"/>
          </w:tcPr>
          <w:p w14:paraId="61EB0D05" w14:textId="77777777" w:rsidR="00753495" w:rsidRPr="00FC7496" w:rsidRDefault="00753495" w:rsidP="001D304D">
            <w:pPr>
              <w:pStyle w:val="TAC"/>
              <w:rPr>
                <w:sz w:val="12"/>
                <w:szCs w:val="12"/>
                <w:lang w:eastAsia="en-GB"/>
              </w:rPr>
            </w:pPr>
          </w:p>
        </w:tc>
        <w:tc>
          <w:tcPr>
            <w:tcW w:w="236" w:type="dxa"/>
            <w:shd w:val="clear" w:color="auto" w:fill="FFC000"/>
          </w:tcPr>
          <w:p w14:paraId="115F6158" w14:textId="77777777" w:rsidR="00753495" w:rsidRPr="00FC7496" w:rsidRDefault="00753495" w:rsidP="001D304D">
            <w:pPr>
              <w:pStyle w:val="TAC"/>
              <w:rPr>
                <w:sz w:val="12"/>
                <w:szCs w:val="12"/>
                <w:lang w:eastAsia="en-GB"/>
              </w:rPr>
            </w:pPr>
          </w:p>
        </w:tc>
        <w:tc>
          <w:tcPr>
            <w:tcW w:w="236" w:type="dxa"/>
          </w:tcPr>
          <w:p w14:paraId="13262F5C" w14:textId="77777777" w:rsidR="00753495" w:rsidRPr="00FC7496" w:rsidRDefault="00753495" w:rsidP="001D304D">
            <w:pPr>
              <w:pStyle w:val="TAC"/>
              <w:rPr>
                <w:sz w:val="12"/>
                <w:szCs w:val="12"/>
                <w:lang w:eastAsia="en-GB"/>
              </w:rPr>
            </w:pPr>
          </w:p>
        </w:tc>
        <w:tc>
          <w:tcPr>
            <w:tcW w:w="236" w:type="dxa"/>
          </w:tcPr>
          <w:p w14:paraId="3AF38D5A" w14:textId="77777777" w:rsidR="00753495" w:rsidRPr="00FC7496" w:rsidRDefault="00753495" w:rsidP="001D304D">
            <w:pPr>
              <w:pStyle w:val="TAC"/>
              <w:rPr>
                <w:sz w:val="12"/>
                <w:szCs w:val="12"/>
                <w:lang w:eastAsia="en-GB"/>
              </w:rPr>
            </w:pPr>
          </w:p>
        </w:tc>
        <w:tc>
          <w:tcPr>
            <w:tcW w:w="236" w:type="dxa"/>
          </w:tcPr>
          <w:p w14:paraId="2C8280A0" w14:textId="77777777" w:rsidR="00753495" w:rsidRPr="00FC7496" w:rsidRDefault="00753495" w:rsidP="001D304D">
            <w:pPr>
              <w:pStyle w:val="TAC"/>
              <w:rPr>
                <w:sz w:val="12"/>
                <w:szCs w:val="12"/>
                <w:lang w:eastAsia="en-GB"/>
              </w:rPr>
            </w:pPr>
          </w:p>
        </w:tc>
        <w:tc>
          <w:tcPr>
            <w:tcW w:w="236" w:type="dxa"/>
            <w:shd w:val="clear" w:color="auto" w:fill="auto"/>
          </w:tcPr>
          <w:p w14:paraId="258D462E" w14:textId="77777777" w:rsidR="00753495" w:rsidRPr="00FC7496" w:rsidRDefault="00753495" w:rsidP="001D304D">
            <w:pPr>
              <w:pStyle w:val="TAC"/>
              <w:rPr>
                <w:sz w:val="12"/>
                <w:szCs w:val="12"/>
                <w:lang w:eastAsia="en-GB"/>
              </w:rPr>
            </w:pPr>
          </w:p>
        </w:tc>
        <w:tc>
          <w:tcPr>
            <w:tcW w:w="236" w:type="dxa"/>
            <w:shd w:val="clear" w:color="auto" w:fill="92D050"/>
          </w:tcPr>
          <w:p w14:paraId="37CA1433" w14:textId="77777777" w:rsidR="00753495" w:rsidRPr="00FC7496" w:rsidRDefault="00753495" w:rsidP="001D304D">
            <w:pPr>
              <w:pStyle w:val="TAC"/>
              <w:rPr>
                <w:sz w:val="12"/>
                <w:szCs w:val="12"/>
                <w:lang w:eastAsia="en-GB"/>
              </w:rPr>
            </w:pPr>
          </w:p>
        </w:tc>
        <w:tc>
          <w:tcPr>
            <w:tcW w:w="236" w:type="dxa"/>
          </w:tcPr>
          <w:p w14:paraId="5E75B8ED" w14:textId="77777777" w:rsidR="00753495" w:rsidRPr="00FC7496" w:rsidRDefault="00753495" w:rsidP="001D304D">
            <w:pPr>
              <w:pStyle w:val="TAC"/>
              <w:rPr>
                <w:sz w:val="12"/>
                <w:szCs w:val="12"/>
                <w:lang w:eastAsia="en-GB"/>
              </w:rPr>
            </w:pPr>
          </w:p>
        </w:tc>
        <w:tc>
          <w:tcPr>
            <w:tcW w:w="236" w:type="dxa"/>
          </w:tcPr>
          <w:p w14:paraId="6544321D" w14:textId="77777777" w:rsidR="00753495" w:rsidRPr="00FC7496" w:rsidRDefault="00753495" w:rsidP="001D304D">
            <w:pPr>
              <w:pStyle w:val="TAC"/>
              <w:rPr>
                <w:sz w:val="12"/>
                <w:szCs w:val="12"/>
                <w:lang w:eastAsia="en-GB"/>
              </w:rPr>
            </w:pPr>
          </w:p>
        </w:tc>
        <w:tc>
          <w:tcPr>
            <w:tcW w:w="236" w:type="dxa"/>
          </w:tcPr>
          <w:p w14:paraId="04437075" w14:textId="77777777" w:rsidR="00753495" w:rsidRPr="00FC7496" w:rsidRDefault="00753495" w:rsidP="001D304D">
            <w:pPr>
              <w:pStyle w:val="TAC"/>
              <w:rPr>
                <w:sz w:val="12"/>
                <w:szCs w:val="12"/>
                <w:lang w:eastAsia="en-GB"/>
              </w:rPr>
            </w:pPr>
          </w:p>
        </w:tc>
        <w:tc>
          <w:tcPr>
            <w:tcW w:w="236" w:type="dxa"/>
          </w:tcPr>
          <w:p w14:paraId="2A3DFDE4" w14:textId="77777777" w:rsidR="00753495" w:rsidRPr="00FC7496" w:rsidRDefault="00753495" w:rsidP="001D304D">
            <w:pPr>
              <w:pStyle w:val="TAC"/>
              <w:rPr>
                <w:sz w:val="12"/>
                <w:szCs w:val="12"/>
                <w:lang w:eastAsia="en-GB"/>
              </w:rPr>
            </w:pPr>
          </w:p>
        </w:tc>
      </w:tr>
      <w:tr w:rsidR="00753495" w:rsidRPr="00FC7496" w14:paraId="3BDD04CE" w14:textId="77777777" w:rsidTr="001D304D">
        <w:tc>
          <w:tcPr>
            <w:tcW w:w="683" w:type="dxa"/>
            <w:vAlign w:val="center"/>
          </w:tcPr>
          <w:p w14:paraId="22ACFFD2" w14:textId="77777777" w:rsidR="00753495" w:rsidRPr="00FC7496" w:rsidRDefault="00753495" w:rsidP="001D304D">
            <w:pPr>
              <w:pStyle w:val="TAC"/>
              <w:rPr>
                <w:sz w:val="12"/>
                <w:szCs w:val="12"/>
                <w:lang w:eastAsia="en-GB"/>
              </w:rPr>
            </w:pPr>
          </w:p>
        </w:tc>
        <w:tc>
          <w:tcPr>
            <w:tcW w:w="9892" w:type="dxa"/>
            <w:gridSpan w:val="41"/>
          </w:tcPr>
          <w:p w14:paraId="61DECFF6" w14:textId="77777777" w:rsidR="00753495" w:rsidRPr="00FC7496" w:rsidRDefault="00753495" w:rsidP="001D304D">
            <w:pPr>
              <w:pStyle w:val="TAC"/>
              <w:rPr>
                <w:sz w:val="12"/>
                <w:szCs w:val="12"/>
                <w:lang w:eastAsia="en-GB"/>
              </w:rPr>
            </w:pPr>
            <w:r w:rsidRPr="00FC7496">
              <w:rPr>
                <w:sz w:val="12"/>
                <w:szCs w:val="12"/>
                <w:lang w:eastAsia="en-GB"/>
              </w:rPr>
              <w:t>...</w:t>
            </w:r>
          </w:p>
        </w:tc>
      </w:tr>
    </w:tbl>
    <w:p w14:paraId="290E3704" w14:textId="77777777" w:rsidR="00753495" w:rsidRPr="00FC7496" w:rsidRDefault="0075349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tblGrid>
      <w:tr w:rsidR="00753495" w:rsidRPr="00FC7496" w14:paraId="3FBC147D" w14:textId="77777777" w:rsidTr="001D304D">
        <w:trPr>
          <w:jc w:val="center"/>
        </w:trPr>
        <w:tc>
          <w:tcPr>
            <w:tcW w:w="228" w:type="dxa"/>
            <w:shd w:val="clear" w:color="auto" w:fill="FFC000"/>
          </w:tcPr>
          <w:p w14:paraId="30F96E9E" w14:textId="77777777" w:rsidR="00753495" w:rsidRPr="00FC7496" w:rsidRDefault="00753495" w:rsidP="001D304D">
            <w:pPr>
              <w:pStyle w:val="TAC"/>
              <w:rPr>
                <w:lang w:eastAsia="en-GB"/>
              </w:rPr>
            </w:pPr>
          </w:p>
        </w:tc>
        <w:tc>
          <w:tcPr>
            <w:tcW w:w="978" w:type="dxa"/>
          </w:tcPr>
          <w:p w14:paraId="6C157EF5"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FB47BDC" w14:textId="77777777" w:rsidR="00753495" w:rsidRPr="00FC7496" w:rsidRDefault="00753495" w:rsidP="001D304D">
            <w:pPr>
              <w:pStyle w:val="TAC"/>
              <w:rPr>
                <w:lang w:eastAsia="en-GB"/>
              </w:rPr>
            </w:pPr>
          </w:p>
        </w:tc>
        <w:tc>
          <w:tcPr>
            <w:tcW w:w="974" w:type="dxa"/>
          </w:tcPr>
          <w:p w14:paraId="1A006E55"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1D956A54" w14:textId="77777777" w:rsidR="00753495" w:rsidRPr="00FC7496" w:rsidRDefault="00753495" w:rsidP="001D304D">
            <w:pPr>
              <w:pStyle w:val="TAC"/>
              <w:rPr>
                <w:lang w:eastAsia="en-GB"/>
              </w:rPr>
            </w:pPr>
          </w:p>
        </w:tc>
        <w:tc>
          <w:tcPr>
            <w:tcW w:w="974" w:type="dxa"/>
          </w:tcPr>
          <w:p w14:paraId="081CDBE1"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562C0587" w14:textId="77777777" w:rsidR="00753495" w:rsidRPr="00FC7496" w:rsidRDefault="00753495" w:rsidP="001D304D">
            <w:pPr>
              <w:pStyle w:val="TAC"/>
              <w:rPr>
                <w:lang w:eastAsia="en-GB"/>
              </w:rPr>
            </w:pPr>
          </w:p>
        </w:tc>
        <w:tc>
          <w:tcPr>
            <w:tcW w:w="974" w:type="dxa"/>
          </w:tcPr>
          <w:p w14:paraId="71DCEE1F"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43A8128C" w14:textId="77777777" w:rsidR="00753495" w:rsidRPr="00FC7496" w:rsidRDefault="00753495" w:rsidP="001D304D">
            <w:pPr>
              <w:pStyle w:val="TAC"/>
              <w:rPr>
                <w:lang w:eastAsia="en-GB"/>
              </w:rPr>
            </w:pPr>
          </w:p>
        </w:tc>
        <w:tc>
          <w:tcPr>
            <w:tcW w:w="969" w:type="dxa"/>
          </w:tcPr>
          <w:p w14:paraId="21DC654B" w14:textId="77777777" w:rsidR="00753495" w:rsidRPr="00FC7496" w:rsidRDefault="00753495" w:rsidP="001D304D">
            <w:pPr>
              <w:pStyle w:val="TAC"/>
              <w:rPr>
                <w:lang w:eastAsia="en-GB"/>
              </w:rPr>
            </w:pPr>
            <w:r w:rsidRPr="00FC7496">
              <w:rPr>
                <w:sz w:val="16"/>
                <w:szCs w:val="16"/>
              </w:rPr>
              <w:t>SI-1</w:t>
            </w:r>
          </w:p>
        </w:tc>
        <w:tc>
          <w:tcPr>
            <w:tcW w:w="227" w:type="dxa"/>
            <w:shd w:val="clear" w:color="auto" w:fill="8DB3E2"/>
          </w:tcPr>
          <w:p w14:paraId="1F26BF52" w14:textId="77777777" w:rsidR="00753495" w:rsidRPr="00FC7496" w:rsidRDefault="00753495" w:rsidP="001D304D">
            <w:pPr>
              <w:pStyle w:val="TAC"/>
              <w:rPr>
                <w:sz w:val="16"/>
                <w:szCs w:val="16"/>
              </w:rPr>
            </w:pPr>
          </w:p>
        </w:tc>
        <w:tc>
          <w:tcPr>
            <w:tcW w:w="963" w:type="dxa"/>
          </w:tcPr>
          <w:p w14:paraId="2C8674CC"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3D3B7EF1" w14:textId="77777777" w:rsidR="00753495" w:rsidRPr="00FC7496" w:rsidRDefault="00753495" w:rsidP="001D304D">
            <w:pPr>
              <w:pStyle w:val="TAC"/>
              <w:rPr>
                <w:sz w:val="16"/>
                <w:szCs w:val="16"/>
              </w:rPr>
            </w:pPr>
          </w:p>
        </w:tc>
        <w:tc>
          <w:tcPr>
            <w:tcW w:w="963" w:type="dxa"/>
          </w:tcPr>
          <w:p w14:paraId="2E81AC4F" w14:textId="77777777" w:rsidR="00753495" w:rsidRPr="00FC7496" w:rsidRDefault="00753495" w:rsidP="001D304D">
            <w:pPr>
              <w:pStyle w:val="TAC"/>
              <w:rPr>
                <w:sz w:val="16"/>
                <w:szCs w:val="16"/>
              </w:rPr>
            </w:pPr>
            <w:r w:rsidRPr="00FC7496">
              <w:rPr>
                <w:sz w:val="16"/>
                <w:szCs w:val="16"/>
              </w:rPr>
              <w:t>SI-3</w:t>
            </w:r>
          </w:p>
        </w:tc>
      </w:tr>
    </w:tbl>
    <w:p w14:paraId="2D6AC552" w14:textId="77777777" w:rsidR="00753495" w:rsidRPr="00FC7496" w:rsidRDefault="00753495" w:rsidP="00753495">
      <w:pPr>
        <w:rPr>
          <w:lang w:eastAsia="en-GB"/>
        </w:rPr>
      </w:pPr>
    </w:p>
    <w:p w14:paraId="7420A052" w14:textId="77777777" w:rsidR="00753495" w:rsidRPr="00FC7496" w:rsidRDefault="00753495" w:rsidP="00753495">
      <w:pPr>
        <w:pStyle w:val="Heading3"/>
      </w:pPr>
      <w:r w:rsidRPr="00FC7496">
        <w:t>7A.2.3</w:t>
      </w:r>
      <w:r w:rsidRPr="00FC7496">
        <w:tab/>
        <w:t>System information modification</w:t>
      </w:r>
    </w:p>
    <w:p w14:paraId="22B35936" w14:textId="77777777" w:rsidR="00753495" w:rsidRPr="00FC7496" w:rsidRDefault="00753495" w:rsidP="00753495">
      <w:r w:rsidRPr="00FC7496">
        <w:t xml:space="preserve">According to TS 36.331 [19] for normal DRX the modification period for change of system information is </w:t>
      </w:r>
    </w:p>
    <w:p w14:paraId="557223FD" w14:textId="77777777" w:rsidR="00753495" w:rsidRPr="00FC7496" w:rsidRDefault="00753495" w:rsidP="00753495">
      <w:pPr>
        <w:ind w:left="284"/>
        <w:rPr>
          <w:rFonts w:eastAsia="SimSun"/>
          <w:kern w:val="2"/>
          <w:lang w:eastAsia="ko-KR"/>
        </w:rPr>
      </w:pPr>
      <w:r w:rsidRPr="00FC7496">
        <w:rPr>
          <w:rFonts w:eastAsia="SimSun"/>
          <w:kern w:val="2"/>
          <w:lang w:eastAsia="ko-KR"/>
        </w:rPr>
        <w:t>ModificationPeriod = modificationPeriodCoeff * defaultPagingCycle</w:t>
      </w:r>
    </w:p>
    <w:p w14:paraId="16DB83AB" w14:textId="77777777" w:rsidR="00753495" w:rsidRPr="00FC7496" w:rsidRDefault="00753495" w:rsidP="00753495">
      <w:pPr>
        <w:rPr>
          <w:rFonts w:eastAsia="SimSun"/>
          <w:kern w:val="2"/>
          <w:lang w:eastAsia="ko-KR"/>
        </w:rPr>
      </w:pPr>
      <w:r w:rsidRPr="00FC7496">
        <w:rPr>
          <w:rFonts w:eastAsia="SimSun"/>
          <w:kern w:val="2"/>
          <w:lang w:eastAsia="ko-KR"/>
        </w:rPr>
        <w:t xml:space="preserve">(modificationPeriodCoeff, defaultPagingCycle are given by SIB </w:t>
      </w:r>
      <w:r w:rsidR="00690C04" w:rsidRPr="00FC7496">
        <w:rPr>
          <w:rFonts w:eastAsia="SimSun"/>
          <w:kern w:val="2"/>
          <w:lang w:eastAsia="ko-KR"/>
        </w:rPr>
        <w:t>signalling</w:t>
      </w:r>
      <w:r w:rsidRPr="00FC7496">
        <w:rPr>
          <w:rFonts w:eastAsia="SimSun"/>
          <w:kern w:val="2"/>
          <w:lang w:eastAsia="ko-KR"/>
        </w:rPr>
        <w:t>).</w:t>
      </w:r>
    </w:p>
    <w:p w14:paraId="7E56FA07" w14:textId="77777777" w:rsidR="00F30A73" w:rsidRPr="00FC7496" w:rsidRDefault="00F30A73" w:rsidP="00F30A73">
      <w:pPr>
        <w:keepNext/>
        <w:keepLines/>
      </w:pPr>
      <w:r w:rsidRPr="00FC7496">
        <w:t>The SFN and the H-SFN for the start of modification period are calculated by TTCN. The modified system information and the calculated SFN, H-SFN are provided in the ASP NB_SYSTEM_CTRL_REQ.</w:t>
      </w:r>
    </w:p>
    <w:p w14:paraId="69C2E69C" w14:textId="77777777" w:rsidR="00F30A73" w:rsidRPr="00FC7496" w:rsidRDefault="00753495" w:rsidP="00F30A73">
      <w:pPr>
        <w:rPr>
          <w:rFonts w:eastAsia="SimSun"/>
          <w:kern w:val="2"/>
          <w:lang w:eastAsia="ko-KR"/>
        </w:rPr>
      </w:pPr>
      <w:r w:rsidRPr="00FC7496">
        <w:rPr>
          <w:rFonts w:eastAsia="SimSun"/>
          <w:kern w:val="2"/>
          <w:lang w:eastAsia="ko-KR"/>
        </w:rPr>
        <w:t xml:space="preserve">TTCN implementation is responsible to wait long enough to ensure that the UE has </w:t>
      </w:r>
      <w:r w:rsidRPr="00FC7496">
        <w:rPr>
          <w:lang w:eastAsia="ko-KR"/>
        </w:rPr>
        <w:t xml:space="preserve">acquired the new system information. </w:t>
      </w:r>
      <w:r w:rsidRPr="00FC7496">
        <w:rPr>
          <w:rFonts w:eastAsia="SimSun"/>
          <w:kern w:val="2"/>
          <w:lang w:eastAsia="ko-KR"/>
        </w:rPr>
        <w:t>With modificationPeriodCoeff=n32 and defaultPagingCycle=rf128 this means that TTCN needs to wait more than 40s to be sure that the UE has got the change.</w:t>
      </w:r>
    </w:p>
    <w:p w14:paraId="7515E97A" w14:textId="77777777" w:rsidR="00753495" w:rsidRPr="00FC7496" w:rsidRDefault="00F30A73" w:rsidP="00F30A73">
      <w:pPr>
        <w:rPr>
          <w:lang w:eastAsia="ko-KR"/>
        </w:rPr>
      </w:pPr>
      <w:r w:rsidRPr="00FC7496">
        <w:t>In case UE is configured in eDRX, the boundaries of the eDRX acquisition period are determined by H-SFN values for which H-SFN mod 1024 =0 and calculated by TTCN accordingly. Duration of one eDRX cycle is 10.24s</w:t>
      </w:r>
    </w:p>
    <w:p w14:paraId="64AAE25B" w14:textId="77777777" w:rsidR="00753495" w:rsidRPr="00FC7496" w:rsidRDefault="00753495" w:rsidP="00753495">
      <w:r w:rsidRPr="00FC7496">
        <w:t xml:space="preserve">As working assumption it is sufficient to schedule just one paging message or one direct indication in a modification period to indicate change of system information in the next modification period. </w:t>
      </w:r>
      <w:r w:rsidR="00F30A73" w:rsidRPr="00FC7496">
        <w:t>The same working assumption is applied when UE is configured in eDRX.</w:t>
      </w:r>
    </w:p>
    <w:p w14:paraId="0ABAB2C6" w14:textId="77777777" w:rsidR="00753495" w:rsidRPr="00FC7496" w:rsidRDefault="00753495" w:rsidP="00753495">
      <w:pPr>
        <w:pStyle w:val="Heading2"/>
      </w:pPr>
      <w:r w:rsidRPr="00FC7496">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r w:rsidRPr="00FC7496">
              <w:t>R</w:t>
            </w:r>
            <w:r w:rsidRPr="00FC7496">
              <w:rPr>
                <w:vertAlign w:val="subscript"/>
              </w:rPr>
              <w:t>max</w:t>
            </w:r>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1FE449DA" w14:textId="77777777" w:rsidR="00753495" w:rsidRPr="00FC7496" w:rsidRDefault="00753495" w:rsidP="00753495"/>
    <w:p w14:paraId="13F20577" w14:textId="77777777" w:rsidR="00753495" w:rsidRPr="00FC7496" w:rsidRDefault="00753495" w:rsidP="00753495">
      <w:pPr>
        <w:pStyle w:val="Heading3"/>
      </w:pPr>
      <w:r w:rsidRPr="00FC7496">
        <w:t>7A.3.1</w:t>
      </w:r>
      <w:r w:rsidRPr="00FC7496">
        <w:tab/>
        <w:t>Type1CSS - Paging</w:t>
      </w:r>
    </w:p>
    <w:p w14:paraId="46C874D5" w14:textId="77777777" w:rsidR="00753495" w:rsidRPr="00FC7496" w:rsidRDefault="00753495" w:rsidP="00753495">
      <w:r w:rsidRPr="00FC7496">
        <w:t>For NB-IoT the same calculations for paging are applied as for WB-E-UTRA (TS 36.304 [14] clause 7), but in contrast to WB-E-UTRA the paging does not happen at the paging occasion itself, but the Type1-NPDCCH common search space starts at the paging occasion according to TS 36.213 [30] clause 16.6: DCI with format N2 is sent out on NPDCCH from the next suitable subframe onward (starting at the paging occasion).</w:t>
      </w:r>
    </w:p>
    <w:p w14:paraId="1336D79D" w14:textId="77777777" w:rsidR="00753495" w:rsidRPr="00FC7496" w:rsidRDefault="00753495" w:rsidP="00753495">
      <w:r w:rsidRPr="00FC7496">
        <w:t>As for WB-E-UTRA the paging occasion is calculated by TTCN and provided to SS as timing information of the system request. The SS shall schedule the DCI and the corresponding paging message (if any) according to the given configuration of the Type1CSS, PCCH configuration and according to the rules provided by core specifications (mainly TS 36.213 [30] clause 16).</w:t>
      </w:r>
    </w:p>
    <w:p w14:paraId="39FA5968" w14:textId="77777777" w:rsidR="00753495" w:rsidRPr="00FC7496" w:rsidRDefault="00753495" w:rsidP="00753495">
      <w:pPr>
        <w:pStyle w:val="Heading3"/>
      </w:pPr>
      <w:r w:rsidRPr="00FC7496">
        <w:t>7A.3.2</w:t>
      </w:r>
      <w:r w:rsidRPr="00FC7496">
        <w:tab/>
        <w:t>Type2CSS – Random access</w:t>
      </w:r>
    </w:p>
    <w:p w14:paraId="5444CD89" w14:textId="77777777" w:rsidR="00753495" w:rsidRPr="00FC7496" w:rsidRDefault="00753495" w:rsidP="00753495">
      <w:r w:rsidRPr="00FC7496">
        <w:t>In principle the same considerations can be applied as for the UESS (see below).</w:t>
      </w:r>
    </w:p>
    <w:p w14:paraId="6E8DEA0B" w14:textId="77777777" w:rsidR="00753495" w:rsidRPr="00FC7496" w:rsidRDefault="00753495" w:rsidP="00753495">
      <w:pPr>
        <w:pStyle w:val="Heading3"/>
      </w:pPr>
      <w:r w:rsidRPr="00FC7496">
        <w:t>7A.3.3</w:t>
      </w:r>
      <w:r w:rsidRPr="00FC7496">
        <w:tab/>
        <w:t>UESS</w:t>
      </w:r>
    </w:p>
    <w:p w14:paraId="555889B4" w14:textId="77777777" w:rsidR="00753495" w:rsidRPr="00FC7496" w:rsidRDefault="00753495" w:rsidP="00753495">
      <w:r w:rsidRPr="00FC7496">
        <w:t xml:space="preserve">Taking into account the SIB scheduling as described in clause 7A.2 and applying parameters for the UESS as per TS 36.508 [3] UESS configuration results in </w:t>
      </w:r>
    </w:p>
    <w:p w14:paraId="40A792D6" w14:textId="77777777" w:rsidR="00753495" w:rsidRPr="00FC7496" w:rsidRDefault="00753495" w:rsidP="00753495">
      <w:pPr>
        <w:pStyle w:val="TH"/>
      </w:pPr>
      <w:r w:rsidRPr="00FC7496">
        <w:t>Table 7A.3.3-1: Parameters for UESS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34"/>
        <w:gridCol w:w="5041"/>
      </w:tblGrid>
      <w:tr w:rsidR="00753495" w:rsidRPr="00FC7496" w14:paraId="270DA12C" w14:textId="77777777" w:rsidTr="001D304D">
        <w:trPr>
          <w:jc w:val="center"/>
        </w:trPr>
        <w:tc>
          <w:tcPr>
            <w:tcW w:w="2181" w:type="dxa"/>
          </w:tcPr>
          <w:p w14:paraId="77B8EA6A" w14:textId="77777777" w:rsidR="00753495" w:rsidRPr="00FC7496" w:rsidRDefault="00753495" w:rsidP="001D304D">
            <w:pPr>
              <w:pStyle w:val="TAL"/>
            </w:pPr>
            <w:r w:rsidRPr="00FC7496">
              <w:t>R</w:t>
            </w:r>
            <w:r w:rsidRPr="00FC7496">
              <w:rPr>
                <w:vertAlign w:val="subscript"/>
              </w:rPr>
              <w:t>max</w:t>
            </w:r>
          </w:p>
        </w:tc>
        <w:tc>
          <w:tcPr>
            <w:tcW w:w="1134" w:type="dxa"/>
          </w:tcPr>
          <w:p w14:paraId="0C05DA13" w14:textId="77777777" w:rsidR="00753495" w:rsidRPr="00FC7496" w:rsidRDefault="00753495" w:rsidP="001D304D">
            <w:pPr>
              <w:pStyle w:val="TAL"/>
            </w:pPr>
            <w:r w:rsidRPr="00FC7496">
              <w:rPr>
                <w:lang w:eastAsia="en-GB"/>
              </w:rPr>
              <w:t>16</w:t>
            </w:r>
          </w:p>
        </w:tc>
        <w:tc>
          <w:tcPr>
            <w:tcW w:w="5041" w:type="dxa"/>
          </w:tcPr>
          <w:p w14:paraId="578BBE3A" w14:textId="77777777" w:rsidR="00753495" w:rsidRPr="00FC7496" w:rsidRDefault="00753495" w:rsidP="001D304D">
            <w:pPr>
              <w:pStyle w:val="TAL"/>
            </w:pPr>
            <w:r w:rsidRPr="00FC7496">
              <w:rPr>
                <w:lang w:eastAsia="en-GB"/>
              </w:rPr>
              <w:t>according to TS 36.508 [3] table 8.1.6.3-3</w:t>
            </w:r>
          </w:p>
        </w:tc>
      </w:tr>
      <w:tr w:rsidR="00753495" w:rsidRPr="00FC7496" w14:paraId="7FABEAFD" w14:textId="77777777" w:rsidTr="001D304D">
        <w:trPr>
          <w:jc w:val="center"/>
        </w:trPr>
        <w:tc>
          <w:tcPr>
            <w:tcW w:w="2181" w:type="dxa"/>
          </w:tcPr>
          <w:p w14:paraId="50ECD040" w14:textId="77777777" w:rsidR="00753495" w:rsidRPr="00FC7496" w:rsidRDefault="00753495" w:rsidP="001D304D">
            <w:pPr>
              <w:pStyle w:val="TAL"/>
            </w:pPr>
            <w:r w:rsidRPr="00FC7496">
              <w:t>G</w:t>
            </w:r>
          </w:p>
        </w:tc>
        <w:tc>
          <w:tcPr>
            <w:tcW w:w="1134" w:type="dxa"/>
          </w:tcPr>
          <w:p w14:paraId="27FE1B17" w14:textId="77777777" w:rsidR="00753495" w:rsidRPr="00FC7496" w:rsidRDefault="00753495" w:rsidP="001D304D">
            <w:pPr>
              <w:pStyle w:val="TAL"/>
            </w:pPr>
            <w:r w:rsidRPr="00FC7496">
              <w:rPr>
                <w:lang w:eastAsia="en-GB"/>
              </w:rPr>
              <w:t>4</w:t>
            </w:r>
          </w:p>
        </w:tc>
        <w:tc>
          <w:tcPr>
            <w:tcW w:w="5041" w:type="dxa"/>
          </w:tcPr>
          <w:p w14:paraId="5A621426" w14:textId="77777777" w:rsidR="00753495" w:rsidRPr="00FC7496" w:rsidRDefault="00753495" w:rsidP="001D304D">
            <w:pPr>
              <w:pStyle w:val="TAL"/>
            </w:pPr>
            <w:r w:rsidRPr="00FC7496">
              <w:rPr>
                <w:lang w:eastAsia="en-GB"/>
              </w:rPr>
              <w:t>according to TS 36.508 [3] table 8.1.6.3-3</w:t>
            </w:r>
          </w:p>
        </w:tc>
      </w:tr>
      <w:tr w:rsidR="00753495" w:rsidRPr="00FC7496" w14:paraId="1CDDBE72" w14:textId="77777777" w:rsidTr="001D304D">
        <w:trPr>
          <w:jc w:val="center"/>
        </w:trPr>
        <w:tc>
          <w:tcPr>
            <w:tcW w:w="2181" w:type="dxa"/>
          </w:tcPr>
          <w:p w14:paraId="0162EF6A"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134" w:type="dxa"/>
          </w:tcPr>
          <w:p w14:paraId="4B876097" w14:textId="77777777" w:rsidR="00753495" w:rsidRPr="00FC7496" w:rsidRDefault="00753495" w:rsidP="001D304D">
            <w:pPr>
              <w:pStyle w:val="TAL"/>
            </w:pPr>
            <w:r w:rsidRPr="00FC7496">
              <w:rPr>
                <w:lang w:eastAsia="en-GB"/>
              </w:rPr>
              <w:t>0</w:t>
            </w:r>
          </w:p>
        </w:tc>
        <w:tc>
          <w:tcPr>
            <w:tcW w:w="5041" w:type="dxa"/>
          </w:tcPr>
          <w:p w14:paraId="23916BB5" w14:textId="77777777" w:rsidR="00753495" w:rsidRPr="00FC7496" w:rsidRDefault="00753495" w:rsidP="001D304D">
            <w:pPr>
              <w:pStyle w:val="TAL"/>
            </w:pPr>
            <w:r w:rsidRPr="00FC7496">
              <w:rPr>
                <w:lang w:eastAsia="en-GB"/>
              </w:rPr>
              <w:t>according to TS 36.508 [3] table 8.1.6.3-3</w:t>
            </w:r>
          </w:p>
        </w:tc>
      </w:tr>
      <w:tr w:rsidR="00753495" w:rsidRPr="00FC7496" w14:paraId="0951C602" w14:textId="77777777" w:rsidTr="001D304D">
        <w:trPr>
          <w:jc w:val="center"/>
        </w:trPr>
        <w:tc>
          <w:tcPr>
            <w:tcW w:w="2181" w:type="dxa"/>
          </w:tcPr>
          <w:p w14:paraId="01DFDE08" w14:textId="77777777" w:rsidR="00753495" w:rsidRPr="00FC7496" w:rsidRDefault="00753495" w:rsidP="001D304D">
            <w:pPr>
              <w:pStyle w:val="TAL"/>
            </w:pPr>
            <w:r w:rsidRPr="00FC7496">
              <w:rPr>
                <w:lang w:eastAsia="en-GB"/>
              </w:rPr>
              <w:t>T</w:t>
            </w:r>
          </w:p>
        </w:tc>
        <w:tc>
          <w:tcPr>
            <w:tcW w:w="1134" w:type="dxa"/>
          </w:tcPr>
          <w:p w14:paraId="04557861" w14:textId="77777777" w:rsidR="00753495" w:rsidRPr="00FC7496" w:rsidRDefault="00753495" w:rsidP="001D304D">
            <w:pPr>
              <w:pStyle w:val="TAL"/>
              <w:rPr>
                <w:lang w:eastAsia="en-GB"/>
              </w:rPr>
            </w:pPr>
            <w:r w:rsidRPr="00FC7496">
              <w:rPr>
                <w:lang w:eastAsia="en-GB"/>
              </w:rPr>
              <w:t>64</w:t>
            </w:r>
          </w:p>
        </w:tc>
        <w:tc>
          <w:tcPr>
            <w:tcW w:w="5041" w:type="dxa"/>
          </w:tcPr>
          <w:p w14:paraId="5DF7DFCE" w14:textId="77777777" w:rsidR="00753495" w:rsidRPr="00FC7496" w:rsidRDefault="00753495" w:rsidP="001D304D">
            <w:pPr>
              <w:pStyle w:val="TAL"/>
            </w:pPr>
            <w:r w:rsidRPr="00FC7496">
              <w:t>R</w:t>
            </w:r>
            <w:r w:rsidRPr="00FC7496">
              <w:rPr>
                <w:vertAlign w:val="subscript"/>
              </w:rPr>
              <w:t>max</w:t>
            </w:r>
            <w:r w:rsidRPr="00FC7496">
              <w:rPr>
                <w:lang w:eastAsia="en-GB"/>
              </w:rPr>
              <w:t xml:space="preserve"> * G</w:t>
            </w:r>
          </w:p>
        </w:tc>
      </w:tr>
      <w:tr w:rsidR="00753495" w:rsidRPr="00FC7496" w14:paraId="635481DC" w14:textId="77777777" w:rsidTr="001D304D">
        <w:trPr>
          <w:jc w:val="center"/>
        </w:trPr>
        <w:tc>
          <w:tcPr>
            <w:tcW w:w="2181" w:type="dxa"/>
          </w:tcPr>
          <w:p w14:paraId="2125FFAA" w14:textId="77777777" w:rsidR="00753495" w:rsidRPr="00FC7496" w:rsidRDefault="00753495" w:rsidP="001D304D">
            <w:pPr>
              <w:pStyle w:val="TAL"/>
            </w:pPr>
            <w:r w:rsidRPr="00FC7496">
              <w:t>R</w:t>
            </w:r>
          </w:p>
        </w:tc>
        <w:tc>
          <w:tcPr>
            <w:tcW w:w="1134" w:type="dxa"/>
          </w:tcPr>
          <w:p w14:paraId="49CDD46E" w14:textId="77777777" w:rsidR="00753495" w:rsidRPr="00FC7496" w:rsidRDefault="00753495" w:rsidP="001D304D">
            <w:pPr>
              <w:pStyle w:val="TAL"/>
            </w:pPr>
            <w:r w:rsidRPr="00FC7496">
              <w:t>2</w:t>
            </w:r>
          </w:p>
        </w:tc>
        <w:tc>
          <w:tcPr>
            <w:tcW w:w="5041" w:type="dxa"/>
          </w:tcPr>
          <w:p w14:paraId="785B5839" w14:textId="77777777" w:rsidR="00753495" w:rsidRPr="00FC7496" w:rsidRDefault="00753495" w:rsidP="001D304D">
            <w:pPr>
              <w:pStyle w:val="TAL"/>
            </w:pPr>
            <w:r w:rsidRPr="00FC7496">
              <w:t>according to DCI subframe repetition number in TS 36.508 [3] Table 8.1.3.6.1.2-2 and parameters as above</w:t>
            </w:r>
          </w:p>
        </w:tc>
      </w:tr>
    </w:tbl>
    <w:p w14:paraId="3C06B834" w14:textId="77777777" w:rsidR="00753495" w:rsidRPr="00FC7496" w:rsidRDefault="00753495" w:rsidP="00753495"/>
    <w:p w14:paraId="68D57037" w14:textId="77777777" w:rsidR="00753495" w:rsidRPr="00FC7496" w:rsidRDefault="00753495" w:rsidP="00753495">
      <w:pPr>
        <w:pStyle w:val="B1"/>
        <w:rPr>
          <w:lang w:eastAsia="en-GB"/>
        </w:rPr>
      </w:pPr>
      <w:r w:rsidRPr="00FC7496">
        <w:t>-</w:t>
      </w:r>
      <w:r w:rsidRPr="00FC7496">
        <w:tab/>
      </w:r>
      <w:r w:rsidRPr="00FC7496">
        <w:rPr>
          <w:lang w:eastAsia="en-GB"/>
        </w:rPr>
        <w:t>according to TS 36.213 [30] clause 16.6</w:t>
      </w:r>
    </w:p>
    <w:p w14:paraId="5F3ED934" w14:textId="77777777" w:rsidR="00753495" w:rsidRPr="00FC7496" w:rsidRDefault="00753495" w:rsidP="00753495">
      <w:pPr>
        <w:ind w:left="284"/>
        <w:rPr>
          <w:lang w:eastAsia="en-GB"/>
        </w:rPr>
      </w:pPr>
      <w:r w:rsidRPr="00FC7496">
        <w:rPr>
          <w:lang w:eastAsia="en-GB"/>
        </w:rPr>
        <w:t>the search spaces start at k</w:t>
      </w:r>
      <w:r w:rsidRPr="00FC7496">
        <w:rPr>
          <w:vertAlign w:val="subscript"/>
          <w:lang w:eastAsia="en-GB"/>
        </w:rPr>
        <w:t>0</w:t>
      </w:r>
      <w:r w:rsidRPr="00FC7496">
        <w:rPr>
          <w:lang w:eastAsia="en-GB"/>
        </w:rPr>
        <w:t xml:space="preserve"> = 0, 64, 128, 192, 256, ... </w:t>
      </w:r>
      <w:r w:rsidRPr="00FC7496">
        <w:rPr>
          <w:lang w:eastAsia="en-GB"/>
        </w:rPr>
        <w:br/>
        <w:t xml:space="preserve">the candidates within a search space start at </w:t>
      </w:r>
      <w:r w:rsidRPr="00FC7496">
        <w:rPr>
          <w:i/>
          <w:lang w:eastAsia="en-GB"/>
        </w:rPr>
        <w:t>b = R * u =</w:t>
      </w:r>
      <w:r w:rsidRPr="00FC7496">
        <w:rPr>
          <w:lang w:eastAsia="en-GB"/>
        </w:rPr>
        <w:t xml:space="preserve"> 0, 2, 4, 6, 8, 10, 12, 14.</w:t>
      </w:r>
    </w:p>
    <w:p w14:paraId="091F76F6" w14:textId="77777777" w:rsidR="00753495" w:rsidRPr="00FC7496" w:rsidRDefault="00753495" w:rsidP="00753495">
      <w:pPr>
        <w:pStyle w:val="TH"/>
      </w:pPr>
      <w:r w:rsidRPr="00FC7496">
        <w:t>Table 7A.3.3-2: Scheduling of UESS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AF515CC" w14:textId="77777777" w:rsidTr="001D304D">
        <w:trPr>
          <w:trHeight w:hRule="exact" w:val="227"/>
          <w:jc w:val="center"/>
        </w:trPr>
        <w:tc>
          <w:tcPr>
            <w:tcW w:w="567" w:type="dxa"/>
            <w:vMerge w:val="restart"/>
            <w:shd w:val="clear" w:color="auto" w:fill="auto"/>
          </w:tcPr>
          <w:p w14:paraId="17237165" w14:textId="77777777" w:rsidR="00753495" w:rsidRPr="00FC7496" w:rsidRDefault="00753495" w:rsidP="001D304D">
            <w:pPr>
              <w:pStyle w:val="TAC"/>
              <w:rPr>
                <w:lang w:eastAsia="en-GB"/>
              </w:rPr>
            </w:pPr>
            <w:r w:rsidRPr="00FC7496">
              <w:rPr>
                <w:lang w:eastAsia="en-GB"/>
              </w:rPr>
              <w:t>K</w:t>
            </w:r>
          </w:p>
        </w:tc>
        <w:tc>
          <w:tcPr>
            <w:tcW w:w="2360" w:type="dxa"/>
            <w:gridSpan w:val="10"/>
            <w:shd w:val="clear" w:color="auto" w:fill="auto"/>
          </w:tcPr>
          <w:p w14:paraId="45C1E1BE" w14:textId="77777777" w:rsidR="00753495" w:rsidRPr="00FC7496" w:rsidRDefault="00753495" w:rsidP="001D304D">
            <w:pPr>
              <w:pStyle w:val="TAC"/>
              <w:rPr>
                <w:lang w:eastAsia="en-GB"/>
              </w:rPr>
            </w:pPr>
            <w:r w:rsidRPr="00FC7496">
              <w:rPr>
                <w:lang w:eastAsia="en-GB"/>
              </w:rPr>
              <w:t>SFN = K</w:t>
            </w:r>
          </w:p>
        </w:tc>
        <w:tc>
          <w:tcPr>
            <w:tcW w:w="2360" w:type="dxa"/>
            <w:gridSpan w:val="10"/>
            <w:shd w:val="clear" w:color="auto" w:fill="auto"/>
          </w:tcPr>
          <w:p w14:paraId="39FE1CC0" w14:textId="77777777" w:rsidR="00753495" w:rsidRPr="00FC7496" w:rsidRDefault="00753495" w:rsidP="001D304D">
            <w:pPr>
              <w:pStyle w:val="TAC"/>
              <w:rPr>
                <w:lang w:eastAsia="en-GB"/>
              </w:rPr>
            </w:pPr>
            <w:r w:rsidRPr="00FC7496">
              <w:rPr>
                <w:lang w:eastAsia="en-GB"/>
              </w:rPr>
              <w:t>SFN = K + 1</w:t>
            </w:r>
          </w:p>
        </w:tc>
        <w:tc>
          <w:tcPr>
            <w:tcW w:w="2360" w:type="dxa"/>
            <w:gridSpan w:val="10"/>
            <w:shd w:val="clear" w:color="auto" w:fill="auto"/>
          </w:tcPr>
          <w:p w14:paraId="64A1CCB6" w14:textId="77777777" w:rsidR="00753495" w:rsidRPr="00FC7496" w:rsidRDefault="00753495" w:rsidP="001D304D">
            <w:pPr>
              <w:pStyle w:val="TAC"/>
              <w:rPr>
                <w:lang w:eastAsia="en-GB"/>
              </w:rPr>
            </w:pPr>
            <w:r w:rsidRPr="00FC7496">
              <w:rPr>
                <w:lang w:eastAsia="en-GB"/>
              </w:rPr>
              <w:t>SFN = K + 2</w:t>
            </w:r>
          </w:p>
        </w:tc>
        <w:tc>
          <w:tcPr>
            <w:tcW w:w="2360" w:type="dxa"/>
            <w:gridSpan w:val="10"/>
            <w:shd w:val="clear" w:color="auto" w:fill="auto"/>
          </w:tcPr>
          <w:p w14:paraId="2E374F97" w14:textId="77777777" w:rsidR="00753495" w:rsidRPr="00FC7496" w:rsidRDefault="00753495" w:rsidP="001D304D">
            <w:pPr>
              <w:pStyle w:val="TAC"/>
              <w:rPr>
                <w:lang w:eastAsia="en-GB"/>
              </w:rPr>
            </w:pPr>
            <w:r w:rsidRPr="00FC7496">
              <w:rPr>
                <w:lang w:eastAsia="en-GB"/>
              </w:rPr>
              <w:t>SFN = K + 3</w:t>
            </w:r>
          </w:p>
        </w:tc>
      </w:tr>
      <w:tr w:rsidR="00753495" w:rsidRPr="00FC7496" w14:paraId="6848896F" w14:textId="77777777" w:rsidTr="001D304D">
        <w:trPr>
          <w:trHeight w:hRule="exact" w:val="227"/>
          <w:jc w:val="center"/>
        </w:trPr>
        <w:tc>
          <w:tcPr>
            <w:tcW w:w="567" w:type="dxa"/>
            <w:vMerge/>
            <w:shd w:val="clear" w:color="auto" w:fill="auto"/>
          </w:tcPr>
          <w:p w14:paraId="4751E097" w14:textId="77777777" w:rsidR="00753495" w:rsidRPr="00FC7496" w:rsidRDefault="00753495" w:rsidP="001D304D">
            <w:pPr>
              <w:pStyle w:val="TAC"/>
              <w:rPr>
                <w:lang w:eastAsia="en-GB"/>
              </w:rPr>
            </w:pPr>
          </w:p>
        </w:tc>
        <w:tc>
          <w:tcPr>
            <w:tcW w:w="236" w:type="dxa"/>
            <w:shd w:val="clear" w:color="auto" w:fill="auto"/>
          </w:tcPr>
          <w:p w14:paraId="2B21E483"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4E483F65"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44B4DC4F"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69749BA3"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3983AD5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B9E608A"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55EA57D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1A3988F0"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C4715E3"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3E1F6FDE"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7137FA6"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2214E1A4"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16211E5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0F96515E"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14BC417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1529370C"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69318AA5"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2CA0BA21"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D1143D4"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0A63EC91"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36773445"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161CFA62"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70BE47B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4ED2D1BC"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08C4FC6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814C75B"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203094C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02C92C6E"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7ABA3506"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49128CF"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FD760E4"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64AD06E8"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5CEEEAB1"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54AE5E2B"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405F779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297C42F0"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1F20AB8F"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43625388"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E2B664B"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2001593" w14:textId="77777777" w:rsidR="00753495" w:rsidRPr="00FC7496" w:rsidRDefault="00753495" w:rsidP="001D304D">
            <w:pPr>
              <w:pStyle w:val="TAC"/>
              <w:rPr>
                <w:lang w:eastAsia="en-GB"/>
              </w:rPr>
            </w:pPr>
            <w:r w:rsidRPr="00FC7496">
              <w:rPr>
                <w:lang w:eastAsia="en-GB"/>
              </w:rPr>
              <w:t>9</w:t>
            </w:r>
          </w:p>
        </w:tc>
      </w:tr>
      <w:tr w:rsidR="00753495" w:rsidRPr="00FC7496" w14:paraId="03104A48" w14:textId="77777777" w:rsidTr="001D304D">
        <w:trPr>
          <w:trHeight w:hRule="exact" w:val="227"/>
          <w:jc w:val="center"/>
        </w:trPr>
        <w:tc>
          <w:tcPr>
            <w:tcW w:w="10007" w:type="dxa"/>
            <w:gridSpan w:val="41"/>
            <w:shd w:val="clear" w:color="auto" w:fill="auto"/>
          </w:tcPr>
          <w:p w14:paraId="41CD49C8" w14:textId="77777777" w:rsidR="00753495" w:rsidRPr="00FC7496" w:rsidRDefault="00753495" w:rsidP="001D304D">
            <w:pPr>
              <w:pStyle w:val="TAC"/>
              <w:rPr>
                <w:lang w:eastAsia="en-GB"/>
              </w:rPr>
            </w:pPr>
            <w:r w:rsidRPr="00FC7496">
              <w:rPr>
                <w:lang w:eastAsia="en-GB"/>
              </w:rPr>
              <w:t>...</w:t>
            </w:r>
          </w:p>
          <w:p w14:paraId="7B944B0E" w14:textId="77777777" w:rsidR="00753495" w:rsidRPr="00FC7496" w:rsidRDefault="00753495" w:rsidP="001D304D">
            <w:pPr>
              <w:pStyle w:val="TAC"/>
              <w:rPr>
                <w:lang w:eastAsia="en-GB"/>
              </w:rPr>
            </w:pPr>
            <w:r w:rsidRPr="00FC7496">
              <w:rPr>
                <w:lang w:eastAsia="en-GB"/>
              </w:rPr>
              <w:t>...</w:t>
            </w:r>
          </w:p>
        </w:tc>
      </w:tr>
      <w:tr w:rsidR="00B5100F" w:rsidRPr="00FC7496" w14:paraId="35919D90" w14:textId="77777777" w:rsidTr="001D304D">
        <w:trPr>
          <w:trHeight w:hRule="exact" w:val="227"/>
          <w:jc w:val="center"/>
        </w:trPr>
        <w:tc>
          <w:tcPr>
            <w:tcW w:w="567" w:type="dxa"/>
          </w:tcPr>
          <w:p w14:paraId="22FE58BE" w14:textId="77777777" w:rsidR="00753495" w:rsidRPr="00FC7496" w:rsidRDefault="00753495" w:rsidP="001D304D">
            <w:pPr>
              <w:pStyle w:val="TAC"/>
              <w:rPr>
                <w:lang w:eastAsia="en-GB"/>
              </w:rPr>
            </w:pPr>
            <w:r w:rsidRPr="00FC7496">
              <w:rPr>
                <w:lang w:eastAsia="en-GB"/>
              </w:rPr>
              <w:t>0</w:t>
            </w:r>
          </w:p>
        </w:tc>
        <w:tc>
          <w:tcPr>
            <w:tcW w:w="236" w:type="dxa"/>
            <w:shd w:val="clear" w:color="auto" w:fill="FFC000"/>
          </w:tcPr>
          <w:p w14:paraId="129F276D" w14:textId="77777777" w:rsidR="00753495" w:rsidRPr="00FC7496" w:rsidRDefault="00753495" w:rsidP="001D304D">
            <w:pPr>
              <w:pStyle w:val="TAC"/>
              <w:rPr>
                <w:lang w:eastAsia="en-GB"/>
              </w:rPr>
            </w:pPr>
          </w:p>
        </w:tc>
        <w:tc>
          <w:tcPr>
            <w:tcW w:w="236" w:type="dxa"/>
            <w:shd w:val="clear" w:color="auto" w:fill="00B0F0"/>
          </w:tcPr>
          <w:p w14:paraId="7EB84621" w14:textId="77777777" w:rsidR="00753495" w:rsidRPr="00FC7496" w:rsidRDefault="00753495" w:rsidP="001D304D">
            <w:pPr>
              <w:pStyle w:val="TAC"/>
              <w:rPr>
                <w:lang w:eastAsia="en-GB"/>
              </w:rPr>
            </w:pPr>
          </w:p>
        </w:tc>
        <w:tc>
          <w:tcPr>
            <w:tcW w:w="236" w:type="dxa"/>
            <w:shd w:val="clear" w:color="auto" w:fill="00B0F0"/>
          </w:tcPr>
          <w:p w14:paraId="7E674F67" w14:textId="77777777" w:rsidR="00753495" w:rsidRPr="00FC7496" w:rsidRDefault="00753495" w:rsidP="001D304D">
            <w:pPr>
              <w:pStyle w:val="TAC"/>
              <w:rPr>
                <w:lang w:eastAsia="en-GB"/>
              </w:rPr>
            </w:pPr>
          </w:p>
        </w:tc>
        <w:tc>
          <w:tcPr>
            <w:tcW w:w="236" w:type="dxa"/>
            <w:shd w:val="clear" w:color="auto" w:fill="00B0F0"/>
          </w:tcPr>
          <w:p w14:paraId="5C5E2684" w14:textId="77777777" w:rsidR="00753495" w:rsidRPr="00FC7496" w:rsidRDefault="00753495" w:rsidP="001D304D">
            <w:pPr>
              <w:pStyle w:val="TAC"/>
              <w:rPr>
                <w:lang w:eastAsia="en-GB"/>
              </w:rPr>
            </w:pPr>
          </w:p>
        </w:tc>
        <w:tc>
          <w:tcPr>
            <w:tcW w:w="236" w:type="dxa"/>
            <w:shd w:val="clear" w:color="auto" w:fill="00B050"/>
          </w:tcPr>
          <w:p w14:paraId="22F878C9" w14:textId="77777777" w:rsidR="00753495" w:rsidRPr="00FC7496" w:rsidRDefault="00753495" w:rsidP="001D304D">
            <w:pPr>
              <w:pStyle w:val="TAC"/>
              <w:rPr>
                <w:lang w:eastAsia="en-GB"/>
              </w:rPr>
            </w:pPr>
          </w:p>
        </w:tc>
        <w:tc>
          <w:tcPr>
            <w:tcW w:w="236" w:type="dxa"/>
            <w:shd w:val="clear" w:color="auto" w:fill="92D050"/>
          </w:tcPr>
          <w:p w14:paraId="313E80E6" w14:textId="77777777" w:rsidR="00753495" w:rsidRPr="00FC7496" w:rsidRDefault="00753495" w:rsidP="001D304D">
            <w:pPr>
              <w:pStyle w:val="TAC"/>
              <w:rPr>
                <w:lang w:eastAsia="en-GB"/>
              </w:rPr>
            </w:pPr>
          </w:p>
        </w:tc>
        <w:tc>
          <w:tcPr>
            <w:tcW w:w="236" w:type="dxa"/>
            <w:shd w:val="clear" w:color="auto" w:fill="00B0F0"/>
          </w:tcPr>
          <w:p w14:paraId="45E3D524" w14:textId="77777777" w:rsidR="00753495" w:rsidRPr="00FC7496" w:rsidRDefault="00753495" w:rsidP="001D304D">
            <w:pPr>
              <w:pStyle w:val="TAC"/>
              <w:rPr>
                <w:lang w:eastAsia="en-GB"/>
              </w:rPr>
            </w:pPr>
          </w:p>
        </w:tc>
        <w:tc>
          <w:tcPr>
            <w:tcW w:w="236" w:type="dxa"/>
            <w:shd w:val="clear" w:color="auto" w:fill="00B0F0"/>
          </w:tcPr>
          <w:p w14:paraId="50749AE5" w14:textId="77777777" w:rsidR="00753495" w:rsidRPr="00FC7496" w:rsidRDefault="00753495" w:rsidP="001D304D">
            <w:pPr>
              <w:pStyle w:val="TAC"/>
              <w:rPr>
                <w:lang w:eastAsia="en-GB"/>
              </w:rPr>
            </w:pPr>
          </w:p>
        </w:tc>
        <w:tc>
          <w:tcPr>
            <w:tcW w:w="236" w:type="dxa"/>
            <w:shd w:val="clear" w:color="auto" w:fill="00B0F0"/>
          </w:tcPr>
          <w:p w14:paraId="246734B6" w14:textId="77777777" w:rsidR="00753495" w:rsidRPr="00FC7496" w:rsidRDefault="00753495" w:rsidP="001D304D">
            <w:pPr>
              <w:pStyle w:val="TAC"/>
              <w:rPr>
                <w:lang w:eastAsia="en-GB"/>
              </w:rPr>
            </w:pPr>
          </w:p>
        </w:tc>
        <w:tc>
          <w:tcPr>
            <w:tcW w:w="236" w:type="dxa"/>
            <w:shd w:val="clear" w:color="auto" w:fill="7030A0"/>
          </w:tcPr>
          <w:p w14:paraId="265DE4B7" w14:textId="77777777" w:rsidR="00753495" w:rsidRPr="00FC7496" w:rsidRDefault="00753495" w:rsidP="001D304D">
            <w:pPr>
              <w:pStyle w:val="TAC"/>
              <w:rPr>
                <w:lang w:eastAsia="en-GB"/>
              </w:rPr>
            </w:pPr>
          </w:p>
        </w:tc>
        <w:tc>
          <w:tcPr>
            <w:tcW w:w="236" w:type="dxa"/>
            <w:shd w:val="clear" w:color="auto" w:fill="FFC000"/>
          </w:tcPr>
          <w:p w14:paraId="7B1BF59A" w14:textId="77777777" w:rsidR="00753495" w:rsidRPr="00FC7496" w:rsidRDefault="00753495" w:rsidP="001D304D">
            <w:pPr>
              <w:pStyle w:val="TAC"/>
              <w:rPr>
                <w:lang w:eastAsia="en-GB"/>
              </w:rPr>
            </w:pPr>
          </w:p>
        </w:tc>
        <w:tc>
          <w:tcPr>
            <w:tcW w:w="236" w:type="dxa"/>
            <w:shd w:val="clear" w:color="auto" w:fill="00B0F0"/>
          </w:tcPr>
          <w:p w14:paraId="7AAA0CD4" w14:textId="77777777" w:rsidR="00753495" w:rsidRPr="00FC7496" w:rsidRDefault="00753495" w:rsidP="001D304D">
            <w:pPr>
              <w:pStyle w:val="TAC"/>
              <w:rPr>
                <w:lang w:eastAsia="en-GB"/>
              </w:rPr>
            </w:pPr>
          </w:p>
        </w:tc>
        <w:tc>
          <w:tcPr>
            <w:tcW w:w="236" w:type="dxa"/>
            <w:shd w:val="clear" w:color="auto" w:fill="00B0F0"/>
          </w:tcPr>
          <w:p w14:paraId="68BB12D4" w14:textId="77777777" w:rsidR="00753495" w:rsidRPr="00FC7496" w:rsidRDefault="00753495" w:rsidP="001D304D">
            <w:pPr>
              <w:pStyle w:val="TAC"/>
              <w:rPr>
                <w:lang w:eastAsia="en-GB"/>
              </w:rPr>
            </w:pPr>
          </w:p>
        </w:tc>
        <w:tc>
          <w:tcPr>
            <w:tcW w:w="236" w:type="dxa"/>
            <w:shd w:val="clear" w:color="auto" w:fill="FF9933"/>
          </w:tcPr>
          <w:p w14:paraId="6BCE4BEB" w14:textId="77777777" w:rsidR="00753495" w:rsidRPr="00FC7496" w:rsidRDefault="00753495" w:rsidP="001D304D">
            <w:pPr>
              <w:pStyle w:val="TAC"/>
              <w:rPr>
                <w:lang w:eastAsia="en-GB"/>
              </w:rPr>
            </w:pPr>
          </w:p>
        </w:tc>
        <w:tc>
          <w:tcPr>
            <w:tcW w:w="236" w:type="dxa"/>
            <w:shd w:val="clear" w:color="auto" w:fill="FF9933"/>
          </w:tcPr>
          <w:p w14:paraId="64436EB4" w14:textId="77777777" w:rsidR="00753495" w:rsidRPr="00FC7496" w:rsidRDefault="00753495" w:rsidP="001D304D">
            <w:pPr>
              <w:pStyle w:val="TAC"/>
              <w:rPr>
                <w:lang w:eastAsia="en-GB"/>
              </w:rPr>
            </w:pPr>
          </w:p>
        </w:tc>
        <w:tc>
          <w:tcPr>
            <w:tcW w:w="236" w:type="dxa"/>
            <w:shd w:val="clear" w:color="auto" w:fill="92D050"/>
          </w:tcPr>
          <w:p w14:paraId="09FAE4CF" w14:textId="77777777" w:rsidR="00753495" w:rsidRPr="00FC7496" w:rsidRDefault="00753495" w:rsidP="001D304D">
            <w:pPr>
              <w:pStyle w:val="TAC"/>
              <w:rPr>
                <w:lang w:eastAsia="en-GB"/>
              </w:rPr>
            </w:pPr>
          </w:p>
        </w:tc>
        <w:tc>
          <w:tcPr>
            <w:tcW w:w="236" w:type="dxa"/>
            <w:shd w:val="clear" w:color="auto" w:fill="FFFF99"/>
          </w:tcPr>
          <w:p w14:paraId="79287E83" w14:textId="77777777" w:rsidR="00753495" w:rsidRPr="00FC7496" w:rsidRDefault="00753495" w:rsidP="001D304D">
            <w:pPr>
              <w:pStyle w:val="TAC"/>
              <w:rPr>
                <w:lang w:eastAsia="en-GB"/>
              </w:rPr>
            </w:pPr>
          </w:p>
        </w:tc>
        <w:tc>
          <w:tcPr>
            <w:tcW w:w="236" w:type="dxa"/>
            <w:shd w:val="clear" w:color="auto" w:fill="FFFF99"/>
          </w:tcPr>
          <w:p w14:paraId="218A52F7" w14:textId="77777777" w:rsidR="00753495" w:rsidRPr="00FC7496" w:rsidRDefault="00753495" w:rsidP="001D304D">
            <w:pPr>
              <w:pStyle w:val="TAC"/>
              <w:rPr>
                <w:lang w:eastAsia="en-GB"/>
              </w:rPr>
            </w:pPr>
          </w:p>
        </w:tc>
        <w:tc>
          <w:tcPr>
            <w:tcW w:w="236" w:type="dxa"/>
            <w:shd w:val="clear" w:color="auto" w:fill="FFFF99"/>
          </w:tcPr>
          <w:p w14:paraId="529D8C72" w14:textId="77777777" w:rsidR="00753495" w:rsidRPr="00FC7496" w:rsidRDefault="00753495" w:rsidP="001D304D">
            <w:pPr>
              <w:pStyle w:val="TAC"/>
              <w:rPr>
                <w:lang w:eastAsia="en-GB"/>
              </w:rPr>
            </w:pPr>
          </w:p>
        </w:tc>
        <w:tc>
          <w:tcPr>
            <w:tcW w:w="236" w:type="dxa"/>
            <w:shd w:val="clear" w:color="auto" w:fill="FFFF99"/>
          </w:tcPr>
          <w:p w14:paraId="0121CC88" w14:textId="77777777" w:rsidR="00753495" w:rsidRPr="00FC7496" w:rsidRDefault="00753495" w:rsidP="001D304D">
            <w:pPr>
              <w:pStyle w:val="TAC"/>
              <w:rPr>
                <w:lang w:eastAsia="en-GB"/>
              </w:rPr>
            </w:pPr>
          </w:p>
        </w:tc>
        <w:tc>
          <w:tcPr>
            <w:tcW w:w="236" w:type="dxa"/>
            <w:shd w:val="clear" w:color="auto" w:fill="FFC000"/>
          </w:tcPr>
          <w:p w14:paraId="08B02C17" w14:textId="77777777" w:rsidR="00753495" w:rsidRPr="00FC7496" w:rsidRDefault="00753495" w:rsidP="001D304D">
            <w:pPr>
              <w:pStyle w:val="TAC"/>
              <w:rPr>
                <w:lang w:eastAsia="en-GB"/>
              </w:rPr>
            </w:pPr>
          </w:p>
        </w:tc>
        <w:tc>
          <w:tcPr>
            <w:tcW w:w="236" w:type="dxa"/>
            <w:shd w:val="clear" w:color="auto" w:fill="FFFF99"/>
          </w:tcPr>
          <w:p w14:paraId="6998280D" w14:textId="77777777" w:rsidR="00753495" w:rsidRPr="00FC7496" w:rsidRDefault="00753495" w:rsidP="001D304D">
            <w:pPr>
              <w:pStyle w:val="TAC"/>
              <w:rPr>
                <w:lang w:eastAsia="en-GB"/>
              </w:rPr>
            </w:pPr>
          </w:p>
        </w:tc>
        <w:tc>
          <w:tcPr>
            <w:tcW w:w="236" w:type="dxa"/>
            <w:shd w:val="clear" w:color="auto" w:fill="FFFF99"/>
          </w:tcPr>
          <w:p w14:paraId="0D455AD2" w14:textId="77777777" w:rsidR="00753495" w:rsidRPr="00FC7496" w:rsidRDefault="00753495" w:rsidP="001D304D">
            <w:pPr>
              <w:pStyle w:val="TAC"/>
              <w:rPr>
                <w:lang w:eastAsia="en-GB"/>
              </w:rPr>
            </w:pPr>
          </w:p>
        </w:tc>
        <w:tc>
          <w:tcPr>
            <w:tcW w:w="236" w:type="dxa"/>
            <w:shd w:val="clear" w:color="auto" w:fill="FFFF99"/>
          </w:tcPr>
          <w:p w14:paraId="38B9EF39" w14:textId="77777777" w:rsidR="00753495" w:rsidRPr="00FC7496" w:rsidRDefault="00753495" w:rsidP="001D304D">
            <w:pPr>
              <w:pStyle w:val="TAC"/>
              <w:rPr>
                <w:lang w:eastAsia="en-GB"/>
              </w:rPr>
            </w:pPr>
          </w:p>
        </w:tc>
        <w:tc>
          <w:tcPr>
            <w:tcW w:w="236" w:type="dxa"/>
            <w:shd w:val="clear" w:color="auto" w:fill="00B050"/>
          </w:tcPr>
          <w:p w14:paraId="501B3BBE" w14:textId="77777777" w:rsidR="00753495" w:rsidRPr="00FC7496" w:rsidRDefault="00753495" w:rsidP="001D304D">
            <w:pPr>
              <w:pStyle w:val="TAC"/>
              <w:rPr>
                <w:lang w:eastAsia="en-GB"/>
              </w:rPr>
            </w:pPr>
          </w:p>
        </w:tc>
        <w:tc>
          <w:tcPr>
            <w:tcW w:w="236" w:type="dxa"/>
            <w:shd w:val="clear" w:color="auto" w:fill="92D050"/>
          </w:tcPr>
          <w:p w14:paraId="3FCFC04A" w14:textId="77777777" w:rsidR="00753495" w:rsidRPr="00FC7496" w:rsidRDefault="00753495" w:rsidP="001D304D">
            <w:pPr>
              <w:pStyle w:val="TAC"/>
              <w:rPr>
                <w:lang w:eastAsia="en-GB"/>
              </w:rPr>
            </w:pPr>
          </w:p>
        </w:tc>
        <w:tc>
          <w:tcPr>
            <w:tcW w:w="236" w:type="dxa"/>
            <w:shd w:val="clear" w:color="auto" w:fill="FFFF99"/>
          </w:tcPr>
          <w:p w14:paraId="2010AFAD" w14:textId="77777777" w:rsidR="00753495" w:rsidRPr="00FC7496" w:rsidRDefault="00753495" w:rsidP="001D304D">
            <w:pPr>
              <w:pStyle w:val="TAC"/>
              <w:rPr>
                <w:lang w:eastAsia="en-GB"/>
              </w:rPr>
            </w:pPr>
          </w:p>
        </w:tc>
        <w:tc>
          <w:tcPr>
            <w:tcW w:w="236" w:type="dxa"/>
            <w:shd w:val="clear" w:color="auto" w:fill="FFFF99"/>
          </w:tcPr>
          <w:p w14:paraId="3B303CB1" w14:textId="77777777" w:rsidR="00753495" w:rsidRPr="00FC7496" w:rsidRDefault="00753495" w:rsidP="001D304D">
            <w:pPr>
              <w:pStyle w:val="TAC"/>
              <w:rPr>
                <w:lang w:eastAsia="en-GB"/>
              </w:rPr>
            </w:pPr>
          </w:p>
        </w:tc>
        <w:tc>
          <w:tcPr>
            <w:tcW w:w="236" w:type="dxa"/>
            <w:shd w:val="clear" w:color="auto" w:fill="FFFF99"/>
          </w:tcPr>
          <w:p w14:paraId="449518A9" w14:textId="77777777" w:rsidR="00753495" w:rsidRPr="00FC7496" w:rsidRDefault="00753495" w:rsidP="001D304D">
            <w:pPr>
              <w:pStyle w:val="TAC"/>
              <w:rPr>
                <w:lang w:eastAsia="en-GB"/>
              </w:rPr>
            </w:pPr>
          </w:p>
        </w:tc>
        <w:tc>
          <w:tcPr>
            <w:tcW w:w="236" w:type="dxa"/>
            <w:shd w:val="clear" w:color="auto" w:fill="7030A0"/>
          </w:tcPr>
          <w:p w14:paraId="26DFD460" w14:textId="77777777" w:rsidR="00753495" w:rsidRPr="00FC7496" w:rsidRDefault="00753495" w:rsidP="001D304D">
            <w:pPr>
              <w:pStyle w:val="TAC"/>
              <w:rPr>
                <w:lang w:eastAsia="en-GB"/>
              </w:rPr>
            </w:pPr>
          </w:p>
        </w:tc>
        <w:tc>
          <w:tcPr>
            <w:tcW w:w="236" w:type="dxa"/>
            <w:shd w:val="clear" w:color="auto" w:fill="FFC000"/>
          </w:tcPr>
          <w:p w14:paraId="73E33D90" w14:textId="77777777" w:rsidR="00753495" w:rsidRPr="00FC7496" w:rsidRDefault="00753495" w:rsidP="001D304D">
            <w:pPr>
              <w:pStyle w:val="TAC"/>
              <w:rPr>
                <w:lang w:eastAsia="en-GB"/>
              </w:rPr>
            </w:pPr>
          </w:p>
        </w:tc>
        <w:tc>
          <w:tcPr>
            <w:tcW w:w="236" w:type="dxa"/>
            <w:shd w:val="clear" w:color="auto" w:fill="FFFF99"/>
          </w:tcPr>
          <w:p w14:paraId="6FBDC395" w14:textId="77777777" w:rsidR="00753495" w:rsidRPr="00FC7496" w:rsidRDefault="00753495" w:rsidP="001D304D">
            <w:pPr>
              <w:pStyle w:val="TAC"/>
              <w:rPr>
                <w:lang w:eastAsia="en-GB"/>
              </w:rPr>
            </w:pPr>
          </w:p>
        </w:tc>
        <w:tc>
          <w:tcPr>
            <w:tcW w:w="236" w:type="dxa"/>
            <w:shd w:val="clear" w:color="auto" w:fill="FFFF99"/>
          </w:tcPr>
          <w:p w14:paraId="5E051826" w14:textId="77777777" w:rsidR="00753495" w:rsidRPr="00FC7496" w:rsidRDefault="00753495" w:rsidP="001D304D">
            <w:pPr>
              <w:pStyle w:val="TAC"/>
              <w:rPr>
                <w:lang w:eastAsia="en-GB"/>
              </w:rPr>
            </w:pPr>
          </w:p>
        </w:tc>
        <w:tc>
          <w:tcPr>
            <w:tcW w:w="236" w:type="dxa"/>
            <w:shd w:val="clear" w:color="auto" w:fill="FFFF99"/>
          </w:tcPr>
          <w:p w14:paraId="047C4EBD" w14:textId="77777777" w:rsidR="00753495" w:rsidRPr="00FC7496" w:rsidRDefault="00753495" w:rsidP="001D304D">
            <w:pPr>
              <w:pStyle w:val="TAC"/>
              <w:rPr>
                <w:lang w:eastAsia="en-GB"/>
              </w:rPr>
            </w:pPr>
          </w:p>
        </w:tc>
        <w:tc>
          <w:tcPr>
            <w:tcW w:w="236" w:type="dxa"/>
            <w:shd w:val="clear" w:color="auto" w:fill="FFFF99"/>
          </w:tcPr>
          <w:p w14:paraId="2FE54F79" w14:textId="77777777" w:rsidR="00753495" w:rsidRPr="00FC7496" w:rsidRDefault="00753495" w:rsidP="001D304D">
            <w:pPr>
              <w:pStyle w:val="TAC"/>
              <w:rPr>
                <w:lang w:eastAsia="en-GB"/>
              </w:rPr>
            </w:pPr>
          </w:p>
        </w:tc>
        <w:tc>
          <w:tcPr>
            <w:tcW w:w="236" w:type="dxa"/>
            <w:shd w:val="clear" w:color="auto" w:fill="92D050"/>
          </w:tcPr>
          <w:p w14:paraId="0B26B23F" w14:textId="77777777" w:rsidR="00753495" w:rsidRPr="00FC7496" w:rsidRDefault="00753495" w:rsidP="001D304D">
            <w:pPr>
              <w:pStyle w:val="TAC"/>
              <w:rPr>
                <w:lang w:eastAsia="en-GB"/>
              </w:rPr>
            </w:pPr>
          </w:p>
        </w:tc>
        <w:tc>
          <w:tcPr>
            <w:tcW w:w="236" w:type="dxa"/>
            <w:shd w:val="clear" w:color="auto" w:fill="auto"/>
          </w:tcPr>
          <w:p w14:paraId="6690D3D5" w14:textId="77777777" w:rsidR="00753495" w:rsidRPr="00FC7496" w:rsidRDefault="00753495" w:rsidP="001D304D">
            <w:pPr>
              <w:pStyle w:val="TAC"/>
              <w:rPr>
                <w:lang w:eastAsia="en-GB"/>
              </w:rPr>
            </w:pPr>
          </w:p>
        </w:tc>
        <w:tc>
          <w:tcPr>
            <w:tcW w:w="236" w:type="dxa"/>
            <w:shd w:val="clear" w:color="auto" w:fill="auto"/>
          </w:tcPr>
          <w:p w14:paraId="5D1B6E04" w14:textId="77777777" w:rsidR="00753495" w:rsidRPr="00FC7496" w:rsidRDefault="00753495" w:rsidP="001D304D">
            <w:pPr>
              <w:pStyle w:val="TAC"/>
              <w:rPr>
                <w:lang w:eastAsia="en-GB"/>
              </w:rPr>
            </w:pPr>
          </w:p>
        </w:tc>
        <w:tc>
          <w:tcPr>
            <w:tcW w:w="236" w:type="dxa"/>
            <w:shd w:val="clear" w:color="auto" w:fill="auto"/>
          </w:tcPr>
          <w:p w14:paraId="00586EEA" w14:textId="77777777" w:rsidR="00753495" w:rsidRPr="00FC7496" w:rsidRDefault="00753495" w:rsidP="001D304D">
            <w:pPr>
              <w:pStyle w:val="TAC"/>
              <w:rPr>
                <w:lang w:eastAsia="en-GB"/>
              </w:rPr>
            </w:pPr>
          </w:p>
        </w:tc>
        <w:tc>
          <w:tcPr>
            <w:tcW w:w="236" w:type="dxa"/>
            <w:shd w:val="clear" w:color="auto" w:fill="auto"/>
          </w:tcPr>
          <w:p w14:paraId="5BA3CA38" w14:textId="77777777" w:rsidR="00753495" w:rsidRPr="00FC7496" w:rsidRDefault="00753495" w:rsidP="001D304D">
            <w:pPr>
              <w:pStyle w:val="TAC"/>
              <w:rPr>
                <w:lang w:eastAsia="en-GB"/>
              </w:rPr>
            </w:pPr>
          </w:p>
        </w:tc>
      </w:tr>
      <w:tr w:rsidR="00753495" w:rsidRPr="00FC7496" w14:paraId="751C7EDE" w14:textId="77777777" w:rsidTr="001D304D">
        <w:trPr>
          <w:trHeight w:hRule="exact" w:val="227"/>
          <w:jc w:val="center"/>
        </w:trPr>
        <w:tc>
          <w:tcPr>
            <w:tcW w:w="567" w:type="dxa"/>
          </w:tcPr>
          <w:p w14:paraId="2E566FA9" w14:textId="77777777" w:rsidR="00753495" w:rsidRPr="00FC7496" w:rsidRDefault="00753495" w:rsidP="001D304D">
            <w:pPr>
              <w:pStyle w:val="TAC"/>
              <w:rPr>
                <w:lang w:eastAsia="en-GB"/>
              </w:rPr>
            </w:pPr>
            <w:r w:rsidRPr="00FC7496">
              <w:rPr>
                <w:lang w:eastAsia="en-GB"/>
              </w:rPr>
              <w:t>4</w:t>
            </w:r>
          </w:p>
        </w:tc>
        <w:tc>
          <w:tcPr>
            <w:tcW w:w="236" w:type="dxa"/>
            <w:shd w:val="clear" w:color="auto" w:fill="FFC000"/>
          </w:tcPr>
          <w:p w14:paraId="450671C6" w14:textId="77777777" w:rsidR="00753495" w:rsidRPr="00FC7496" w:rsidRDefault="00753495" w:rsidP="001D304D">
            <w:pPr>
              <w:pStyle w:val="TAC"/>
              <w:rPr>
                <w:lang w:eastAsia="en-GB"/>
              </w:rPr>
            </w:pPr>
          </w:p>
        </w:tc>
        <w:tc>
          <w:tcPr>
            <w:tcW w:w="236" w:type="dxa"/>
            <w:shd w:val="clear" w:color="auto" w:fill="auto"/>
          </w:tcPr>
          <w:p w14:paraId="2347886E" w14:textId="77777777" w:rsidR="00753495" w:rsidRPr="00FC7496" w:rsidRDefault="00753495" w:rsidP="001D304D">
            <w:pPr>
              <w:pStyle w:val="TAC"/>
              <w:rPr>
                <w:lang w:eastAsia="en-GB"/>
              </w:rPr>
            </w:pPr>
          </w:p>
        </w:tc>
        <w:tc>
          <w:tcPr>
            <w:tcW w:w="236" w:type="dxa"/>
            <w:shd w:val="clear" w:color="auto" w:fill="auto"/>
          </w:tcPr>
          <w:p w14:paraId="0A49B317" w14:textId="77777777" w:rsidR="00753495" w:rsidRPr="00FC7496" w:rsidRDefault="00753495" w:rsidP="001D304D">
            <w:pPr>
              <w:pStyle w:val="TAC"/>
              <w:rPr>
                <w:lang w:eastAsia="en-GB"/>
              </w:rPr>
            </w:pPr>
          </w:p>
        </w:tc>
        <w:tc>
          <w:tcPr>
            <w:tcW w:w="236" w:type="dxa"/>
            <w:shd w:val="clear" w:color="auto" w:fill="auto"/>
          </w:tcPr>
          <w:p w14:paraId="486825A3" w14:textId="77777777" w:rsidR="00753495" w:rsidRPr="00FC7496" w:rsidRDefault="00753495" w:rsidP="001D304D">
            <w:pPr>
              <w:pStyle w:val="TAC"/>
              <w:rPr>
                <w:lang w:eastAsia="en-GB"/>
              </w:rPr>
            </w:pPr>
          </w:p>
        </w:tc>
        <w:tc>
          <w:tcPr>
            <w:tcW w:w="236" w:type="dxa"/>
            <w:shd w:val="clear" w:color="auto" w:fill="00B050"/>
          </w:tcPr>
          <w:p w14:paraId="5E78C577" w14:textId="77777777" w:rsidR="00753495" w:rsidRPr="00FC7496" w:rsidRDefault="00753495" w:rsidP="001D304D">
            <w:pPr>
              <w:pStyle w:val="TAC"/>
              <w:rPr>
                <w:lang w:eastAsia="en-GB"/>
              </w:rPr>
            </w:pPr>
          </w:p>
        </w:tc>
        <w:tc>
          <w:tcPr>
            <w:tcW w:w="236" w:type="dxa"/>
            <w:shd w:val="clear" w:color="auto" w:fill="92D050"/>
          </w:tcPr>
          <w:p w14:paraId="5A3C4B9B" w14:textId="77777777" w:rsidR="00753495" w:rsidRPr="00FC7496" w:rsidRDefault="00753495" w:rsidP="001D304D">
            <w:pPr>
              <w:pStyle w:val="TAC"/>
              <w:rPr>
                <w:lang w:eastAsia="en-GB"/>
              </w:rPr>
            </w:pPr>
          </w:p>
        </w:tc>
        <w:tc>
          <w:tcPr>
            <w:tcW w:w="236" w:type="dxa"/>
            <w:shd w:val="clear" w:color="auto" w:fill="auto"/>
          </w:tcPr>
          <w:p w14:paraId="562D704B" w14:textId="77777777" w:rsidR="00753495" w:rsidRPr="00FC7496" w:rsidRDefault="00753495" w:rsidP="001D304D">
            <w:pPr>
              <w:pStyle w:val="TAC"/>
              <w:rPr>
                <w:lang w:eastAsia="en-GB"/>
              </w:rPr>
            </w:pPr>
          </w:p>
        </w:tc>
        <w:tc>
          <w:tcPr>
            <w:tcW w:w="236" w:type="dxa"/>
            <w:shd w:val="clear" w:color="auto" w:fill="auto"/>
          </w:tcPr>
          <w:p w14:paraId="2839D82C" w14:textId="77777777" w:rsidR="00753495" w:rsidRPr="00FC7496" w:rsidRDefault="00753495" w:rsidP="001D304D">
            <w:pPr>
              <w:pStyle w:val="TAC"/>
              <w:rPr>
                <w:lang w:eastAsia="en-GB"/>
              </w:rPr>
            </w:pPr>
          </w:p>
        </w:tc>
        <w:tc>
          <w:tcPr>
            <w:tcW w:w="236" w:type="dxa"/>
            <w:shd w:val="clear" w:color="auto" w:fill="auto"/>
          </w:tcPr>
          <w:p w14:paraId="4E26CB2D" w14:textId="77777777" w:rsidR="00753495" w:rsidRPr="00FC7496" w:rsidRDefault="00753495" w:rsidP="001D304D">
            <w:pPr>
              <w:pStyle w:val="TAC"/>
              <w:rPr>
                <w:lang w:eastAsia="en-GB"/>
              </w:rPr>
            </w:pPr>
          </w:p>
        </w:tc>
        <w:tc>
          <w:tcPr>
            <w:tcW w:w="236" w:type="dxa"/>
            <w:shd w:val="clear" w:color="auto" w:fill="7030A0"/>
          </w:tcPr>
          <w:p w14:paraId="414D6A38" w14:textId="77777777" w:rsidR="00753495" w:rsidRPr="00FC7496" w:rsidRDefault="00753495" w:rsidP="001D304D">
            <w:pPr>
              <w:pStyle w:val="TAC"/>
              <w:rPr>
                <w:lang w:eastAsia="en-GB"/>
              </w:rPr>
            </w:pPr>
          </w:p>
        </w:tc>
        <w:tc>
          <w:tcPr>
            <w:tcW w:w="236" w:type="dxa"/>
            <w:shd w:val="clear" w:color="auto" w:fill="FFC000"/>
          </w:tcPr>
          <w:p w14:paraId="51F0BD43" w14:textId="77777777" w:rsidR="00753495" w:rsidRPr="00FC7496" w:rsidRDefault="00753495" w:rsidP="001D304D">
            <w:pPr>
              <w:pStyle w:val="TAC"/>
              <w:rPr>
                <w:lang w:eastAsia="en-GB"/>
              </w:rPr>
            </w:pPr>
          </w:p>
        </w:tc>
        <w:tc>
          <w:tcPr>
            <w:tcW w:w="236" w:type="dxa"/>
            <w:shd w:val="clear" w:color="auto" w:fill="auto"/>
          </w:tcPr>
          <w:p w14:paraId="1B9981CB" w14:textId="77777777" w:rsidR="00753495" w:rsidRPr="00FC7496" w:rsidRDefault="00753495" w:rsidP="001D304D">
            <w:pPr>
              <w:pStyle w:val="TAC"/>
              <w:rPr>
                <w:lang w:eastAsia="en-GB"/>
              </w:rPr>
            </w:pPr>
          </w:p>
        </w:tc>
        <w:tc>
          <w:tcPr>
            <w:tcW w:w="236" w:type="dxa"/>
            <w:shd w:val="clear" w:color="auto" w:fill="auto"/>
          </w:tcPr>
          <w:p w14:paraId="6B15030A" w14:textId="77777777" w:rsidR="00753495" w:rsidRPr="00FC7496" w:rsidRDefault="00753495" w:rsidP="001D304D">
            <w:pPr>
              <w:pStyle w:val="TAC"/>
              <w:rPr>
                <w:lang w:eastAsia="en-GB"/>
              </w:rPr>
            </w:pPr>
          </w:p>
        </w:tc>
        <w:tc>
          <w:tcPr>
            <w:tcW w:w="236" w:type="dxa"/>
            <w:shd w:val="clear" w:color="auto" w:fill="auto"/>
          </w:tcPr>
          <w:p w14:paraId="20227C9D" w14:textId="77777777" w:rsidR="00753495" w:rsidRPr="00FC7496" w:rsidRDefault="00753495" w:rsidP="001D304D">
            <w:pPr>
              <w:pStyle w:val="TAC"/>
              <w:rPr>
                <w:lang w:eastAsia="en-GB"/>
              </w:rPr>
            </w:pPr>
          </w:p>
        </w:tc>
        <w:tc>
          <w:tcPr>
            <w:tcW w:w="236" w:type="dxa"/>
            <w:shd w:val="clear" w:color="auto" w:fill="auto"/>
          </w:tcPr>
          <w:p w14:paraId="66134EC0" w14:textId="77777777" w:rsidR="00753495" w:rsidRPr="00FC7496" w:rsidRDefault="00753495" w:rsidP="001D304D">
            <w:pPr>
              <w:pStyle w:val="TAC"/>
              <w:rPr>
                <w:lang w:eastAsia="en-GB"/>
              </w:rPr>
            </w:pPr>
          </w:p>
        </w:tc>
        <w:tc>
          <w:tcPr>
            <w:tcW w:w="236" w:type="dxa"/>
            <w:shd w:val="clear" w:color="auto" w:fill="92D050"/>
          </w:tcPr>
          <w:p w14:paraId="0DC1130A" w14:textId="77777777" w:rsidR="00753495" w:rsidRPr="00FC7496" w:rsidRDefault="00753495" w:rsidP="001D304D">
            <w:pPr>
              <w:pStyle w:val="TAC"/>
              <w:rPr>
                <w:lang w:eastAsia="en-GB"/>
              </w:rPr>
            </w:pPr>
          </w:p>
        </w:tc>
        <w:tc>
          <w:tcPr>
            <w:tcW w:w="236" w:type="dxa"/>
            <w:shd w:val="clear" w:color="auto" w:fill="auto"/>
          </w:tcPr>
          <w:p w14:paraId="430420B4" w14:textId="77777777" w:rsidR="00753495" w:rsidRPr="00FC7496" w:rsidRDefault="00753495" w:rsidP="001D304D">
            <w:pPr>
              <w:pStyle w:val="TAC"/>
              <w:rPr>
                <w:lang w:eastAsia="en-GB"/>
              </w:rPr>
            </w:pPr>
          </w:p>
        </w:tc>
        <w:tc>
          <w:tcPr>
            <w:tcW w:w="236" w:type="dxa"/>
            <w:shd w:val="clear" w:color="auto" w:fill="auto"/>
          </w:tcPr>
          <w:p w14:paraId="10676A77" w14:textId="77777777" w:rsidR="00753495" w:rsidRPr="00FC7496" w:rsidRDefault="00753495" w:rsidP="001D304D">
            <w:pPr>
              <w:pStyle w:val="TAC"/>
              <w:rPr>
                <w:lang w:eastAsia="en-GB"/>
              </w:rPr>
            </w:pPr>
          </w:p>
        </w:tc>
        <w:tc>
          <w:tcPr>
            <w:tcW w:w="236" w:type="dxa"/>
          </w:tcPr>
          <w:p w14:paraId="6A6C1F3C" w14:textId="77777777" w:rsidR="00753495" w:rsidRPr="00FC7496" w:rsidRDefault="00753495" w:rsidP="001D304D">
            <w:pPr>
              <w:pStyle w:val="TAC"/>
              <w:rPr>
                <w:lang w:eastAsia="en-GB"/>
              </w:rPr>
            </w:pPr>
          </w:p>
        </w:tc>
        <w:tc>
          <w:tcPr>
            <w:tcW w:w="236" w:type="dxa"/>
          </w:tcPr>
          <w:p w14:paraId="50F72FFD" w14:textId="77777777" w:rsidR="00753495" w:rsidRPr="00FC7496" w:rsidRDefault="00753495" w:rsidP="001D304D">
            <w:pPr>
              <w:pStyle w:val="TAC"/>
              <w:rPr>
                <w:lang w:eastAsia="en-GB"/>
              </w:rPr>
            </w:pPr>
          </w:p>
        </w:tc>
        <w:tc>
          <w:tcPr>
            <w:tcW w:w="236" w:type="dxa"/>
            <w:shd w:val="clear" w:color="auto" w:fill="FFC000"/>
          </w:tcPr>
          <w:p w14:paraId="35F8EC08" w14:textId="77777777" w:rsidR="00753495" w:rsidRPr="00FC7496" w:rsidRDefault="00753495" w:rsidP="001D304D">
            <w:pPr>
              <w:pStyle w:val="TAC"/>
              <w:rPr>
                <w:lang w:eastAsia="en-GB"/>
              </w:rPr>
            </w:pPr>
          </w:p>
        </w:tc>
        <w:tc>
          <w:tcPr>
            <w:tcW w:w="236" w:type="dxa"/>
            <w:shd w:val="clear" w:color="auto" w:fill="auto"/>
          </w:tcPr>
          <w:p w14:paraId="2983B0B2" w14:textId="77777777" w:rsidR="00753495" w:rsidRPr="00FC7496" w:rsidRDefault="00753495" w:rsidP="001D304D">
            <w:pPr>
              <w:pStyle w:val="TAC"/>
              <w:rPr>
                <w:lang w:eastAsia="en-GB"/>
              </w:rPr>
            </w:pPr>
          </w:p>
        </w:tc>
        <w:tc>
          <w:tcPr>
            <w:tcW w:w="236" w:type="dxa"/>
            <w:shd w:val="clear" w:color="auto" w:fill="auto"/>
          </w:tcPr>
          <w:p w14:paraId="3C1E6293" w14:textId="77777777" w:rsidR="00753495" w:rsidRPr="00FC7496" w:rsidRDefault="00753495" w:rsidP="001D304D">
            <w:pPr>
              <w:pStyle w:val="TAC"/>
              <w:rPr>
                <w:lang w:eastAsia="en-GB"/>
              </w:rPr>
            </w:pPr>
          </w:p>
        </w:tc>
        <w:tc>
          <w:tcPr>
            <w:tcW w:w="236" w:type="dxa"/>
            <w:shd w:val="clear" w:color="auto" w:fill="auto"/>
          </w:tcPr>
          <w:p w14:paraId="74B866EF" w14:textId="77777777" w:rsidR="00753495" w:rsidRPr="00FC7496" w:rsidRDefault="00753495" w:rsidP="001D304D">
            <w:pPr>
              <w:pStyle w:val="TAC"/>
              <w:rPr>
                <w:lang w:eastAsia="en-GB"/>
              </w:rPr>
            </w:pPr>
          </w:p>
        </w:tc>
        <w:tc>
          <w:tcPr>
            <w:tcW w:w="236" w:type="dxa"/>
            <w:shd w:val="clear" w:color="auto" w:fill="00B050"/>
          </w:tcPr>
          <w:p w14:paraId="6151CE3E" w14:textId="77777777" w:rsidR="00753495" w:rsidRPr="00FC7496" w:rsidRDefault="00753495" w:rsidP="001D304D">
            <w:pPr>
              <w:pStyle w:val="TAC"/>
              <w:rPr>
                <w:lang w:eastAsia="en-GB"/>
              </w:rPr>
            </w:pPr>
          </w:p>
        </w:tc>
        <w:tc>
          <w:tcPr>
            <w:tcW w:w="236" w:type="dxa"/>
            <w:shd w:val="clear" w:color="auto" w:fill="92D050"/>
          </w:tcPr>
          <w:p w14:paraId="1A61FE43" w14:textId="77777777" w:rsidR="00753495" w:rsidRPr="00FC7496" w:rsidRDefault="00753495" w:rsidP="001D304D">
            <w:pPr>
              <w:pStyle w:val="TAC"/>
              <w:rPr>
                <w:lang w:eastAsia="en-GB"/>
              </w:rPr>
            </w:pPr>
          </w:p>
        </w:tc>
        <w:tc>
          <w:tcPr>
            <w:tcW w:w="236" w:type="dxa"/>
            <w:shd w:val="clear" w:color="auto" w:fill="FF9933"/>
          </w:tcPr>
          <w:p w14:paraId="3C640CBC" w14:textId="77777777" w:rsidR="00753495" w:rsidRPr="00FC7496" w:rsidRDefault="00753495" w:rsidP="001D304D">
            <w:pPr>
              <w:pStyle w:val="TAC"/>
              <w:rPr>
                <w:lang w:eastAsia="en-GB"/>
              </w:rPr>
            </w:pPr>
          </w:p>
        </w:tc>
        <w:tc>
          <w:tcPr>
            <w:tcW w:w="236" w:type="dxa"/>
            <w:shd w:val="clear" w:color="auto" w:fill="FF9933"/>
          </w:tcPr>
          <w:p w14:paraId="65494B35" w14:textId="77777777" w:rsidR="00753495" w:rsidRPr="00FC7496" w:rsidRDefault="00753495" w:rsidP="001D304D">
            <w:pPr>
              <w:pStyle w:val="TAC"/>
              <w:rPr>
                <w:lang w:eastAsia="en-GB"/>
              </w:rPr>
            </w:pPr>
          </w:p>
        </w:tc>
        <w:tc>
          <w:tcPr>
            <w:tcW w:w="236" w:type="dxa"/>
            <w:shd w:val="clear" w:color="auto" w:fill="FFFF99"/>
          </w:tcPr>
          <w:p w14:paraId="47D711F6" w14:textId="77777777" w:rsidR="00753495" w:rsidRPr="00FC7496" w:rsidRDefault="00753495" w:rsidP="001D304D">
            <w:pPr>
              <w:pStyle w:val="TAC"/>
              <w:rPr>
                <w:lang w:eastAsia="en-GB"/>
              </w:rPr>
            </w:pPr>
          </w:p>
        </w:tc>
        <w:tc>
          <w:tcPr>
            <w:tcW w:w="236" w:type="dxa"/>
            <w:shd w:val="clear" w:color="auto" w:fill="7030A0"/>
          </w:tcPr>
          <w:p w14:paraId="20D8DED0" w14:textId="77777777" w:rsidR="00753495" w:rsidRPr="00FC7496" w:rsidRDefault="00753495" w:rsidP="001D304D">
            <w:pPr>
              <w:pStyle w:val="TAC"/>
              <w:rPr>
                <w:lang w:eastAsia="en-GB"/>
              </w:rPr>
            </w:pPr>
          </w:p>
        </w:tc>
        <w:tc>
          <w:tcPr>
            <w:tcW w:w="236" w:type="dxa"/>
            <w:shd w:val="clear" w:color="auto" w:fill="FFC000"/>
          </w:tcPr>
          <w:p w14:paraId="3AE8A03D" w14:textId="77777777" w:rsidR="00753495" w:rsidRPr="00FC7496" w:rsidRDefault="00753495" w:rsidP="001D304D">
            <w:pPr>
              <w:pStyle w:val="TAC"/>
              <w:rPr>
                <w:lang w:eastAsia="en-GB"/>
              </w:rPr>
            </w:pPr>
          </w:p>
        </w:tc>
        <w:tc>
          <w:tcPr>
            <w:tcW w:w="236" w:type="dxa"/>
            <w:shd w:val="clear" w:color="auto" w:fill="FFFF99"/>
          </w:tcPr>
          <w:p w14:paraId="0958135D" w14:textId="77777777" w:rsidR="00753495" w:rsidRPr="00FC7496" w:rsidRDefault="00753495" w:rsidP="001D304D">
            <w:pPr>
              <w:pStyle w:val="TAC"/>
              <w:rPr>
                <w:lang w:eastAsia="en-GB"/>
              </w:rPr>
            </w:pPr>
          </w:p>
        </w:tc>
        <w:tc>
          <w:tcPr>
            <w:tcW w:w="236" w:type="dxa"/>
            <w:shd w:val="clear" w:color="auto" w:fill="FFFF99"/>
          </w:tcPr>
          <w:p w14:paraId="12EB8A0A" w14:textId="77777777" w:rsidR="00753495" w:rsidRPr="00FC7496" w:rsidRDefault="00753495" w:rsidP="001D304D">
            <w:pPr>
              <w:pStyle w:val="TAC"/>
              <w:rPr>
                <w:lang w:eastAsia="en-GB"/>
              </w:rPr>
            </w:pPr>
          </w:p>
        </w:tc>
        <w:tc>
          <w:tcPr>
            <w:tcW w:w="236" w:type="dxa"/>
            <w:shd w:val="clear" w:color="auto" w:fill="FFFF99"/>
          </w:tcPr>
          <w:p w14:paraId="711B5E66" w14:textId="77777777" w:rsidR="00753495" w:rsidRPr="00FC7496" w:rsidRDefault="00753495" w:rsidP="001D304D">
            <w:pPr>
              <w:pStyle w:val="TAC"/>
              <w:rPr>
                <w:lang w:eastAsia="en-GB"/>
              </w:rPr>
            </w:pPr>
          </w:p>
        </w:tc>
        <w:tc>
          <w:tcPr>
            <w:tcW w:w="236" w:type="dxa"/>
            <w:shd w:val="clear" w:color="auto" w:fill="FFFF99"/>
          </w:tcPr>
          <w:p w14:paraId="420154CF" w14:textId="77777777" w:rsidR="00753495" w:rsidRPr="00FC7496" w:rsidRDefault="00753495" w:rsidP="001D304D">
            <w:pPr>
              <w:pStyle w:val="TAC"/>
              <w:rPr>
                <w:lang w:eastAsia="en-GB"/>
              </w:rPr>
            </w:pPr>
          </w:p>
        </w:tc>
        <w:tc>
          <w:tcPr>
            <w:tcW w:w="236" w:type="dxa"/>
            <w:shd w:val="clear" w:color="auto" w:fill="92D050"/>
          </w:tcPr>
          <w:p w14:paraId="481F5673" w14:textId="77777777" w:rsidR="00753495" w:rsidRPr="00FC7496" w:rsidRDefault="00753495" w:rsidP="001D304D">
            <w:pPr>
              <w:pStyle w:val="TAC"/>
              <w:rPr>
                <w:lang w:eastAsia="en-GB"/>
              </w:rPr>
            </w:pPr>
          </w:p>
        </w:tc>
        <w:tc>
          <w:tcPr>
            <w:tcW w:w="236" w:type="dxa"/>
            <w:shd w:val="clear" w:color="auto" w:fill="FFFF99"/>
          </w:tcPr>
          <w:p w14:paraId="75445E07" w14:textId="77777777" w:rsidR="00753495" w:rsidRPr="00FC7496" w:rsidRDefault="00753495" w:rsidP="001D304D">
            <w:pPr>
              <w:pStyle w:val="TAC"/>
              <w:rPr>
                <w:lang w:eastAsia="en-GB"/>
              </w:rPr>
            </w:pPr>
          </w:p>
        </w:tc>
        <w:tc>
          <w:tcPr>
            <w:tcW w:w="236" w:type="dxa"/>
            <w:shd w:val="clear" w:color="auto" w:fill="FFFF99"/>
          </w:tcPr>
          <w:p w14:paraId="5AD83418" w14:textId="77777777" w:rsidR="00753495" w:rsidRPr="00FC7496" w:rsidRDefault="00753495" w:rsidP="001D304D">
            <w:pPr>
              <w:pStyle w:val="TAC"/>
              <w:rPr>
                <w:lang w:eastAsia="en-GB"/>
              </w:rPr>
            </w:pPr>
          </w:p>
        </w:tc>
        <w:tc>
          <w:tcPr>
            <w:tcW w:w="236" w:type="dxa"/>
            <w:shd w:val="clear" w:color="auto" w:fill="FFFF99"/>
          </w:tcPr>
          <w:p w14:paraId="335358CF" w14:textId="77777777" w:rsidR="00753495" w:rsidRPr="00FC7496" w:rsidRDefault="00753495" w:rsidP="001D304D">
            <w:pPr>
              <w:pStyle w:val="TAC"/>
              <w:rPr>
                <w:lang w:eastAsia="en-GB"/>
              </w:rPr>
            </w:pPr>
          </w:p>
        </w:tc>
        <w:tc>
          <w:tcPr>
            <w:tcW w:w="236" w:type="dxa"/>
            <w:shd w:val="clear" w:color="auto" w:fill="FFFF99"/>
          </w:tcPr>
          <w:p w14:paraId="1F82B9BE" w14:textId="77777777" w:rsidR="00753495" w:rsidRPr="00FC7496" w:rsidRDefault="00753495" w:rsidP="001D304D">
            <w:pPr>
              <w:pStyle w:val="TAC"/>
              <w:rPr>
                <w:lang w:eastAsia="en-GB"/>
              </w:rPr>
            </w:pPr>
          </w:p>
        </w:tc>
      </w:tr>
      <w:tr w:rsidR="00B5100F" w:rsidRPr="00FC7496" w14:paraId="5889EBFA" w14:textId="77777777" w:rsidTr="001D304D">
        <w:trPr>
          <w:trHeight w:hRule="exact" w:val="227"/>
          <w:jc w:val="center"/>
        </w:trPr>
        <w:tc>
          <w:tcPr>
            <w:tcW w:w="567" w:type="dxa"/>
          </w:tcPr>
          <w:p w14:paraId="613C0A79" w14:textId="77777777" w:rsidR="00753495" w:rsidRPr="00FC7496" w:rsidRDefault="00753495" w:rsidP="001D304D">
            <w:pPr>
              <w:pStyle w:val="TAC"/>
              <w:rPr>
                <w:lang w:eastAsia="en-GB"/>
              </w:rPr>
            </w:pPr>
            <w:r w:rsidRPr="00FC7496">
              <w:rPr>
                <w:lang w:eastAsia="en-GB"/>
              </w:rPr>
              <w:t>8</w:t>
            </w:r>
          </w:p>
        </w:tc>
        <w:tc>
          <w:tcPr>
            <w:tcW w:w="236" w:type="dxa"/>
            <w:shd w:val="clear" w:color="auto" w:fill="FFC000"/>
          </w:tcPr>
          <w:p w14:paraId="576ABFAA" w14:textId="77777777" w:rsidR="00753495" w:rsidRPr="00FC7496" w:rsidRDefault="00753495" w:rsidP="001D304D">
            <w:pPr>
              <w:pStyle w:val="TAC"/>
              <w:rPr>
                <w:lang w:eastAsia="en-GB"/>
              </w:rPr>
            </w:pPr>
          </w:p>
        </w:tc>
        <w:tc>
          <w:tcPr>
            <w:tcW w:w="236" w:type="dxa"/>
            <w:shd w:val="clear" w:color="auto" w:fill="00B0F0"/>
          </w:tcPr>
          <w:p w14:paraId="3547B254" w14:textId="77777777" w:rsidR="00753495" w:rsidRPr="00FC7496" w:rsidRDefault="00753495" w:rsidP="001D304D">
            <w:pPr>
              <w:pStyle w:val="TAC"/>
              <w:rPr>
                <w:lang w:eastAsia="en-GB"/>
              </w:rPr>
            </w:pPr>
          </w:p>
        </w:tc>
        <w:tc>
          <w:tcPr>
            <w:tcW w:w="236" w:type="dxa"/>
            <w:shd w:val="clear" w:color="auto" w:fill="00B0F0"/>
          </w:tcPr>
          <w:p w14:paraId="1A9104A1" w14:textId="77777777" w:rsidR="00753495" w:rsidRPr="00FC7496" w:rsidRDefault="00753495" w:rsidP="001D304D">
            <w:pPr>
              <w:pStyle w:val="TAC"/>
              <w:rPr>
                <w:lang w:eastAsia="en-GB"/>
              </w:rPr>
            </w:pPr>
          </w:p>
        </w:tc>
        <w:tc>
          <w:tcPr>
            <w:tcW w:w="236" w:type="dxa"/>
            <w:shd w:val="clear" w:color="auto" w:fill="00B0F0"/>
          </w:tcPr>
          <w:p w14:paraId="486B4C3C" w14:textId="77777777" w:rsidR="00753495" w:rsidRPr="00FC7496" w:rsidRDefault="00753495" w:rsidP="001D304D">
            <w:pPr>
              <w:pStyle w:val="TAC"/>
              <w:rPr>
                <w:lang w:eastAsia="en-GB"/>
              </w:rPr>
            </w:pPr>
          </w:p>
        </w:tc>
        <w:tc>
          <w:tcPr>
            <w:tcW w:w="236" w:type="dxa"/>
            <w:shd w:val="clear" w:color="auto" w:fill="00B050"/>
          </w:tcPr>
          <w:p w14:paraId="57587908" w14:textId="77777777" w:rsidR="00753495" w:rsidRPr="00FC7496" w:rsidRDefault="00753495" w:rsidP="001D304D">
            <w:pPr>
              <w:pStyle w:val="TAC"/>
              <w:rPr>
                <w:lang w:eastAsia="en-GB"/>
              </w:rPr>
            </w:pPr>
          </w:p>
        </w:tc>
        <w:tc>
          <w:tcPr>
            <w:tcW w:w="236" w:type="dxa"/>
            <w:shd w:val="clear" w:color="auto" w:fill="92D050"/>
          </w:tcPr>
          <w:p w14:paraId="7827FC92" w14:textId="77777777" w:rsidR="00753495" w:rsidRPr="00FC7496" w:rsidRDefault="00753495" w:rsidP="001D304D">
            <w:pPr>
              <w:pStyle w:val="TAC"/>
              <w:rPr>
                <w:lang w:eastAsia="en-GB"/>
              </w:rPr>
            </w:pPr>
          </w:p>
        </w:tc>
        <w:tc>
          <w:tcPr>
            <w:tcW w:w="236" w:type="dxa"/>
            <w:shd w:val="clear" w:color="auto" w:fill="00B0F0"/>
          </w:tcPr>
          <w:p w14:paraId="311176FC" w14:textId="77777777" w:rsidR="00753495" w:rsidRPr="00FC7496" w:rsidRDefault="00753495" w:rsidP="001D304D">
            <w:pPr>
              <w:pStyle w:val="TAC"/>
              <w:rPr>
                <w:lang w:eastAsia="en-GB"/>
              </w:rPr>
            </w:pPr>
          </w:p>
        </w:tc>
        <w:tc>
          <w:tcPr>
            <w:tcW w:w="236" w:type="dxa"/>
            <w:shd w:val="clear" w:color="auto" w:fill="00B0F0"/>
          </w:tcPr>
          <w:p w14:paraId="060E6476" w14:textId="77777777" w:rsidR="00753495" w:rsidRPr="00FC7496" w:rsidRDefault="00753495" w:rsidP="001D304D">
            <w:pPr>
              <w:pStyle w:val="TAC"/>
              <w:rPr>
                <w:lang w:eastAsia="en-GB"/>
              </w:rPr>
            </w:pPr>
          </w:p>
        </w:tc>
        <w:tc>
          <w:tcPr>
            <w:tcW w:w="236" w:type="dxa"/>
            <w:shd w:val="clear" w:color="auto" w:fill="00B0F0"/>
          </w:tcPr>
          <w:p w14:paraId="7130BE35" w14:textId="77777777" w:rsidR="00753495" w:rsidRPr="00FC7496" w:rsidRDefault="00753495" w:rsidP="001D304D">
            <w:pPr>
              <w:pStyle w:val="TAC"/>
              <w:rPr>
                <w:lang w:eastAsia="en-GB"/>
              </w:rPr>
            </w:pPr>
          </w:p>
        </w:tc>
        <w:tc>
          <w:tcPr>
            <w:tcW w:w="236" w:type="dxa"/>
            <w:shd w:val="clear" w:color="auto" w:fill="7030A0"/>
          </w:tcPr>
          <w:p w14:paraId="75FDF20F" w14:textId="77777777" w:rsidR="00753495" w:rsidRPr="00FC7496" w:rsidRDefault="00753495" w:rsidP="001D304D">
            <w:pPr>
              <w:pStyle w:val="TAC"/>
              <w:rPr>
                <w:lang w:eastAsia="en-GB"/>
              </w:rPr>
            </w:pPr>
          </w:p>
        </w:tc>
        <w:tc>
          <w:tcPr>
            <w:tcW w:w="236" w:type="dxa"/>
            <w:shd w:val="clear" w:color="auto" w:fill="FFC000"/>
          </w:tcPr>
          <w:p w14:paraId="2A3C1E90" w14:textId="77777777" w:rsidR="00753495" w:rsidRPr="00FC7496" w:rsidRDefault="00753495" w:rsidP="001D304D">
            <w:pPr>
              <w:pStyle w:val="TAC"/>
              <w:rPr>
                <w:lang w:eastAsia="en-GB"/>
              </w:rPr>
            </w:pPr>
          </w:p>
        </w:tc>
        <w:tc>
          <w:tcPr>
            <w:tcW w:w="236" w:type="dxa"/>
            <w:shd w:val="clear" w:color="auto" w:fill="00B0F0"/>
          </w:tcPr>
          <w:p w14:paraId="5F6D508E" w14:textId="77777777" w:rsidR="00753495" w:rsidRPr="00FC7496" w:rsidRDefault="00753495" w:rsidP="001D304D">
            <w:pPr>
              <w:pStyle w:val="TAC"/>
              <w:rPr>
                <w:lang w:eastAsia="en-GB"/>
              </w:rPr>
            </w:pPr>
          </w:p>
        </w:tc>
        <w:tc>
          <w:tcPr>
            <w:tcW w:w="236" w:type="dxa"/>
            <w:shd w:val="clear" w:color="auto" w:fill="00B0F0"/>
          </w:tcPr>
          <w:p w14:paraId="7FB8340B" w14:textId="77777777" w:rsidR="00753495" w:rsidRPr="00FC7496" w:rsidRDefault="00753495" w:rsidP="001D304D">
            <w:pPr>
              <w:pStyle w:val="TAC"/>
              <w:rPr>
                <w:lang w:eastAsia="en-GB"/>
              </w:rPr>
            </w:pPr>
          </w:p>
        </w:tc>
        <w:tc>
          <w:tcPr>
            <w:tcW w:w="236" w:type="dxa"/>
            <w:shd w:val="clear" w:color="auto" w:fill="FFFF99"/>
          </w:tcPr>
          <w:p w14:paraId="58B18FBE" w14:textId="77777777" w:rsidR="00753495" w:rsidRPr="00FC7496" w:rsidRDefault="00753495" w:rsidP="001D304D">
            <w:pPr>
              <w:pStyle w:val="TAC"/>
              <w:rPr>
                <w:lang w:eastAsia="en-GB"/>
              </w:rPr>
            </w:pPr>
          </w:p>
        </w:tc>
        <w:tc>
          <w:tcPr>
            <w:tcW w:w="236" w:type="dxa"/>
            <w:shd w:val="clear" w:color="auto" w:fill="FFFF99"/>
          </w:tcPr>
          <w:p w14:paraId="2EE44EB5" w14:textId="77777777" w:rsidR="00753495" w:rsidRPr="00FC7496" w:rsidRDefault="00753495" w:rsidP="001D304D">
            <w:pPr>
              <w:pStyle w:val="TAC"/>
              <w:rPr>
                <w:lang w:eastAsia="en-GB"/>
              </w:rPr>
            </w:pPr>
          </w:p>
        </w:tc>
        <w:tc>
          <w:tcPr>
            <w:tcW w:w="236" w:type="dxa"/>
            <w:shd w:val="clear" w:color="auto" w:fill="92D050"/>
          </w:tcPr>
          <w:p w14:paraId="07AC31B3" w14:textId="77777777" w:rsidR="00753495" w:rsidRPr="00FC7496" w:rsidRDefault="00753495" w:rsidP="001D304D">
            <w:pPr>
              <w:pStyle w:val="TAC"/>
              <w:rPr>
                <w:lang w:eastAsia="en-GB"/>
              </w:rPr>
            </w:pPr>
          </w:p>
        </w:tc>
        <w:tc>
          <w:tcPr>
            <w:tcW w:w="236" w:type="dxa"/>
            <w:shd w:val="clear" w:color="auto" w:fill="FFFF99"/>
          </w:tcPr>
          <w:p w14:paraId="73FB5F7D" w14:textId="77777777" w:rsidR="00753495" w:rsidRPr="00FC7496" w:rsidRDefault="00753495" w:rsidP="001D304D">
            <w:pPr>
              <w:pStyle w:val="TAC"/>
              <w:rPr>
                <w:lang w:eastAsia="en-GB"/>
              </w:rPr>
            </w:pPr>
          </w:p>
        </w:tc>
        <w:tc>
          <w:tcPr>
            <w:tcW w:w="236" w:type="dxa"/>
            <w:shd w:val="clear" w:color="auto" w:fill="FFFF99"/>
          </w:tcPr>
          <w:p w14:paraId="0D8B38D9" w14:textId="77777777" w:rsidR="00753495" w:rsidRPr="00FC7496" w:rsidRDefault="00753495" w:rsidP="001D304D">
            <w:pPr>
              <w:pStyle w:val="TAC"/>
              <w:rPr>
                <w:lang w:eastAsia="en-GB"/>
              </w:rPr>
            </w:pPr>
          </w:p>
        </w:tc>
        <w:tc>
          <w:tcPr>
            <w:tcW w:w="236" w:type="dxa"/>
            <w:shd w:val="clear" w:color="auto" w:fill="FFFF99"/>
          </w:tcPr>
          <w:p w14:paraId="311088D1" w14:textId="77777777" w:rsidR="00753495" w:rsidRPr="00FC7496" w:rsidRDefault="00753495" w:rsidP="001D304D">
            <w:pPr>
              <w:pStyle w:val="TAC"/>
              <w:rPr>
                <w:lang w:eastAsia="en-GB"/>
              </w:rPr>
            </w:pPr>
          </w:p>
        </w:tc>
        <w:tc>
          <w:tcPr>
            <w:tcW w:w="236" w:type="dxa"/>
            <w:shd w:val="clear" w:color="auto" w:fill="auto"/>
          </w:tcPr>
          <w:p w14:paraId="625D854D" w14:textId="77777777" w:rsidR="00753495" w:rsidRPr="00FC7496" w:rsidRDefault="00753495" w:rsidP="001D304D">
            <w:pPr>
              <w:pStyle w:val="TAC"/>
              <w:rPr>
                <w:lang w:eastAsia="en-GB"/>
              </w:rPr>
            </w:pPr>
          </w:p>
        </w:tc>
        <w:tc>
          <w:tcPr>
            <w:tcW w:w="236" w:type="dxa"/>
            <w:shd w:val="clear" w:color="auto" w:fill="FFC000"/>
          </w:tcPr>
          <w:p w14:paraId="38CFD0D6" w14:textId="77777777" w:rsidR="00753495" w:rsidRPr="00FC7496" w:rsidRDefault="00753495" w:rsidP="001D304D">
            <w:pPr>
              <w:pStyle w:val="TAC"/>
              <w:rPr>
                <w:lang w:eastAsia="en-GB"/>
              </w:rPr>
            </w:pPr>
          </w:p>
        </w:tc>
        <w:tc>
          <w:tcPr>
            <w:tcW w:w="236" w:type="dxa"/>
            <w:shd w:val="clear" w:color="auto" w:fill="auto"/>
          </w:tcPr>
          <w:p w14:paraId="178B70DF" w14:textId="77777777" w:rsidR="00753495" w:rsidRPr="00FC7496" w:rsidRDefault="00753495" w:rsidP="001D304D">
            <w:pPr>
              <w:pStyle w:val="TAC"/>
              <w:rPr>
                <w:lang w:eastAsia="en-GB"/>
              </w:rPr>
            </w:pPr>
          </w:p>
        </w:tc>
        <w:tc>
          <w:tcPr>
            <w:tcW w:w="236" w:type="dxa"/>
            <w:shd w:val="clear" w:color="auto" w:fill="auto"/>
          </w:tcPr>
          <w:p w14:paraId="5B75C74B" w14:textId="77777777" w:rsidR="00753495" w:rsidRPr="00FC7496" w:rsidRDefault="00753495" w:rsidP="001D304D">
            <w:pPr>
              <w:pStyle w:val="TAC"/>
              <w:rPr>
                <w:lang w:eastAsia="en-GB"/>
              </w:rPr>
            </w:pPr>
          </w:p>
        </w:tc>
        <w:tc>
          <w:tcPr>
            <w:tcW w:w="236" w:type="dxa"/>
            <w:shd w:val="clear" w:color="auto" w:fill="auto"/>
          </w:tcPr>
          <w:p w14:paraId="506B6F7F" w14:textId="77777777" w:rsidR="00753495" w:rsidRPr="00FC7496" w:rsidRDefault="00753495" w:rsidP="001D304D">
            <w:pPr>
              <w:pStyle w:val="TAC"/>
              <w:rPr>
                <w:lang w:eastAsia="en-GB"/>
              </w:rPr>
            </w:pPr>
          </w:p>
        </w:tc>
        <w:tc>
          <w:tcPr>
            <w:tcW w:w="236" w:type="dxa"/>
            <w:shd w:val="clear" w:color="auto" w:fill="00B050"/>
          </w:tcPr>
          <w:p w14:paraId="44A14084" w14:textId="77777777" w:rsidR="00753495" w:rsidRPr="00FC7496" w:rsidRDefault="00753495" w:rsidP="001D304D">
            <w:pPr>
              <w:pStyle w:val="TAC"/>
              <w:rPr>
                <w:lang w:eastAsia="en-GB"/>
              </w:rPr>
            </w:pPr>
          </w:p>
        </w:tc>
        <w:tc>
          <w:tcPr>
            <w:tcW w:w="236" w:type="dxa"/>
            <w:shd w:val="clear" w:color="auto" w:fill="92D050"/>
          </w:tcPr>
          <w:p w14:paraId="7934D893" w14:textId="77777777" w:rsidR="00753495" w:rsidRPr="00FC7496" w:rsidRDefault="00753495" w:rsidP="001D304D">
            <w:pPr>
              <w:pStyle w:val="TAC"/>
              <w:rPr>
                <w:lang w:eastAsia="en-GB"/>
              </w:rPr>
            </w:pPr>
          </w:p>
        </w:tc>
        <w:tc>
          <w:tcPr>
            <w:tcW w:w="236" w:type="dxa"/>
            <w:shd w:val="clear" w:color="auto" w:fill="auto"/>
          </w:tcPr>
          <w:p w14:paraId="7B656A52" w14:textId="77777777" w:rsidR="00753495" w:rsidRPr="00FC7496" w:rsidRDefault="00753495" w:rsidP="001D304D">
            <w:pPr>
              <w:pStyle w:val="TAC"/>
              <w:rPr>
                <w:lang w:eastAsia="en-GB"/>
              </w:rPr>
            </w:pPr>
          </w:p>
        </w:tc>
        <w:tc>
          <w:tcPr>
            <w:tcW w:w="236" w:type="dxa"/>
            <w:shd w:val="clear" w:color="auto" w:fill="auto"/>
          </w:tcPr>
          <w:p w14:paraId="7CACD3C8" w14:textId="77777777" w:rsidR="00753495" w:rsidRPr="00FC7496" w:rsidRDefault="00753495" w:rsidP="001D304D">
            <w:pPr>
              <w:pStyle w:val="TAC"/>
              <w:rPr>
                <w:lang w:eastAsia="en-GB"/>
              </w:rPr>
            </w:pPr>
          </w:p>
        </w:tc>
        <w:tc>
          <w:tcPr>
            <w:tcW w:w="236" w:type="dxa"/>
            <w:shd w:val="clear" w:color="auto" w:fill="auto"/>
          </w:tcPr>
          <w:p w14:paraId="0D459393" w14:textId="77777777" w:rsidR="00753495" w:rsidRPr="00FC7496" w:rsidRDefault="00753495" w:rsidP="001D304D">
            <w:pPr>
              <w:pStyle w:val="TAC"/>
              <w:rPr>
                <w:lang w:eastAsia="en-GB"/>
              </w:rPr>
            </w:pPr>
          </w:p>
        </w:tc>
        <w:tc>
          <w:tcPr>
            <w:tcW w:w="236" w:type="dxa"/>
            <w:shd w:val="clear" w:color="auto" w:fill="7030A0"/>
          </w:tcPr>
          <w:p w14:paraId="413B21E1" w14:textId="77777777" w:rsidR="00753495" w:rsidRPr="00FC7496" w:rsidRDefault="00753495" w:rsidP="001D304D">
            <w:pPr>
              <w:pStyle w:val="TAC"/>
              <w:rPr>
                <w:lang w:eastAsia="en-GB"/>
              </w:rPr>
            </w:pPr>
          </w:p>
        </w:tc>
        <w:tc>
          <w:tcPr>
            <w:tcW w:w="236" w:type="dxa"/>
            <w:shd w:val="clear" w:color="auto" w:fill="FFC000"/>
          </w:tcPr>
          <w:p w14:paraId="148F866A" w14:textId="77777777" w:rsidR="00753495" w:rsidRPr="00FC7496" w:rsidRDefault="00753495" w:rsidP="001D304D">
            <w:pPr>
              <w:pStyle w:val="TAC"/>
              <w:rPr>
                <w:lang w:eastAsia="en-GB"/>
              </w:rPr>
            </w:pPr>
          </w:p>
        </w:tc>
        <w:tc>
          <w:tcPr>
            <w:tcW w:w="236" w:type="dxa"/>
            <w:shd w:val="clear" w:color="auto" w:fill="auto"/>
          </w:tcPr>
          <w:p w14:paraId="61244388" w14:textId="77777777" w:rsidR="00753495" w:rsidRPr="00FC7496" w:rsidRDefault="00753495" w:rsidP="001D304D">
            <w:pPr>
              <w:pStyle w:val="TAC"/>
              <w:rPr>
                <w:lang w:eastAsia="en-GB"/>
              </w:rPr>
            </w:pPr>
          </w:p>
        </w:tc>
        <w:tc>
          <w:tcPr>
            <w:tcW w:w="236" w:type="dxa"/>
            <w:shd w:val="clear" w:color="auto" w:fill="auto"/>
          </w:tcPr>
          <w:p w14:paraId="473FACFF" w14:textId="77777777" w:rsidR="00753495" w:rsidRPr="00FC7496" w:rsidRDefault="00753495" w:rsidP="001D304D">
            <w:pPr>
              <w:pStyle w:val="TAC"/>
              <w:rPr>
                <w:lang w:eastAsia="en-GB"/>
              </w:rPr>
            </w:pPr>
          </w:p>
        </w:tc>
        <w:tc>
          <w:tcPr>
            <w:tcW w:w="236" w:type="dxa"/>
            <w:shd w:val="clear" w:color="auto" w:fill="auto"/>
          </w:tcPr>
          <w:p w14:paraId="70DC7E63" w14:textId="77777777" w:rsidR="00753495" w:rsidRPr="00FC7496" w:rsidRDefault="00753495" w:rsidP="001D304D">
            <w:pPr>
              <w:pStyle w:val="TAC"/>
              <w:rPr>
                <w:lang w:eastAsia="en-GB"/>
              </w:rPr>
            </w:pPr>
          </w:p>
        </w:tc>
        <w:tc>
          <w:tcPr>
            <w:tcW w:w="236" w:type="dxa"/>
            <w:shd w:val="clear" w:color="auto" w:fill="auto"/>
          </w:tcPr>
          <w:p w14:paraId="55E98E4E" w14:textId="77777777" w:rsidR="00753495" w:rsidRPr="00FC7496" w:rsidRDefault="00753495" w:rsidP="001D304D">
            <w:pPr>
              <w:pStyle w:val="TAC"/>
              <w:rPr>
                <w:lang w:eastAsia="en-GB"/>
              </w:rPr>
            </w:pPr>
          </w:p>
        </w:tc>
        <w:tc>
          <w:tcPr>
            <w:tcW w:w="236" w:type="dxa"/>
            <w:shd w:val="clear" w:color="auto" w:fill="92D050"/>
          </w:tcPr>
          <w:p w14:paraId="7C05275D" w14:textId="77777777" w:rsidR="00753495" w:rsidRPr="00FC7496" w:rsidRDefault="00753495" w:rsidP="001D304D">
            <w:pPr>
              <w:pStyle w:val="TAC"/>
              <w:rPr>
                <w:lang w:eastAsia="en-GB"/>
              </w:rPr>
            </w:pPr>
          </w:p>
        </w:tc>
        <w:tc>
          <w:tcPr>
            <w:tcW w:w="236" w:type="dxa"/>
            <w:shd w:val="clear" w:color="auto" w:fill="auto"/>
          </w:tcPr>
          <w:p w14:paraId="6CC4239A" w14:textId="77777777" w:rsidR="00753495" w:rsidRPr="00FC7496" w:rsidRDefault="00753495" w:rsidP="001D304D">
            <w:pPr>
              <w:pStyle w:val="TAC"/>
              <w:rPr>
                <w:lang w:eastAsia="en-GB"/>
              </w:rPr>
            </w:pPr>
          </w:p>
        </w:tc>
        <w:tc>
          <w:tcPr>
            <w:tcW w:w="236" w:type="dxa"/>
            <w:shd w:val="clear" w:color="auto" w:fill="auto"/>
          </w:tcPr>
          <w:p w14:paraId="3B96BEDC" w14:textId="77777777" w:rsidR="00753495" w:rsidRPr="00FC7496" w:rsidRDefault="00753495" w:rsidP="001D304D">
            <w:pPr>
              <w:pStyle w:val="TAC"/>
              <w:rPr>
                <w:lang w:eastAsia="en-GB"/>
              </w:rPr>
            </w:pPr>
          </w:p>
        </w:tc>
        <w:tc>
          <w:tcPr>
            <w:tcW w:w="236" w:type="dxa"/>
            <w:shd w:val="clear" w:color="auto" w:fill="auto"/>
          </w:tcPr>
          <w:p w14:paraId="2124D7C3" w14:textId="77777777" w:rsidR="00753495" w:rsidRPr="00FC7496" w:rsidRDefault="00753495" w:rsidP="001D304D">
            <w:pPr>
              <w:pStyle w:val="TAC"/>
              <w:rPr>
                <w:lang w:eastAsia="en-GB"/>
              </w:rPr>
            </w:pPr>
          </w:p>
        </w:tc>
        <w:tc>
          <w:tcPr>
            <w:tcW w:w="236" w:type="dxa"/>
            <w:shd w:val="clear" w:color="auto" w:fill="auto"/>
          </w:tcPr>
          <w:p w14:paraId="1D762584" w14:textId="77777777" w:rsidR="00753495" w:rsidRPr="00FC7496" w:rsidRDefault="00753495" w:rsidP="001D304D">
            <w:pPr>
              <w:pStyle w:val="TAC"/>
              <w:rPr>
                <w:lang w:eastAsia="en-GB"/>
              </w:rPr>
            </w:pPr>
          </w:p>
        </w:tc>
      </w:tr>
      <w:tr w:rsidR="00B5100F" w:rsidRPr="00FC7496" w14:paraId="71B67EEE" w14:textId="77777777" w:rsidTr="001D304D">
        <w:trPr>
          <w:trHeight w:hRule="exact" w:val="227"/>
          <w:jc w:val="center"/>
        </w:trPr>
        <w:tc>
          <w:tcPr>
            <w:tcW w:w="567" w:type="dxa"/>
          </w:tcPr>
          <w:p w14:paraId="3E2ECA69" w14:textId="77777777" w:rsidR="00753495" w:rsidRPr="00FC7496" w:rsidRDefault="00753495" w:rsidP="001D304D">
            <w:pPr>
              <w:pStyle w:val="TAC"/>
              <w:rPr>
                <w:lang w:eastAsia="en-GB"/>
              </w:rPr>
            </w:pPr>
            <w:r w:rsidRPr="00FC7496">
              <w:rPr>
                <w:lang w:eastAsia="en-GB"/>
              </w:rPr>
              <w:t>12</w:t>
            </w:r>
          </w:p>
        </w:tc>
        <w:tc>
          <w:tcPr>
            <w:tcW w:w="236" w:type="dxa"/>
            <w:shd w:val="clear" w:color="auto" w:fill="FFC000"/>
          </w:tcPr>
          <w:p w14:paraId="2417E9E6" w14:textId="77777777" w:rsidR="00753495" w:rsidRPr="00FC7496" w:rsidRDefault="00753495" w:rsidP="001D304D">
            <w:pPr>
              <w:pStyle w:val="TAC"/>
              <w:rPr>
                <w:lang w:eastAsia="en-GB"/>
              </w:rPr>
            </w:pPr>
          </w:p>
        </w:tc>
        <w:tc>
          <w:tcPr>
            <w:tcW w:w="236" w:type="dxa"/>
            <w:shd w:val="clear" w:color="auto" w:fill="auto"/>
          </w:tcPr>
          <w:p w14:paraId="4474E888" w14:textId="77777777" w:rsidR="00753495" w:rsidRPr="00FC7496" w:rsidRDefault="00753495" w:rsidP="001D304D">
            <w:pPr>
              <w:pStyle w:val="TAC"/>
              <w:rPr>
                <w:lang w:eastAsia="en-GB"/>
              </w:rPr>
            </w:pPr>
          </w:p>
        </w:tc>
        <w:tc>
          <w:tcPr>
            <w:tcW w:w="236" w:type="dxa"/>
            <w:shd w:val="clear" w:color="auto" w:fill="auto"/>
          </w:tcPr>
          <w:p w14:paraId="54098A4A" w14:textId="77777777" w:rsidR="00753495" w:rsidRPr="00FC7496" w:rsidRDefault="00753495" w:rsidP="001D304D">
            <w:pPr>
              <w:pStyle w:val="TAC"/>
              <w:rPr>
                <w:lang w:eastAsia="en-GB"/>
              </w:rPr>
            </w:pPr>
          </w:p>
        </w:tc>
        <w:tc>
          <w:tcPr>
            <w:tcW w:w="236" w:type="dxa"/>
            <w:shd w:val="clear" w:color="auto" w:fill="auto"/>
          </w:tcPr>
          <w:p w14:paraId="0D0B0D68" w14:textId="77777777" w:rsidR="00753495" w:rsidRPr="00FC7496" w:rsidRDefault="00753495" w:rsidP="001D304D">
            <w:pPr>
              <w:pStyle w:val="TAC"/>
              <w:rPr>
                <w:lang w:eastAsia="en-GB"/>
              </w:rPr>
            </w:pPr>
          </w:p>
        </w:tc>
        <w:tc>
          <w:tcPr>
            <w:tcW w:w="236" w:type="dxa"/>
            <w:shd w:val="clear" w:color="auto" w:fill="00B050"/>
          </w:tcPr>
          <w:p w14:paraId="7C0DFE0F" w14:textId="77777777" w:rsidR="00753495" w:rsidRPr="00FC7496" w:rsidRDefault="00753495" w:rsidP="001D304D">
            <w:pPr>
              <w:pStyle w:val="TAC"/>
              <w:rPr>
                <w:lang w:eastAsia="en-GB"/>
              </w:rPr>
            </w:pPr>
          </w:p>
        </w:tc>
        <w:tc>
          <w:tcPr>
            <w:tcW w:w="236" w:type="dxa"/>
            <w:shd w:val="clear" w:color="auto" w:fill="92D050"/>
          </w:tcPr>
          <w:p w14:paraId="3FD876E4" w14:textId="77777777" w:rsidR="00753495" w:rsidRPr="00FC7496" w:rsidRDefault="00753495" w:rsidP="001D304D">
            <w:pPr>
              <w:pStyle w:val="TAC"/>
              <w:rPr>
                <w:lang w:eastAsia="en-GB"/>
              </w:rPr>
            </w:pPr>
          </w:p>
        </w:tc>
        <w:tc>
          <w:tcPr>
            <w:tcW w:w="236" w:type="dxa"/>
            <w:shd w:val="clear" w:color="auto" w:fill="auto"/>
          </w:tcPr>
          <w:p w14:paraId="6E55E2F7" w14:textId="77777777" w:rsidR="00753495" w:rsidRPr="00FC7496" w:rsidRDefault="00753495" w:rsidP="001D304D">
            <w:pPr>
              <w:pStyle w:val="TAC"/>
              <w:rPr>
                <w:lang w:eastAsia="en-GB"/>
              </w:rPr>
            </w:pPr>
          </w:p>
        </w:tc>
        <w:tc>
          <w:tcPr>
            <w:tcW w:w="236" w:type="dxa"/>
            <w:shd w:val="clear" w:color="auto" w:fill="auto"/>
          </w:tcPr>
          <w:p w14:paraId="6FF10B46" w14:textId="77777777" w:rsidR="00753495" w:rsidRPr="00FC7496" w:rsidRDefault="00753495" w:rsidP="001D304D">
            <w:pPr>
              <w:pStyle w:val="TAC"/>
              <w:rPr>
                <w:lang w:eastAsia="en-GB"/>
              </w:rPr>
            </w:pPr>
          </w:p>
        </w:tc>
        <w:tc>
          <w:tcPr>
            <w:tcW w:w="236" w:type="dxa"/>
            <w:shd w:val="clear" w:color="auto" w:fill="FF9933"/>
          </w:tcPr>
          <w:p w14:paraId="0D4A6BDA" w14:textId="77777777" w:rsidR="00753495" w:rsidRPr="00FC7496" w:rsidRDefault="00753495" w:rsidP="001D304D">
            <w:pPr>
              <w:pStyle w:val="TAC"/>
              <w:rPr>
                <w:lang w:eastAsia="en-GB"/>
              </w:rPr>
            </w:pPr>
          </w:p>
        </w:tc>
        <w:tc>
          <w:tcPr>
            <w:tcW w:w="236" w:type="dxa"/>
            <w:shd w:val="clear" w:color="auto" w:fill="7030A0"/>
          </w:tcPr>
          <w:p w14:paraId="7B184190" w14:textId="77777777" w:rsidR="00753495" w:rsidRPr="00FC7496" w:rsidRDefault="00753495" w:rsidP="001D304D">
            <w:pPr>
              <w:pStyle w:val="TAC"/>
              <w:rPr>
                <w:lang w:eastAsia="en-GB"/>
              </w:rPr>
            </w:pPr>
          </w:p>
        </w:tc>
        <w:tc>
          <w:tcPr>
            <w:tcW w:w="236" w:type="dxa"/>
            <w:shd w:val="clear" w:color="auto" w:fill="FFC000"/>
          </w:tcPr>
          <w:p w14:paraId="6C983A6E" w14:textId="77777777" w:rsidR="00753495" w:rsidRPr="00FC7496" w:rsidRDefault="00753495" w:rsidP="001D304D">
            <w:pPr>
              <w:pStyle w:val="TAC"/>
              <w:rPr>
                <w:lang w:eastAsia="en-GB"/>
              </w:rPr>
            </w:pPr>
          </w:p>
        </w:tc>
        <w:tc>
          <w:tcPr>
            <w:tcW w:w="236" w:type="dxa"/>
            <w:shd w:val="clear" w:color="auto" w:fill="FF9933"/>
          </w:tcPr>
          <w:p w14:paraId="27067763" w14:textId="77777777" w:rsidR="00753495" w:rsidRPr="00FC7496" w:rsidRDefault="00753495" w:rsidP="001D304D">
            <w:pPr>
              <w:pStyle w:val="TAC"/>
              <w:rPr>
                <w:lang w:eastAsia="en-GB"/>
              </w:rPr>
            </w:pPr>
          </w:p>
        </w:tc>
        <w:tc>
          <w:tcPr>
            <w:tcW w:w="236" w:type="dxa"/>
            <w:shd w:val="clear" w:color="auto" w:fill="FFFF99"/>
          </w:tcPr>
          <w:p w14:paraId="3E1EDA52" w14:textId="77777777" w:rsidR="00753495" w:rsidRPr="00FC7496" w:rsidRDefault="00753495" w:rsidP="001D304D">
            <w:pPr>
              <w:pStyle w:val="TAC"/>
              <w:rPr>
                <w:lang w:eastAsia="en-GB"/>
              </w:rPr>
            </w:pPr>
          </w:p>
        </w:tc>
        <w:tc>
          <w:tcPr>
            <w:tcW w:w="236" w:type="dxa"/>
            <w:shd w:val="clear" w:color="auto" w:fill="FFFF99"/>
          </w:tcPr>
          <w:p w14:paraId="40AA4EF6" w14:textId="77777777" w:rsidR="00753495" w:rsidRPr="00FC7496" w:rsidRDefault="00753495" w:rsidP="001D304D">
            <w:pPr>
              <w:pStyle w:val="TAC"/>
              <w:rPr>
                <w:lang w:eastAsia="en-GB"/>
              </w:rPr>
            </w:pPr>
          </w:p>
        </w:tc>
        <w:tc>
          <w:tcPr>
            <w:tcW w:w="236" w:type="dxa"/>
            <w:shd w:val="clear" w:color="auto" w:fill="FFFF99"/>
          </w:tcPr>
          <w:p w14:paraId="60A3FEAB" w14:textId="77777777" w:rsidR="00753495" w:rsidRPr="00FC7496" w:rsidRDefault="00753495" w:rsidP="001D304D">
            <w:pPr>
              <w:pStyle w:val="TAC"/>
              <w:rPr>
                <w:lang w:eastAsia="en-GB"/>
              </w:rPr>
            </w:pPr>
          </w:p>
        </w:tc>
        <w:tc>
          <w:tcPr>
            <w:tcW w:w="236" w:type="dxa"/>
            <w:shd w:val="clear" w:color="auto" w:fill="92D050"/>
          </w:tcPr>
          <w:p w14:paraId="0E6DD505" w14:textId="77777777" w:rsidR="00753495" w:rsidRPr="00FC7496" w:rsidRDefault="00753495" w:rsidP="001D304D">
            <w:pPr>
              <w:pStyle w:val="TAC"/>
              <w:rPr>
                <w:lang w:eastAsia="en-GB"/>
              </w:rPr>
            </w:pPr>
          </w:p>
        </w:tc>
        <w:tc>
          <w:tcPr>
            <w:tcW w:w="236" w:type="dxa"/>
            <w:shd w:val="clear" w:color="auto" w:fill="FFFF99"/>
          </w:tcPr>
          <w:p w14:paraId="2691CDB3" w14:textId="77777777" w:rsidR="00753495" w:rsidRPr="00FC7496" w:rsidRDefault="00753495" w:rsidP="001D304D">
            <w:pPr>
              <w:pStyle w:val="TAC"/>
              <w:rPr>
                <w:lang w:eastAsia="en-GB"/>
              </w:rPr>
            </w:pPr>
          </w:p>
        </w:tc>
        <w:tc>
          <w:tcPr>
            <w:tcW w:w="236" w:type="dxa"/>
            <w:shd w:val="clear" w:color="auto" w:fill="FFFF99"/>
          </w:tcPr>
          <w:p w14:paraId="428D1E4C" w14:textId="77777777" w:rsidR="00753495" w:rsidRPr="00FC7496" w:rsidRDefault="00753495" w:rsidP="001D304D">
            <w:pPr>
              <w:pStyle w:val="TAC"/>
              <w:rPr>
                <w:lang w:eastAsia="en-GB"/>
              </w:rPr>
            </w:pPr>
          </w:p>
        </w:tc>
        <w:tc>
          <w:tcPr>
            <w:tcW w:w="236" w:type="dxa"/>
            <w:shd w:val="clear" w:color="auto" w:fill="FFFF99"/>
          </w:tcPr>
          <w:p w14:paraId="3AD03462" w14:textId="77777777" w:rsidR="00753495" w:rsidRPr="00FC7496" w:rsidRDefault="00753495" w:rsidP="001D304D">
            <w:pPr>
              <w:pStyle w:val="TAC"/>
              <w:rPr>
                <w:lang w:eastAsia="en-GB"/>
              </w:rPr>
            </w:pPr>
          </w:p>
        </w:tc>
        <w:tc>
          <w:tcPr>
            <w:tcW w:w="236" w:type="dxa"/>
            <w:shd w:val="clear" w:color="auto" w:fill="FFFF99"/>
          </w:tcPr>
          <w:p w14:paraId="60766738" w14:textId="77777777" w:rsidR="00753495" w:rsidRPr="00FC7496" w:rsidRDefault="00753495" w:rsidP="001D304D">
            <w:pPr>
              <w:pStyle w:val="TAC"/>
              <w:rPr>
                <w:lang w:eastAsia="en-GB"/>
              </w:rPr>
            </w:pPr>
          </w:p>
        </w:tc>
        <w:tc>
          <w:tcPr>
            <w:tcW w:w="236" w:type="dxa"/>
            <w:shd w:val="clear" w:color="auto" w:fill="FFC000"/>
          </w:tcPr>
          <w:p w14:paraId="3962C475" w14:textId="77777777" w:rsidR="00753495" w:rsidRPr="00FC7496" w:rsidRDefault="00753495" w:rsidP="001D304D">
            <w:pPr>
              <w:pStyle w:val="TAC"/>
              <w:rPr>
                <w:lang w:eastAsia="en-GB"/>
              </w:rPr>
            </w:pPr>
          </w:p>
        </w:tc>
        <w:tc>
          <w:tcPr>
            <w:tcW w:w="236" w:type="dxa"/>
            <w:shd w:val="clear" w:color="auto" w:fill="FFFF99"/>
          </w:tcPr>
          <w:p w14:paraId="1D1792AD" w14:textId="77777777" w:rsidR="00753495" w:rsidRPr="00FC7496" w:rsidRDefault="00753495" w:rsidP="001D304D">
            <w:pPr>
              <w:pStyle w:val="TAC"/>
              <w:rPr>
                <w:lang w:eastAsia="en-GB"/>
              </w:rPr>
            </w:pPr>
          </w:p>
        </w:tc>
        <w:tc>
          <w:tcPr>
            <w:tcW w:w="236" w:type="dxa"/>
            <w:shd w:val="clear" w:color="auto" w:fill="FFFF99"/>
          </w:tcPr>
          <w:p w14:paraId="2C62A5FB" w14:textId="77777777" w:rsidR="00753495" w:rsidRPr="00FC7496" w:rsidRDefault="00753495" w:rsidP="001D304D">
            <w:pPr>
              <w:pStyle w:val="TAC"/>
              <w:rPr>
                <w:lang w:eastAsia="en-GB"/>
              </w:rPr>
            </w:pPr>
          </w:p>
        </w:tc>
        <w:tc>
          <w:tcPr>
            <w:tcW w:w="236" w:type="dxa"/>
            <w:shd w:val="clear" w:color="auto" w:fill="FFFF99"/>
          </w:tcPr>
          <w:p w14:paraId="5F864B53" w14:textId="77777777" w:rsidR="00753495" w:rsidRPr="00FC7496" w:rsidRDefault="00753495" w:rsidP="001D304D">
            <w:pPr>
              <w:pStyle w:val="TAC"/>
              <w:rPr>
                <w:lang w:eastAsia="en-GB"/>
              </w:rPr>
            </w:pPr>
          </w:p>
        </w:tc>
        <w:tc>
          <w:tcPr>
            <w:tcW w:w="236" w:type="dxa"/>
            <w:shd w:val="clear" w:color="auto" w:fill="00B050"/>
          </w:tcPr>
          <w:p w14:paraId="3E049162" w14:textId="77777777" w:rsidR="00753495" w:rsidRPr="00FC7496" w:rsidRDefault="00753495" w:rsidP="001D304D">
            <w:pPr>
              <w:pStyle w:val="TAC"/>
              <w:rPr>
                <w:lang w:eastAsia="en-GB"/>
              </w:rPr>
            </w:pPr>
          </w:p>
        </w:tc>
        <w:tc>
          <w:tcPr>
            <w:tcW w:w="236" w:type="dxa"/>
            <w:shd w:val="clear" w:color="auto" w:fill="92D050"/>
          </w:tcPr>
          <w:p w14:paraId="504A3B76" w14:textId="77777777" w:rsidR="00753495" w:rsidRPr="00FC7496" w:rsidRDefault="00753495" w:rsidP="001D304D">
            <w:pPr>
              <w:pStyle w:val="TAC"/>
              <w:rPr>
                <w:lang w:eastAsia="en-GB"/>
              </w:rPr>
            </w:pPr>
          </w:p>
        </w:tc>
        <w:tc>
          <w:tcPr>
            <w:tcW w:w="236" w:type="dxa"/>
            <w:shd w:val="clear" w:color="auto" w:fill="FFFF99"/>
          </w:tcPr>
          <w:p w14:paraId="4AD7F60F" w14:textId="77777777" w:rsidR="00753495" w:rsidRPr="00FC7496" w:rsidRDefault="00753495" w:rsidP="001D304D">
            <w:pPr>
              <w:pStyle w:val="TAC"/>
              <w:rPr>
                <w:lang w:eastAsia="en-GB"/>
              </w:rPr>
            </w:pPr>
          </w:p>
        </w:tc>
        <w:tc>
          <w:tcPr>
            <w:tcW w:w="236" w:type="dxa"/>
            <w:shd w:val="clear" w:color="auto" w:fill="FFFF99"/>
          </w:tcPr>
          <w:p w14:paraId="5A076F45" w14:textId="77777777" w:rsidR="00753495" w:rsidRPr="00FC7496" w:rsidRDefault="00753495" w:rsidP="001D304D">
            <w:pPr>
              <w:pStyle w:val="TAC"/>
              <w:rPr>
                <w:lang w:eastAsia="en-GB"/>
              </w:rPr>
            </w:pPr>
          </w:p>
        </w:tc>
        <w:tc>
          <w:tcPr>
            <w:tcW w:w="236" w:type="dxa"/>
            <w:shd w:val="clear" w:color="auto" w:fill="FFFF99"/>
          </w:tcPr>
          <w:p w14:paraId="6A449164" w14:textId="77777777" w:rsidR="00753495" w:rsidRPr="00FC7496" w:rsidRDefault="00753495" w:rsidP="001D304D">
            <w:pPr>
              <w:pStyle w:val="TAC"/>
              <w:rPr>
                <w:lang w:eastAsia="en-GB"/>
              </w:rPr>
            </w:pPr>
          </w:p>
        </w:tc>
        <w:tc>
          <w:tcPr>
            <w:tcW w:w="236" w:type="dxa"/>
            <w:shd w:val="clear" w:color="auto" w:fill="7030A0"/>
          </w:tcPr>
          <w:p w14:paraId="638A95AC" w14:textId="77777777" w:rsidR="00753495" w:rsidRPr="00FC7496" w:rsidRDefault="00753495" w:rsidP="001D304D">
            <w:pPr>
              <w:pStyle w:val="TAC"/>
              <w:rPr>
                <w:lang w:eastAsia="en-GB"/>
              </w:rPr>
            </w:pPr>
          </w:p>
        </w:tc>
        <w:tc>
          <w:tcPr>
            <w:tcW w:w="236" w:type="dxa"/>
            <w:shd w:val="clear" w:color="auto" w:fill="FFC000"/>
          </w:tcPr>
          <w:p w14:paraId="569CDA59" w14:textId="77777777" w:rsidR="00753495" w:rsidRPr="00FC7496" w:rsidRDefault="00753495" w:rsidP="001D304D">
            <w:pPr>
              <w:pStyle w:val="TAC"/>
              <w:rPr>
                <w:lang w:eastAsia="en-GB"/>
              </w:rPr>
            </w:pPr>
          </w:p>
        </w:tc>
        <w:tc>
          <w:tcPr>
            <w:tcW w:w="236" w:type="dxa"/>
            <w:shd w:val="clear" w:color="auto" w:fill="FFFF99"/>
          </w:tcPr>
          <w:p w14:paraId="5A7173A1" w14:textId="77777777" w:rsidR="00753495" w:rsidRPr="00FC7496" w:rsidRDefault="00753495" w:rsidP="001D304D">
            <w:pPr>
              <w:pStyle w:val="TAC"/>
              <w:rPr>
                <w:lang w:eastAsia="en-GB"/>
              </w:rPr>
            </w:pPr>
          </w:p>
        </w:tc>
        <w:tc>
          <w:tcPr>
            <w:tcW w:w="236" w:type="dxa"/>
            <w:shd w:val="clear" w:color="auto" w:fill="auto"/>
          </w:tcPr>
          <w:p w14:paraId="4D6DC586" w14:textId="77777777" w:rsidR="00753495" w:rsidRPr="00FC7496" w:rsidRDefault="00753495" w:rsidP="001D304D">
            <w:pPr>
              <w:pStyle w:val="TAC"/>
              <w:rPr>
                <w:lang w:eastAsia="en-GB"/>
              </w:rPr>
            </w:pPr>
          </w:p>
        </w:tc>
        <w:tc>
          <w:tcPr>
            <w:tcW w:w="236" w:type="dxa"/>
            <w:shd w:val="clear" w:color="auto" w:fill="auto"/>
          </w:tcPr>
          <w:p w14:paraId="073F7DF3" w14:textId="77777777" w:rsidR="00753495" w:rsidRPr="00FC7496" w:rsidRDefault="00753495" w:rsidP="001D304D">
            <w:pPr>
              <w:pStyle w:val="TAC"/>
              <w:rPr>
                <w:lang w:eastAsia="en-GB"/>
              </w:rPr>
            </w:pPr>
          </w:p>
        </w:tc>
        <w:tc>
          <w:tcPr>
            <w:tcW w:w="236" w:type="dxa"/>
            <w:shd w:val="clear" w:color="auto" w:fill="auto"/>
          </w:tcPr>
          <w:p w14:paraId="29CF85B5" w14:textId="77777777" w:rsidR="00753495" w:rsidRPr="00FC7496" w:rsidRDefault="00753495" w:rsidP="001D304D">
            <w:pPr>
              <w:pStyle w:val="TAC"/>
              <w:rPr>
                <w:lang w:eastAsia="en-GB"/>
              </w:rPr>
            </w:pPr>
          </w:p>
        </w:tc>
        <w:tc>
          <w:tcPr>
            <w:tcW w:w="236" w:type="dxa"/>
            <w:shd w:val="clear" w:color="auto" w:fill="92D050"/>
          </w:tcPr>
          <w:p w14:paraId="19492D99" w14:textId="77777777" w:rsidR="00753495" w:rsidRPr="00FC7496" w:rsidRDefault="00753495" w:rsidP="001D304D">
            <w:pPr>
              <w:pStyle w:val="TAC"/>
              <w:rPr>
                <w:lang w:eastAsia="en-GB"/>
              </w:rPr>
            </w:pPr>
          </w:p>
        </w:tc>
        <w:tc>
          <w:tcPr>
            <w:tcW w:w="236" w:type="dxa"/>
            <w:shd w:val="clear" w:color="auto" w:fill="auto"/>
          </w:tcPr>
          <w:p w14:paraId="27670CF1" w14:textId="77777777" w:rsidR="00753495" w:rsidRPr="00FC7496" w:rsidRDefault="00753495" w:rsidP="001D304D">
            <w:pPr>
              <w:pStyle w:val="TAC"/>
              <w:rPr>
                <w:lang w:eastAsia="en-GB"/>
              </w:rPr>
            </w:pPr>
          </w:p>
        </w:tc>
        <w:tc>
          <w:tcPr>
            <w:tcW w:w="236" w:type="dxa"/>
            <w:shd w:val="clear" w:color="auto" w:fill="auto"/>
          </w:tcPr>
          <w:p w14:paraId="37684288" w14:textId="77777777" w:rsidR="00753495" w:rsidRPr="00FC7496" w:rsidRDefault="00753495" w:rsidP="001D304D">
            <w:pPr>
              <w:pStyle w:val="TAC"/>
              <w:rPr>
                <w:lang w:eastAsia="en-GB"/>
              </w:rPr>
            </w:pPr>
          </w:p>
        </w:tc>
        <w:tc>
          <w:tcPr>
            <w:tcW w:w="236" w:type="dxa"/>
            <w:shd w:val="clear" w:color="auto" w:fill="auto"/>
          </w:tcPr>
          <w:p w14:paraId="35CD3219" w14:textId="77777777" w:rsidR="00753495" w:rsidRPr="00FC7496" w:rsidRDefault="00753495" w:rsidP="001D304D">
            <w:pPr>
              <w:pStyle w:val="TAC"/>
              <w:rPr>
                <w:lang w:eastAsia="en-GB"/>
              </w:rPr>
            </w:pPr>
          </w:p>
        </w:tc>
        <w:tc>
          <w:tcPr>
            <w:tcW w:w="236" w:type="dxa"/>
            <w:shd w:val="clear" w:color="auto" w:fill="auto"/>
          </w:tcPr>
          <w:p w14:paraId="1C07C8FE" w14:textId="77777777" w:rsidR="00753495" w:rsidRPr="00FC7496" w:rsidRDefault="00753495" w:rsidP="001D304D">
            <w:pPr>
              <w:pStyle w:val="TAC"/>
              <w:rPr>
                <w:lang w:eastAsia="en-GB"/>
              </w:rPr>
            </w:pPr>
          </w:p>
        </w:tc>
      </w:tr>
      <w:tr w:rsidR="00B5100F" w:rsidRPr="00FC7496" w14:paraId="3FECBC83" w14:textId="77777777" w:rsidTr="001D304D">
        <w:trPr>
          <w:trHeight w:hRule="exact" w:val="227"/>
          <w:jc w:val="center"/>
        </w:trPr>
        <w:tc>
          <w:tcPr>
            <w:tcW w:w="567" w:type="dxa"/>
          </w:tcPr>
          <w:p w14:paraId="01305552" w14:textId="77777777" w:rsidR="00753495" w:rsidRPr="00FC7496" w:rsidRDefault="00753495" w:rsidP="001D304D">
            <w:pPr>
              <w:pStyle w:val="TAC"/>
              <w:rPr>
                <w:lang w:eastAsia="en-GB"/>
              </w:rPr>
            </w:pPr>
            <w:r w:rsidRPr="00FC7496">
              <w:rPr>
                <w:lang w:eastAsia="en-GB"/>
              </w:rPr>
              <w:t>16</w:t>
            </w:r>
          </w:p>
        </w:tc>
        <w:tc>
          <w:tcPr>
            <w:tcW w:w="236" w:type="dxa"/>
            <w:shd w:val="clear" w:color="auto" w:fill="FFC000"/>
          </w:tcPr>
          <w:p w14:paraId="3645CAC9" w14:textId="77777777" w:rsidR="00753495" w:rsidRPr="00FC7496" w:rsidRDefault="00753495" w:rsidP="001D304D">
            <w:pPr>
              <w:pStyle w:val="TAC"/>
              <w:rPr>
                <w:lang w:eastAsia="en-GB"/>
              </w:rPr>
            </w:pPr>
          </w:p>
        </w:tc>
        <w:tc>
          <w:tcPr>
            <w:tcW w:w="236" w:type="dxa"/>
            <w:shd w:val="clear" w:color="auto" w:fill="8DB3E2"/>
          </w:tcPr>
          <w:p w14:paraId="2E814A01" w14:textId="77777777" w:rsidR="00753495" w:rsidRPr="00FC7496" w:rsidRDefault="00753495" w:rsidP="001D304D">
            <w:pPr>
              <w:pStyle w:val="TAC"/>
              <w:rPr>
                <w:lang w:eastAsia="en-GB"/>
              </w:rPr>
            </w:pPr>
          </w:p>
        </w:tc>
        <w:tc>
          <w:tcPr>
            <w:tcW w:w="236" w:type="dxa"/>
            <w:shd w:val="clear" w:color="auto" w:fill="8DB3E2"/>
          </w:tcPr>
          <w:p w14:paraId="3100C428" w14:textId="77777777" w:rsidR="00753495" w:rsidRPr="00FC7496" w:rsidRDefault="00753495" w:rsidP="001D304D">
            <w:pPr>
              <w:pStyle w:val="TAC"/>
              <w:rPr>
                <w:lang w:eastAsia="en-GB"/>
              </w:rPr>
            </w:pPr>
          </w:p>
        </w:tc>
        <w:tc>
          <w:tcPr>
            <w:tcW w:w="236" w:type="dxa"/>
            <w:shd w:val="clear" w:color="auto" w:fill="8DB3E2"/>
          </w:tcPr>
          <w:p w14:paraId="05720A6D" w14:textId="77777777" w:rsidR="00753495" w:rsidRPr="00FC7496" w:rsidRDefault="00753495" w:rsidP="001D304D">
            <w:pPr>
              <w:pStyle w:val="TAC"/>
              <w:rPr>
                <w:lang w:eastAsia="en-GB"/>
              </w:rPr>
            </w:pPr>
          </w:p>
        </w:tc>
        <w:tc>
          <w:tcPr>
            <w:tcW w:w="236" w:type="dxa"/>
            <w:shd w:val="clear" w:color="auto" w:fill="00B050"/>
          </w:tcPr>
          <w:p w14:paraId="0306AD8D" w14:textId="77777777" w:rsidR="00753495" w:rsidRPr="00FC7496" w:rsidRDefault="00753495" w:rsidP="001D304D">
            <w:pPr>
              <w:pStyle w:val="TAC"/>
              <w:rPr>
                <w:lang w:eastAsia="en-GB"/>
              </w:rPr>
            </w:pPr>
          </w:p>
        </w:tc>
        <w:tc>
          <w:tcPr>
            <w:tcW w:w="236" w:type="dxa"/>
            <w:shd w:val="clear" w:color="auto" w:fill="92D050"/>
          </w:tcPr>
          <w:p w14:paraId="323CA54F" w14:textId="77777777" w:rsidR="00753495" w:rsidRPr="00FC7496" w:rsidRDefault="00753495" w:rsidP="001D304D">
            <w:pPr>
              <w:pStyle w:val="TAC"/>
              <w:rPr>
                <w:lang w:eastAsia="en-GB"/>
              </w:rPr>
            </w:pPr>
          </w:p>
        </w:tc>
        <w:tc>
          <w:tcPr>
            <w:tcW w:w="236" w:type="dxa"/>
            <w:shd w:val="clear" w:color="auto" w:fill="8DB3E2"/>
          </w:tcPr>
          <w:p w14:paraId="5B9E8C2F" w14:textId="77777777" w:rsidR="00753495" w:rsidRPr="00FC7496" w:rsidRDefault="00753495" w:rsidP="001D304D">
            <w:pPr>
              <w:pStyle w:val="TAC"/>
              <w:rPr>
                <w:lang w:eastAsia="en-GB"/>
              </w:rPr>
            </w:pPr>
          </w:p>
        </w:tc>
        <w:tc>
          <w:tcPr>
            <w:tcW w:w="236" w:type="dxa"/>
            <w:shd w:val="clear" w:color="auto" w:fill="8DB3E2"/>
          </w:tcPr>
          <w:p w14:paraId="6C74D8AA" w14:textId="77777777" w:rsidR="00753495" w:rsidRPr="00FC7496" w:rsidRDefault="00753495" w:rsidP="001D304D">
            <w:pPr>
              <w:pStyle w:val="TAC"/>
              <w:rPr>
                <w:lang w:eastAsia="en-GB"/>
              </w:rPr>
            </w:pPr>
          </w:p>
        </w:tc>
        <w:tc>
          <w:tcPr>
            <w:tcW w:w="236" w:type="dxa"/>
            <w:shd w:val="clear" w:color="auto" w:fill="8DB3E2"/>
          </w:tcPr>
          <w:p w14:paraId="59A8D9AF" w14:textId="77777777" w:rsidR="00753495" w:rsidRPr="00FC7496" w:rsidRDefault="00753495" w:rsidP="001D304D">
            <w:pPr>
              <w:pStyle w:val="TAC"/>
              <w:rPr>
                <w:lang w:eastAsia="en-GB"/>
              </w:rPr>
            </w:pPr>
          </w:p>
        </w:tc>
        <w:tc>
          <w:tcPr>
            <w:tcW w:w="236" w:type="dxa"/>
            <w:shd w:val="clear" w:color="auto" w:fill="7030A0"/>
          </w:tcPr>
          <w:p w14:paraId="3DB3E604" w14:textId="77777777" w:rsidR="00753495" w:rsidRPr="00FC7496" w:rsidRDefault="00753495" w:rsidP="001D304D">
            <w:pPr>
              <w:pStyle w:val="TAC"/>
              <w:rPr>
                <w:lang w:eastAsia="en-GB"/>
              </w:rPr>
            </w:pPr>
          </w:p>
        </w:tc>
        <w:tc>
          <w:tcPr>
            <w:tcW w:w="236" w:type="dxa"/>
            <w:shd w:val="clear" w:color="auto" w:fill="FFC000"/>
          </w:tcPr>
          <w:p w14:paraId="398C0052" w14:textId="77777777" w:rsidR="00753495" w:rsidRPr="00FC7496" w:rsidRDefault="00753495" w:rsidP="001D304D">
            <w:pPr>
              <w:pStyle w:val="TAC"/>
              <w:rPr>
                <w:lang w:eastAsia="en-GB"/>
              </w:rPr>
            </w:pPr>
          </w:p>
        </w:tc>
        <w:tc>
          <w:tcPr>
            <w:tcW w:w="236" w:type="dxa"/>
            <w:shd w:val="clear" w:color="auto" w:fill="8DB3E2"/>
          </w:tcPr>
          <w:p w14:paraId="4AF50D99" w14:textId="77777777" w:rsidR="00753495" w:rsidRPr="00FC7496" w:rsidRDefault="00753495" w:rsidP="001D304D">
            <w:pPr>
              <w:pStyle w:val="TAC"/>
              <w:rPr>
                <w:lang w:eastAsia="en-GB"/>
              </w:rPr>
            </w:pPr>
          </w:p>
        </w:tc>
        <w:tc>
          <w:tcPr>
            <w:tcW w:w="236" w:type="dxa"/>
            <w:shd w:val="clear" w:color="auto" w:fill="8DB3E2"/>
          </w:tcPr>
          <w:p w14:paraId="36178F2F" w14:textId="77777777" w:rsidR="00753495" w:rsidRPr="00FC7496" w:rsidRDefault="00753495" w:rsidP="001D304D">
            <w:pPr>
              <w:pStyle w:val="TAC"/>
              <w:rPr>
                <w:lang w:eastAsia="en-GB"/>
              </w:rPr>
            </w:pPr>
          </w:p>
        </w:tc>
        <w:tc>
          <w:tcPr>
            <w:tcW w:w="236" w:type="dxa"/>
            <w:shd w:val="clear" w:color="auto" w:fill="auto"/>
          </w:tcPr>
          <w:p w14:paraId="40DCC76E" w14:textId="77777777" w:rsidR="00753495" w:rsidRPr="00FC7496" w:rsidRDefault="00753495" w:rsidP="001D304D">
            <w:pPr>
              <w:pStyle w:val="TAC"/>
              <w:rPr>
                <w:lang w:eastAsia="en-GB"/>
              </w:rPr>
            </w:pPr>
          </w:p>
        </w:tc>
        <w:tc>
          <w:tcPr>
            <w:tcW w:w="236" w:type="dxa"/>
            <w:shd w:val="clear" w:color="auto" w:fill="auto"/>
          </w:tcPr>
          <w:p w14:paraId="70DB9A21" w14:textId="77777777" w:rsidR="00753495" w:rsidRPr="00FC7496" w:rsidRDefault="00753495" w:rsidP="001D304D">
            <w:pPr>
              <w:pStyle w:val="TAC"/>
              <w:rPr>
                <w:lang w:eastAsia="en-GB"/>
              </w:rPr>
            </w:pPr>
          </w:p>
        </w:tc>
        <w:tc>
          <w:tcPr>
            <w:tcW w:w="236" w:type="dxa"/>
            <w:shd w:val="clear" w:color="auto" w:fill="92D050"/>
          </w:tcPr>
          <w:p w14:paraId="33B4D5A8" w14:textId="77777777" w:rsidR="00753495" w:rsidRPr="00FC7496" w:rsidRDefault="00753495" w:rsidP="001D304D">
            <w:pPr>
              <w:pStyle w:val="TAC"/>
              <w:rPr>
                <w:lang w:eastAsia="en-GB"/>
              </w:rPr>
            </w:pPr>
          </w:p>
        </w:tc>
        <w:tc>
          <w:tcPr>
            <w:tcW w:w="236" w:type="dxa"/>
            <w:shd w:val="clear" w:color="auto" w:fill="auto"/>
          </w:tcPr>
          <w:p w14:paraId="3B7556A3" w14:textId="77777777" w:rsidR="00753495" w:rsidRPr="00FC7496" w:rsidRDefault="00753495" w:rsidP="001D304D">
            <w:pPr>
              <w:pStyle w:val="TAC"/>
              <w:rPr>
                <w:lang w:eastAsia="en-GB"/>
              </w:rPr>
            </w:pPr>
          </w:p>
        </w:tc>
        <w:tc>
          <w:tcPr>
            <w:tcW w:w="236" w:type="dxa"/>
            <w:shd w:val="clear" w:color="auto" w:fill="auto"/>
          </w:tcPr>
          <w:p w14:paraId="1F89856E" w14:textId="77777777" w:rsidR="00753495" w:rsidRPr="00FC7496" w:rsidRDefault="00753495" w:rsidP="001D304D">
            <w:pPr>
              <w:pStyle w:val="TAC"/>
              <w:rPr>
                <w:lang w:eastAsia="en-GB"/>
              </w:rPr>
            </w:pPr>
          </w:p>
        </w:tc>
        <w:tc>
          <w:tcPr>
            <w:tcW w:w="236" w:type="dxa"/>
            <w:shd w:val="clear" w:color="auto" w:fill="auto"/>
          </w:tcPr>
          <w:p w14:paraId="79D09B1C" w14:textId="77777777" w:rsidR="00753495" w:rsidRPr="00FC7496" w:rsidRDefault="00753495" w:rsidP="001D304D">
            <w:pPr>
              <w:pStyle w:val="TAC"/>
              <w:rPr>
                <w:lang w:eastAsia="en-GB"/>
              </w:rPr>
            </w:pPr>
          </w:p>
        </w:tc>
        <w:tc>
          <w:tcPr>
            <w:tcW w:w="236" w:type="dxa"/>
            <w:shd w:val="clear" w:color="auto" w:fill="auto"/>
          </w:tcPr>
          <w:p w14:paraId="52DB6C52" w14:textId="77777777" w:rsidR="00753495" w:rsidRPr="00FC7496" w:rsidRDefault="00753495" w:rsidP="001D304D">
            <w:pPr>
              <w:pStyle w:val="TAC"/>
              <w:rPr>
                <w:lang w:eastAsia="en-GB"/>
              </w:rPr>
            </w:pPr>
          </w:p>
        </w:tc>
        <w:tc>
          <w:tcPr>
            <w:tcW w:w="236" w:type="dxa"/>
            <w:shd w:val="clear" w:color="auto" w:fill="FFC000"/>
          </w:tcPr>
          <w:p w14:paraId="46D7560A" w14:textId="77777777" w:rsidR="00753495" w:rsidRPr="00FC7496" w:rsidRDefault="00753495" w:rsidP="001D304D">
            <w:pPr>
              <w:pStyle w:val="TAC"/>
              <w:rPr>
                <w:lang w:eastAsia="en-GB"/>
              </w:rPr>
            </w:pPr>
          </w:p>
        </w:tc>
        <w:tc>
          <w:tcPr>
            <w:tcW w:w="236" w:type="dxa"/>
            <w:shd w:val="clear" w:color="auto" w:fill="auto"/>
          </w:tcPr>
          <w:p w14:paraId="4E0C85B7" w14:textId="77777777" w:rsidR="00753495" w:rsidRPr="00FC7496" w:rsidRDefault="00753495" w:rsidP="001D304D">
            <w:pPr>
              <w:pStyle w:val="TAC"/>
              <w:rPr>
                <w:lang w:eastAsia="en-GB"/>
              </w:rPr>
            </w:pPr>
          </w:p>
        </w:tc>
        <w:tc>
          <w:tcPr>
            <w:tcW w:w="236" w:type="dxa"/>
            <w:shd w:val="clear" w:color="auto" w:fill="auto"/>
          </w:tcPr>
          <w:p w14:paraId="51728D47" w14:textId="77777777" w:rsidR="00753495" w:rsidRPr="00FC7496" w:rsidRDefault="00753495" w:rsidP="001D304D">
            <w:pPr>
              <w:pStyle w:val="TAC"/>
              <w:rPr>
                <w:lang w:eastAsia="en-GB"/>
              </w:rPr>
            </w:pPr>
          </w:p>
        </w:tc>
        <w:tc>
          <w:tcPr>
            <w:tcW w:w="236" w:type="dxa"/>
            <w:shd w:val="clear" w:color="auto" w:fill="auto"/>
          </w:tcPr>
          <w:p w14:paraId="32A2C7CB" w14:textId="77777777" w:rsidR="00753495" w:rsidRPr="00FC7496" w:rsidRDefault="00753495" w:rsidP="001D304D">
            <w:pPr>
              <w:pStyle w:val="TAC"/>
              <w:rPr>
                <w:lang w:eastAsia="en-GB"/>
              </w:rPr>
            </w:pPr>
          </w:p>
        </w:tc>
        <w:tc>
          <w:tcPr>
            <w:tcW w:w="236" w:type="dxa"/>
            <w:shd w:val="clear" w:color="auto" w:fill="00B050"/>
          </w:tcPr>
          <w:p w14:paraId="29D778E9" w14:textId="77777777" w:rsidR="00753495" w:rsidRPr="00FC7496" w:rsidRDefault="00753495" w:rsidP="001D304D">
            <w:pPr>
              <w:pStyle w:val="TAC"/>
              <w:rPr>
                <w:lang w:eastAsia="en-GB"/>
              </w:rPr>
            </w:pPr>
          </w:p>
        </w:tc>
        <w:tc>
          <w:tcPr>
            <w:tcW w:w="236" w:type="dxa"/>
            <w:shd w:val="clear" w:color="auto" w:fill="92D050"/>
          </w:tcPr>
          <w:p w14:paraId="4A464508" w14:textId="77777777" w:rsidR="00753495" w:rsidRPr="00FC7496" w:rsidRDefault="00753495" w:rsidP="001D304D">
            <w:pPr>
              <w:pStyle w:val="TAC"/>
              <w:rPr>
                <w:lang w:eastAsia="en-GB"/>
              </w:rPr>
            </w:pPr>
          </w:p>
        </w:tc>
        <w:tc>
          <w:tcPr>
            <w:tcW w:w="236" w:type="dxa"/>
            <w:shd w:val="clear" w:color="auto" w:fill="auto"/>
          </w:tcPr>
          <w:p w14:paraId="04D31B34" w14:textId="77777777" w:rsidR="00753495" w:rsidRPr="00FC7496" w:rsidRDefault="00753495" w:rsidP="001D304D">
            <w:pPr>
              <w:pStyle w:val="TAC"/>
              <w:rPr>
                <w:lang w:eastAsia="en-GB"/>
              </w:rPr>
            </w:pPr>
          </w:p>
        </w:tc>
        <w:tc>
          <w:tcPr>
            <w:tcW w:w="236" w:type="dxa"/>
            <w:shd w:val="clear" w:color="auto" w:fill="auto"/>
          </w:tcPr>
          <w:p w14:paraId="31C73E75" w14:textId="77777777" w:rsidR="00753495" w:rsidRPr="00FC7496" w:rsidRDefault="00753495" w:rsidP="001D304D">
            <w:pPr>
              <w:pStyle w:val="TAC"/>
              <w:rPr>
                <w:lang w:eastAsia="en-GB"/>
              </w:rPr>
            </w:pPr>
          </w:p>
        </w:tc>
        <w:tc>
          <w:tcPr>
            <w:tcW w:w="236" w:type="dxa"/>
            <w:shd w:val="clear" w:color="auto" w:fill="auto"/>
          </w:tcPr>
          <w:p w14:paraId="43B3DA8E" w14:textId="77777777" w:rsidR="00753495" w:rsidRPr="00FC7496" w:rsidRDefault="00753495" w:rsidP="001D304D">
            <w:pPr>
              <w:pStyle w:val="TAC"/>
              <w:rPr>
                <w:lang w:eastAsia="en-GB"/>
              </w:rPr>
            </w:pPr>
          </w:p>
        </w:tc>
        <w:tc>
          <w:tcPr>
            <w:tcW w:w="236" w:type="dxa"/>
            <w:shd w:val="clear" w:color="auto" w:fill="7030A0"/>
          </w:tcPr>
          <w:p w14:paraId="65D4616F" w14:textId="77777777" w:rsidR="00753495" w:rsidRPr="00FC7496" w:rsidRDefault="00753495" w:rsidP="001D304D">
            <w:pPr>
              <w:pStyle w:val="TAC"/>
              <w:rPr>
                <w:lang w:eastAsia="en-GB"/>
              </w:rPr>
            </w:pPr>
          </w:p>
        </w:tc>
        <w:tc>
          <w:tcPr>
            <w:tcW w:w="236" w:type="dxa"/>
            <w:shd w:val="clear" w:color="auto" w:fill="FFC000"/>
          </w:tcPr>
          <w:p w14:paraId="1FAAD616" w14:textId="77777777" w:rsidR="00753495" w:rsidRPr="00FC7496" w:rsidRDefault="00753495" w:rsidP="001D304D">
            <w:pPr>
              <w:pStyle w:val="TAC"/>
              <w:rPr>
                <w:lang w:eastAsia="en-GB"/>
              </w:rPr>
            </w:pPr>
          </w:p>
        </w:tc>
        <w:tc>
          <w:tcPr>
            <w:tcW w:w="236" w:type="dxa"/>
            <w:shd w:val="clear" w:color="auto" w:fill="auto"/>
          </w:tcPr>
          <w:p w14:paraId="77E3E002" w14:textId="77777777" w:rsidR="00753495" w:rsidRPr="00FC7496" w:rsidRDefault="00753495" w:rsidP="001D304D">
            <w:pPr>
              <w:pStyle w:val="TAC"/>
              <w:rPr>
                <w:lang w:eastAsia="en-GB"/>
              </w:rPr>
            </w:pPr>
          </w:p>
        </w:tc>
        <w:tc>
          <w:tcPr>
            <w:tcW w:w="236" w:type="dxa"/>
            <w:shd w:val="clear" w:color="auto" w:fill="FF9933"/>
          </w:tcPr>
          <w:p w14:paraId="7C159AA5" w14:textId="77777777" w:rsidR="00753495" w:rsidRPr="00FC7496" w:rsidRDefault="00753495" w:rsidP="001D304D">
            <w:pPr>
              <w:pStyle w:val="TAC"/>
              <w:rPr>
                <w:lang w:eastAsia="en-GB"/>
              </w:rPr>
            </w:pPr>
          </w:p>
        </w:tc>
        <w:tc>
          <w:tcPr>
            <w:tcW w:w="236" w:type="dxa"/>
            <w:shd w:val="clear" w:color="auto" w:fill="FF9933"/>
          </w:tcPr>
          <w:p w14:paraId="63DA97C3" w14:textId="77777777" w:rsidR="00753495" w:rsidRPr="00FC7496" w:rsidRDefault="00753495" w:rsidP="001D304D">
            <w:pPr>
              <w:pStyle w:val="TAC"/>
              <w:rPr>
                <w:lang w:eastAsia="en-GB"/>
              </w:rPr>
            </w:pPr>
          </w:p>
        </w:tc>
        <w:tc>
          <w:tcPr>
            <w:tcW w:w="236" w:type="dxa"/>
            <w:shd w:val="clear" w:color="auto" w:fill="FFFF99"/>
          </w:tcPr>
          <w:p w14:paraId="53FCFC5D" w14:textId="77777777" w:rsidR="00753495" w:rsidRPr="00FC7496" w:rsidRDefault="00753495" w:rsidP="001D304D">
            <w:pPr>
              <w:pStyle w:val="TAC"/>
              <w:rPr>
                <w:lang w:eastAsia="en-GB"/>
              </w:rPr>
            </w:pPr>
          </w:p>
        </w:tc>
        <w:tc>
          <w:tcPr>
            <w:tcW w:w="236" w:type="dxa"/>
            <w:shd w:val="clear" w:color="auto" w:fill="92D050"/>
          </w:tcPr>
          <w:p w14:paraId="2B6A6489" w14:textId="77777777" w:rsidR="00753495" w:rsidRPr="00FC7496" w:rsidRDefault="00753495" w:rsidP="001D304D">
            <w:pPr>
              <w:pStyle w:val="TAC"/>
              <w:rPr>
                <w:lang w:eastAsia="en-GB"/>
              </w:rPr>
            </w:pPr>
          </w:p>
        </w:tc>
        <w:tc>
          <w:tcPr>
            <w:tcW w:w="236" w:type="dxa"/>
            <w:shd w:val="clear" w:color="auto" w:fill="FFFF99"/>
          </w:tcPr>
          <w:p w14:paraId="2B9FB310" w14:textId="77777777" w:rsidR="00753495" w:rsidRPr="00FC7496" w:rsidRDefault="00753495" w:rsidP="001D304D">
            <w:pPr>
              <w:pStyle w:val="TAC"/>
              <w:rPr>
                <w:lang w:eastAsia="en-GB"/>
              </w:rPr>
            </w:pPr>
          </w:p>
        </w:tc>
        <w:tc>
          <w:tcPr>
            <w:tcW w:w="236" w:type="dxa"/>
            <w:shd w:val="clear" w:color="auto" w:fill="FFFF99"/>
          </w:tcPr>
          <w:p w14:paraId="28A537BE" w14:textId="77777777" w:rsidR="00753495" w:rsidRPr="00FC7496" w:rsidRDefault="00753495" w:rsidP="001D304D">
            <w:pPr>
              <w:pStyle w:val="TAC"/>
              <w:rPr>
                <w:lang w:eastAsia="en-GB"/>
              </w:rPr>
            </w:pPr>
          </w:p>
        </w:tc>
        <w:tc>
          <w:tcPr>
            <w:tcW w:w="236" w:type="dxa"/>
            <w:shd w:val="clear" w:color="auto" w:fill="FFFF99"/>
          </w:tcPr>
          <w:p w14:paraId="65584013" w14:textId="77777777" w:rsidR="00753495" w:rsidRPr="00FC7496" w:rsidRDefault="00753495" w:rsidP="001D304D">
            <w:pPr>
              <w:pStyle w:val="TAC"/>
              <w:rPr>
                <w:lang w:eastAsia="en-GB"/>
              </w:rPr>
            </w:pPr>
          </w:p>
        </w:tc>
        <w:tc>
          <w:tcPr>
            <w:tcW w:w="236" w:type="dxa"/>
            <w:shd w:val="clear" w:color="auto" w:fill="FFFF99"/>
          </w:tcPr>
          <w:p w14:paraId="059F00C2" w14:textId="77777777" w:rsidR="00753495" w:rsidRPr="00FC7496" w:rsidRDefault="00753495" w:rsidP="001D304D">
            <w:pPr>
              <w:pStyle w:val="TAC"/>
              <w:rPr>
                <w:lang w:eastAsia="en-GB"/>
              </w:rPr>
            </w:pPr>
          </w:p>
        </w:tc>
      </w:tr>
      <w:tr w:rsidR="00753495" w:rsidRPr="00FC7496" w14:paraId="11A1D72F" w14:textId="77777777" w:rsidTr="001D304D">
        <w:trPr>
          <w:trHeight w:hRule="exact" w:val="227"/>
          <w:jc w:val="center"/>
        </w:trPr>
        <w:tc>
          <w:tcPr>
            <w:tcW w:w="567" w:type="dxa"/>
          </w:tcPr>
          <w:p w14:paraId="7808C39B" w14:textId="77777777" w:rsidR="00753495" w:rsidRPr="00FC7496" w:rsidRDefault="00753495" w:rsidP="001D304D">
            <w:pPr>
              <w:pStyle w:val="TAC"/>
              <w:rPr>
                <w:lang w:eastAsia="en-GB"/>
              </w:rPr>
            </w:pPr>
            <w:r w:rsidRPr="00FC7496">
              <w:rPr>
                <w:lang w:eastAsia="en-GB"/>
              </w:rPr>
              <w:t>20</w:t>
            </w:r>
          </w:p>
        </w:tc>
        <w:tc>
          <w:tcPr>
            <w:tcW w:w="236" w:type="dxa"/>
            <w:shd w:val="clear" w:color="auto" w:fill="FFC000"/>
          </w:tcPr>
          <w:p w14:paraId="0344FF3C" w14:textId="77777777" w:rsidR="00753495" w:rsidRPr="00FC7496" w:rsidRDefault="00753495" w:rsidP="001D304D">
            <w:pPr>
              <w:pStyle w:val="TAC"/>
              <w:rPr>
                <w:lang w:eastAsia="en-GB"/>
              </w:rPr>
            </w:pPr>
          </w:p>
        </w:tc>
        <w:tc>
          <w:tcPr>
            <w:tcW w:w="236" w:type="dxa"/>
            <w:shd w:val="clear" w:color="auto" w:fill="FFFF99"/>
          </w:tcPr>
          <w:p w14:paraId="09003FE5" w14:textId="77777777" w:rsidR="00753495" w:rsidRPr="00FC7496" w:rsidRDefault="00753495" w:rsidP="001D304D">
            <w:pPr>
              <w:pStyle w:val="TAC"/>
              <w:rPr>
                <w:lang w:eastAsia="en-GB"/>
              </w:rPr>
            </w:pPr>
          </w:p>
        </w:tc>
        <w:tc>
          <w:tcPr>
            <w:tcW w:w="236" w:type="dxa"/>
            <w:shd w:val="clear" w:color="auto" w:fill="FFFF99"/>
          </w:tcPr>
          <w:p w14:paraId="699FF647" w14:textId="77777777" w:rsidR="00753495" w:rsidRPr="00FC7496" w:rsidRDefault="00753495" w:rsidP="001D304D">
            <w:pPr>
              <w:pStyle w:val="TAC"/>
              <w:rPr>
                <w:lang w:eastAsia="en-GB"/>
              </w:rPr>
            </w:pPr>
          </w:p>
        </w:tc>
        <w:tc>
          <w:tcPr>
            <w:tcW w:w="236" w:type="dxa"/>
            <w:shd w:val="clear" w:color="auto" w:fill="FFFF99"/>
          </w:tcPr>
          <w:p w14:paraId="38B7FA92" w14:textId="77777777" w:rsidR="00753495" w:rsidRPr="00FC7496" w:rsidRDefault="00753495" w:rsidP="001D304D">
            <w:pPr>
              <w:pStyle w:val="TAC"/>
              <w:rPr>
                <w:lang w:eastAsia="en-GB"/>
              </w:rPr>
            </w:pPr>
          </w:p>
        </w:tc>
        <w:tc>
          <w:tcPr>
            <w:tcW w:w="236" w:type="dxa"/>
            <w:shd w:val="clear" w:color="auto" w:fill="00B050"/>
          </w:tcPr>
          <w:p w14:paraId="0514761B" w14:textId="77777777" w:rsidR="00753495" w:rsidRPr="00FC7496" w:rsidRDefault="00753495" w:rsidP="001D304D">
            <w:pPr>
              <w:pStyle w:val="TAC"/>
              <w:rPr>
                <w:lang w:eastAsia="en-GB"/>
              </w:rPr>
            </w:pPr>
          </w:p>
        </w:tc>
        <w:tc>
          <w:tcPr>
            <w:tcW w:w="236" w:type="dxa"/>
            <w:shd w:val="clear" w:color="auto" w:fill="92D050"/>
          </w:tcPr>
          <w:p w14:paraId="7D038CB9" w14:textId="77777777" w:rsidR="00753495" w:rsidRPr="00FC7496" w:rsidRDefault="00753495" w:rsidP="001D304D">
            <w:pPr>
              <w:pStyle w:val="TAC"/>
              <w:rPr>
                <w:lang w:eastAsia="en-GB"/>
              </w:rPr>
            </w:pPr>
          </w:p>
        </w:tc>
        <w:tc>
          <w:tcPr>
            <w:tcW w:w="236" w:type="dxa"/>
            <w:shd w:val="clear" w:color="auto" w:fill="FFFF99"/>
          </w:tcPr>
          <w:p w14:paraId="0C3A87C7" w14:textId="77777777" w:rsidR="00753495" w:rsidRPr="00FC7496" w:rsidRDefault="00753495" w:rsidP="001D304D">
            <w:pPr>
              <w:pStyle w:val="TAC"/>
              <w:rPr>
                <w:lang w:eastAsia="en-GB"/>
              </w:rPr>
            </w:pPr>
          </w:p>
        </w:tc>
        <w:tc>
          <w:tcPr>
            <w:tcW w:w="236" w:type="dxa"/>
            <w:shd w:val="clear" w:color="auto" w:fill="FFFF99"/>
          </w:tcPr>
          <w:p w14:paraId="3C77866E" w14:textId="77777777" w:rsidR="00753495" w:rsidRPr="00FC7496" w:rsidRDefault="00753495" w:rsidP="001D304D">
            <w:pPr>
              <w:pStyle w:val="TAC"/>
              <w:rPr>
                <w:lang w:eastAsia="en-GB"/>
              </w:rPr>
            </w:pPr>
          </w:p>
        </w:tc>
        <w:tc>
          <w:tcPr>
            <w:tcW w:w="236" w:type="dxa"/>
            <w:shd w:val="clear" w:color="auto" w:fill="FFFF99"/>
          </w:tcPr>
          <w:p w14:paraId="506CF916" w14:textId="77777777" w:rsidR="00753495" w:rsidRPr="00FC7496" w:rsidRDefault="00753495" w:rsidP="001D304D">
            <w:pPr>
              <w:pStyle w:val="TAC"/>
              <w:rPr>
                <w:lang w:eastAsia="en-GB"/>
              </w:rPr>
            </w:pPr>
          </w:p>
        </w:tc>
        <w:tc>
          <w:tcPr>
            <w:tcW w:w="236" w:type="dxa"/>
            <w:shd w:val="clear" w:color="auto" w:fill="7030A0"/>
          </w:tcPr>
          <w:p w14:paraId="7F9C93A2" w14:textId="77777777" w:rsidR="00753495" w:rsidRPr="00FC7496" w:rsidRDefault="00753495" w:rsidP="001D304D">
            <w:pPr>
              <w:pStyle w:val="TAC"/>
              <w:rPr>
                <w:lang w:eastAsia="en-GB"/>
              </w:rPr>
            </w:pPr>
          </w:p>
        </w:tc>
        <w:tc>
          <w:tcPr>
            <w:tcW w:w="236" w:type="dxa"/>
            <w:shd w:val="clear" w:color="auto" w:fill="FFC000"/>
          </w:tcPr>
          <w:p w14:paraId="34D8BB78" w14:textId="77777777" w:rsidR="00753495" w:rsidRPr="00FC7496" w:rsidRDefault="00753495" w:rsidP="001D304D">
            <w:pPr>
              <w:pStyle w:val="TAC"/>
              <w:rPr>
                <w:lang w:eastAsia="en-GB"/>
              </w:rPr>
            </w:pPr>
          </w:p>
        </w:tc>
        <w:tc>
          <w:tcPr>
            <w:tcW w:w="236" w:type="dxa"/>
            <w:shd w:val="clear" w:color="auto" w:fill="FFFF99"/>
          </w:tcPr>
          <w:p w14:paraId="799CA9C1" w14:textId="77777777" w:rsidR="00753495" w:rsidRPr="00FC7496" w:rsidRDefault="00753495" w:rsidP="001D304D">
            <w:pPr>
              <w:pStyle w:val="TAC"/>
              <w:rPr>
                <w:lang w:eastAsia="en-GB"/>
              </w:rPr>
            </w:pPr>
          </w:p>
        </w:tc>
        <w:tc>
          <w:tcPr>
            <w:tcW w:w="236" w:type="dxa"/>
            <w:shd w:val="clear" w:color="auto" w:fill="FFFF99"/>
          </w:tcPr>
          <w:p w14:paraId="0A29560A" w14:textId="77777777" w:rsidR="00753495" w:rsidRPr="00FC7496" w:rsidRDefault="00753495" w:rsidP="001D304D">
            <w:pPr>
              <w:pStyle w:val="TAC"/>
              <w:rPr>
                <w:lang w:eastAsia="en-GB"/>
              </w:rPr>
            </w:pPr>
          </w:p>
        </w:tc>
        <w:tc>
          <w:tcPr>
            <w:tcW w:w="236" w:type="dxa"/>
            <w:shd w:val="clear" w:color="auto" w:fill="FFFF99"/>
          </w:tcPr>
          <w:p w14:paraId="6ED67A19" w14:textId="77777777" w:rsidR="00753495" w:rsidRPr="00FC7496" w:rsidRDefault="00753495" w:rsidP="001D304D">
            <w:pPr>
              <w:pStyle w:val="TAC"/>
              <w:rPr>
                <w:lang w:eastAsia="en-GB"/>
              </w:rPr>
            </w:pPr>
          </w:p>
        </w:tc>
        <w:tc>
          <w:tcPr>
            <w:tcW w:w="236" w:type="dxa"/>
            <w:shd w:val="clear" w:color="auto" w:fill="auto"/>
          </w:tcPr>
          <w:p w14:paraId="35170153" w14:textId="77777777" w:rsidR="00753495" w:rsidRPr="00FC7496" w:rsidRDefault="00753495" w:rsidP="001D304D">
            <w:pPr>
              <w:pStyle w:val="TAC"/>
              <w:rPr>
                <w:lang w:eastAsia="en-GB"/>
              </w:rPr>
            </w:pPr>
          </w:p>
        </w:tc>
        <w:tc>
          <w:tcPr>
            <w:tcW w:w="236" w:type="dxa"/>
            <w:shd w:val="clear" w:color="auto" w:fill="92D050"/>
          </w:tcPr>
          <w:p w14:paraId="4E9AAAE3" w14:textId="77777777" w:rsidR="00753495" w:rsidRPr="00FC7496" w:rsidRDefault="00753495" w:rsidP="001D304D">
            <w:pPr>
              <w:pStyle w:val="TAC"/>
              <w:rPr>
                <w:lang w:eastAsia="en-GB"/>
              </w:rPr>
            </w:pPr>
          </w:p>
        </w:tc>
        <w:tc>
          <w:tcPr>
            <w:tcW w:w="236" w:type="dxa"/>
            <w:shd w:val="clear" w:color="auto" w:fill="auto"/>
          </w:tcPr>
          <w:p w14:paraId="1E9AA939" w14:textId="77777777" w:rsidR="00753495" w:rsidRPr="00FC7496" w:rsidRDefault="00753495" w:rsidP="001D304D">
            <w:pPr>
              <w:pStyle w:val="TAC"/>
              <w:rPr>
                <w:lang w:eastAsia="en-GB"/>
              </w:rPr>
            </w:pPr>
          </w:p>
        </w:tc>
        <w:tc>
          <w:tcPr>
            <w:tcW w:w="236" w:type="dxa"/>
            <w:shd w:val="clear" w:color="auto" w:fill="auto"/>
          </w:tcPr>
          <w:p w14:paraId="2E5AB29F" w14:textId="77777777" w:rsidR="00753495" w:rsidRPr="00FC7496" w:rsidRDefault="00753495" w:rsidP="001D304D">
            <w:pPr>
              <w:pStyle w:val="TAC"/>
              <w:rPr>
                <w:lang w:eastAsia="en-GB"/>
              </w:rPr>
            </w:pPr>
          </w:p>
        </w:tc>
        <w:tc>
          <w:tcPr>
            <w:tcW w:w="236" w:type="dxa"/>
            <w:shd w:val="clear" w:color="auto" w:fill="auto"/>
          </w:tcPr>
          <w:p w14:paraId="6883391A" w14:textId="77777777" w:rsidR="00753495" w:rsidRPr="00FC7496" w:rsidRDefault="00753495" w:rsidP="001D304D">
            <w:pPr>
              <w:pStyle w:val="TAC"/>
              <w:rPr>
                <w:lang w:eastAsia="en-GB"/>
              </w:rPr>
            </w:pPr>
          </w:p>
        </w:tc>
        <w:tc>
          <w:tcPr>
            <w:tcW w:w="236" w:type="dxa"/>
            <w:shd w:val="clear" w:color="auto" w:fill="auto"/>
          </w:tcPr>
          <w:p w14:paraId="0D329542" w14:textId="77777777" w:rsidR="00753495" w:rsidRPr="00FC7496" w:rsidRDefault="00753495" w:rsidP="001D304D">
            <w:pPr>
              <w:pStyle w:val="TAC"/>
              <w:rPr>
                <w:lang w:eastAsia="en-GB"/>
              </w:rPr>
            </w:pPr>
          </w:p>
        </w:tc>
        <w:tc>
          <w:tcPr>
            <w:tcW w:w="236" w:type="dxa"/>
            <w:shd w:val="clear" w:color="auto" w:fill="FFC000"/>
          </w:tcPr>
          <w:p w14:paraId="6894AD49" w14:textId="77777777" w:rsidR="00753495" w:rsidRPr="00FC7496" w:rsidRDefault="00753495" w:rsidP="001D304D">
            <w:pPr>
              <w:pStyle w:val="TAC"/>
              <w:rPr>
                <w:lang w:eastAsia="en-GB"/>
              </w:rPr>
            </w:pPr>
          </w:p>
        </w:tc>
        <w:tc>
          <w:tcPr>
            <w:tcW w:w="236" w:type="dxa"/>
            <w:shd w:val="clear" w:color="auto" w:fill="auto"/>
          </w:tcPr>
          <w:p w14:paraId="2AC8BF15" w14:textId="77777777" w:rsidR="00753495" w:rsidRPr="00FC7496" w:rsidRDefault="00753495" w:rsidP="001D304D">
            <w:pPr>
              <w:pStyle w:val="TAC"/>
              <w:rPr>
                <w:lang w:eastAsia="en-GB"/>
              </w:rPr>
            </w:pPr>
          </w:p>
        </w:tc>
        <w:tc>
          <w:tcPr>
            <w:tcW w:w="236" w:type="dxa"/>
            <w:shd w:val="clear" w:color="auto" w:fill="auto"/>
          </w:tcPr>
          <w:p w14:paraId="7257623E" w14:textId="77777777" w:rsidR="00753495" w:rsidRPr="00FC7496" w:rsidRDefault="00753495" w:rsidP="001D304D">
            <w:pPr>
              <w:pStyle w:val="TAC"/>
              <w:rPr>
                <w:lang w:eastAsia="en-GB"/>
              </w:rPr>
            </w:pPr>
          </w:p>
        </w:tc>
        <w:tc>
          <w:tcPr>
            <w:tcW w:w="236" w:type="dxa"/>
            <w:shd w:val="clear" w:color="auto" w:fill="auto"/>
          </w:tcPr>
          <w:p w14:paraId="1D60C7A8" w14:textId="77777777" w:rsidR="00753495" w:rsidRPr="00FC7496" w:rsidRDefault="00753495" w:rsidP="001D304D">
            <w:pPr>
              <w:pStyle w:val="TAC"/>
              <w:rPr>
                <w:lang w:eastAsia="en-GB"/>
              </w:rPr>
            </w:pPr>
          </w:p>
        </w:tc>
        <w:tc>
          <w:tcPr>
            <w:tcW w:w="236" w:type="dxa"/>
            <w:shd w:val="clear" w:color="auto" w:fill="00B050"/>
          </w:tcPr>
          <w:p w14:paraId="24D8377F" w14:textId="77777777" w:rsidR="00753495" w:rsidRPr="00FC7496" w:rsidRDefault="00753495" w:rsidP="001D304D">
            <w:pPr>
              <w:pStyle w:val="TAC"/>
              <w:rPr>
                <w:lang w:eastAsia="en-GB"/>
              </w:rPr>
            </w:pPr>
          </w:p>
        </w:tc>
        <w:tc>
          <w:tcPr>
            <w:tcW w:w="236" w:type="dxa"/>
            <w:shd w:val="clear" w:color="auto" w:fill="92D050"/>
          </w:tcPr>
          <w:p w14:paraId="15D5D736" w14:textId="77777777" w:rsidR="00753495" w:rsidRPr="00FC7496" w:rsidRDefault="00753495" w:rsidP="001D304D">
            <w:pPr>
              <w:pStyle w:val="TAC"/>
              <w:rPr>
                <w:lang w:eastAsia="en-GB"/>
              </w:rPr>
            </w:pPr>
          </w:p>
        </w:tc>
        <w:tc>
          <w:tcPr>
            <w:tcW w:w="236" w:type="dxa"/>
            <w:shd w:val="clear" w:color="auto" w:fill="auto"/>
          </w:tcPr>
          <w:p w14:paraId="47ADDE73" w14:textId="77777777" w:rsidR="00753495" w:rsidRPr="00FC7496" w:rsidRDefault="00753495" w:rsidP="001D304D">
            <w:pPr>
              <w:pStyle w:val="TAC"/>
              <w:rPr>
                <w:lang w:eastAsia="en-GB"/>
              </w:rPr>
            </w:pPr>
          </w:p>
        </w:tc>
        <w:tc>
          <w:tcPr>
            <w:tcW w:w="236" w:type="dxa"/>
            <w:shd w:val="clear" w:color="auto" w:fill="auto"/>
          </w:tcPr>
          <w:p w14:paraId="743BC594" w14:textId="77777777" w:rsidR="00753495" w:rsidRPr="00FC7496" w:rsidRDefault="00753495" w:rsidP="001D304D">
            <w:pPr>
              <w:pStyle w:val="TAC"/>
              <w:rPr>
                <w:lang w:eastAsia="en-GB"/>
              </w:rPr>
            </w:pPr>
          </w:p>
        </w:tc>
        <w:tc>
          <w:tcPr>
            <w:tcW w:w="236" w:type="dxa"/>
            <w:shd w:val="clear" w:color="auto" w:fill="auto"/>
          </w:tcPr>
          <w:p w14:paraId="3417BCDF" w14:textId="77777777" w:rsidR="00753495" w:rsidRPr="00FC7496" w:rsidRDefault="00753495" w:rsidP="001D304D">
            <w:pPr>
              <w:pStyle w:val="TAC"/>
              <w:rPr>
                <w:lang w:eastAsia="en-GB"/>
              </w:rPr>
            </w:pPr>
          </w:p>
        </w:tc>
        <w:tc>
          <w:tcPr>
            <w:tcW w:w="236" w:type="dxa"/>
            <w:shd w:val="clear" w:color="auto" w:fill="7030A0"/>
          </w:tcPr>
          <w:p w14:paraId="0DB58577" w14:textId="77777777" w:rsidR="00753495" w:rsidRPr="00FC7496" w:rsidRDefault="00753495" w:rsidP="001D304D">
            <w:pPr>
              <w:pStyle w:val="TAC"/>
              <w:rPr>
                <w:lang w:eastAsia="en-GB"/>
              </w:rPr>
            </w:pPr>
          </w:p>
        </w:tc>
        <w:tc>
          <w:tcPr>
            <w:tcW w:w="236" w:type="dxa"/>
            <w:shd w:val="clear" w:color="auto" w:fill="FFC000"/>
          </w:tcPr>
          <w:p w14:paraId="07CDE087" w14:textId="77777777" w:rsidR="00753495" w:rsidRPr="00FC7496" w:rsidRDefault="00753495" w:rsidP="001D304D">
            <w:pPr>
              <w:pStyle w:val="TAC"/>
              <w:rPr>
                <w:lang w:eastAsia="en-GB"/>
              </w:rPr>
            </w:pPr>
          </w:p>
        </w:tc>
        <w:tc>
          <w:tcPr>
            <w:tcW w:w="236" w:type="dxa"/>
            <w:shd w:val="clear" w:color="auto" w:fill="auto"/>
          </w:tcPr>
          <w:p w14:paraId="002B5AA9" w14:textId="77777777" w:rsidR="00753495" w:rsidRPr="00FC7496" w:rsidRDefault="00753495" w:rsidP="001D304D">
            <w:pPr>
              <w:pStyle w:val="TAC"/>
              <w:rPr>
                <w:lang w:eastAsia="en-GB"/>
              </w:rPr>
            </w:pPr>
          </w:p>
        </w:tc>
        <w:tc>
          <w:tcPr>
            <w:tcW w:w="236" w:type="dxa"/>
            <w:shd w:val="clear" w:color="auto" w:fill="auto"/>
          </w:tcPr>
          <w:p w14:paraId="1A41C10A" w14:textId="77777777" w:rsidR="00753495" w:rsidRPr="00FC7496" w:rsidRDefault="00753495" w:rsidP="001D304D">
            <w:pPr>
              <w:pStyle w:val="TAC"/>
              <w:rPr>
                <w:lang w:eastAsia="en-GB"/>
              </w:rPr>
            </w:pPr>
          </w:p>
        </w:tc>
        <w:tc>
          <w:tcPr>
            <w:tcW w:w="236" w:type="dxa"/>
            <w:shd w:val="clear" w:color="auto" w:fill="auto"/>
          </w:tcPr>
          <w:p w14:paraId="67976696" w14:textId="77777777" w:rsidR="00753495" w:rsidRPr="00FC7496" w:rsidRDefault="00753495" w:rsidP="001D304D">
            <w:pPr>
              <w:pStyle w:val="TAC"/>
              <w:rPr>
                <w:lang w:eastAsia="en-GB"/>
              </w:rPr>
            </w:pPr>
          </w:p>
        </w:tc>
        <w:tc>
          <w:tcPr>
            <w:tcW w:w="236" w:type="dxa"/>
            <w:shd w:val="clear" w:color="auto" w:fill="auto"/>
          </w:tcPr>
          <w:p w14:paraId="36477B6A" w14:textId="77777777" w:rsidR="00753495" w:rsidRPr="00FC7496" w:rsidRDefault="00753495" w:rsidP="001D304D">
            <w:pPr>
              <w:pStyle w:val="TAC"/>
              <w:rPr>
                <w:lang w:eastAsia="en-GB"/>
              </w:rPr>
            </w:pPr>
          </w:p>
        </w:tc>
        <w:tc>
          <w:tcPr>
            <w:tcW w:w="236" w:type="dxa"/>
            <w:shd w:val="clear" w:color="auto" w:fill="92D050"/>
          </w:tcPr>
          <w:p w14:paraId="6F566546" w14:textId="77777777" w:rsidR="00753495" w:rsidRPr="00FC7496" w:rsidRDefault="00753495" w:rsidP="001D304D">
            <w:pPr>
              <w:pStyle w:val="TAC"/>
              <w:rPr>
                <w:lang w:eastAsia="en-GB"/>
              </w:rPr>
            </w:pPr>
          </w:p>
        </w:tc>
        <w:tc>
          <w:tcPr>
            <w:tcW w:w="236" w:type="dxa"/>
            <w:shd w:val="clear" w:color="auto" w:fill="auto"/>
          </w:tcPr>
          <w:p w14:paraId="6078317A" w14:textId="77777777" w:rsidR="00753495" w:rsidRPr="00FC7496" w:rsidRDefault="00753495" w:rsidP="001D304D">
            <w:pPr>
              <w:pStyle w:val="TAC"/>
              <w:rPr>
                <w:lang w:eastAsia="en-GB"/>
              </w:rPr>
            </w:pPr>
          </w:p>
        </w:tc>
        <w:tc>
          <w:tcPr>
            <w:tcW w:w="236" w:type="dxa"/>
            <w:shd w:val="clear" w:color="auto" w:fill="auto"/>
          </w:tcPr>
          <w:p w14:paraId="7E0F09AE" w14:textId="77777777" w:rsidR="00753495" w:rsidRPr="00FC7496" w:rsidRDefault="00753495" w:rsidP="001D304D">
            <w:pPr>
              <w:pStyle w:val="TAC"/>
              <w:rPr>
                <w:lang w:eastAsia="en-GB"/>
              </w:rPr>
            </w:pPr>
          </w:p>
        </w:tc>
        <w:tc>
          <w:tcPr>
            <w:tcW w:w="236" w:type="dxa"/>
            <w:shd w:val="clear" w:color="auto" w:fill="auto"/>
          </w:tcPr>
          <w:p w14:paraId="21F35BCA" w14:textId="77777777" w:rsidR="00753495" w:rsidRPr="00FC7496" w:rsidRDefault="00753495" w:rsidP="001D304D">
            <w:pPr>
              <w:pStyle w:val="TAC"/>
              <w:rPr>
                <w:lang w:eastAsia="en-GB"/>
              </w:rPr>
            </w:pPr>
          </w:p>
        </w:tc>
        <w:tc>
          <w:tcPr>
            <w:tcW w:w="236" w:type="dxa"/>
            <w:shd w:val="clear" w:color="auto" w:fill="auto"/>
          </w:tcPr>
          <w:p w14:paraId="1015065D" w14:textId="77777777" w:rsidR="00753495" w:rsidRPr="00FC7496" w:rsidRDefault="00753495" w:rsidP="001D304D">
            <w:pPr>
              <w:pStyle w:val="TAC"/>
              <w:rPr>
                <w:lang w:eastAsia="en-GB"/>
              </w:rPr>
            </w:pPr>
          </w:p>
        </w:tc>
      </w:tr>
      <w:tr w:rsidR="00B5100F" w:rsidRPr="00FC7496" w14:paraId="2EA4D9C2" w14:textId="77777777" w:rsidTr="001D304D">
        <w:trPr>
          <w:trHeight w:hRule="exact" w:val="227"/>
          <w:jc w:val="center"/>
        </w:trPr>
        <w:tc>
          <w:tcPr>
            <w:tcW w:w="567" w:type="dxa"/>
          </w:tcPr>
          <w:p w14:paraId="08C8DECC" w14:textId="77777777" w:rsidR="00753495" w:rsidRPr="00FC7496" w:rsidRDefault="00753495" w:rsidP="001D304D">
            <w:pPr>
              <w:pStyle w:val="TAC"/>
              <w:rPr>
                <w:lang w:eastAsia="en-GB"/>
              </w:rPr>
            </w:pPr>
            <w:r w:rsidRPr="00FC7496">
              <w:rPr>
                <w:lang w:eastAsia="en-GB"/>
              </w:rPr>
              <w:t>24</w:t>
            </w:r>
          </w:p>
        </w:tc>
        <w:tc>
          <w:tcPr>
            <w:tcW w:w="236" w:type="dxa"/>
            <w:shd w:val="clear" w:color="auto" w:fill="FFC000"/>
          </w:tcPr>
          <w:p w14:paraId="1D17FED8" w14:textId="77777777" w:rsidR="00753495" w:rsidRPr="00FC7496" w:rsidRDefault="00753495" w:rsidP="001D304D">
            <w:pPr>
              <w:pStyle w:val="TAC"/>
              <w:rPr>
                <w:lang w:eastAsia="en-GB"/>
              </w:rPr>
            </w:pPr>
          </w:p>
        </w:tc>
        <w:tc>
          <w:tcPr>
            <w:tcW w:w="236" w:type="dxa"/>
            <w:shd w:val="clear" w:color="auto" w:fill="auto"/>
          </w:tcPr>
          <w:p w14:paraId="3C9869EE" w14:textId="77777777" w:rsidR="00753495" w:rsidRPr="00FC7496" w:rsidRDefault="00753495" w:rsidP="001D304D">
            <w:pPr>
              <w:pStyle w:val="TAC"/>
              <w:rPr>
                <w:lang w:eastAsia="en-GB"/>
              </w:rPr>
            </w:pPr>
          </w:p>
        </w:tc>
        <w:tc>
          <w:tcPr>
            <w:tcW w:w="236" w:type="dxa"/>
            <w:shd w:val="clear" w:color="auto" w:fill="auto"/>
          </w:tcPr>
          <w:p w14:paraId="3E24918C" w14:textId="77777777" w:rsidR="00753495" w:rsidRPr="00FC7496" w:rsidRDefault="00753495" w:rsidP="001D304D">
            <w:pPr>
              <w:pStyle w:val="TAC"/>
              <w:rPr>
                <w:lang w:eastAsia="en-GB"/>
              </w:rPr>
            </w:pPr>
          </w:p>
        </w:tc>
        <w:tc>
          <w:tcPr>
            <w:tcW w:w="236" w:type="dxa"/>
            <w:shd w:val="clear" w:color="auto" w:fill="auto"/>
          </w:tcPr>
          <w:p w14:paraId="1BF089A5" w14:textId="77777777" w:rsidR="00753495" w:rsidRPr="00FC7496" w:rsidRDefault="00753495" w:rsidP="001D304D">
            <w:pPr>
              <w:pStyle w:val="TAC"/>
              <w:rPr>
                <w:lang w:eastAsia="en-GB"/>
              </w:rPr>
            </w:pPr>
          </w:p>
        </w:tc>
        <w:tc>
          <w:tcPr>
            <w:tcW w:w="236" w:type="dxa"/>
            <w:shd w:val="clear" w:color="auto" w:fill="00B050"/>
          </w:tcPr>
          <w:p w14:paraId="75DD33FD" w14:textId="77777777" w:rsidR="00753495" w:rsidRPr="00FC7496" w:rsidRDefault="00753495" w:rsidP="001D304D">
            <w:pPr>
              <w:pStyle w:val="TAC"/>
              <w:rPr>
                <w:lang w:eastAsia="en-GB"/>
              </w:rPr>
            </w:pPr>
          </w:p>
        </w:tc>
        <w:tc>
          <w:tcPr>
            <w:tcW w:w="236" w:type="dxa"/>
            <w:shd w:val="clear" w:color="auto" w:fill="92D050"/>
          </w:tcPr>
          <w:p w14:paraId="422061D4" w14:textId="77777777" w:rsidR="00753495" w:rsidRPr="00FC7496" w:rsidRDefault="00753495" w:rsidP="001D304D">
            <w:pPr>
              <w:pStyle w:val="TAC"/>
              <w:rPr>
                <w:lang w:eastAsia="en-GB"/>
              </w:rPr>
            </w:pPr>
          </w:p>
        </w:tc>
        <w:tc>
          <w:tcPr>
            <w:tcW w:w="236" w:type="dxa"/>
            <w:shd w:val="clear" w:color="auto" w:fill="auto"/>
          </w:tcPr>
          <w:p w14:paraId="6F55D1A9" w14:textId="77777777" w:rsidR="00753495" w:rsidRPr="00FC7496" w:rsidRDefault="00753495" w:rsidP="001D304D">
            <w:pPr>
              <w:pStyle w:val="TAC"/>
              <w:rPr>
                <w:lang w:eastAsia="en-GB"/>
              </w:rPr>
            </w:pPr>
          </w:p>
        </w:tc>
        <w:tc>
          <w:tcPr>
            <w:tcW w:w="236" w:type="dxa"/>
            <w:shd w:val="clear" w:color="auto" w:fill="auto"/>
          </w:tcPr>
          <w:p w14:paraId="4A5943D2" w14:textId="77777777" w:rsidR="00753495" w:rsidRPr="00FC7496" w:rsidRDefault="00753495" w:rsidP="001D304D">
            <w:pPr>
              <w:pStyle w:val="TAC"/>
              <w:rPr>
                <w:lang w:eastAsia="en-GB"/>
              </w:rPr>
            </w:pPr>
          </w:p>
        </w:tc>
        <w:tc>
          <w:tcPr>
            <w:tcW w:w="236" w:type="dxa"/>
            <w:shd w:val="clear" w:color="auto" w:fill="auto"/>
          </w:tcPr>
          <w:p w14:paraId="5D8B99D7" w14:textId="77777777" w:rsidR="00753495" w:rsidRPr="00FC7496" w:rsidRDefault="00753495" w:rsidP="001D304D">
            <w:pPr>
              <w:pStyle w:val="TAC"/>
              <w:rPr>
                <w:lang w:eastAsia="en-GB"/>
              </w:rPr>
            </w:pPr>
          </w:p>
        </w:tc>
        <w:tc>
          <w:tcPr>
            <w:tcW w:w="236" w:type="dxa"/>
            <w:shd w:val="clear" w:color="auto" w:fill="7030A0"/>
          </w:tcPr>
          <w:p w14:paraId="4F99C30B" w14:textId="77777777" w:rsidR="00753495" w:rsidRPr="00FC7496" w:rsidRDefault="00753495" w:rsidP="001D304D">
            <w:pPr>
              <w:pStyle w:val="TAC"/>
              <w:rPr>
                <w:lang w:eastAsia="en-GB"/>
              </w:rPr>
            </w:pPr>
          </w:p>
        </w:tc>
        <w:tc>
          <w:tcPr>
            <w:tcW w:w="236" w:type="dxa"/>
            <w:shd w:val="clear" w:color="auto" w:fill="FFC000"/>
          </w:tcPr>
          <w:p w14:paraId="58DC5316" w14:textId="77777777" w:rsidR="00753495" w:rsidRPr="00FC7496" w:rsidRDefault="00753495" w:rsidP="001D304D">
            <w:pPr>
              <w:pStyle w:val="TAC"/>
              <w:rPr>
                <w:lang w:eastAsia="en-GB"/>
              </w:rPr>
            </w:pPr>
          </w:p>
        </w:tc>
        <w:tc>
          <w:tcPr>
            <w:tcW w:w="236" w:type="dxa"/>
            <w:shd w:val="clear" w:color="auto" w:fill="auto"/>
          </w:tcPr>
          <w:p w14:paraId="176C67E2" w14:textId="77777777" w:rsidR="00753495" w:rsidRPr="00FC7496" w:rsidRDefault="00753495" w:rsidP="001D304D">
            <w:pPr>
              <w:pStyle w:val="TAC"/>
              <w:rPr>
                <w:lang w:eastAsia="en-GB"/>
              </w:rPr>
            </w:pPr>
          </w:p>
        </w:tc>
        <w:tc>
          <w:tcPr>
            <w:tcW w:w="236" w:type="dxa"/>
            <w:shd w:val="clear" w:color="auto" w:fill="auto"/>
          </w:tcPr>
          <w:p w14:paraId="34DA0A5D" w14:textId="77777777" w:rsidR="00753495" w:rsidRPr="00FC7496" w:rsidRDefault="00753495" w:rsidP="001D304D">
            <w:pPr>
              <w:pStyle w:val="TAC"/>
              <w:rPr>
                <w:lang w:eastAsia="en-GB"/>
              </w:rPr>
            </w:pPr>
          </w:p>
        </w:tc>
        <w:tc>
          <w:tcPr>
            <w:tcW w:w="236" w:type="dxa"/>
            <w:shd w:val="clear" w:color="auto" w:fill="auto"/>
          </w:tcPr>
          <w:p w14:paraId="2BCC73A5" w14:textId="77777777" w:rsidR="00753495" w:rsidRPr="00FC7496" w:rsidRDefault="00753495" w:rsidP="001D304D">
            <w:pPr>
              <w:pStyle w:val="TAC"/>
              <w:rPr>
                <w:lang w:eastAsia="en-GB"/>
              </w:rPr>
            </w:pPr>
          </w:p>
        </w:tc>
        <w:tc>
          <w:tcPr>
            <w:tcW w:w="236" w:type="dxa"/>
            <w:shd w:val="clear" w:color="auto" w:fill="auto"/>
          </w:tcPr>
          <w:p w14:paraId="5D7D3CF5" w14:textId="77777777" w:rsidR="00753495" w:rsidRPr="00FC7496" w:rsidRDefault="00753495" w:rsidP="001D304D">
            <w:pPr>
              <w:pStyle w:val="TAC"/>
              <w:rPr>
                <w:lang w:eastAsia="en-GB"/>
              </w:rPr>
            </w:pPr>
          </w:p>
        </w:tc>
        <w:tc>
          <w:tcPr>
            <w:tcW w:w="236" w:type="dxa"/>
            <w:shd w:val="clear" w:color="auto" w:fill="92D050"/>
          </w:tcPr>
          <w:p w14:paraId="28986FCD" w14:textId="77777777" w:rsidR="00753495" w:rsidRPr="00FC7496" w:rsidRDefault="00753495" w:rsidP="001D304D">
            <w:pPr>
              <w:pStyle w:val="TAC"/>
              <w:rPr>
                <w:lang w:eastAsia="en-GB"/>
              </w:rPr>
            </w:pPr>
          </w:p>
        </w:tc>
        <w:tc>
          <w:tcPr>
            <w:tcW w:w="236" w:type="dxa"/>
            <w:shd w:val="clear" w:color="auto" w:fill="FF9933"/>
          </w:tcPr>
          <w:p w14:paraId="7B05DB6B" w14:textId="77777777" w:rsidR="00753495" w:rsidRPr="00FC7496" w:rsidRDefault="00753495" w:rsidP="001D304D">
            <w:pPr>
              <w:pStyle w:val="TAC"/>
              <w:rPr>
                <w:lang w:eastAsia="en-GB"/>
              </w:rPr>
            </w:pPr>
          </w:p>
        </w:tc>
        <w:tc>
          <w:tcPr>
            <w:tcW w:w="236" w:type="dxa"/>
            <w:shd w:val="clear" w:color="auto" w:fill="FF9933"/>
          </w:tcPr>
          <w:p w14:paraId="2ABF90CF" w14:textId="77777777" w:rsidR="00753495" w:rsidRPr="00FC7496" w:rsidRDefault="00753495" w:rsidP="001D304D">
            <w:pPr>
              <w:pStyle w:val="TAC"/>
              <w:rPr>
                <w:lang w:eastAsia="en-GB"/>
              </w:rPr>
            </w:pPr>
          </w:p>
        </w:tc>
        <w:tc>
          <w:tcPr>
            <w:tcW w:w="236" w:type="dxa"/>
            <w:shd w:val="clear" w:color="auto" w:fill="FFFF99"/>
          </w:tcPr>
          <w:p w14:paraId="12230F46" w14:textId="77777777" w:rsidR="00753495" w:rsidRPr="00FC7496" w:rsidRDefault="00753495" w:rsidP="001D304D">
            <w:pPr>
              <w:pStyle w:val="TAC"/>
              <w:rPr>
                <w:lang w:eastAsia="en-GB"/>
              </w:rPr>
            </w:pPr>
          </w:p>
        </w:tc>
        <w:tc>
          <w:tcPr>
            <w:tcW w:w="236" w:type="dxa"/>
            <w:shd w:val="clear" w:color="auto" w:fill="FFFF99"/>
          </w:tcPr>
          <w:p w14:paraId="660D9B23" w14:textId="77777777" w:rsidR="00753495" w:rsidRPr="00FC7496" w:rsidRDefault="00753495" w:rsidP="001D304D">
            <w:pPr>
              <w:pStyle w:val="TAC"/>
              <w:rPr>
                <w:lang w:eastAsia="en-GB"/>
              </w:rPr>
            </w:pPr>
          </w:p>
        </w:tc>
        <w:tc>
          <w:tcPr>
            <w:tcW w:w="236" w:type="dxa"/>
            <w:shd w:val="clear" w:color="auto" w:fill="FFC000"/>
          </w:tcPr>
          <w:p w14:paraId="33057C16" w14:textId="77777777" w:rsidR="00753495" w:rsidRPr="00FC7496" w:rsidRDefault="00753495" w:rsidP="001D304D">
            <w:pPr>
              <w:pStyle w:val="TAC"/>
              <w:rPr>
                <w:lang w:eastAsia="en-GB"/>
              </w:rPr>
            </w:pPr>
          </w:p>
        </w:tc>
        <w:tc>
          <w:tcPr>
            <w:tcW w:w="236" w:type="dxa"/>
            <w:shd w:val="clear" w:color="auto" w:fill="FFFF99"/>
          </w:tcPr>
          <w:p w14:paraId="747620D2" w14:textId="77777777" w:rsidR="00753495" w:rsidRPr="00FC7496" w:rsidRDefault="00753495" w:rsidP="001D304D">
            <w:pPr>
              <w:pStyle w:val="TAC"/>
              <w:rPr>
                <w:lang w:eastAsia="en-GB"/>
              </w:rPr>
            </w:pPr>
          </w:p>
        </w:tc>
        <w:tc>
          <w:tcPr>
            <w:tcW w:w="236" w:type="dxa"/>
            <w:shd w:val="clear" w:color="auto" w:fill="FFFF99"/>
          </w:tcPr>
          <w:p w14:paraId="72D60768" w14:textId="77777777" w:rsidR="00753495" w:rsidRPr="00FC7496" w:rsidRDefault="00753495" w:rsidP="001D304D">
            <w:pPr>
              <w:pStyle w:val="TAC"/>
              <w:rPr>
                <w:lang w:eastAsia="en-GB"/>
              </w:rPr>
            </w:pPr>
          </w:p>
        </w:tc>
        <w:tc>
          <w:tcPr>
            <w:tcW w:w="236" w:type="dxa"/>
            <w:shd w:val="clear" w:color="auto" w:fill="FFFF99"/>
          </w:tcPr>
          <w:p w14:paraId="17E70902" w14:textId="77777777" w:rsidR="00753495" w:rsidRPr="00FC7496" w:rsidRDefault="00753495" w:rsidP="001D304D">
            <w:pPr>
              <w:pStyle w:val="TAC"/>
              <w:rPr>
                <w:lang w:eastAsia="en-GB"/>
              </w:rPr>
            </w:pPr>
          </w:p>
        </w:tc>
        <w:tc>
          <w:tcPr>
            <w:tcW w:w="236" w:type="dxa"/>
            <w:shd w:val="clear" w:color="auto" w:fill="00B050"/>
          </w:tcPr>
          <w:p w14:paraId="15515EAE" w14:textId="77777777" w:rsidR="00753495" w:rsidRPr="00FC7496" w:rsidRDefault="00753495" w:rsidP="001D304D">
            <w:pPr>
              <w:pStyle w:val="TAC"/>
              <w:rPr>
                <w:lang w:eastAsia="en-GB"/>
              </w:rPr>
            </w:pPr>
          </w:p>
        </w:tc>
        <w:tc>
          <w:tcPr>
            <w:tcW w:w="236" w:type="dxa"/>
            <w:shd w:val="clear" w:color="auto" w:fill="92D050"/>
          </w:tcPr>
          <w:p w14:paraId="6DAA0197" w14:textId="77777777" w:rsidR="00753495" w:rsidRPr="00FC7496" w:rsidRDefault="00753495" w:rsidP="001D304D">
            <w:pPr>
              <w:pStyle w:val="TAC"/>
              <w:rPr>
                <w:lang w:eastAsia="en-GB"/>
              </w:rPr>
            </w:pPr>
          </w:p>
        </w:tc>
        <w:tc>
          <w:tcPr>
            <w:tcW w:w="236" w:type="dxa"/>
            <w:shd w:val="clear" w:color="auto" w:fill="FFFF99"/>
          </w:tcPr>
          <w:p w14:paraId="2E0BE987" w14:textId="77777777" w:rsidR="00753495" w:rsidRPr="00FC7496" w:rsidRDefault="00753495" w:rsidP="001D304D">
            <w:pPr>
              <w:pStyle w:val="TAC"/>
              <w:rPr>
                <w:lang w:eastAsia="en-GB"/>
              </w:rPr>
            </w:pPr>
          </w:p>
        </w:tc>
        <w:tc>
          <w:tcPr>
            <w:tcW w:w="236" w:type="dxa"/>
            <w:shd w:val="clear" w:color="auto" w:fill="FFFF99"/>
          </w:tcPr>
          <w:p w14:paraId="1A0ABAA2" w14:textId="77777777" w:rsidR="00753495" w:rsidRPr="00FC7496" w:rsidRDefault="00753495" w:rsidP="001D304D">
            <w:pPr>
              <w:pStyle w:val="TAC"/>
              <w:rPr>
                <w:lang w:eastAsia="en-GB"/>
              </w:rPr>
            </w:pPr>
          </w:p>
        </w:tc>
        <w:tc>
          <w:tcPr>
            <w:tcW w:w="236" w:type="dxa"/>
            <w:shd w:val="clear" w:color="auto" w:fill="FFFF99"/>
          </w:tcPr>
          <w:p w14:paraId="28A6A37B" w14:textId="77777777" w:rsidR="00753495" w:rsidRPr="00FC7496" w:rsidRDefault="00753495" w:rsidP="001D304D">
            <w:pPr>
              <w:pStyle w:val="TAC"/>
              <w:rPr>
                <w:lang w:eastAsia="en-GB"/>
              </w:rPr>
            </w:pPr>
          </w:p>
        </w:tc>
        <w:tc>
          <w:tcPr>
            <w:tcW w:w="236" w:type="dxa"/>
            <w:shd w:val="clear" w:color="auto" w:fill="7030A0"/>
          </w:tcPr>
          <w:p w14:paraId="1BDA7C3A" w14:textId="77777777" w:rsidR="00753495" w:rsidRPr="00FC7496" w:rsidRDefault="00753495" w:rsidP="001D304D">
            <w:pPr>
              <w:pStyle w:val="TAC"/>
              <w:rPr>
                <w:lang w:eastAsia="en-GB"/>
              </w:rPr>
            </w:pPr>
          </w:p>
        </w:tc>
        <w:tc>
          <w:tcPr>
            <w:tcW w:w="236" w:type="dxa"/>
            <w:shd w:val="clear" w:color="auto" w:fill="FFC000"/>
          </w:tcPr>
          <w:p w14:paraId="27DC8F0B" w14:textId="77777777" w:rsidR="00753495" w:rsidRPr="00FC7496" w:rsidRDefault="00753495" w:rsidP="001D304D">
            <w:pPr>
              <w:pStyle w:val="TAC"/>
              <w:rPr>
                <w:lang w:eastAsia="en-GB"/>
              </w:rPr>
            </w:pPr>
          </w:p>
        </w:tc>
        <w:tc>
          <w:tcPr>
            <w:tcW w:w="236" w:type="dxa"/>
            <w:shd w:val="clear" w:color="auto" w:fill="FFFF99"/>
          </w:tcPr>
          <w:p w14:paraId="536867E5" w14:textId="77777777" w:rsidR="00753495" w:rsidRPr="00FC7496" w:rsidRDefault="00753495" w:rsidP="001D304D">
            <w:pPr>
              <w:pStyle w:val="TAC"/>
              <w:rPr>
                <w:lang w:eastAsia="en-GB"/>
              </w:rPr>
            </w:pPr>
          </w:p>
        </w:tc>
        <w:tc>
          <w:tcPr>
            <w:tcW w:w="236" w:type="dxa"/>
            <w:shd w:val="clear" w:color="auto" w:fill="FFFF99"/>
          </w:tcPr>
          <w:p w14:paraId="6766A04B" w14:textId="77777777" w:rsidR="00753495" w:rsidRPr="00FC7496" w:rsidRDefault="00753495" w:rsidP="001D304D">
            <w:pPr>
              <w:pStyle w:val="TAC"/>
              <w:rPr>
                <w:lang w:eastAsia="en-GB"/>
              </w:rPr>
            </w:pPr>
          </w:p>
        </w:tc>
        <w:tc>
          <w:tcPr>
            <w:tcW w:w="236" w:type="dxa"/>
            <w:shd w:val="clear" w:color="auto" w:fill="FFFF99"/>
          </w:tcPr>
          <w:p w14:paraId="672050DC" w14:textId="77777777" w:rsidR="00753495" w:rsidRPr="00FC7496" w:rsidRDefault="00753495" w:rsidP="001D304D">
            <w:pPr>
              <w:pStyle w:val="TAC"/>
              <w:rPr>
                <w:lang w:eastAsia="en-GB"/>
              </w:rPr>
            </w:pPr>
          </w:p>
        </w:tc>
        <w:tc>
          <w:tcPr>
            <w:tcW w:w="236" w:type="dxa"/>
            <w:shd w:val="clear" w:color="auto" w:fill="FFFF99"/>
          </w:tcPr>
          <w:p w14:paraId="5DCAEC2D" w14:textId="77777777" w:rsidR="00753495" w:rsidRPr="00FC7496" w:rsidRDefault="00753495" w:rsidP="001D304D">
            <w:pPr>
              <w:pStyle w:val="TAC"/>
              <w:rPr>
                <w:lang w:eastAsia="en-GB"/>
              </w:rPr>
            </w:pPr>
          </w:p>
        </w:tc>
        <w:tc>
          <w:tcPr>
            <w:tcW w:w="236" w:type="dxa"/>
            <w:shd w:val="clear" w:color="auto" w:fill="92D050"/>
          </w:tcPr>
          <w:p w14:paraId="4CD35589" w14:textId="77777777" w:rsidR="00753495" w:rsidRPr="00FC7496" w:rsidRDefault="00753495" w:rsidP="001D304D">
            <w:pPr>
              <w:pStyle w:val="TAC"/>
              <w:rPr>
                <w:lang w:eastAsia="en-GB"/>
              </w:rPr>
            </w:pPr>
          </w:p>
        </w:tc>
        <w:tc>
          <w:tcPr>
            <w:tcW w:w="236" w:type="dxa"/>
            <w:shd w:val="clear" w:color="auto" w:fill="FFFF99"/>
          </w:tcPr>
          <w:p w14:paraId="628544C8" w14:textId="77777777" w:rsidR="00753495" w:rsidRPr="00FC7496" w:rsidRDefault="00753495" w:rsidP="001D304D">
            <w:pPr>
              <w:pStyle w:val="TAC"/>
              <w:rPr>
                <w:lang w:eastAsia="en-GB"/>
              </w:rPr>
            </w:pPr>
          </w:p>
        </w:tc>
        <w:tc>
          <w:tcPr>
            <w:tcW w:w="236" w:type="dxa"/>
            <w:shd w:val="clear" w:color="auto" w:fill="FFFF99"/>
          </w:tcPr>
          <w:p w14:paraId="2DAC8898" w14:textId="77777777" w:rsidR="00753495" w:rsidRPr="00FC7496" w:rsidRDefault="00753495" w:rsidP="001D304D">
            <w:pPr>
              <w:pStyle w:val="TAC"/>
              <w:rPr>
                <w:lang w:eastAsia="en-GB"/>
              </w:rPr>
            </w:pPr>
          </w:p>
        </w:tc>
        <w:tc>
          <w:tcPr>
            <w:tcW w:w="236" w:type="dxa"/>
            <w:shd w:val="clear" w:color="auto" w:fill="auto"/>
          </w:tcPr>
          <w:p w14:paraId="4F010430" w14:textId="77777777" w:rsidR="00753495" w:rsidRPr="00FC7496" w:rsidRDefault="00753495" w:rsidP="001D304D">
            <w:pPr>
              <w:pStyle w:val="TAC"/>
              <w:rPr>
                <w:lang w:eastAsia="en-GB"/>
              </w:rPr>
            </w:pPr>
          </w:p>
        </w:tc>
        <w:tc>
          <w:tcPr>
            <w:tcW w:w="236" w:type="dxa"/>
            <w:shd w:val="clear" w:color="auto" w:fill="auto"/>
          </w:tcPr>
          <w:p w14:paraId="750A7E86" w14:textId="77777777" w:rsidR="00753495" w:rsidRPr="00FC7496" w:rsidRDefault="00753495" w:rsidP="001D304D">
            <w:pPr>
              <w:pStyle w:val="TAC"/>
              <w:rPr>
                <w:lang w:eastAsia="en-GB"/>
              </w:rPr>
            </w:pPr>
          </w:p>
        </w:tc>
      </w:tr>
      <w:tr w:rsidR="00753495" w:rsidRPr="00FC7496" w14:paraId="27FB2604" w14:textId="77777777" w:rsidTr="001D304D">
        <w:trPr>
          <w:trHeight w:hRule="exact" w:val="227"/>
          <w:jc w:val="center"/>
        </w:trPr>
        <w:tc>
          <w:tcPr>
            <w:tcW w:w="567" w:type="dxa"/>
          </w:tcPr>
          <w:p w14:paraId="0542C3B8" w14:textId="77777777" w:rsidR="00753495" w:rsidRPr="00FC7496" w:rsidRDefault="00753495" w:rsidP="001D304D">
            <w:pPr>
              <w:pStyle w:val="TAC"/>
              <w:rPr>
                <w:lang w:eastAsia="en-GB"/>
              </w:rPr>
            </w:pPr>
            <w:r w:rsidRPr="00FC7496">
              <w:rPr>
                <w:lang w:eastAsia="en-GB"/>
              </w:rPr>
              <w:t>28</w:t>
            </w:r>
          </w:p>
        </w:tc>
        <w:tc>
          <w:tcPr>
            <w:tcW w:w="236" w:type="dxa"/>
            <w:shd w:val="clear" w:color="auto" w:fill="FFC000"/>
          </w:tcPr>
          <w:p w14:paraId="6D5B0DF5" w14:textId="77777777" w:rsidR="00753495" w:rsidRPr="00FC7496" w:rsidRDefault="00753495" w:rsidP="001D304D">
            <w:pPr>
              <w:pStyle w:val="TAC"/>
              <w:rPr>
                <w:lang w:eastAsia="en-GB"/>
              </w:rPr>
            </w:pPr>
          </w:p>
        </w:tc>
        <w:tc>
          <w:tcPr>
            <w:tcW w:w="236" w:type="dxa"/>
            <w:shd w:val="clear" w:color="auto" w:fill="auto"/>
          </w:tcPr>
          <w:p w14:paraId="59335EF9" w14:textId="77777777" w:rsidR="00753495" w:rsidRPr="00FC7496" w:rsidRDefault="00753495" w:rsidP="001D304D">
            <w:pPr>
              <w:pStyle w:val="TAC"/>
              <w:rPr>
                <w:lang w:eastAsia="en-GB"/>
              </w:rPr>
            </w:pPr>
          </w:p>
        </w:tc>
        <w:tc>
          <w:tcPr>
            <w:tcW w:w="236" w:type="dxa"/>
            <w:shd w:val="clear" w:color="auto" w:fill="auto"/>
          </w:tcPr>
          <w:p w14:paraId="22CF50BF" w14:textId="77777777" w:rsidR="00753495" w:rsidRPr="00FC7496" w:rsidRDefault="00753495" w:rsidP="001D304D">
            <w:pPr>
              <w:pStyle w:val="TAC"/>
              <w:rPr>
                <w:lang w:eastAsia="en-GB"/>
              </w:rPr>
            </w:pPr>
          </w:p>
        </w:tc>
        <w:tc>
          <w:tcPr>
            <w:tcW w:w="236" w:type="dxa"/>
            <w:shd w:val="clear" w:color="auto" w:fill="auto"/>
          </w:tcPr>
          <w:p w14:paraId="06598482" w14:textId="77777777" w:rsidR="00753495" w:rsidRPr="00FC7496" w:rsidRDefault="00753495" w:rsidP="001D304D">
            <w:pPr>
              <w:pStyle w:val="TAC"/>
              <w:rPr>
                <w:lang w:eastAsia="en-GB"/>
              </w:rPr>
            </w:pPr>
          </w:p>
        </w:tc>
        <w:tc>
          <w:tcPr>
            <w:tcW w:w="236" w:type="dxa"/>
            <w:shd w:val="clear" w:color="auto" w:fill="00B050"/>
          </w:tcPr>
          <w:p w14:paraId="333D2FE4" w14:textId="77777777" w:rsidR="00753495" w:rsidRPr="00FC7496" w:rsidRDefault="00753495" w:rsidP="001D304D">
            <w:pPr>
              <w:pStyle w:val="TAC"/>
              <w:rPr>
                <w:lang w:eastAsia="en-GB"/>
              </w:rPr>
            </w:pPr>
          </w:p>
        </w:tc>
        <w:tc>
          <w:tcPr>
            <w:tcW w:w="236" w:type="dxa"/>
            <w:shd w:val="clear" w:color="auto" w:fill="92D050"/>
          </w:tcPr>
          <w:p w14:paraId="4D630E4D" w14:textId="77777777" w:rsidR="00753495" w:rsidRPr="00FC7496" w:rsidRDefault="00753495" w:rsidP="001D304D">
            <w:pPr>
              <w:pStyle w:val="TAC"/>
              <w:rPr>
                <w:lang w:eastAsia="en-GB"/>
              </w:rPr>
            </w:pPr>
          </w:p>
        </w:tc>
        <w:tc>
          <w:tcPr>
            <w:tcW w:w="236" w:type="dxa"/>
            <w:shd w:val="clear" w:color="auto" w:fill="auto"/>
          </w:tcPr>
          <w:p w14:paraId="6C287CF5" w14:textId="77777777" w:rsidR="00753495" w:rsidRPr="00FC7496" w:rsidRDefault="00753495" w:rsidP="001D304D">
            <w:pPr>
              <w:pStyle w:val="TAC"/>
              <w:rPr>
                <w:lang w:eastAsia="en-GB"/>
              </w:rPr>
            </w:pPr>
          </w:p>
        </w:tc>
        <w:tc>
          <w:tcPr>
            <w:tcW w:w="236" w:type="dxa"/>
            <w:shd w:val="clear" w:color="auto" w:fill="auto"/>
          </w:tcPr>
          <w:p w14:paraId="684EACCD" w14:textId="77777777" w:rsidR="00753495" w:rsidRPr="00FC7496" w:rsidRDefault="00753495" w:rsidP="001D304D">
            <w:pPr>
              <w:pStyle w:val="TAC"/>
              <w:rPr>
                <w:lang w:eastAsia="en-GB"/>
              </w:rPr>
            </w:pPr>
          </w:p>
        </w:tc>
        <w:tc>
          <w:tcPr>
            <w:tcW w:w="236" w:type="dxa"/>
            <w:shd w:val="clear" w:color="auto" w:fill="auto"/>
          </w:tcPr>
          <w:p w14:paraId="2D482098" w14:textId="77777777" w:rsidR="00753495" w:rsidRPr="00FC7496" w:rsidRDefault="00753495" w:rsidP="001D304D">
            <w:pPr>
              <w:pStyle w:val="TAC"/>
              <w:rPr>
                <w:lang w:eastAsia="en-GB"/>
              </w:rPr>
            </w:pPr>
          </w:p>
        </w:tc>
        <w:tc>
          <w:tcPr>
            <w:tcW w:w="236" w:type="dxa"/>
            <w:shd w:val="clear" w:color="auto" w:fill="7030A0"/>
          </w:tcPr>
          <w:p w14:paraId="4317452E" w14:textId="77777777" w:rsidR="00753495" w:rsidRPr="00FC7496" w:rsidRDefault="00753495" w:rsidP="001D304D">
            <w:pPr>
              <w:pStyle w:val="TAC"/>
              <w:rPr>
                <w:lang w:eastAsia="en-GB"/>
              </w:rPr>
            </w:pPr>
          </w:p>
        </w:tc>
        <w:tc>
          <w:tcPr>
            <w:tcW w:w="236" w:type="dxa"/>
            <w:shd w:val="clear" w:color="auto" w:fill="FFC000"/>
          </w:tcPr>
          <w:p w14:paraId="6EC5C701" w14:textId="77777777" w:rsidR="00753495" w:rsidRPr="00FC7496" w:rsidRDefault="00753495" w:rsidP="001D304D">
            <w:pPr>
              <w:pStyle w:val="TAC"/>
              <w:rPr>
                <w:lang w:eastAsia="en-GB"/>
              </w:rPr>
            </w:pPr>
          </w:p>
        </w:tc>
        <w:tc>
          <w:tcPr>
            <w:tcW w:w="236" w:type="dxa"/>
            <w:shd w:val="clear" w:color="auto" w:fill="auto"/>
          </w:tcPr>
          <w:p w14:paraId="347074A4" w14:textId="77777777" w:rsidR="00753495" w:rsidRPr="00FC7496" w:rsidRDefault="00753495" w:rsidP="001D304D">
            <w:pPr>
              <w:pStyle w:val="TAC"/>
              <w:rPr>
                <w:lang w:eastAsia="en-GB"/>
              </w:rPr>
            </w:pPr>
          </w:p>
        </w:tc>
        <w:tc>
          <w:tcPr>
            <w:tcW w:w="236" w:type="dxa"/>
            <w:shd w:val="clear" w:color="auto" w:fill="auto"/>
          </w:tcPr>
          <w:p w14:paraId="5937740B" w14:textId="77777777" w:rsidR="00753495" w:rsidRPr="00FC7496" w:rsidRDefault="00753495" w:rsidP="001D304D">
            <w:pPr>
              <w:pStyle w:val="TAC"/>
              <w:rPr>
                <w:lang w:eastAsia="en-GB"/>
              </w:rPr>
            </w:pPr>
          </w:p>
        </w:tc>
        <w:tc>
          <w:tcPr>
            <w:tcW w:w="236" w:type="dxa"/>
            <w:shd w:val="clear" w:color="auto" w:fill="auto"/>
          </w:tcPr>
          <w:p w14:paraId="3F6BBA3D" w14:textId="77777777" w:rsidR="00753495" w:rsidRPr="00FC7496" w:rsidRDefault="00753495" w:rsidP="001D304D">
            <w:pPr>
              <w:pStyle w:val="TAC"/>
              <w:rPr>
                <w:lang w:eastAsia="en-GB"/>
              </w:rPr>
            </w:pPr>
          </w:p>
        </w:tc>
        <w:tc>
          <w:tcPr>
            <w:tcW w:w="236" w:type="dxa"/>
            <w:shd w:val="clear" w:color="auto" w:fill="auto"/>
          </w:tcPr>
          <w:p w14:paraId="22D493BF" w14:textId="77777777" w:rsidR="00753495" w:rsidRPr="00FC7496" w:rsidRDefault="00753495" w:rsidP="001D304D">
            <w:pPr>
              <w:pStyle w:val="TAC"/>
              <w:rPr>
                <w:lang w:eastAsia="en-GB"/>
              </w:rPr>
            </w:pPr>
          </w:p>
        </w:tc>
        <w:tc>
          <w:tcPr>
            <w:tcW w:w="236" w:type="dxa"/>
            <w:shd w:val="clear" w:color="auto" w:fill="92D050"/>
          </w:tcPr>
          <w:p w14:paraId="5034DB34" w14:textId="77777777" w:rsidR="00753495" w:rsidRPr="00FC7496" w:rsidRDefault="00753495" w:rsidP="001D304D">
            <w:pPr>
              <w:pStyle w:val="TAC"/>
              <w:rPr>
                <w:lang w:eastAsia="en-GB"/>
              </w:rPr>
            </w:pPr>
          </w:p>
        </w:tc>
        <w:tc>
          <w:tcPr>
            <w:tcW w:w="236" w:type="dxa"/>
            <w:shd w:val="clear" w:color="auto" w:fill="auto"/>
          </w:tcPr>
          <w:p w14:paraId="16CA4B69" w14:textId="77777777" w:rsidR="00753495" w:rsidRPr="00FC7496" w:rsidRDefault="00753495" w:rsidP="001D304D">
            <w:pPr>
              <w:pStyle w:val="TAC"/>
              <w:rPr>
                <w:lang w:eastAsia="en-GB"/>
              </w:rPr>
            </w:pPr>
          </w:p>
        </w:tc>
        <w:tc>
          <w:tcPr>
            <w:tcW w:w="236" w:type="dxa"/>
            <w:shd w:val="clear" w:color="auto" w:fill="auto"/>
          </w:tcPr>
          <w:p w14:paraId="69BBB5BC" w14:textId="77777777" w:rsidR="00753495" w:rsidRPr="00FC7496" w:rsidRDefault="00753495" w:rsidP="001D304D">
            <w:pPr>
              <w:pStyle w:val="TAC"/>
              <w:rPr>
                <w:lang w:eastAsia="en-GB"/>
              </w:rPr>
            </w:pPr>
          </w:p>
        </w:tc>
        <w:tc>
          <w:tcPr>
            <w:tcW w:w="236" w:type="dxa"/>
            <w:shd w:val="clear" w:color="auto" w:fill="auto"/>
          </w:tcPr>
          <w:p w14:paraId="6137EF25" w14:textId="77777777" w:rsidR="00753495" w:rsidRPr="00FC7496" w:rsidRDefault="00753495" w:rsidP="001D304D">
            <w:pPr>
              <w:pStyle w:val="TAC"/>
              <w:rPr>
                <w:lang w:eastAsia="en-GB"/>
              </w:rPr>
            </w:pPr>
          </w:p>
        </w:tc>
        <w:tc>
          <w:tcPr>
            <w:tcW w:w="236" w:type="dxa"/>
            <w:shd w:val="clear" w:color="auto" w:fill="auto"/>
          </w:tcPr>
          <w:p w14:paraId="39DE5654" w14:textId="77777777" w:rsidR="00753495" w:rsidRPr="00FC7496" w:rsidRDefault="00753495" w:rsidP="001D304D">
            <w:pPr>
              <w:pStyle w:val="TAC"/>
              <w:rPr>
                <w:lang w:eastAsia="en-GB"/>
              </w:rPr>
            </w:pPr>
          </w:p>
        </w:tc>
        <w:tc>
          <w:tcPr>
            <w:tcW w:w="236" w:type="dxa"/>
            <w:shd w:val="clear" w:color="auto" w:fill="FFC000"/>
          </w:tcPr>
          <w:p w14:paraId="21A29FF8" w14:textId="77777777" w:rsidR="00753495" w:rsidRPr="00FC7496" w:rsidRDefault="00753495" w:rsidP="001D304D">
            <w:pPr>
              <w:pStyle w:val="TAC"/>
              <w:rPr>
                <w:lang w:eastAsia="en-GB"/>
              </w:rPr>
            </w:pPr>
          </w:p>
        </w:tc>
        <w:tc>
          <w:tcPr>
            <w:tcW w:w="236" w:type="dxa"/>
            <w:shd w:val="clear" w:color="auto" w:fill="auto"/>
          </w:tcPr>
          <w:p w14:paraId="76DFC38F" w14:textId="77777777" w:rsidR="00753495" w:rsidRPr="00FC7496" w:rsidRDefault="00753495" w:rsidP="001D304D">
            <w:pPr>
              <w:pStyle w:val="TAC"/>
              <w:rPr>
                <w:lang w:eastAsia="en-GB"/>
              </w:rPr>
            </w:pPr>
          </w:p>
        </w:tc>
        <w:tc>
          <w:tcPr>
            <w:tcW w:w="236" w:type="dxa"/>
            <w:shd w:val="clear" w:color="auto" w:fill="auto"/>
          </w:tcPr>
          <w:p w14:paraId="015E3652" w14:textId="77777777" w:rsidR="00753495" w:rsidRPr="00FC7496" w:rsidRDefault="00753495" w:rsidP="001D304D">
            <w:pPr>
              <w:pStyle w:val="TAC"/>
              <w:rPr>
                <w:lang w:eastAsia="en-GB"/>
              </w:rPr>
            </w:pPr>
          </w:p>
        </w:tc>
        <w:tc>
          <w:tcPr>
            <w:tcW w:w="236" w:type="dxa"/>
            <w:shd w:val="clear" w:color="auto" w:fill="auto"/>
          </w:tcPr>
          <w:p w14:paraId="16569486" w14:textId="77777777" w:rsidR="00753495" w:rsidRPr="00FC7496" w:rsidRDefault="00753495" w:rsidP="001D304D">
            <w:pPr>
              <w:pStyle w:val="TAC"/>
              <w:rPr>
                <w:lang w:eastAsia="en-GB"/>
              </w:rPr>
            </w:pPr>
          </w:p>
        </w:tc>
        <w:tc>
          <w:tcPr>
            <w:tcW w:w="236" w:type="dxa"/>
            <w:shd w:val="clear" w:color="auto" w:fill="00B050"/>
          </w:tcPr>
          <w:p w14:paraId="128C9D05" w14:textId="77777777" w:rsidR="00753495" w:rsidRPr="00FC7496" w:rsidRDefault="00753495" w:rsidP="001D304D">
            <w:pPr>
              <w:pStyle w:val="TAC"/>
              <w:rPr>
                <w:lang w:eastAsia="en-GB"/>
              </w:rPr>
            </w:pPr>
          </w:p>
        </w:tc>
        <w:tc>
          <w:tcPr>
            <w:tcW w:w="236" w:type="dxa"/>
            <w:shd w:val="clear" w:color="auto" w:fill="92D050"/>
          </w:tcPr>
          <w:p w14:paraId="37707A9B" w14:textId="77777777" w:rsidR="00753495" w:rsidRPr="00FC7496" w:rsidRDefault="00753495" w:rsidP="001D304D">
            <w:pPr>
              <w:pStyle w:val="TAC"/>
              <w:rPr>
                <w:lang w:eastAsia="en-GB"/>
              </w:rPr>
            </w:pPr>
          </w:p>
        </w:tc>
        <w:tc>
          <w:tcPr>
            <w:tcW w:w="236" w:type="dxa"/>
            <w:shd w:val="clear" w:color="auto" w:fill="auto"/>
          </w:tcPr>
          <w:p w14:paraId="711C6DD3" w14:textId="77777777" w:rsidR="00753495" w:rsidRPr="00FC7496" w:rsidRDefault="00753495" w:rsidP="001D304D">
            <w:pPr>
              <w:pStyle w:val="TAC"/>
              <w:rPr>
                <w:lang w:eastAsia="en-GB"/>
              </w:rPr>
            </w:pPr>
          </w:p>
        </w:tc>
        <w:tc>
          <w:tcPr>
            <w:tcW w:w="236" w:type="dxa"/>
            <w:shd w:val="clear" w:color="auto" w:fill="auto"/>
          </w:tcPr>
          <w:p w14:paraId="6AAE342E" w14:textId="77777777" w:rsidR="00753495" w:rsidRPr="00FC7496" w:rsidRDefault="00753495" w:rsidP="001D304D">
            <w:pPr>
              <w:pStyle w:val="TAC"/>
              <w:rPr>
                <w:lang w:eastAsia="en-GB"/>
              </w:rPr>
            </w:pPr>
          </w:p>
        </w:tc>
        <w:tc>
          <w:tcPr>
            <w:tcW w:w="236" w:type="dxa"/>
            <w:shd w:val="clear" w:color="auto" w:fill="auto"/>
          </w:tcPr>
          <w:p w14:paraId="3814C4B8" w14:textId="77777777" w:rsidR="00753495" w:rsidRPr="00FC7496" w:rsidRDefault="00753495" w:rsidP="001D304D">
            <w:pPr>
              <w:pStyle w:val="TAC"/>
              <w:rPr>
                <w:lang w:eastAsia="en-GB"/>
              </w:rPr>
            </w:pPr>
          </w:p>
        </w:tc>
        <w:tc>
          <w:tcPr>
            <w:tcW w:w="236" w:type="dxa"/>
            <w:shd w:val="clear" w:color="auto" w:fill="7030A0"/>
          </w:tcPr>
          <w:p w14:paraId="0FCB91ED" w14:textId="77777777" w:rsidR="00753495" w:rsidRPr="00FC7496" w:rsidRDefault="00753495" w:rsidP="001D304D">
            <w:pPr>
              <w:pStyle w:val="TAC"/>
              <w:rPr>
                <w:lang w:eastAsia="en-GB"/>
              </w:rPr>
            </w:pPr>
          </w:p>
        </w:tc>
        <w:tc>
          <w:tcPr>
            <w:tcW w:w="236" w:type="dxa"/>
            <w:shd w:val="clear" w:color="auto" w:fill="FFC000"/>
          </w:tcPr>
          <w:p w14:paraId="0FA9E4BA" w14:textId="77777777" w:rsidR="00753495" w:rsidRPr="00FC7496" w:rsidRDefault="00753495" w:rsidP="001D304D">
            <w:pPr>
              <w:pStyle w:val="TAC"/>
              <w:rPr>
                <w:lang w:eastAsia="en-GB"/>
              </w:rPr>
            </w:pPr>
          </w:p>
        </w:tc>
        <w:tc>
          <w:tcPr>
            <w:tcW w:w="236" w:type="dxa"/>
            <w:shd w:val="clear" w:color="auto" w:fill="auto"/>
          </w:tcPr>
          <w:p w14:paraId="03B86CD2" w14:textId="77777777" w:rsidR="00753495" w:rsidRPr="00FC7496" w:rsidRDefault="00753495" w:rsidP="001D304D">
            <w:pPr>
              <w:pStyle w:val="TAC"/>
              <w:rPr>
                <w:lang w:eastAsia="en-GB"/>
              </w:rPr>
            </w:pPr>
          </w:p>
        </w:tc>
        <w:tc>
          <w:tcPr>
            <w:tcW w:w="236" w:type="dxa"/>
            <w:shd w:val="clear" w:color="auto" w:fill="auto"/>
          </w:tcPr>
          <w:p w14:paraId="55335F12" w14:textId="77777777" w:rsidR="00753495" w:rsidRPr="00FC7496" w:rsidRDefault="00753495" w:rsidP="001D304D">
            <w:pPr>
              <w:pStyle w:val="TAC"/>
              <w:rPr>
                <w:lang w:eastAsia="en-GB"/>
              </w:rPr>
            </w:pPr>
          </w:p>
        </w:tc>
        <w:tc>
          <w:tcPr>
            <w:tcW w:w="236" w:type="dxa"/>
            <w:shd w:val="clear" w:color="auto" w:fill="auto"/>
          </w:tcPr>
          <w:p w14:paraId="2ED32AE1" w14:textId="77777777" w:rsidR="00753495" w:rsidRPr="00FC7496" w:rsidRDefault="00753495" w:rsidP="001D304D">
            <w:pPr>
              <w:pStyle w:val="TAC"/>
              <w:rPr>
                <w:lang w:eastAsia="en-GB"/>
              </w:rPr>
            </w:pPr>
          </w:p>
        </w:tc>
        <w:tc>
          <w:tcPr>
            <w:tcW w:w="236" w:type="dxa"/>
            <w:shd w:val="clear" w:color="auto" w:fill="auto"/>
          </w:tcPr>
          <w:p w14:paraId="7620BE72" w14:textId="77777777" w:rsidR="00753495" w:rsidRPr="00FC7496" w:rsidRDefault="00753495" w:rsidP="001D304D">
            <w:pPr>
              <w:pStyle w:val="TAC"/>
              <w:rPr>
                <w:lang w:eastAsia="en-GB"/>
              </w:rPr>
            </w:pPr>
          </w:p>
        </w:tc>
        <w:tc>
          <w:tcPr>
            <w:tcW w:w="236" w:type="dxa"/>
            <w:shd w:val="clear" w:color="auto" w:fill="92D050"/>
          </w:tcPr>
          <w:p w14:paraId="61370AE8" w14:textId="77777777" w:rsidR="00753495" w:rsidRPr="00FC7496" w:rsidRDefault="00753495" w:rsidP="001D304D">
            <w:pPr>
              <w:pStyle w:val="TAC"/>
              <w:rPr>
                <w:lang w:eastAsia="en-GB"/>
              </w:rPr>
            </w:pPr>
          </w:p>
        </w:tc>
        <w:tc>
          <w:tcPr>
            <w:tcW w:w="236" w:type="dxa"/>
            <w:shd w:val="clear" w:color="auto" w:fill="auto"/>
          </w:tcPr>
          <w:p w14:paraId="17AA4AEA" w14:textId="77777777" w:rsidR="00753495" w:rsidRPr="00FC7496" w:rsidRDefault="00753495" w:rsidP="001D304D">
            <w:pPr>
              <w:pStyle w:val="TAC"/>
              <w:rPr>
                <w:lang w:eastAsia="en-GB"/>
              </w:rPr>
            </w:pPr>
          </w:p>
        </w:tc>
        <w:tc>
          <w:tcPr>
            <w:tcW w:w="236" w:type="dxa"/>
            <w:shd w:val="clear" w:color="auto" w:fill="auto"/>
          </w:tcPr>
          <w:p w14:paraId="7B08A44F" w14:textId="77777777" w:rsidR="00753495" w:rsidRPr="00FC7496" w:rsidRDefault="00753495" w:rsidP="001D304D">
            <w:pPr>
              <w:pStyle w:val="TAC"/>
              <w:rPr>
                <w:lang w:eastAsia="en-GB"/>
              </w:rPr>
            </w:pPr>
          </w:p>
        </w:tc>
        <w:tc>
          <w:tcPr>
            <w:tcW w:w="236" w:type="dxa"/>
            <w:shd w:val="clear" w:color="auto" w:fill="auto"/>
          </w:tcPr>
          <w:p w14:paraId="15945879" w14:textId="77777777" w:rsidR="00753495" w:rsidRPr="00FC7496" w:rsidRDefault="00753495" w:rsidP="001D304D">
            <w:pPr>
              <w:pStyle w:val="TAC"/>
              <w:rPr>
                <w:lang w:eastAsia="en-GB"/>
              </w:rPr>
            </w:pPr>
          </w:p>
        </w:tc>
        <w:tc>
          <w:tcPr>
            <w:tcW w:w="236" w:type="dxa"/>
            <w:shd w:val="clear" w:color="auto" w:fill="auto"/>
          </w:tcPr>
          <w:p w14:paraId="7712D17A" w14:textId="77777777" w:rsidR="00753495" w:rsidRPr="00FC7496" w:rsidRDefault="00753495" w:rsidP="001D304D">
            <w:pPr>
              <w:pStyle w:val="TAC"/>
              <w:rPr>
                <w:lang w:eastAsia="en-GB"/>
              </w:rPr>
            </w:pPr>
          </w:p>
        </w:tc>
      </w:tr>
      <w:tr w:rsidR="00B5100F" w:rsidRPr="00FC7496" w14:paraId="1D06AB3C" w14:textId="77777777" w:rsidTr="001D304D">
        <w:trPr>
          <w:trHeight w:hRule="exact" w:val="227"/>
          <w:jc w:val="center"/>
        </w:trPr>
        <w:tc>
          <w:tcPr>
            <w:tcW w:w="567" w:type="dxa"/>
          </w:tcPr>
          <w:p w14:paraId="68EE221F" w14:textId="77777777" w:rsidR="00753495" w:rsidRPr="00FC7496" w:rsidRDefault="00753495" w:rsidP="001D304D">
            <w:pPr>
              <w:pStyle w:val="TAC"/>
              <w:rPr>
                <w:lang w:eastAsia="en-GB"/>
              </w:rPr>
            </w:pPr>
            <w:r w:rsidRPr="00FC7496">
              <w:rPr>
                <w:lang w:eastAsia="en-GB"/>
              </w:rPr>
              <w:t>32</w:t>
            </w:r>
          </w:p>
        </w:tc>
        <w:tc>
          <w:tcPr>
            <w:tcW w:w="236" w:type="dxa"/>
            <w:shd w:val="clear" w:color="auto" w:fill="FFC000"/>
          </w:tcPr>
          <w:p w14:paraId="129FE1B8" w14:textId="77777777" w:rsidR="00753495" w:rsidRPr="00FC7496" w:rsidRDefault="00753495" w:rsidP="001D304D">
            <w:pPr>
              <w:pStyle w:val="TAC"/>
              <w:rPr>
                <w:lang w:eastAsia="en-GB"/>
              </w:rPr>
            </w:pPr>
          </w:p>
        </w:tc>
        <w:tc>
          <w:tcPr>
            <w:tcW w:w="236" w:type="dxa"/>
            <w:shd w:val="clear" w:color="auto" w:fill="CCC0D9"/>
          </w:tcPr>
          <w:p w14:paraId="1AA31D3F" w14:textId="77777777" w:rsidR="00753495" w:rsidRPr="00FC7496" w:rsidRDefault="00753495" w:rsidP="001D304D">
            <w:pPr>
              <w:pStyle w:val="TAC"/>
              <w:rPr>
                <w:lang w:eastAsia="en-GB"/>
              </w:rPr>
            </w:pPr>
          </w:p>
        </w:tc>
        <w:tc>
          <w:tcPr>
            <w:tcW w:w="236" w:type="dxa"/>
            <w:shd w:val="clear" w:color="auto" w:fill="CCC0D9"/>
          </w:tcPr>
          <w:p w14:paraId="7EA5C5B6" w14:textId="77777777" w:rsidR="00753495" w:rsidRPr="00FC7496" w:rsidRDefault="00753495" w:rsidP="001D304D">
            <w:pPr>
              <w:pStyle w:val="TAC"/>
              <w:rPr>
                <w:lang w:eastAsia="en-GB"/>
              </w:rPr>
            </w:pPr>
          </w:p>
        </w:tc>
        <w:tc>
          <w:tcPr>
            <w:tcW w:w="236" w:type="dxa"/>
            <w:shd w:val="clear" w:color="auto" w:fill="CCC0D9"/>
          </w:tcPr>
          <w:p w14:paraId="389ED06D" w14:textId="77777777" w:rsidR="00753495" w:rsidRPr="00FC7496" w:rsidRDefault="00753495" w:rsidP="001D304D">
            <w:pPr>
              <w:pStyle w:val="TAC"/>
              <w:rPr>
                <w:lang w:eastAsia="en-GB"/>
              </w:rPr>
            </w:pPr>
          </w:p>
        </w:tc>
        <w:tc>
          <w:tcPr>
            <w:tcW w:w="236" w:type="dxa"/>
            <w:shd w:val="clear" w:color="auto" w:fill="00B050"/>
          </w:tcPr>
          <w:p w14:paraId="3FAEC26F" w14:textId="77777777" w:rsidR="00753495" w:rsidRPr="00FC7496" w:rsidRDefault="00753495" w:rsidP="001D304D">
            <w:pPr>
              <w:pStyle w:val="TAC"/>
              <w:rPr>
                <w:lang w:eastAsia="en-GB"/>
              </w:rPr>
            </w:pPr>
          </w:p>
        </w:tc>
        <w:tc>
          <w:tcPr>
            <w:tcW w:w="236" w:type="dxa"/>
            <w:shd w:val="clear" w:color="auto" w:fill="92D050"/>
          </w:tcPr>
          <w:p w14:paraId="2E65F830" w14:textId="77777777" w:rsidR="00753495" w:rsidRPr="00FC7496" w:rsidRDefault="00753495" w:rsidP="001D304D">
            <w:pPr>
              <w:pStyle w:val="TAC"/>
              <w:rPr>
                <w:lang w:eastAsia="en-GB"/>
              </w:rPr>
            </w:pPr>
          </w:p>
        </w:tc>
        <w:tc>
          <w:tcPr>
            <w:tcW w:w="236" w:type="dxa"/>
            <w:shd w:val="clear" w:color="auto" w:fill="CCC0D9"/>
          </w:tcPr>
          <w:p w14:paraId="18EF1771" w14:textId="77777777" w:rsidR="00753495" w:rsidRPr="00FC7496" w:rsidRDefault="00753495" w:rsidP="001D304D">
            <w:pPr>
              <w:pStyle w:val="TAC"/>
              <w:rPr>
                <w:lang w:eastAsia="en-GB"/>
              </w:rPr>
            </w:pPr>
          </w:p>
        </w:tc>
        <w:tc>
          <w:tcPr>
            <w:tcW w:w="236" w:type="dxa"/>
            <w:shd w:val="clear" w:color="auto" w:fill="CCC0D9"/>
          </w:tcPr>
          <w:p w14:paraId="276300E6" w14:textId="77777777" w:rsidR="00753495" w:rsidRPr="00FC7496" w:rsidRDefault="00753495" w:rsidP="001D304D">
            <w:pPr>
              <w:pStyle w:val="TAC"/>
              <w:rPr>
                <w:lang w:eastAsia="en-GB"/>
              </w:rPr>
            </w:pPr>
          </w:p>
        </w:tc>
        <w:tc>
          <w:tcPr>
            <w:tcW w:w="236" w:type="dxa"/>
            <w:shd w:val="clear" w:color="auto" w:fill="CCC0D9"/>
          </w:tcPr>
          <w:p w14:paraId="1C264FE6" w14:textId="77777777" w:rsidR="00753495" w:rsidRPr="00FC7496" w:rsidRDefault="00753495" w:rsidP="001D304D">
            <w:pPr>
              <w:pStyle w:val="TAC"/>
              <w:rPr>
                <w:lang w:eastAsia="en-GB"/>
              </w:rPr>
            </w:pPr>
          </w:p>
        </w:tc>
        <w:tc>
          <w:tcPr>
            <w:tcW w:w="236" w:type="dxa"/>
            <w:shd w:val="clear" w:color="auto" w:fill="7030A0"/>
          </w:tcPr>
          <w:p w14:paraId="04D3E3F4" w14:textId="77777777" w:rsidR="00753495" w:rsidRPr="00FC7496" w:rsidRDefault="00753495" w:rsidP="001D304D">
            <w:pPr>
              <w:pStyle w:val="TAC"/>
              <w:rPr>
                <w:lang w:eastAsia="en-GB"/>
              </w:rPr>
            </w:pPr>
          </w:p>
        </w:tc>
        <w:tc>
          <w:tcPr>
            <w:tcW w:w="236" w:type="dxa"/>
            <w:shd w:val="clear" w:color="auto" w:fill="FFC000"/>
          </w:tcPr>
          <w:p w14:paraId="4FDCC05C" w14:textId="77777777" w:rsidR="00753495" w:rsidRPr="00FC7496" w:rsidRDefault="00753495" w:rsidP="001D304D">
            <w:pPr>
              <w:pStyle w:val="TAC"/>
              <w:rPr>
                <w:lang w:eastAsia="en-GB"/>
              </w:rPr>
            </w:pPr>
          </w:p>
        </w:tc>
        <w:tc>
          <w:tcPr>
            <w:tcW w:w="236" w:type="dxa"/>
            <w:shd w:val="clear" w:color="auto" w:fill="CCC0D9"/>
          </w:tcPr>
          <w:p w14:paraId="62CC7684" w14:textId="77777777" w:rsidR="00753495" w:rsidRPr="00FC7496" w:rsidRDefault="00753495" w:rsidP="001D304D">
            <w:pPr>
              <w:pStyle w:val="TAC"/>
              <w:rPr>
                <w:lang w:eastAsia="en-GB"/>
              </w:rPr>
            </w:pPr>
          </w:p>
        </w:tc>
        <w:tc>
          <w:tcPr>
            <w:tcW w:w="236" w:type="dxa"/>
            <w:shd w:val="clear" w:color="auto" w:fill="CCC0D9"/>
          </w:tcPr>
          <w:p w14:paraId="58EB91C6" w14:textId="77777777" w:rsidR="00753495" w:rsidRPr="00FC7496" w:rsidRDefault="00753495" w:rsidP="001D304D">
            <w:pPr>
              <w:pStyle w:val="TAC"/>
              <w:rPr>
                <w:lang w:eastAsia="en-GB"/>
              </w:rPr>
            </w:pPr>
          </w:p>
        </w:tc>
        <w:tc>
          <w:tcPr>
            <w:tcW w:w="236" w:type="dxa"/>
            <w:shd w:val="clear" w:color="auto" w:fill="FF9933"/>
          </w:tcPr>
          <w:p w14:paraId="60444161" w14:textId="77777777" w:rsidR="00753495" w:rsidRPr="00FC7496" w:rsidRDefault="00753495" w:rsidP="001D304D">
            <w:pPr>
              <w:pStyle w:val="TAC"/>
              <w:rPr>
                <w:lang w:eastAsia="en-GB"/>
              </w:rPr>
            </w:pPr>
          </w:p>
        </w:tc>
        <w:tc>
          <w:tcPr>
            <w:tcW w:w="236" w:type="dxa"/>
            <w:shd w:val="clear" w:color="auto" w:fill="FF9933"/>
          </w:tcPr>
          <w:p w14:paraId="358D0805" w14:textId="77777777" w:rsidR="00753495" w:rsidRPr="00FC7496" w:rsidRDefault="00753495" w:rsidP="001D304D">
            <w:pPr>
              <w:pStyle w:val="TAC"/>
              <w:rPr>
                <w:lang w:eastAsia="en-GB"/>
              </w:rPr>
            </w:pPr>
          </w:p>
        </w:tc>
        <w:tc>
          <w:tcPr>
            <w:tcW w:w="236" w:type="dxa"/>
            <w:shd w:val="clear" w:color="auto" w:fill="92D050"/>
          </w:tcPr>
          <w:p w14:paraId="7E79833A" w14:textId="77777777" w:rsidR="00753495" w:rsidRPr="00FC7496" w:rsidRDefault="00753495" w:rsidP="001D304D">
            <w:pPr>
              <w:pStyle w:val="TAC"/>
              <w:rPr>
                <w:lang w:eastAsia="en-GB"/>
              </w:rPr>
            </w:pPr>
          </w:p>
        </w:tc>
        <w:tc>
          <w:tcPr>
            <w:tcW w:w="236" w:type="dxa"/>
            <w:shd w:val="clear" w:color="auto" w:fill="FFFF99"/>
          </w:tcPr>
          <w:p w14:paraId="16AC38FD" w14:textId="77777777" w:rsidR="00753495" w:rsidRPr="00FC7496" w:rsidRDefault="00753495" w:rsidP="001D304D">
            <w:pPr>
              <w:pStyle w:val="TAC"/>
              <w:rPr>
                <w:lang w:eastAsia="en-GB"/>
              </w:rPr>
            </w:pPr>
          </w:p>
        </w:tc>
        <w:tc>
          <w:tcPr>
            <w:tcW w:w="236" w:type="dxa"/>
            <w:shd w:val="clear" w:color="auto" w:fill="FFFF99"/>
          </w:tcPr>
          <w:p w14:paraId="6813118F" w14:textId="77777777" w:rsidR="00753495" w:rsidRPr="00FC7496" w:rsidRDefault="00753495" w:rsidP="001D304D">
            <w:pPr>
              <w:pStyle w:val="TAC"/>
              <w:rPr>
                <w:lang w:eastAsia="en-GB"/>
              </w:rPr>
            </w:pPr>
          </w:p>
        </w:tc>
        <w:tc>
          <w:tcPr>
            <w:tcW w:w="236" w:type="dxa"/>
            <w:shd w:val="clear" w:color="auto" w:fill="FFFF99"/>
          </w:tcPr>
          <w:p w14:paraId="3E957803" w14:textId="77777777" w:rsidR="00753495" w:rsidRPr="00FC7496" w:rsidRDefault="00753495" w:rsidP="001D304D">
            <w:pPr>
              <w:pStyle w:val="TAC"/>
              <w:rPr>
                <w:lang w:eastAsia="en-GB"/>
              </w:rPr>
            </w:pPr>
          </w:p>
        </w:tc>
        <w:tc>
          <w:tcPr>
            <w:tcW w:w="236" w:type="dxa"/>
            <w:shd w:val="clear" w:color="auto" w:fill="FFFF99"/>
          </w:tcPr>
          <w:p w14:paraId="0729D57F" w14:textId="77777777" w:rsidR="00753495" w:rsidRPr="00FC7496" w:rsidRDefault="00753495" w:rsidP="001D304D">
            <w:pPr>
              <w:pStyle w:val="TAC"/>
              <w:rPr>
                <w:lang w:eastAsia="en-GB"/>
              </w:rPr>
            </w:pPr>
          </w:p>
        </w:tc>
        <w:tc>
          <w:tcPr>
            <w:tcW w:w="236" w:type="dxa"/>
            <w:shd w:val="clear" w:color="auto" w:fill="FFC000"/>
          </w:tcPr>
          <w:p w14:paraId="6AF02AC6" w14:textId="77777777" w:rsidR="00753495" w:rsidRPr="00FC7496" w:rsidRDefault="00753495" w:rsidP="001D304D">
            <w:pPr>
              <w:pStyle w:val="TAC"/>
              <w:rPr>
                <w:lang w:eastAsia="en-GB"/>
              </w:rPr>
            </w:pPr>
          </w:p>
        </w:tc>
        <w:tc>
          <w:tcPr>
            <w:tcW w:w="236" w:type="dxa"/>
            <w:shd w:val="clear" w:color="auto" w:fill="FFFF99"/>
          </w:tcPr>
          <w:p w14:paraId="1AA5CC44" w14:textId="77777777" w:rsidR="00753495" w:rsidRPr="00FC7496" w:rsidRDefault="00753495" w:rsidP="001D304D">
            <w:pPr>
              <w:pStyle w:val="TAC"/>
              <w:rPr>
                <w:lang w:eastAsia="en-GB"/>
              </w:rPr>
            </w:pPr>
          </w:p>
        </w:tc>
        <w:tc>
          <w:tcPr>
            <w:tcW w:w="236" w:type="dxa"/>
            <w:shd w:val="clear" w:color="auto" w:fill="FFFF99"/>
          </w:tcPr>
          <w:p w14:paraId="659A1A8D" w14:textId="77777777" w:rsidR="00753495" w:rsidRPr="00FC7496" w:rsidRDefault="00753495" w:rsidP="001D304D">
            <w:pPr>
              <w:pStyle w:val="TAC"/>
              <w:rPr>
                <w:lang w:eastAsia="en-GB"/>
              </w:rPr>
            </w:pPr>
          </w:p>
        </w:tc>
        <w:tc>
          <w:tcPr>
            <w:tcW w:w="236" w:type="dxa"/>
            <w:shd w:val="clear" w:color="auto" w:fill="FFFF99"/>
          </w:tcPr>
          <w:p w14:paraId="63F988DC" w14:textId="77777777" w:rsidR="00753495" w:rsidRPr="00FC7496" w:rsidRDefault="00753495" w:rsidP="001D304D">
            <w:pPr>
              <w:pStyle w:val="TAC"/>
              <w:rPr>
                <w:lang w:eastAsia="en-GB"/>
              </w:rPr>
            </w:pPr>
          </w:p>
        </w:tc>
        <w:tc>
          <w:tcPr>
            <w:tcW w:w="236" w:type="dxa"/>
            <w:shd w:val="clear" w:color="auto" w:fill="00B050"/>
          </w:tcPr>
          <w:p w14:paraId="77044080" w14:textId="77777777" w:rsidR="00753495" w:rsidRPr="00FC7496" w:rsidRDefault="00753495" w:rsidP="001D304D">
            <w:pPr>
              <w:pStyle w:val="TAC"/>
              <w:rPr>
                <w:lang w:eastAsia="en-GB"/>
              </w:rPr>
            </w:pPr>
          </w:p>
        </w:tc>
        <w:tc>
          <w:tcPr>
            <w:tcW w:w="236" w:type="dxa"/>
            <w:shd w:val="clear" w:color="auto" w:fill="92D050"/>
          </w:tcPr>
          <w:p w14:paraId="792B73DF" w14:textId="77777777" w:rsidR="00753495" w:rsidRPr="00FC7496" w:rsidRDefault="00753495" w:rsidP="001D304D">
            <w:pPr>
              <w:pStyle w:val="TAC"/>
              <w:rPr>
                <w:lang w:eastAsia="en-GB"/>
              </w:rPr>
            </w:pPr>
          </w:p>
        </w:tc>
        <w:tc>
          <w:tcPr>
            <w:tcW w:w="236" w:type="dxa"/>
            <w:shd w:val="clear" w:color="auto" w:fill="FFFF99"/>
          </w:tcPr>
          <w:p w14:paraId="13091824" w14:textId="77777777" w:rsidR="00753495" w:rsidRPr="00FC7496" w:rsidRDefault="00753495" w:rsidP="001D304D">
            <w:pPr>
              <w:pStyle w:val="TAC"/>
              <w:rPr>
                <w:lang w:eastAsia="en-GB"/>
              </w:rPr>
            </w:pPr>
          </w:p>
        </w:tc>
        <w:tc>
          <w:tcPr>
            <w:tcW w:w="236" w:type="dxa"/>
            <w:shd w:val="clear" w:color="auto" w:fill="FFFF99"/>
          </w:tcPr>
          <w:p w14:paraId="5EEFE6BB" w14:textId="77777777" w:rsidR="00753495" w:rsidRPr="00FC7496" w:rsidRDefault="00753495" w:rsidP="001D304D">
            <w:pPr>
              <w:pStyle w:val="TAC"/>
              <w:rPr>
                <w:lang w:eastAsia="en-GB"/>
              </w:rPr>
            </w:pPr>
          </w:p>
        </w:tc>
        <w:tc>
          <w:tcPr>
            <w:tcW w:w="236" w:type="dxa"/>
            <w:shd w:val="clear" w:color="auto" w:fill="FFFF99"/>
          </w:tcPr>
          <w:p w14:paraId="347382FA" w14:textId="77777777" w:rsidR="00753495" w:rsidRPr="00FC7496" w:rsidRDefault="00753495" w:rsidP="001D304D">
            <w:pPr>
              <w:pStyle w:val="TAC"/>
              <w:rPr>
                <w:lang w:eastAsia="en-GB"/>
              </w:rPr>
            </w:pPr>
          </w:p>
        </w:tc>
        <w:tc>
          <w:tcPr>
            <w:tcW w:w="236" w:type="dxa"/>
            <w:shd w:val="clear" w:color="auto" w:fill="7030A0"/>
          </w:tcPr>
          <w:p w14:paraId="4E749200" w14:textId="77777777" w:rsidR="00753495" w:rsidRPr="00FC7496" w:rsidRDefault="00753495" w:rsidP="001D304D">
            <w:pPr>
              <w:pStyle w:val="TAC"/>
              <w:rPr>
                <w:lang w:eastAsia="en-GB"/>
              </w:rPr>
            </w:pPr>
          </w:p>
        </w:tc>
        <w:tc>
          <w:tcPr>
            <w:tcW w:w="236" w:type="dxa"/>
            <w:shd w:val="clear" w:color="auto" w:fill="FFC000"/>
          </w:tcPr>
          <w:p w14:paraId="6911FA64" w14:textId="77777777" w:rsidR="00753495" w:rsidRPr="00FC7496" w:rsidRDefault="00753495" w:rsidP="001D304D">
            <w:pPr>
              <w:pStyle w:val="TAC"/>
              <w:rPr>
                <w:lang w:eastAsia="en-GB"/>
              </w:rPr>
            </w:pPr>
          </w:p>
        </w:tc>
        <w:tc>
          <w:tcPr>
            <w:tcW w:w="236" w:type="dxa"/>
            <w:shd w:val="clear" w:color="auto" w:fill="FFFF99"/>
          </w:tcPr>
          <w:p w14:paraId="71BFB9D9" w14:textId="77777777" w:rsidR="00753495" w:rsidRPr="00FC7496" w:rsidRDefault="00753495" w:rsidP="001D304D">
            <w:pPr>
              <w:pStyle w:val="TAC"/>
              <w:rPr>
                <w:lang w:eastAsia="en-GB"/>
              </w:rPr>
            </w:pPr>
          </w:p>
        </w:tc>
        <w:tc>
          <w:tcPr>
            <w:tcW w:w="236" w:type="dxa"/>
            <w:shd w:val="clear" w:color="auto" w:fill="FFFF99"/>
          </w:tcPr>
          <w:p w14:paraId="6349ACC5" w14:textId="77777777" w:rsidR="00753495" w:rsidRPr="00FC7496" w:rsidRDefault="00753495" w:rsidP="001D304D">
            <w:pPr>
              <w:pStyle w:val="TAC"/>
              <w:rPr>
                <w:lang w:eastAsia="en-GB"/>
              </w:rPr>
            </w:pPr>
          </w:p>
        </w:tc>
        <w:tc>
          <w:tcPr>
            <w:tcW w:w="236" w:type="dxa"/>
            <w:shd w:val="clear" w:color="auto" w:fill="FFFF99"/>
          </w:tcPr>
          <w:p w14:paraId="1C75F3FC" w14:textId="77777777" w:rsidR="00753495" w:rsidRPr="00FC7496" w:rsidRDefault="00753495" w:rsidP="001D304D">
            <w:pPr>
              <w:pStyle w:val="TAC"/>
              <w:rPr>
                <w:lang w:eastAsia="en-GB"/>
              </w:rPr>
            </w:pPr>
          </w:p>
        </w:tc>
        <w:tc>
          <w:tcPr>
            <w:tcW w:w="236" w:type="dxa"/>
            <w:shd w:val="clear" w:color="auto" w:fill="FFFF99"/>
          </w:tcPr>
          <w:p w14:paraId="741DCC08" w14:textId="77777777" w:rsidR="00753495" w:rsidRPr="00FC7496" w:rsidRDefault="00753495" w:rsidP="001D304D">
            <w:pPr>
              <w:pStyle w:val="TAC"/>
              <w:rPr>
                <w:lang w:eastAsia="en-GB"/>
              </w:rPr>
            </w:pPr>
          </w:p>
        </w:tc>
        <w:tc>
          <w:tcPr>
            <w:tcW w:w="236" w:type="dxa"/>
            <w:shd w:val="clear" w:color="auto" w:fill="92D050"/>
          </w:tcPr>
          <w:p w14:paraId="362945AB" w14:textId="77777777" w:rsidR="00753495" w:rsidRPr="00FC7496" w:rsidRDefault="00753495" w:rsidP="001D304D">
            <w:pPr>
              <w:pStyle w:val="TAC"/>
              <w:rPr>
                <w:lang w:eastAsia="en-GB"/>
              </w:rPr>
            </w:pPr>
          </w:p>
        </w:tc>
        <w:tc>
          <w:tcPr>
            <w:tcW w:w="236" w:type="dxa"/>
            <w:shd w:val="clear" w:color="auto" w:fill="auto"/>
          </w:tcPr>
          <w:p w14:paraId="68628736" w14:textId="77777777" w:rsidR="00753495" w:rsidRPr="00FC7496" w:rsidRDefault="00753495" w:rsidP="001D304D">
            <w:pPr>
              <w:pStyle w:val="TAC"/>
              <w:rPr>
                <w:lang w:eastAsia="en-GB"/>
              </w:rPr>
            </w:pPr>
          </w:p>
        </w:tc>
        <w:tc>
          <w:tcPr>
            <w:tcW w:w="236" w:type="dxa"/>
            <w:shd w:val="clear" w:color="auto" w:fill="auto"/>
          </w:tcPr>
          <w:p w14:paraId="26EA1782" w14:textId="77777777" w:rsidR="00753495" w:rsidRPr="00FC7496" w:rsidRDefault="00753495" w:rsidP="001D304D">
            <w:pPr>
              <w:pStyle w:val="TAC"/>
              <w:rPr>
                <w:lang w:eastAsia="en-GB"/>
              </w:rPr>
            </w:pPr>
          </w:p>
        </w:tc>
        <w:tc>
          <w:tcPr>
            <w:tcW w:w="236" w:type="dxa"/>
            <w:shd w:val="clear" w:color="auto" w:fill="auto"/>
          </w:tcPr>
          <w:p w14:paraId="7D94977C" w14:textId="77777777" w:rsidR="00753495" w:rsidRPr="00FC7496" w:rsidRDefault="00753495" w:rsidP="001D304D">
            <w:pPr>
              <w:pStyle w:val="TAC"/>
              <w:rPr>
                <w:lang w:eastAsia="en-GB"/>
              </w:rPr>
            </w:pPr>
          </w:p>
        </w:tc>
        <w:tc>
          <w:tcPr>
            <w:tcW w:w="236" w:type="dxa"/>
            <w:shd w:val="clear" w:color="auto" w:fill="auto"/>
          </w:tcPr>
          <w:p w14:paraId="48847844" w14:textId="77777777" w:rsidR="00753495" w:rsidRPr="00FC7496" w:rsidRDefault="00753495" w:rsidP="001D304D">
            <w:pPr>
              <w:pStyle w:val="TAC"/>
              <w:rPr>
                <w:lang w:eastAsia="en-GB"/>
              </w:rPr>
            </w:pPr>
          </w:p>
        </w:tc>
      </w:tr>
      <w:tr w:rsidR="00753495" w:rsidRPr="00FC7496" w14:paraId="3DFC4D6A" w14:textId="77777777" w:rsidTr="001D304D">
        <w:trPr>
          <w:trHeight w:hRule="exact" w:val="227"/>
          <w:jc w:val="center"/>
        </w:trPr>
        <w:tc>
          <w:tcPr>
            <w:tcW w:w="567" w:type="dxa"/>
          </w:tcPr>
          <w:p w14:paraId="23E3F12B" w14:textId="77777777" w:rsidR="00753495" w:rsidRPr="00FC7496" w:rsidRDefault="00753495" w:rsidP="001D304D">
            <w:pPr>
              <w:pStyle w:val="TAC"/>
              <w:rPr>
                <w:lang w:eastAsia="en-GB"/>
              </w:rPr>
            </w:pPr>
            <w:r w:rsidRPr="00FC7496">
              <w:rPr>
                <w:lang w:eastAsia="en-GB"/>
              </w:rPr>
              <w:t>36</w:t>
            </w:r>
          </w:p>
        </w:tc>
        <w:tc>
          <w:tcPr>
            <w:tcW w:w="236" w:type="dxa"/>
            <w:shd w:val="clear" w:color="auto" w:fill="FFC000"/>
          </w:tcPr>
          <w:p w14:paraId="7AA7C653" w14:textId="77777777" w:rsidR="00753495" w:rsidRPr="00FC7496" w:rsidRDefault="00753495" w:rsidP="001D304D">
            <w:pPr>
              <w:pStyle w:val="TAC"/>
              <w:rPr>
                <w:lang w:eastAsia="en-GB"/>
              </w:rPr>
            </w:pPr>
          </w:p>
        </w:tc>
        <w:tc>
          <w:tcPr>
            <w:tcW w:w="236" w:type="dxa"/>
            <w:shd w:val="clear" w:color="auto" w:fill="auto"/>
          </w:tcPr>
          <w:p w14:paraId="117057D7" w14:textId="77777777" w:rsidR="00753495" w:rsidRPr="00FC7496" w:rsidRDefault="00753495" w:rsidP="001D304D">
            <w:pPr>
              <w:pStyle w:val="TAC"/>
              <w:rPr>
                <w:lang w:eastAsia="en-GB"/>
              </w:rPr>
            </w:pPr>
          </w:p>
        </w:tc>
        <w:tc>
          <w:tcPr>
            <w:tcW w:w="236" w:type="dxa"/>
            <w:shd w:val="clear" w:color="auto" w:fill="auto"/>
          </w:tcPr>
          <w:p w14:paraId="1DE685FC" w14:textId="77777777" w:rsidR="00753495" w:rsidRPr="00FC7496" w:rsidRDefault="00753495" w:rsidP="001D304D">
            <w:pPr>
              <w:pStyle w:val="TAC"/>
              <w:rPr>
                <w:lang w:eastAsia="en-GB"/>
              </w:rPr>
            </w:pPr>
          </w:p>
        </w:tc>
        <w:tc>
          <w:tcPr>
            <w:tcW w:w="236" w:type="dxa"/>
            <w:shd w:val="clear" w:color="auto" w:fill="auto"/>
          </w:tcPr>
          <w:p w14:paraId="2FAED4D6" w14:textId="77777777" w:rsidR="00753495" w:rsidRPr="00FC7496" w:rsidRDefault="00753495" w:rsidP="001D304D">
            <w:pPr>
              <w:pStyle w:val="TAC"/>
              <w:rPr>
                <w:lang w:eastAsia="en-GB"/>
              </w:rPr>
            </w:pPr>
          </w:p>
        </w:tc>
        <w:tc>
          <w:tcPr>
            <w:tcW w:w="236" w:type="dxa"/>
            <w:shd w:val="clear" w:color="auto" w:fill="00B050"/>
          </w:tcPr>
          <w:p w14:paraId="6127E9BC" w14:textId="77777777" w:rsidR="00753495" w:rsidRPr="00FC7496" w:rsidRDefault="00753495" w:rsidP="001D304D">
            <w:pPr>
              <w:pStyle w:val="TAC"/>
              <w:rPr>
                <w:lang w:eastAsia="en-GB"/>
              </w:rPr>
            </w:pPr>
          </w:p>
        </w:tc>
        <w:tc>
          <w:tcPr>
            <w:tcW w:w="236" w:type="dxa"/>
            <w:shd w:val="clear" w:color="auto" w:fill="92D050"/>
          </w:tcPr>
          <w:p w14:paraId="533EC2E3" w14:textId="77777777" w:rsidR="00753495" w:rsidRPr="00FC7496" w:rsidRDefault="00753495" w:rsidP="001D304D">
            <w:pPr>
              <w:pStyle w:val="TAC"/>
              <w:rPr>
                <w:lang w:eastAsia="en-GB"/>
              </w:rPr>
            </w:pPr>
          </w:p>
        </w:tc>
        <w:tc>
          <w:tcPr>
            <w:tcW w:w="236" w:type="dxa"/>
            <w:shd w:val="clear" w:color="auto" w:fill="auto"/>
          </w:tcPr>
          <w:p w14:paraId="29C76664" w14:textId="77777777" w:rsidR="00753495" w:rsidRPr="00FC7496" w:rsidRDefault="00753495" w:rsidP="001D304D">
            <w:pPr>
              <w:pStyle w:val="TAC"/>
              <w:rPr>
                <w:lang w:eastAsia="en-GB"/>
              </w:rPr>
            </w:pPr>
          </w:p>
        </w:tc>
        <w:tc>
          <w:tcPr>
            <w:tcW w:w="236" w:type="dxa"/>
            <w:shd w:val="clear" w:color="auto" w:fill="auto"/>
          </w:tcPr>
          <w:p w14:paraId="61AFE1B1" w14:textId="77777777" w:rsidR="00753495" w:rsidRPr="00FC7496" w:rsidRDefault="00753495" w:rsidP="001D304D">
            <w:pPr>
              <w:pStyle w:val="TAC"/>
              <w:rPr>
                <w:lang w:eastAsia="en-GB"/>
              </w:rPr>
            </w:pPr>
          </w:p>
        </w:tc>
        <w:tc>
          <w:tcPr>
            <w:tcW w:w="236" w:type="dxa"/>
            <w:shd w:val="clear" w:color="auto" w:fill="auto"/>
          </w:tcPr>
          <w:p w14:paraId="33723B90" w14:textId="77777777" w:rsidR="00753495" w:rsidRPr="00FC7496" w:rsidRDefault="00753495" w:rsidP="001D304D">
            <w:pPr>
              <w:pStyle w:val="TAC"/>
              <w:rPr>
                <w:lang w:eastAsia="en-GB"/>
              </w:rPr>
            </w:pPr>
          </w:p>
        </w:tc>
        <w:tc>
          <w:tcPr>
            <w:tcW w:w="236" w:type="dxa"/>
            <w:shd w:val="clear" w:color="auto" w:fill="7030A0"/>
          </w:tcPr>
          <w:p w14:paraId="4063CB3E" w14:textId="77777777" w:rsidR="00753495" w:rsidRPr="00FC7496" w:rsidRDefault="00753495" w:rsidP="001D304D">
            <w:pPr>
              <w:pStyle w:val="TAC"/>
              <w:rPr>
                <w:lang w:eastAsia="en-GB"/>
              </w:rPr>
            </w:pPr>
          </w:p>
        </w:tc>
        <w:tc>
          <w:tcPr>
            <w:tcW w:w="236" w:type="dxa"/>
            <w:shd w:val="clear" w:color="auto" w:fill="FFC000"/>
          </w:tcPr>
          <w:p w14:paraId="4F78F1C0" w14:textId="77777777" w:rsidR="00753495" w:rsidRPr="00FC7496" w:rsidRDefault="00753495" w:rsidP="001D304D">
            <w:pPr>
              <w:pStyle w:val="TAC"/>
              <w:rPr>
                <w:lang w:eastAsia="en-GB"/>
              </w:rPr>
            </w:pPr>
          </w:p>
        </w:tc>
        <w:tc>
          <w:tcPr>
            <w:tcW w:w="236" w:type="dxa"/>
            <w:shd w:val="clear" w:color="auto" w:fill="auto"/>
          </w:tcPr>
          <w:p w14:paraId="6DDF1FA0" w14:textId="77777777" w:rsidR="00753495" w:rsidRPr="00FC7496" w:rsidRDefault="00753495" w:rsidP="001D304D">
            <w:pPr>
              <w:pStyle w:val="TAC"/>
              <w:rPr>
                <w:lang w:eastAsia="en-GB"/>
              </w:rPr>
            </w:pPr>
          </w:p>
        </w:tc>
        <w:tc>
          <w:tcPr>
            <w:tcW w:w="236" w:type="dxa"/>
            <w:shd w:val="clear" w:color="auto" w:fill="auto"/>
          </w:tcPr>
          <w:p w14:paraId="23CD24E7" w14:textId="77777777" w:rsidR="00753495" w:rsidRPr="00FC7496" w:rsidRDefault="00753495" w:rsidP="001D304D">
            <w:pPr>
              <w:pStyle w:val="TAC"/>
              <w:rPr>
                <w:lang w:eastAsia="en-GB"/>
              </w:rPr>
            </w:pPr>
          </w:p>
        </w:tc>
        <w:tc>
          <w:tcPr>
            <w:tcW w:w="236" w:type="dxa"/>
            <w:shd w:val="clear" w:color="auto" w:fill="auto"/>
          </w:tcPr>
          <w:p w14:paraId="100D7B6D" w14:textId="77777777" w:rsidR="00753495" w:rsidRPr="00FC7496" w:rsidRDefault="00753495" w:rsidP="001D304D">
            <w:pPr>
              <w:pStyle w:val="TAC"/>
              <w:rPr>
                <w:lang w:eastAsia="en-GB"/>
              </w:rPr>
            </w:pPr>
          </w:p>
        </w:tc>
        <w:tc>
          <w:tcPr>
            <w:tcW w:w="236" w:type="dxa"/>
            <w:shd w:val="clear" w:color="auto" w:fill="auto"/>
          </w:tcPr>
          <w:p w14:paraId="7044BF57" w14:textId="77777777" w:rsidR="00753495" w:rsidRPr="00FC7496" w:rsidRDefault="00753495" w:rsidP="001D304D">
            <w:pPr>
              <w:pStyle w:val="TAC"/>
              <w:rPr>
                <w:lang w:eastAsia="en-GB"/>
              </w:rPr>
            </w:pPr>
          </w:p>
        </w:tc>
        <w:tc>
          <w:tcPr>
            <w:tcW w:w="236" w:type="dxa"/>
            <w:shd w:val="clear" w:color="auto" w:fill="92D050"/>
          </w:tcPr>
          <w:p w14:paraId="186D5608" w14:textId="77777777" w:rsidR="00753495" w:rsidRPr="00FC7496" w:rsidRDefault="00753495" w:rsidP="001D304D">
            <w:pPr>
              <w:pStyle w:val="TAC"/>
              <w:rPr>
                <w:lang w:eastAsia="en-GB"/>
              </w:rPr>
            </w:pPr>
          </w:p>
        </w:tc>
        <w:tc>
          <w:tcPr>
            <w:tcW w:w="236" w:type="dxa"/>
            <w:shd w:val="clear" w:color="auto" w:fill="auto"/>
          </w:tcPr>
          <w:p w14:paraId="358A3A43" w14:textId="77777777" w:rsidR="00753495" w:rsidRPr="00FC7496" w:rsidRDefault="00753495" w:rsidP="001D304D">
            <w:pPr>
              <w:pStyle w:val="TAC"/>
              <w:rPr>
                <w:lang w:eastAsia="en-GB"/>
              </w:rPr>
            </w:pPr>
          </w:p>
        </w:tc>
        <w:tc>
          <w:tcPr>
            <w:tcW w:w="236" w:type="dxa"/>
            <w:shd w:val="clear" w:color="auto" w:fill="auto"/>
          </w:tcPr>
          <w:p w14:paraId="12E9EF83" w14:textId="77777777" w:rsidR="00753495" w:rsidRPr="00FC7496" w:rsidRDefault="00753495" w:rsidP="001D304D">
            <w:pPr>
              <w:pStyle w:val="TAC"/>
              <w:rPr>
                <w:lang w:eastAsia="en-GB"/>
              </w:rPr>
            </w:pPr>
          </w:p>
        </w:tc>
        <w:tc>
          <w:tcPr>
            <w:tcW w:w="236" w:type="dxa"/>
            <w:shd w:val="clear" w:color="auto" w:fill="auto"/>
          </w:tcPr>
          <w:p w14:paraId="33963FE5" w14:textId="77777777" w:rsidR="00753495" w:rsidRPr="00FC7496" w:rsidRDefault="00753495" w:rsidP="001D304D">
            <w:pPr>
              <w:pStyle w:val="TAC"/>
              <w:rPr>
                <w:lang w:eastAsia="en-GB"/>
              </w:rPr>
            </w:pPr>
          </w:p>
        </w:tc>
        <w:tc>
          <w:tcPr>
            <w:tcW w:w="236" w:type="dxa"/>
            <w:shd w:val="clear" w:color="auto" w:fill="auto"/>
          </w:tcPr>
          <w:p w14:paraId="261DFCB9" w14:textId="77777777" w:rsidR="00753495" w:rsidRPr="00FC7496" w:rsidRDefault="00753495" w:rsidP="001D304D">
            <w:pPr>
              <w:pStyle w:val="TAC"/>
              <w:rPr>
                <w:lang w:eastAsia="en-GB"/>
              </w:rPr>
            </w:pPr>
          </w:p>
        </w:tc>
        <w:tc>
          <w:tcPr>
            <w:tcW w:w="236" w:type="dxa"/>
            <w:shd w:val="clear" w:color="auto" w:fill="FFC000"/>
          </w:tcPr>
          <w:p w14:paraId="67751873" w14:textId="77777777" w:rsidR="00753495" w:rsidRPr="00FC7496" w:rsidRDefault="00753495" w:rsidP="001D304D">
            <w:pPr>
              <w:pStyle w:val="TAC"/>
              <w:rPr>
                <w:lang w:eastAsia="en-GB"/>
              </w:rPr>
            </w:pPr>
          </w:p>
        </w:tc>
        <w:tc>
          <w:tcPr>
            <w:tcW w:w="236" w:type="dxa"/>
            <w:shd w:val="clear" w:color="auto" w:fill="auto"/>
          </w:tcPr>
          <w:p w14:paraId="1237EC6A" w14:textId="77777777" w:rsidR="00753495" w:rsidRPr="00FC7496" w:rsidRDefault="00753495" w:rsidP="001D304D">
            <w:pPr>
              <w:pStyle w:val="TAC"/>
              <w:rPr>
                <w:lang w:eastAsia="en-GB"/>
              </w:rPr>
            </w:pPr>
          </w:p>
        </w:tc>
        <w:tc>
          <w:tcPr>
            <w:tcW w:w="236" w:type="dxa"/>
            <w:shd w:val="clear" w:color="auto" w:fill="auto"/>
          </w:tcPr>
          <w:p w14:paraId="067562EC" w14:textId="77777777" w:rsidR="00753495" w:rsidRPr="00FC7496" w:rsidRDefault="00753495" w:rsidP="001D304D">
            <w:pPr>
              <w:pStyle w:val="TAC"/>
              <w:rPr>
                <w:lang w:eastAsia="en-GB"/>
              </w:rPr>
            </w:pPr>
          </w:p>
        </w:tc>
        <w:tc>
          <w:tcPr>
            <w:tcW w:w="236" w:type="dxa"/>
            <w:shd w:val="clear" w:color="auto" w:fill="auto"/>
          </w:tcPr>
          <w:p w14:paraId="6060A4FD" w14:textId="77777777" w:rsidR="00753495" w:rsidRPr="00FC7496" w:rsidRDefault="00753495" w:rsidP="001D304D">
            <w:pPr>
              <w:pStyle w:val="TAC"/>
              <w:rPr>
                <w:lang w:eastAsia="en-GB"/>
              </w:rPr>
            </w:pPr>
          </w:p>
        </w:tc>
        <w:tc>
          <w:tcPr>
            <w:tcW w:w="236" w:type="dxa"/>
            <w:shd w:val="clear" w:color="auto" w:fill="00B050"/>
          </w:tcPr>
          <w:p w14:paraId="76A67305" w14:textId="77777777" w:rsidR="00753495" w:rsidRPr="00FC7496" w:rsidRDefault="00753495" w:rsidP="001D304D">
            <w:pPr>
              <w:pStyle w:val="TAC"/>
              <w:rPr>
                <w:lang w:eastAsia="en-GB"/>
              </w:rPr>
            </w:pPr>
          </w:p>
        </w:tc>
        <w:tc>
          <w:tcPr>
            <w:tcW w:w="236" w:type="dxa"/>
            <w:shd w:val="clear" w:color="auto" w:fill="92D050"/>
          </w:tcPr>
          <w:p w14:paraId="6A978358" w14:textId="77777777" w:rsidR="00753495" w:rsidRPr="00FC7496" w:rsidRDefault="00753495" w:rsidP="001D304D">
            <w:pPr>
              <w:pStyle w:val="TAC"/>
              <w:rPr>
                <w:lang w:eastAsia="en-GB"/>
              </w:rPr>
            </w:pPr>
          </w:p>
        </w:tc>
        <w:tc>
          <w:tcPr>
            <w:tcW w:w="236" w:type="dxa"/>
            <w:shd w:val="clear" w:color="auto" w:fill="FF9933"/>
          </w:tcPr>
          <w:p w14:paraId="5196C2F9" w14:textId="77777777" w:rsidR="00753495" w:rsidRPr="00FC7496" w:rsidRDefault="00753495" w:rsidP="001D304D">
            <w:pPr>
              <w:pStyle w:val="TAC"/>
              <w:rPr>
                <w:lang w:eastAsia="en-GB"/>
              </w:rPr>
            </w:pPr>
          </w:p>
        </w:tc>
        <w:tc>
          <w:tcPr>
            <w:tcW w:w="236" w:type="dxa"/>
            <w:shd w:val="clear" w:color="auto" w:fill="FF9933"/>
          </w:tcPr>
          <w:p w14:paraId="1FC2BBE7" w14:textId="77777777" w:rsidR="00753495" w:rsidRPr="00FC7496" w:rsidRDefault="00753495" w:rsidP="001D304D">
            <w:pPr>
              <w:pStyle w:val="TAC"/>
              <w:rPr>
                <w:lang w:eastAsia="en-GB"/>
              </w:rPr>
            </w:pPr>
          </w:p>
        </w:tc>
        <w:tc>
          <w:tcPr>
            <w:tcW w:w="236" w:type="dxa"/>
            <w:shd w:val="clear" w:color="auto" w:fill="FFFF99"/>
          </w:tcPr>
          <w:p w14:paraId="0CAF408C" w14:textId="77777777" w:rsidR="00753495" w:rsidRPr="00FC7496" w:rsidRDefault="00753495" w:rsidP="001D304D">
            <w:pPr>
              <w:pStyle w:val="TAC"/>
              <w:rPr>
                <w:lang w:eastAsia="en-GB"/>
              </w:rPr>
            </w:pPr>
          </w:p>
        </w:tc>
        <w:tc>
          <w:tcPr>
            <w:tcW w:w="236" w:type="dxa"/>
            <w:shd w:val="clear" w:color="auto" w:fill="7030A0"/>
          </w:tcPr>
          <w:p w14:paraId="3A4BF41B" w14:textId="77777777" w:rsidR="00753495" w:rsidRPr="00FC7496" w:rsidRDefault="00753495" w:rsidP="001D304D">
            <w:pPr>
              <w:pStyle w:val="TAC"/>
              <w:rPr>
                <w:lang w:eastAsia="en-GB"/>
              </w:rPr>
            </w:pPr>
          </w:p>
        </w:tc>
        <w:tc>
          <w:tcPr>
            <w:tcW w:w="236" w:type="dxa"/>
            <w:shd w:val="clear" w:color="auto" w:fill="FFC000"/>
          </w:tcPr>
          <w:p w14:paraId="0EE080F6" w14:textId="77777777" w:rsidR="00753495" w:rsidRPr="00FC7496" w:rsidRDefault="00753495" w:rsidP="001D304D">
            <w:pPr>
              <w:pStyle w:val="TAC"/>
              <w:rPr>
                <w:lang w:eastAsia="en-GB"/>
              </w:rPr>
            </w:pPr>
          </w:p>
        </w:tc>
        <w:tc>
          <w:tcPr>
            <w:tcW w:w="236" w:type="dxa"/>
            <w:shd w:val="clear" w:color="auto" w:fill="FFFF99"/>
          </w:tcPr>
          <w:p w14:paraId="55C005FA" w14:textId="77777777" w:rsidR="00753495" w:rsidRPr="00FC7496" w:rsidRDefault="00753495" w:rsidP="001D304D">
            <w:pPr>
              <w:pStyle w:val="TAC"/>
              <w:rPr>
                <w:lang w:eastAsia="en-GB"/>
              </w:rPr>
            </w:pPr>
          </w:p>
        </w:tc>
        <w:tc>
          <w:tcPr>
            <w:tcW w:w="236" w:type="dxa"/>
            <w:shd w:val="clear" w:color="auto" w:fill="FFFF99"/>
          </w:tcPr>
          <w:p w14:paraId="42B232E5" w14:textId="77777777" w:rsidR="00753495" w:rsidRPr="00FC7496" w:rsidRDefault="00753495" w:rsidP="001D304D">
            <w:pPr>
              <w:pStyle w:val="TAC"/>
              <w:rPr>
                <w:lang w:eastAsia="en-GB"/>
              </w:rPr>
            </w:pPr>
          </w:p>
        </w:tc>
        <w:tc>
          <w:tcPr>
            <w:tcW w:w="236" w:type="dxa"/>
            <w:shd w:val="clear" w:color="auto" w:fill="FFFF99"/>
          </w:tcPr>
          <w:p w14:paraId="49574452" w14:textId="77777777" w:rsidR="00753495" w:rsidRPr="00FC7496" w:rsidRDefault="00753495" w:rsidP="001D304D">
            <w:pPr>
              <w:pStyle w:val="TAC"/>
              <w:rPr>
                <w:lang w:eastAsia="en-GB"/>
              </w:rPr>
            </w:pPr>
          </w:p>
        </w:tc>
        <w:tc>
          <w:tcPr>
            <w:tcW w:w="236" w:type="dxa"/>
            <w:shd w:val="clear" w:color="auto" w:fill="FFFF99"/>
          </w:tcPr>
          <w:p w14:paraId="33E4E26B" w14:textId="77777777" w:rsidR="00753495" w:rsidRPr="00FC7496" w:rsidRDefault="00753495" w:rsidP="001D304D">
            <w:pPr>
              <w:pStyle w:val="TAC"/>
              <w:rPr>
                <w:lang w:eastAsia="en-GB"/>
              </w:rPr>
            </w:pPr>
          </w:p>
        </w:tc>
        <w:tc>
          <w:tcPr>
            <w:tcW w:w="236" w:type="dxa"/>
            <w:shd w:val="clear" w:color="auto" w:fill="92D050"/>
          </w:tcPr>
          <w:p w14:paraId="6ECEFA89" w14:textId="77777777" w:rsidR="00753495" w:rsidRPr="00FC7496" w:rsidRDefault="00753495" w:rsidP="001D304D">
            <w:pPr>
              <w:pStyle w:val="TAC"/>
              <w:rPr>
                <w:lang w:eastAsia="en-GB"/>
              </w:rPr>
            </w:pPr>
          </w:p>
        </w:tc>
        <w:tc>
          <w:tcPr>
            <w:tcW w:w="236" w:type="dxa"/>
            <w:shd w:val="clear" w:color="auto" w:fill="FFFF99"/>
          </w:tcPr>
          <w:p w14:paraId="156E478B" w14:textId="77777777" w:rsidR="00753495" w:rsidRPr="00FC7496" w:rsidRDefault="00753495" w:rsidP="001D304D">
            <w:pPr>
              <w:pStyle w:val="TAC"/>
              <w:rPr>
                <w:lang w:eastAsia="en-GB"/>
              </w:rPr>
            </w:pPr>
          </w:p>
        </w:tc>
        <w:tc>
          <w:tcPr>
            <w:tcW w:w="236" w:type="dxa"/>
            <w:shd w:val="clear" w:color="auto" w:fill="FFFF99"/>
          </w:tcPr>
          <w:p w14:paraId="42BB5705" w14:textId="77777777" w:rsidR="00753495" w:rsidRPr="00FC7496" w:rsidRDefault="00753495" w:rsidP="001D304D">
            <w:pPr>
              <w:pStyle w:val="TAC"/>
              <w:rPr>
                <w:lang w:eastAsia="en-GB"/>
              </w:rPr>
            </w:pPr>
          </w:p>
        </w:tc>
        <w:tc>
          <w:tcPr>
            <w:tcW w:w="236" w:type="dxa"/>
            <w:shd w:val="clear" w:color="auto" w:fill="FFFF99"/>
          </w:tcPr>
          <w:p w14:paraId="28062526" w14:textId="77777777" w:rsidR="00753495" w:rsidRPr="00FC7496" w:rsidRDefault="00753495" w:rsidP="001D304D">
            <w:pPr>
              <w:pStyle w:val="TAC"/>
              <w:rPr>
                <w:lang w:eastAsia="en-GB"/>
              </w:rPr>
            </w:pPr>
          </w:p>
        </w:tc>
        <w:tc>
          <w:tcPr>
            <w:tcW w:w="236" w:type="dxa"/>
            <w:shd w:val="clear" w:color="auto" w:fill="FFFF99"/>
          </w:tcPr>
          <w:p w14:paraId="0ECBDD7A" w14:textId="77777777" w:rsidR="00753495" w:rsidRPr="00FC7496" w:rsidRDefault="00753495" w:rsidP="001D304D">
            <w:pPr>
              <w:pStyle w:val="TAC"/>
              <w:rPr>
                <w:lang w:eastAsia="en-GB"/>
              </w:rPr>
            </w:pPr>
          </w:p>
        </w:tc>
      </w:tr>
      <w:tr w:rsidR="00753495" w:rsidRPr="00FC7496" w14:paraId="71CF8ECA" w14:textId="77777777" w:rsidTr="001D304D">
        <w:trPr>
          <w:trHeight w:hRule="exact" w:val="227"/>
          <w:jc w:val="center"/>
        </w:trPr>
        <w:tc>
          <w:tcPr>
            <w:tcW w:w="567" w:type="dxa"/>
          </w:tcPr>
          <w:p w14:paraId="1332A8E9" w14:textId="77777777" w:rsidR="00753495" w:rsidRPr="00FC7496" w:rsidRDefault="00753495" w:rsidP="001D304D">
            <w:pPr>
              <w:pStyle w:val="TAC"/>
              <w:rPr>
                <w:lang w:eastAsia="en-GB"/>
              </w:rPr>
            </w:pPr>
            <w:r w:rsidRPr="00FC7496">
              <w:rPr>
                <w:lang w:eastAsia="en-GB"/>
              </w:rPr>
              <w:t>40</w:t>
            </w:r>
          </w:p>
        </w:tc>
        <w:tc>
          <w:tcPr>
            <w:tcW w:w="236" w:type="dxa"/>
            <w:shd w:val="clear" w:color="auto" w:fill="FFC000"/>
          </w:tcPr>
          <w:p w14:paraId="1986BE7A" w14:textId="77777777" w:rsidR="00753495" w:rsidRPr="00FC7496" w:rsidRDefault="00753495" w:rsidP="001D304D">
            <w:pPr>
              <w:pStyle w:val="TAC"/>
              <w:rPr>
                <w:lang w:eastAsia="en-GB"/>
              </w:rPr>
            </w:pPr>
          </w:p>
        </w:tc>
        <w:tc>
          <w:tcPr>
            <w:tcW w:w="236" w:type="dxa"/>
            <w:shd w:val="clear" w:color="auto" w:fill="FFFF99"/>
          </w:tcPr>
          <w:p w14:paraId="6145FAE7" w14:textId="77777777" w:rsidR="00753495" w:rsidRPr="00FC7496" w:rsidRDefault="00753495" w:rsidP="001D304D">
            <w:pPr>
              <w:pStyle w:val="TAC"/>
              <w:rPr>
                <w:lang w:eastAsia="en-GB"/>
              </w:rPr>
            </w:pPr>
          </w:p>
        </w:tc>
        <w:tc>
          <w:tcPr>
            <w:tcW w:w="236" w:type="dxa"/>
            <w:shd w:val="clear" w:color="auto" w:fill="FFFF99"/>
          </w:tcPr>
          <w:p w14:paraId="54B74CAE" w14:textId="77777777" w:rsidR="00753495" w:rsidRPr="00FC7496" w:rsidRDefault="00753495" w:rsidP="001D304D">
            <w:pPr>
              <w:pStyle w:val="TAC"/>
              <w:rPr>
                <w:lang w:eastAsia="en-GB"/>
              </w:rPr>
            </w:pPr>
          </w:p>
        </w:tc>
        <w:tc>
          <w:tcPr>
            <w:tcW w:w="236" w:type="dxa"/>
            <w:shd w:val="clear" w:color="auto" w:fill="FFFF99"/>
          </w:tcPr>
          <w:p w14:paraId="1705841C" w14:textId="77777777" w:rsidR="00753495" w:rsidRPr="00FC7496" w:rsidRDefault="00753495" w:rsidP="001D304D">
            <w:pPr>
              <w:pStyle w:val="TAC"/>
              <w:rPr>
                <w:lang w:eastAsia="en-GB"/>
              </w:rPr>
            </w:pPr>
          </w:p>
        </w:tc>
        <w:tc>
          <w:tcPr>
            <w:tcW w:w="236" w:type="dxa"/>
            <w:shd w:val="clear" w:color="auto" w:fill="00B050"/>
          </w:tcPr>
          <w:p w14:paraId="49A9D1EE" w14:textId="77777777" w:rsidR="00753495" w:rsidRPr="00FC7496" w:rsidRDefault="00753495" w:rsidP="001D304D">
            <w:pPr>
              <w:pStyle w:val="TAC"/>
              <w:rPr>
                <w:lang w:eastAsia="en-GB"/>
              </w:rPr>
            </w:pPr>
          </w:p>
        </w:tc>
        <w:tc>
          <w:tcPr>
            <w:tcW w:w="236" w:type="dxa"/>
            <w:shd w:val="clear" w:color="auto" w:fill="92D050"/>
          </w:tcPr>
          <w:p w14:paraId="12E7744D" w14:textId="77777777" w:rsidR="00753495" w:rsidRPr="00FC7496" w:rsidRDefault="00753495" w:rsidP="001D304D">
            <w:pPr>
              <w:pStyle w:val="TAC"/>
              <w:rPr>
                <w:lang w:eastAsia="en-GB"/>
              </w:rPr>
            </w:pPr>
          </w:p>
        </w:tc>
        <w:tc>
          <w:tcPr>
            <w:tcW w:w="236" w:type="dxa"/>
            <w:shd w:val="clear" w:color="auto" w:fill="FFFF99"/>
          </w:tcPr>
          <w:p w14:paraId="54656378" w14:textId="77777777" w:rsidR="00753495" w:rsidRPr="00FC7496" w:rsidRDefault="00753495" w:rsidP="001D304D">
            <w:pPr>
              <w:pStyle w:val="TAC"/>
              <w:rPr>
                <w:lang w:eastAsia="en-GB"/>
              </w:rPr>
            </w:pPr>
          </w:p>
        </w:tc>
        <w:tc>
          <w:tcPr>
            <w:tcW w:w="236" w:type="dxa"/>
            <w:shd w:val="clear" w:color="auto" w:fill="FFFF99"/>
          </w:tcPr>
          <w:p w14:paraId="50A5E6F5" w14:textId="77777777" w:rsidR="00753495" w:rsidRPr="00FC7496" w:rsidRDefault="00753495" w:rsidP="001D304D">
            <w:pPr>
              <w:pStyle w:val="TAC"/>
              <w:rPr>
                <w:lang w:eastAsia="en-GB"/>
              </w:rPr>
            </w:pPr>
          </w:p>
        </w:tc>
        <w:tc>
          <w:tcPr>
            <w:tcW w:w="236" w:type="dxa"/>
            <w:shd w:val="clear" w:color="auto" w:fill="auto"/>
          </w:tcPr>
          <w:p w14:paraId="079A2238" w14:textId="77777777" w:rsidR="00753495" w:rsidRPr="00FC7496" w:rsidRDefault="00753495" w:rsidP="001D304D">
            <w:pPr>
              <w:pStyle w:val="TAC"/>
              <w:rPr>
                <w:lang w:eastAsia="en-GB"/>
              </w:rPr>
            </w:pPr>
          </w:p>
        </w:tc>
        <w:tc>
          <w:tcPr>
            <w:tcW w:w="236" w:type="dxa"/>
            <w:shd w:val="clear" w:color="auto" w:fill="7030A0"/>
          </w:tcPr>
          <w:p w14:paraId="3F1F7052" w14:textId="77777777" w:rsidR="00753495" w:rsidRPr="00FC7496" w:rsidRDefault="00753495" w:rsidP="001D304D">
            <w:pPr>
              <w:pStyle w:val="TAC"/>
              <w:rPr>
                <w:lang w:eastAsia="en-GB"/>
              </w:rPr>
            </w:pPr>
          </w:p>
        </w:tc>
        <w:tc>
          <w:tcPr>
            <w:tcW w:w="236" w:type="dxa"/>
            <w:shd w:val="clear" w:color="auto" w:fill="FFC000"/>
          </w:tcPr>
          <w:p w14:paraId="3424D98C" w14:textId="77777777" w:rsidR="00753495" w:rsidRPr="00FC7496" w:rsidRDefault="00753495" w:rsidP="001D304D">
            <w:pPr>
              <w:pStyle w:val="TAC"/>
              <w:rPr>
                <w:lang w:eastAsia="en-GB"/>
              </w:rPr>
            </w:pPr>
          </w:p>
        </w:tc>
        <w:tc>
          <w:tcPr>
            <w:tcW w:w="236" w:type="dxa"/>
            <w:shd w:val="clear" w:color="auto" w:fill="auto"/>
          </w:tcPr>
          <w:p w14:paraId="04BAAEF3" w14:textId="77777777" w:rsidR="00753495" w:rsidRPr="00FC7496" w:rsidRDefault="00753495" w:rsidP="001D304D">
            <w:pPr>
              <w:pStyle w:val="TAC"/>
              <w:rPr>
                <w:lang w:eastAsia="en-GB"/>
              </w:rPr>
            </w:pPr>
          </w:p>
        </w:tc>
        <w:tc>
          <w:tcPr>
            <w:tcW w:w="236" w:type="dxa"/>
            <w:shd w:val="clear" w:color="auto" w:fill="auto"/>
          </w:tcPr>
          <w:p w14:paraId="08D640A6" w14:textId="77777777" w:rsidR="00753495" w:rsidRPr="00FC7496" w:rsidRDefault="00753495" w:rsidP="001D304D">
            <w:pPr>
              <w:pStyle w:val="TAC"/>
              <w:rPr>
                <w:lang w:eastAsia="en-GB"/>
              </w:rPr>
            </w:pPr>
          </w:p>
        </w:tc>
        <w:tc>
          <w:tcPr>
            <w:tcW w:w="236" w:type="dxa"/>
            <w:shd w:val="clear" w:color="auto" w:fill="auto"/>
          </w:tcPr>
          <w:p w14:paraId="1E7AE5C4" w14:textId="77777777" w:rsidR="00753495" w:rsidRPr="00FC7496" w:rsidRDefault="00753495" w:rsidP="001D304D">
            <w:pPr>
              <w:pStyle w:val="TAC"/>
              <w:rPr>
                <w:lang w:eastAsia="en-GB"/>
              </w:rPr>
            </w:pPr>
          </w:p>
        </w:tc>
        <w:tc>
          <w:tcPr>
            <w:tcW w:w="236" w:type="dxa"/>
            <w:shd w:val="clear" w:color="auto" w:fill="auto"/>
          </w:tcPr>
          <w:p w14:paraId="6BCD524A" w14:textId="77777777" w:rsidR="00753495" w:rsidRPr="00FC7496" w:rsidRDefault="00753495" w:rsidP="001D304D">
            <w:pPr>
              <w:pStyle w:val="TAC"/>
              <w:rPr>
                <w:lang w:eastAsia="en-GB"/>
              </w:rPr>
            </w:pPr>
          </w:p>
        </w:tc>
        <w:tc>
          <w:tcPr>
            <w:tcW w:w="236" w:type="dxa"/>
            <w:shd w:val="clear" w:color="auto" w:fill="92D050"/>
          </w:tcPr>
          <w:p w14:paraId="3EDAC2AA" w14:textId="77777777" w:rsidR="00753495" w:rsidRPr="00FC7496" w:rsidRDefault="00753495" w:rsidP="001D304D">
            <w:pPr>
              <w:pStyle w:val="TAC"/>
              <w:rPr>
                <w:lang w:eastAsia="en-GB"/>
              </w:rPr>
            </w:pPr>
          </w:p>
        </w:tc>
        <w:tc>
          <w:tcPr>
            <w:tcW w:w="236" w:type="dxa"/>
            <w:shd w:val="clear" w:color="auto" w:fill="auto"/>
          </w:tcPr>
          <w:p w14:paraId="696ACF3E" w14:textId="77777777" w:rsidR="00753495" w:rsidRPr="00FC7496" w:rsidRDefault="00753495" w:rsidP="001D304D">
            <w:pPr>
              <w:pStyle w:val="TAC"/>
              <w:rPr>
                <w:lang w:eastAsia="en-GB"/>
              </w:rPr>
            </w:pPr>
          </w:p>
        </w:tc>
        <w:tc>
          <w:tcPr>
            <w:tcW w:w="236" w:type="dxa"/>
            <w:shd w:val="clear" w:color="auto" w:fill="auto"/>
          </w:tcPr>
          <w:p w14:paraId="419D7569" w14:textId="77777777" w:rsidR="00753495" w:rsidRPr="00FC7496" w:rsidRDefault="00753495" w:rsidP="001D304D">
            <w:pPr>
              <w:pStyle w:val="TAC"/>
              <w:rPr>
                <w:lang w:eastAsia="en-GB"/>
              </w:rPr>
            </w:pPr>
          </w:p>
        </w:tc>
        <w:tc>
          <w:tcPr>
            <w:tcW w:w="236" w:type="dxa"/>
            <w:shd w:val="clear" w:color="auto" w:fill="auto"/>
          </w:tcPr>
          <w:p w14:paraId="50AE0899" w14:textId="77777777" w:rsidR="00753495" w:rsidRPr="00FC7496" w:rsidRDefault="00753495" w:rsidP="001D304D">
            <w:pPr>
              <w:pStyle w:val="TAC"/>
              <w:rPr>
                <w:lang w:eastAsia="en-GB"/>
              </w:rPr>
            </w:pPr>
          </w:p>
        </w:tc>
        <w:tc>
          <w:tcPr>
            <w:tcW w:w="236" w:type="dxa"/>
            <w:shd w:val="clear" w:color="auto" w:fill="auto"/>
          </w:tcPr>
          <w:p w14:paraId="3F8CAC0D" w14:textId="77777777" w:rsidR="00753495" w:rsidRPr="00FC7496" w:rsidRDefault="00753495" w:rsidP="001D304D">
            <w:pPr>
              <w:pStyle w:val="TAC"/>
              <w:rPr>
                <w:lang w:eastAsia="en-GB"/>
              </w:rPr>
            </w:pPr>
          </w:p>
        </w:tc>
        <w:tc>
          <w:tcPr>
            <w:tcW w:w="236" w:type="dxa"/>
            <w:shd w:val="clear" w:color="auto" w:fill="FFC000"/>
          </w:tcPr>
          <w:p w14:paraId="12B139BB" w14:textId="77777777" w:rsidR="00753495" w:rsidRPr="00FC7496" w:rsidRDefault="00753495" w:rsidP="001D304D">
            <w:pPr>
              <w:pStyle w:val="TAC"/>
              <w:rPr>
                <w:lang w:eastAsia="en-GB"/>
              </w:rPr>
            </w:pPr>
          </w:p>
        </w:tc>
        <w:tc>
          <w:tcPr>
            <w:tcW w:w="236" w:type="dxa"/>
            <w:shd w:val="clear" w:color="auto" w:fill="auto"/>
          </w:tcPr>
          <w:p w14:paraId="34006798" w14:textId="77777777" w:rsidR="00753495" w:rsidRPr="00FC7496" w:rsidRDefault="00753495" w:rsidP="001D304D">
            <w:pPr>
              <w:pStyle w:val="TAC"/>
              <w:rPr>
                <w:lang w:eastAsia="en-GB"/>
              </w:rPr>
            </w:pPr>
          </w:p>
        </w:tc>
        <w:tc>
          <w:tcPr>
            <w:tcW w:w="236" w:type="dxa"/>
            <w:shd w:val="clear" w:color="auto" w:fill="auto"/>
          </w:tcPr>
          <w:p w14:paraId="0E92EF97" w14:textId="77777777" w:rsidR="00753495" w:rsidRPr="00FC7496" w:rsidRDefault="00753495" w:rsidP="001D304D">
            <w:pPr>
              <w:pStyle w:val="TAC"/>
              <w:rPr>
                <w:lang w:eastAsia="en-GB"/>
              </w:rPr>
            </w:pPr>
          </w:p>
        </w:tc>
        <w:tc>
          <w:tcPr>
            <w:tcW w:w="236" w:type="dxa"/>
            <w:shd w:val="clear" w:color="auto" w:fill="auto"/>
          </w:tcPr>
          <w:p w14:paraId="35FE1E44" w14:textId="77777777" w:rsidR="00753495" w:rsidRPr="00FC7496" w:rsidRDefault="00753495" w:rsidP="001D304D">
            <w:pPr>
              <w:pStyle w:val="TAC"/>
              <w:rPr>
                <w:lang w:eastAsia="en-GB"/>
              </w:rPr>
            </w:pPr>
          </w:p>
        </w:tc>
        <w:tc>
          <w:tcPr>
            <w:tcW w:w="236" w:type="dxa"/>
            <w:shd w:val="clear" w:color="auto" w:fill="00B050"/>
          </w:tcPr>
          <w:p w14:paraId="70DBE932" w14:textId="77777777" w:rsidR="00753495" w:rsidRPr="00FC7496" w:rsidRDefault="00753495" w:rsidP="001D304D">
            <w:pPr>
              <w:pStyle w:val="TAC"/>
              <w:rPr>
                <w:lang w:eastAsia="en-GB"/>
              </w:rPr>
            </w:pPr>
          </w:p>
        </w:tc>
        <w:tc>
          <w:tcPr>
            <w:tcW w:w="236" w:type="dxa"/>
            <w:shd w:val="clear" w:color="auto" w:fill="92D050"/>
          </w:tcPr>
          <w:p w14:paraId="3F8E22D8" w14:textId="77777777" w:rsidR="00753495" w:rsidRPr="00FC7496" w:rsidRDefault="00753495" w:rsidP="001D304D">
            <w:pPr>
              <w:pStyle w:val="TAC"/>
              <w:rPr>
                <w:lang w:eastAsia="en-GB"/>
              </w:rPr>
            </w:pPr>
          </w:p>
        </w:tc>
        <w:tc>
          <w:tcPr>
            <w:tcW w:w="236" w:type="dxa"/>
            <w:shd w:val="clear" w:color="auto" w:fill="auto"/>
          </w:tcPr>
          <w:p w14:paraId="4ADB7FBA" w14:textId="77777777" w:rsidR="00753495" w:rsidRPr="00FC7496" w:rsidRDefault="00753495" w:rsidP="001D304D">
            <w:pPr>
              <w:pStyle w:val="TAC"/>
              <w:rPr>
                <w:lang w:eastAsia="en-GB"/>
              </w:rPr>
            </w:pPr>
          </w:p>
        </w:tc>
        <w:tc>
          <w:tcPr>
            <w:tcW w:w="236" w:type="dxa"/>
            <w:shd w:val="clear" w:color="auto" w:fill="auto"/>
          </w:tcPr>
          <w:p w14:paraId="61BFD271" w14:textId="77777777" w:rsidR="00753495" w:rsidRPr="00FC7496" w:rsidRDefault="00753495" w:rsidP="001D304D">
            <w:pPr>
              <w:pStyle w:val="TAC"/>
              <w:rPr>
                <w:lang w:eastAsia="en-GB"/>
              </w:rPr>
            </w:pPr>
          </w:p>
        </w:tc>
        <w:tc>
          <w:tcPr>
            <w:tcW w:w="236" w:type="dxa"/>
            <w:shd w:val="clear" w:color="auto" w:fill="auto"/>
          </w:tcPr>
          <w:p w14:paraId="16F92B05" w14:textId="77777777" w:rsidR="00753495" w:rsidRPr="00FC7496" w:rsidRDefault="00753495" w:rsidP="001D304D">
            <w:pPr>
              <w:pStyle w:val="TAC"/>
              <w:rPr>
                <w:lang w:eastAsia="en-GB"/>
              </w:rPr>
            </w:pPr>
          </w:p>
        </w:tc>
        <w:tc>
          <w:tcPr>
            <w:tcW w:w="236" w:type="dxa"/>
            <w:shd w:val="clear" w:color="auto" w:fill="7030A0"/>
          </w:tcPr>
          <w:p w14:paraId="6FF41CDB" w14:textId="77777777" w:rsidR="00753495" w:rsidRPr="00FC7496" w:rsidRDefault="00753495" w:rsidP="001D304D">
            <w:pPr>
              <w:pStyle w:val="TAC"/>
              <w:rPr>
                <w:lang w:eastAsia="en-GB"/>
              </w:rPr>
            </w:pPr>
          </w:p>
        </w:tc>
        <w:tc>
          <w:tcPr>
            <w:tcW w:w="236" w:type="dxa"/>
            <w:shd w:val="clear" w:color="auto" w:fill="FFC000"/>
          </w:tcPr>
          <w:p w14:paraId="0303E6B0" w14:textId="77777777" w:rsidR="00753495" w:rsidRPr="00FC7496" w:rsidRDefault="00753495" w:rsidP="001D304D">
            <w:pPr>
              <w:pStyle w:val="TAC"/>
              <w:rPr>
                <w:lang w:eastAsia="en-GB"/>
              </w:rPr>
            </w:pPr>
          </w:p>
        </w:tc>
        <w:tc>
          <w:tcPr>
            <w:tcW w:w="236" w:type="dxa"/>
            <w:shd w:val="clear" w:color="auto" w:fill="auto"/>
          </w:tcPr>
          <w:p w14:paraId="47B59B6B" w14:textId="77777777" w:rsidR="00753495" w:rsidRPr="00FC7496" w:rsidRDefault="00753495" w:rsidP="001D304D">
            <w:pPr>
              <w:pStyle w:val="TAC"/>
              <w:rPr>
                <w:lang w:eastAsia="en-GB"/>
              </w:rPr>
            </w:pPr>
          </w:p>
        </w:tc>
        <w:tc>
          <w:tcPr>
            <w:tcW w:w="236" w:type="dxa"/>
            <w:shd w:val="clear" w:color="auto" w:fill="auto"/>
          </w:tcPr>
          <w:p w14:paraId="1D183B88" w14:textId="77777777" w:rsidR="00753495" w:rsidRPr="00FC7496" w:rsidRDefault="00753495" w:rsidP="001D304D">
            <w:pPr>
              <w:pStyle w:val="TAC"/>
              <w:rPr>
                <w:lang w:eastAsia="en-GB"/>
              </w:rPr>
            </w:pPr>
          </w:p>
        </w:tc>
        <w:tc>
          <w:tcPr>
            <w:tcW w:w="236" w:type="dxa"/>
            <w:shd w:val="clear" w:color="auto" w:fill="auto"/>
          </w:tcPr>
          <w:p w14:paraId="45B08ADA" w14:textId="77777777" w:rsidR="00753495" w:rsidRPr="00FC7496" w:rsidRDefault="00753495" w:rsidP="001D304D">
            <w:pPr>
              <w:pStyle w:val="TAC"/>
              <w:rPr>
                <w:lang w:eastAsia="en-GB"/>
              </w:rPr>
            </w:pPr>
          </w:p>
        </w:tc>
        <w:tc>
          <w:tcPr>
            <w:tcW w:w="236" w:type="dxa"/>
            <w:shd w:val="clear" w:color="auto" w:fill="auto"/>
          </w:tcPr>
          <w:p w14:paraId="20CB9AC0" w14:textId="77777777" w:rsidR="00753495" w:rsidRPr="00FC7496" w:rsidRDefault="00753495" w:rsidP="001D304D">
            <w:pPr>
              <w:pStyle w:val="TAC"/>
              <w:rPr>
                <w:lang w:eastAsia="en-GB"/>
              </w:rPr>
            </w:pPr>
          </w:p>
        </w:tc>
        <w:tc>
          <w:tcPr>
            <w:tcW w:w="236" w:type="dxa"/>
            <w:shd w:val="clear" w:color="auto" w:fill="92D050"/>
          </w:tcPr>
          <w:p w14:paraId="3DFC6B27" w14:textId="77777777" w:rsidR="00753495" w:rsidRPr="00FC7496" w:rsidRDefault="00753495" w:rsidP="001D304D">
            <w:pPr>
              <w:pStyle w:val="TAC"/>
              <w:rPr>
                <w:lang w:eastAsia="en-GB"/>
              </w:rPr>
            </w:pPr>
          </w:p>
        </w:tc>
        <w:tc>
          <w:tcPr>
            <w:tcW w:w="236" w:type="dxa"/>
            <w:shd w:val="clear" w:color="auto" w:fill="auto"/>
          </w:tcPr>
          <w:p w14:paraId="17A781E0" w14:textId="77777777" w:rsidR="00753495" w:rsidRPr="00FC7496" w:rsidRDefault="00753495" w:rsidP="001D304D">
            <w:pPr>
              <w:pStyle w:val="TAC"/>
              <w:rPr>
                <w:lang w:eastAsia="en-GB"/>
              </w:rPr>
            </w:pPr>
          </w:p>
        </w:tc>
        <w:tc>
          <w:tcPr>
            <w:tcW w:w="236" w:type="dxa"/>
            <w:shd w:val="clear" w:color="auto" w:fill="auto"/>
          </w:tcPr>
          <w:p w14:paraId="102E2587" w14:textId="77777777" w:rsidR="00753495" w:rsidRPr="00FC7496" w:rsidRDefault="00753495" w:rsidP="001D304D">
            <w:pPr>
              <w:pStyle w:val="TAC"/>
              <w:rPr>
                <w:lang w:eastAsia="en-GB"/>
              </w:rPr>
            </w:pPr>
          </w:p>
        </w:tc>
        <w:tc>
          <w:tcPr>
            <w:tcW w:w="236" w:type="dxa"/>
            <w:shd w:val="clear" w:color="auto" w:fill="auto"/>
          </w:tcPr>
          <w:p w14:paraId="55625387" w14:textId="77777777" w:rsidR="00753495" w:rsidRPr="00FC7496" w:rsidRDefault="00753495" w:rsidP="001D304D">
            <w:pPr>
              <w:pStyle w:val="TAC"/>
              <w:rPr>
                <w:lang w:eastAsia="en-GB"/>
              </w:rPr>
            </w:pPr>
          </w:p>
        </w:tc>
        <w:tc>
          <w:tcPr>
            <w:tcW w:w="236" w:type="dxa"/>
            <w:shd w:val="clear" w:color="auto" w:fill="auto"/>
          </w:tcPr>
          <w:p w14:paraId="382B57AE" w14:textId="77777777" w:rsidR="00753495" w:rsidRPr="00FC7496" w:rsidRDefault="00753495" w:rsidP="001D304D">
            <w:pPr>
              <w:pStyle w:val="TAC"/>
              <w:rPr>
                <w:lang w:eastAsia="en-GB"/>
              </w:rPr>
            </w:pPr>
          </w:p>
        </w:tc>
      </w:tr>
      <w:tr w:rsidR="00B5100F" w:rsidRPr="00FC7496" w14:paraId="00223F59" w14:textId="77777777" w:rsidTr="001D304D">
        <w:trPr>
          <w:trHeight w:hRule="exact" w:val="227"/>
          <w:jc w:val="center"/>
        </w:trPr>
        <w:tc>
          <w:tcPr>
            <w:tcW w:w="567" w:type="dxa"/>
          </w:tcPr>
          <w:p w14:paraId="42A5E0C1" w14:textId="77777777" w:rsidR="00753495" w:rsidRPr="00FC7496" w:rsidRDefault="00753495" w:rsidP="001D304D">
            <w:pPr>
              <w:pStyle w:val="TAC"/>
              <w:rPr>
                <w:lang w:eastAsia="en-GB"/>
              </w:rPr>
            </w:pPr>
            <w:r w:rsidRPr="00FC7496">
              <w:rPr>
                <w:lang w:eastAsia="en-GB"/>
              </w:rPr>
              <w:t>44</w:t>
            </w:r>
          </w:p>
        </w:tc>
        <w:tc>
          <w:tcPr>
            <w:tcW w:w="236" w:type="dxa"/>
            <w:shd w:val="clear" w:color="auto" w:fill="FFC000"/>
          </w:tcPr>
          <w:p w14:paraId="70AC323D" w14:textId="77777777" w:rsidR="00753495" w:rsidRPr="00FC7496" w:rsidRDefault="00753495" w:rsidP="001D304D">
            <w:pPr>
              <w:pStyle w:val="TAC"/>
              <w:rPr>
                <w:lang w:eastAsia="en-GB"/>
              </w:rPr>
            </w:pPr>
          </w:p>
        </w:tc>
        <w:tc>
          <w:tcPr>
            <w:tcW w:w="236" w:type="dxa"/>
            <w:shd w:val="clear" w:color="auto" w:fill="auto"/>
          </w:tcPr>
          <w:p w14:paraId="19103E1B" w14:textId="77777777" w:rsidR="00753495" w:rsidRPr="00FC7496" w:rsidRDefault="00753495" w:rsidP="001D304D">
            <w:pPr>
              <w:pStyle w:val="TAC"/>
              <w:rPr>
                <w:lang w:eastAsia="en-GB"/>
              </w:rPr>
            </w:pPr>
          </w:p>
        </w:tc>
        <w:tc>
          <w:tcPr>
            <w:tcW w:w="236" w:type="dxa"/>
            <w:shd w:val="clear" w:color="auto" w:fill="auto"/>
          </w:tcPr>
          <w:p w14:paraId="1F2B53AC" w14:textId="77777777" w:rsidR="00753495" w:rsidRPr="00FC7496" w:rsidRDefault="00753495" w:rsidP="001D304D">
            <w:pPr>
              <w:pStyle w:val="TAC"/>
              <w:rPr>
                <w:lang w:eastAsia="en-GB"/>
              </w:rPr>
            </w:pPr>
          </w:p>
        </w:tc>
        <w:tc>
          <w:tcPr>
            <w:tcW w:w="236" w:type="dxa"/>
            <w:shd w:val="clear" w:color="auto" w:fill="auto"/>
          </w:tcPr>
          <w:p w14:paraId="5C35BA5C" w14:textId="77777777" w:rsidR="00753495" w:rsidRPr="00FC7496" w:rsidRDefault="00753495" w:rsidP="001D304D">
            <w:pPr>
              <w:pStyle w:val="TAC"/>
              <w:rPr>
                <w:lang w:eastAsia="en-GB"/>
              </w:rPr>
            </w:pPr>
          </w:p>
        </w:tc>
        <w:tc>
          <w:tcPr>
            <w:tcW w:w="236" w:type="dxa"/>
            <w:shd w:val="clear" w:color="auto" w:fill="00B050"/>
          </w:tcPr>
          <w:p w14:paraId="143B4333" w14:textId="77777777" w:rsidR="00753495" w:rsidRPr="00FC7496" w:rsidRDefault="00753495" w:rsidP="001D304D">
            <w:pPr>
              <w:pStyle w:val="TAC"/>
              <w:rPr>
                <w:lang w:eastAsia="en-GB"/>
              </w:rPr>
            </w:pPr>
          </w:p>
        </w:tc>
        <w:tc>
          <w:tcPr>
            <w:tcW w:w="236" w:type="dxa"/>
            <w:shd w:val="clear" w:color="auto" w:fill="92D050"/>
          </w:tcPr>
          <w:p w14:paraId="408DC4F5" w14:textId="77777777" w:rsidR="00753495" w:rsidRPr="00FC7496" w:rsidRDefault="00753495" w:rsidP="001D304D">
            <w:pPr>
              <w:pStyle w:val="TAC"/>
              <w:rPr>
                <w:lang w:eastAsia="en-GB"/>
              </w:rPr>
            </w:pPr>
          </w:p>
        </w:tc>
        <w:tc>
          <w:tcPr>
            <w:tcW w:w="236" w:type="dxa"/>
            <w:shd w:val="clear" w:color="auto" w:fill="auto"/>
          </w:tcPr>
          <w:p w14:paraId="19C9C525" w14:textId="77777777" w:rsidR="00753495" w:rsidRPr="00FC7496" w:rsidRDefault="00753495" w:rsidP="001D304D">
            <w:pPr>
              <w:pStyle w:val="TAC"/>
              <w:rPr>
                <w:lang w:eastAsia="en-GB"/>
              </w:rPr>
            </w:pPr>
          </w:p>
        </w:tc>
        <w:tc>
          <w:tcPr>
            <w:tcW w:w="236" w:type="dxa"/>
            <w:shd w:val="clear" w:color="auto" w:fill="auto"/>
          </w:tcPr>
          <w:p w14:paraId="6C9CE39F" w14:textId="77777777" w:rsidR="00753495" w:rsidRPr="00FC7496" w:rsidRDefault="00753495" w:rsidP="001D304D">
            <w:pPr>
              <w:pStyle w:val="TAC"/>
              <w:rPr>
                <w:lang w:eastAsia="en-GB"/>
              </w:rPr>
            </w:pPr>
          </w:p>
        </w:tc>
        <w:tc>
          <w:tcPr>
            <w:tcW w:w="236" w:type="dxa"/>
            <w:shd w:val="clear" w:color="auto" w:fill="FF9933"/>
          </w:tcPr>
          <w:p w14:paraId="59D53A07" w14:textId="77777777" w:rsidR="00753495" w:rsidRPr="00FC7496" w:rsidRDefault="00753495" w:rsidP="001D304D">
            <w:pPr>
              <w:pStyle w:val="TAC"/>
              <w:rPr>
                <w:lang w:eastAsia="en-GB"/>
              </w:rPr>
            </w:pPr>
          </w:p>
        </w:tc>
        <w:tc>
          <w:tcPr>
            <w:tcW w:w="236" w:type="dxa"/>
            <w:shd w:val="clear" w:color="auto" w:fill="7030A0"/>
          </w:tcPr>
          <w:p w14:paraId="642014B4" w14:textId="77777777" w:rsidR="00753495" w:rsidRPr="00FC7496" w:rsidRDefault="00753495" w:rsidP="001D304D">
            <w:pPr>
              <w:pStyle w:val="TAC"/>
              <w:rPr>
                <w:lang w:eastAsia="en-GB"/>
              </w:rPr>
            </w:pPr>
          </w:p>
        </w:tc>
        <w:tc>
          <w:tcPr>
            <w:tcW w:w="236" w:type="dxa"/>
            <w:shd w:val="clear" w:color="auto" w:fill="FFC000"/>
          </w:tcPr>
          <w:p w14:paraId="3DC72864" w14:textId="77777777" w:rsidR="00753495" w:rsidRPr="00FC7496" w:rsidRDefault="00753495" w:rsidP="001D304D">
            <w:pPr>
              <w:pStyle w:val="TAC"/>
              <w:rPr>
                <w:lang w:eastAsia="en-GB"/>
              </w:rPr>
            </w:pPr>
          </w:p>
        </w:tc>
        <w:tc>
          <w:tcPr>
            <w:tcW w:w="236" w:type="dxa"/>
            <w:shd w:val="clear" w:color="auto" w:fill="FF9933"/>
          </w:tcPr>
          <w:p w14:paraId="1C65467E" w14:textId="77777777" w:rsidR="00753495" w:rsidRPr="00FC7496" w:rsidRDefault="00753495" w:rsidP="001D304D">
            <w:pPr>
              <w:pStyle w:val="TAC"/>
              <w:rPr>
                <w:lang w:eastAsia="en-GB"/>
              </w:rPr>
            </w:pPr>
          </w:p>
        </w:tc>
        <w:tc>
          <w:tcPr>
            <w:tcW w:w="236" w:type="dxa"/>
            <w:shd w:val="clear" w:color="auto" w:fill="FFFF99"/>
          </w:tcPr>
          <w:p w14:paraId="744E1228" w14:textId="77777777" w:rsidR="00753495" w:rsidRPr="00FC7496" w:rsidRDefault="00753495" w:rsidP="001D304D">
            <w:pPr>
              <w:pStyle w:val="TAC"/>
              <w:rPr>
                <w:lang w:eastAsia="en-GB"/>
              </w:rPr>
            </w:pPr>
          </w:p>
        </w:tc>
        <w:tc>
          <w:tcPr>
            <w:tcW w:w="236" w:type="dxa"/>
            <w:shd w:val="clear" w:color="auto" w:fill="FFFF99"/>
          </w:tcPr>
          <w:p w14:paraId="721B862F" w14:textId="77777777" w:rsidR="00753495" w:rsidRPr="00FC7496" w:rsidRDefault="00753495" w:rsidP="001D304D">
            <w:pPr>
              <w:pStyle w:val="TAC"/>
              <w:rPr>
                <w:lang w:eastAsia="en-GB"/>
              </w:rPr>
            </w:pPr>
          </w:p>
        </w:tc>
        <w:tc>
          <w:tcPr>
            <w:tcW w:w="236" w:type="dxa"/>
            <w:shd w:val="clear" w:color="auto" w:fill="FFFF99"/>
          </w:tcPr>
          <w:p w14:paraId="24F7AA71" w14:textId="77777777" w:rsidR="00753495" w:rsidRPr="00FC7496" w:rsidRDefault="00753495" w:rsidP="001D304D">
            <w:pPr>
              <w:pStyle w:val="TAC"/>
              <w:rPr>
                <w:lang w:eastAsia="en-GB"/>
              </w:rPr>
            </w:pPr>
          </w:p>
        </w:tc>
        <w:tc>
          <w:tcPr>
            <w:tcW w:w="236" w:type="dxa"/>
            <w:shd w:val="clear" w:color="auto" w:fill="92D050"/>
          </w:tcPr>
          <w:p w14:paraId="4C528425" w14:textId="77777777" w:rsidR="00753495" w:rsidRPr="00FC7496" w:rsidRDefault="00753495" w:rsidP="001D304D">
            <w:pPr>
              <w:pStyle w:val="TAC"/>
              <w:rPr>
                <w:lang w:eastAsia="en-GB"/>
              </w:rPr>
            </w:pPr>
          </w:p>
        </w:tc>
        <w:tc>
          <w:tcPr>
            <w:tcW w:w="236" w:type="dxa"/>
            <w:shd w:val="clear" w:color="auto" w:fill="FFFF99"/>
          </w:tcPr>
          <w:p w14:paraId="14A46A24" w14:textId="77777777" w:rsidR="00753495" w:rsidRPr="00FC7496" w:rsidRDefault="00753495" w:rsidP="001D304D">
            <w:pPr>
              <w:pStyle w:val="TAC"/>
              <w:rPr>
                <w:lang w:eastAsia="en-GB"/>
              </w:rPr>
            </w:pPr>
          </w:p>
        </w:tc>
        <w:tc>
          <w:tcPr>
            <w:tcW w:w="236" w:type="dxa"/>
            <w:shd w:val="clear" w:color="auto" w:fill="FFFF99"/>
          </w:tcPr>
          <w:p w14:paraId="0288B3BC" w14:textId="77777777" w:rsidR="00753495" w:rsidRPr="00FC7496" w:rsidRDefault="00753495" w:rsidP="001D304D">
            <w:pPr>
              <w:pStyle w:val="TAC"/>
              <w:rPr>
                <w:lang w:eastAsia="en-GB"/>
              </w:rPr>
            </w:pPr>
          </w:p>
        </w:tc>
        <w:tc>
          <w:tcPr>
            <w:tcW w:w="236" w:type="dxa"/>
            <w:shd w:val="clear" w:color="auto" w:fill="FFFF99"/>
          </w:tcPr>
          <w:p w14:paraId="5163DFCE" w14:textId="77777777" w:rsidR="00753495" w:rsidRPr="00FC7496" w:rsidRDefault="00753495" w:rsidP="001D304D">
            <w:pPr>
              <w:pStyle w:val="TAC"/>
              <w:rPr>
                <w:lang w:eastAsia="en-GB"/>
              </w:rPr>
            </w:pPr>
          </w:p>
        </w:tc>
        <w:tc>
          <w:tcPr>
            <w:tcW w:w="236" w:type="dxa"/>
            <w:shd w:val="clear" w:color="auto" w:fill="FFFF99"/>
          </w:tcPr>
          <w:p w14:paraId="7F8DB7A1" w14:textId="77777777" w:rsidR="00753495" w:rsidRPr="00FC7496" w:rsidRDefault="00753495" w:rsidP="001D304D">
            <w:pPr>
              <w:pStyle w:val="TAC"/>
              <w:rPr>
                <w:lang w:eastAsia="en-GB"/>
              </w:rPr>
            </w:pPr>
          </w:p>
        </w:tc>
        <w:tc>
          <w:tcPr>
            <w:tcW w:w="236" w:type="dxa"/>
            <w:shd w:val="clear" w:color="auto" w:fill="FFC000"/>
          </w:tcPr>
          <w:p w14:paraId="7ACA8B81" w14:textId="77777777" w:rsidR="00753495" w:rsidRPr="00FC7496" w:rsidRDefault="00753495" w:rsidP="001D304D">
            <w:pPr>
              <w:pStyle w:val="TAC"/>
              <w:rPr>
                <w:lang w:eastAsia="en-GB"/>
              </w:rPr>
            </w:pPr>
          </w:p>
        </w:tc>
        <w:tc>
          <w:tcPr>
            <w:tcW w:w="236" w:type="dxa"/>
            <w:shd w:val="clear" w:color="auto" w:fill="FFFF99"/>
          </w:tcPr>
          <w:p w14:paraId="4756C2FB" w14:textId="77777777" w:rsidR="00753495" w:rsidRPr="00FC7496" w:rsidRDefault="00753495" w:rsidP="001D304D">
            <w:pPr>
              <w:pStyle w:val="TAC"/>
              <w:rPr>
                <w:lang w:eastAsia="en-GB"/>
              </w:rPr>
            </w:pPr>
          </w:p>
        </w:tc>
        <w:tc>
          <w:tcPr>
            <w:tcW w:w="236" w:type="dxa"/>
            <w:shd w:val="clear" w:color="auto" w:fill="FFFF99"/>
          </w:tcPr>
          <w:p w14:paraId="6682FF68" w14:textId="77777777" w:rsidR="00753495" w:rsidRPr="00FC7496" w:rsidRDefault="00753495" w:rsidP="001D304D">
            <w:pPr>
              <w:pStyle w:val="TAC"/>
              <w:rPr>
                <w:lang w:eastAsia="en-GB"/>
              </w:rPr>
            </w:pPr>
          </w:p>
        </w:tc>
        <w:tc>
          <w:tcPr>
            <w:tcW w:w="236" w:type="dxa"/>
            <w:shd w:val="clear" w:color="auto" w:fill="FFFF99"/>
          </w:tcPr>
          <w:p w14:paraId="4A8D2C05" w14:textId="77777777" w:rsidR="00753495" w:rsidRPr="00FC7496" w:rsidRDefault="00753495" w:rsidP="001D304D">
            <w:pPr>
              <w:pStyle w:val="TAC"/>
              <w:rPr>
                <w:lang w:eastAsia="en-GB"/>
              </w:rPr>
            </w:pPr>
          </w:p>
        </w:tc>
        <w:tc>
          <w:tcPr>
            <w:tcW w:w="236" w:type="dxa"/>
            <w:shd w:val="clear" w:color="auto" w:fill="00B050"/>
          </w:tcPr>
          <w:p w14:paraId="24DEA398" w14:textId="77777777" w:rsidR="00753495" w:rsidRPr="00FC7496" w:rsidRDefault="00753495" w:rsidP="001D304D">
            <w:pPr>
              <w:pStyle w:val="TAC"/>
              <w:rPr>
                <w:lang w:eastAsia="en-GB"/>
              </w:rPr>
            </w:pPr>
          </w:p>
        </w:tc>
        <w:tc>
          <w:tcPr>
            <w:tcW w:w="236" w:type="dxa"/>
            <w:shd w:val="clear" w:color="auto" w:fill="92D050"/>
          </w:tcPr>
          <w:p w14:paraId="0C36C7A7" w14:textId="77777777" w:rsidR="00753495" w:rsidRPr="00FC7496" w:rsidRDefault="00753495" w:rsidP="001D304D">
            <w:pPr>
              <w:pStyle w:val="TAC"/>
              <w:rPr>
                <w:lang w:eastAsia="en-GB"/>
              </w:rPr>
            </w:pPr>
          </w:p>
        </w:tc>
        <w:tc>
          <w:tcPr>
            <w:tcW w:w="236" w:type="dxa"/>
            <w:shd w:val="clear" w:color="auto" w:fill="FFFF99"/>
          </w:tcPr>
          <w:p w14:paraId="2C960572" w14:textId="77777777" w:rsidR="00753495" w:rsidRPr="00FC7496" w:rsidRDefault="00753495" w:rsidP="001D304D">
            <w:pPr>
              <w:pStyle w:val="TAC"/>
              <w:rPr>
                <w:lang w:eastAsia="en-GB"/>
              </w:rPr>
            </w:pPr>
          </w:p>
        </w:tc>
        <w:tc>
          <w:tcPr>
            <w:tcW w:w="236" w:type="dxa"/>
            <w:shd w:val="clear" w:color="auto" w:fill="FFFF99"/>
          </w:tcPr>
          <w:p w14:paraId="125BAD99" w14:textId="77777777" w:rsidR="00753495" w:rsidRPr="00FC7496" w:rsidRDefault="00753495" w:rsidP="001D304D">
            <w:pPr>
              <w:pStyle w:val="TAC"/>
              <w:rPr>
                <w:lang w:eastAsia="en-GB"/>
              </w:rPr>
            </w:pPr>
          </w:p>
        </w:tc>
        <w:tc>
          <w:tcPr>
            <w:tcW w:w="236" w:type="dxa"/>
            <w:shd w:val="clear" w:color="auto" w:fill="FFFF99"/>
          </w:tcPr>
          <w:p w14:paraId="621F8F7C" w14:textId="77777777" w:rsidR="00753495" w:rsidRPr="00FC7496" w:rsidRDefault="00753495" w:rsidP="001D304D">
            <w:pPr>
              <w:pStyle w:val="TAC"/>
              <w:rPr>
                <w:lang w:eastAsia="en-GB"/>
              </w:rPr>
            </w:pPr>
          </w:p>
        </w:tc>
        <w:tc>
          <w:tcPr>
            <w:tcW w:w="236" w:type="dxa"/>
            <w:shd w:val="clear" w:color="auto" w:fill="7030A0"/>
          </w:tcPr>
          <w:p w14:paraId="6FD07E22" w14:textId="77777777" w:rsidR="00753495" w:rsidRPr="00FC7496" w:rsidRDefault="00753495" w:rsidP="001D304D">
            <w:pPr>
              <w:pStyle w:val="TAC"/>
              <w:rPr>
                <w:lang w:eastAsia="en-GB"/>
              </w:rPr>
            </w:pPr>
          </w:p>
        </w:tc>
        <w:tc>
          <w:tcPr>
            <w:tcW w:w="236" w:type="dxa"/>
            <w:shd w:val="clear" w:color="auto" w:fill="FFC000"/>
          </w:tcPr>
          <w:p w14:paraId="2C83C262" w14:textId="77777777" w:rsidR="00753495" w:rsidRPr="00FC7496" w:rsidRDefault="00753495" w:rsidP="001D304D">
            <w:pPr>
              <w:pStyle w:val="TAC"/>
              <w:rPr>
                <w:lang w:eastAsia="en-GB"/>
              </w:rPr>
            </w:pPr>
          </w:p>
        </w:tc>
        <w:tc>
          <w:tcPr>
            <w:tcW w:w="236" w:type="dxa"/>
            <w:shd w:val="clear" w:color="auto" w:fill="FFFF99"/>
          </w:tcPr>
          <w:p w14:paraId="55C4EFF5" w14:textId="77777777" w:rsidR="00753495" w:rsidRPr="00FC7496" w:rsidRDefault="00753495" w:rsidP="001D304D">
            <w:pPr>
              <w:pStyle w:val="TAC"/>
              <w:rPr>
                <w:lang w:eastAsia="en-GB"/>
              </w:rPr>
            </w:pPr>
          </w:p>
        </w:tc>
        <w:tc>
          <w:tcPr>
            <w:tcW w:w="236" w:type="dxa"/>
            <w:shd w:val="clear" w:color="auto" w:fill="auto"/>
          </w:tcPr>
          <w:p w14:paraId="7F367958" w14:textId="77777777" w:rsidR="00753495" w:rsidRPr="00FC7496" w:rsidRDefault="00753495" w:rsidP="001D304D">
            <w:pPr>
              <w:pStyle w:val="TAC"/>
              <w:rPr>
                <w:lang w:eastAsia="en-GB"/>
              </w:rPr>
            </w:pPr>
          </w:p>
        </w:tc>
        <w:tc>
          <w:tcPr>
            <w:tcW w:w="236" w:type="dxa"/>
            <w:shd w:val="clear" w:color="auto" w:fill="auto"/>
          </w:tcPr>
          <w:p w14:paraId="67DA2206" w14:textId="77777777" w:rsidR="00753495" w:rsidRPr="00FC7496" w:rsidRDefault="00753495" w:rsidP="001D304D">
            <w:pPr>
              <w:pStyle w:val="TAC"/>
              <w:rPr>
                <w:lang w:eastAsia="en-GB"/>
              </w:rPr>
            </w:pPr>
          </w:p>
        </w:tc>
        <w:tc>
          <w:tcPr>
            <w:tcW w:w="236" w:type="dxa"/>
            <w:shd w:val="clear" w:color="auto" w:fill="auto"/>
          </w:tcPr>
          <w:p w14:paraId="3658202A" w14:textId="77777777" w:rsidR="00753495" w:rsidRPr="00FC7496" w:rsidRDefault="00753495" w:rsidP="001D304D">
            <w:pPr>
              <w:pStyle w:val="TAC"/>
              <w:rPr>
                <w:lang w:eastAsia="en-GB"/>
              </w:rPr>
            </w:pPr>
          </w:p>
        </w:tc>
        <w:tc>
          <w:tcPr>
            <w:tcW w:w="236" w:type="dxa"/>
            <w:shd w:val="clear" w:color="auto" w:fill="92D050"/>
          </w:tcPr>
          <w:p w14:paraId="6DD6B8E2" w14:textId="77777777" w:rsidR="00753495" w:rsidRPr="00FC7496" w:rsidRDefault="00753495" w:rsidP="001D304D">
            <w:pPr>
              <w:pStyle w:val="TAC"/>
              <w:rPr>
                <w:lang w:eastAsia="en-GB"/>
              </w:rPr>
            </w:pPr>
          </w:p>
        </w:tc>
        <w:tc>
          <w:tcPr>
            <w:tcW w:w="236" w:type="dxa"/>
            <w:shd w:val="clear" w:color="auto" w:fill="auto"/>
          </w:tcPr>
          <w:p w14:paraId="617F96D5" w14:textId="77777777" w:rsidR="00753495" w:rsidRPr="00FC7496" w:rsidRDefault="00753495" w:rsidP="001D304D">
            <w:pPr>
              <w:pStyle w:val="TAC"/>
              <w:rPr>
                <w:lang w:eastAsia="en-GB"/>
              </w:rPr>
            </w:pPr>
          </w:p>
        </w:tc>
        <w:tc>
          <w:tcPr>
            <w:tcW w:w="236" w:type="dxa"/>
            <w:shd w:val="clear" w:color="auto" w:fill="auto"/>
          </w:tcPr>
          <w:p w14:paraId="76CA5666" w14:textId="77777777" w:rsidR="00753495" w:rsidRPr="00FC7496" w:rsidRDefault="00753495" w:rsidP="001D304D">
            <w:pPr>
              <w:pStyle w:val="TAC"/>
              <w:rPr>
                <w:lang w:eastAsia="en-GB"/>
              </w:rPr>
            </w:pPr>
          </w:p>
        </w:tc>
        <w:tc>
          <w:tcPr>
            <w:tcW w:w="236" w:type="dxa"/>
            <w:shd w:val="clear" w:color="auto" w:fill="auto"/>
          </w:tcPr>
          <w:p w14:paraId="4B616BE8" w14:textId="77777777" w:rsidR="00753495" w:rsidRPr="00FC7496" w:rsidRDefault="00753495" w:rsidP="001D304D">
            <w:pPr>
              <w:pStyle w:val="TAC"/>
              <w:rPr>
                <w:lang w:eastAsia="en-GB"/>
              </w:rPr>
            </w:pPr>
          </w:p>
        </w:tc>
        <w:tc>
          <w:tcPr>
            <w:tcW w:w="236" w:type="dxa"/>
            <w:shd w:val="clear" w:color="auto" w:fill="auto"/>
          </w:tcPr>
          <w:p w14:paraId="73759000" w14:textId="77777777" w:rsidR="00753495" w:rsidRPr="00FC7496" w:rsidRDefault="00753495" w:rsidP="001D304D">
            <w:pPr>
              <w:pStyle w:val="TAC"/>
              <w:rPr>
                <w:lang w:eastAsia="en-GB"/>
              </w:rPr>
            </w:pPr>
          </w:p>
        </w:tc>
      </w:tr>
      <w:tr w:rsidR="00753495" w:rsidRPr="00FC7496" w14:paraId="694054F0" w14:textId="77777777" w:rsidTr="001D304D">
        <w:trPr>
          <w:trHeight w:hRule="exact" w:val="227"/>
          <w:jc w:val="center"/>
        </w:trPr>
        <w:tc>
          <w:tcPr>
            <w:tcW w:w="567" w:type="dxa"/>
          </w:tcPr>
          <w:p w14:paraId="3CE4E9D0" w14:textId="77777777" w:rsidR="00753495" w:rsidRPr="00FC7496" w:rsidRDefault="00753495" w:rsidP="001D304D">
            <w:pPr>
              <w:pStyle w:val="TAC"/>
              <w:rPr>
                <w:lang w:eastAsia="en-GB"/>
              </w:rPr>
            </w:pPr>
            <w:r w:rsidRPr="00FC7496">
              <w:rPr>
                <w:lang w:eastAsia="en-GB"/>
              </w:rPr>
              <w:t>48</w:t>
            </w:r>
          </w:p>
        </w:tc>
        <w:tc>
          <w:tcPr>
            <w:tcW w:w="236" w:type="dxa"/>
            <w:shd w:val="clear" w:color="auto" w:fill="FFC000"/>
          </w:tcPr>
          <w:p w14:paraId="34EA980C" w14:textId="77777777" w:rsidR="00753495" w:rsidRPr="00FC7496" w:rsidRDefault="00753495" w:rsidP="001D304D">
            <w:pPr>
              <w:pStyle w:val="TAC"/>
              <w:rPr>
                <w:lang w:eastAsia="en-GB"/>
              </w:rPr>
            </w:pPr>
          </w:p>
        </w:tc>
        <w:tc>
          <w:tcPr>
            <w:tcW w:w="236" w:type="dxa"/>
            <w:shd w:val="clear" w:color="auto" w:fill="auto"/>
          </w:tcPr>
          <w:p w14:paraId="26D7D12A" w14:textId="77777777" w:rsidR="00753495" w:rsidRPr="00FC7496" w:rsidRDefault="00753495" w:rsidP="001D304D">
            <w:pPr>
              <w:pStyle w:val="TAC"/>
              <w:rPr>
                <w:lang w:eastAsia="en-GB"/>
              </w:rPr>
            </w:pPr>
          </w:p>
        </w:tc>
        <w:tc>
          <w:tcPr>
            <w:tcW w:w="236" w:type="dxa"/>
            <w:shd w:val="clear" w:color="auto" w:fill="auto"/>
          </w:tcPr>
          <w:p w14:paraId="407FF2B4" w14:textId="77777777" w:rsidR="00753495" w:rsidRPr="00FC7496" w:rsidRDefault="00753495" w:rsidP="001D304D">
            <w:pPr>
              <w:pStyle w:val="TAC"/>
              <w:rPr>
                <w:lang w:eastAsia="en-GB"/>
              </w:rPr>
            </w:pPr>
          </w:p>
        </w:tc>
        <w:tc>
          <w:tcPr>
            <w:tcW w:w="236" w:type="dxa"/>
            <w:shd w:val="clear" w:color="auto" w:fill="auto"/>
          </w:tcPr>
          <w:p w14:paraId="078EB0F2" w14:textId="77777777" w:rsidR="00753495" w:rsidRPr="00FC7496" w:rsidRDefault="00753495" w:rsidP="001D304D">
            <w:pPr>
              <w:pStyle w:val="TAC"/>
              <w:rPr>
                <w:lang w:eastAsia="en-GB"/>
              </w:rPr>
            </w:pPr>
          </w:p>
        </w:tc>
        <w:tc>
          <w:tcPr>
            <w:tcW w:w="236" w:type="dxa"/>
            <w:shd w:val="clear" w:color="auto" w:fill="00B050"/>
          </w:tcPr>
          <w:p w14:paraId="0826E752" w14:textId="77777777" w:rsidR="00753495" w:rsidRPr="00FC7496" w:rsidRDefault="00753495" w:rsidP="001D304D">
            <w:pPr>
              <w:pStyle w:val="TAC"/>
              <w:rPr>
                <w:lang w:eastAsia="en-GB"/>
              </w:rPr>
            </w:pPr>
          </w:p>
        </w:tc>
        <w:tc>
          <w:tcPr>
            <w:tcW w:w="236" w:type="dxa"/>
            <w:shd w:val="clear" w:color="auto" w:fill="92D050"/>
          </w:tcPr>
          <w:p w14:paraId="5784D921" w14:textId="77777777" w:rsidR="00753495" w:rsidRPr="00FC7496" w:rsidRDefault="00753495" w:rsidP="001D304D">
            <w:pPr>
              <w:pStyle w:val="TAC"/>
              <w:rPr>
                <w:lang w:eastAsia="en-GB"/>
              </w:rPr>
            </w:pPr>
          </w:p>
        </w:tc>
        <w:tc>
          <w:tcPr>
            <w:tcW w:w="236" w:type="dxa"/>
            <w:shd w:val="clear" w:color="auto" w:fill="auto"/>
          </w:tcPr>
          <w:p w14:paraId="1E8AA480" w14:textId="77777777" w:rsidR="00753495" w:rsidRPr="00FC7496" w:rsidRDefault="00753495" w:rsidP="001D304D">
            <w:pPr>
              <w:pStyle w:val="TAC"/>
              <w:rPr>
                <w:lang w:eastAsia="en-GB"/>
              </w:rPr>
            </w:pPr>
          </w:p>
        </w:tc>
        <w:tc>
          <w:tcPr>
            <w:tcW w:w="236" w:type="dxa"/>
            <w:shd w:val="clear" w:color="auto" w:fill="auto"/>
          </w:tcPr>
          <w:p w14:paraId="47D5905A" w14:textId="77777777" w:rsidR="00753495" w:rsidRPr="00FC7496" w:rsidRDefault="00753495" w:rsidP="001D304D">
            <w:pPr>
              <w:pStyle w:val="TAC"/>
              <w:rPr>
                <w:lang w:eastAsia="en-GB"/>
              </w:rPr>
            </w:pPr>
          </w:p>
        </w:tc>
        <w:tc>
          <w:tcPr>
            <w:tcW w:w="236" w:type="dxa"/>
            <w:shd w:val="clear" w:color="auto" w:fill="auto"/>
          </w:tcPr>
          <w:p w14:paraId="670F9BF8" w14:textId="77777777" w:rsidR="00753495" w:rsidRPr="00FC7496" w:rsidRDefault="00753495" w:rsidP="001D304D">
            <w:pPr>
              <w:pStyle w:val="TAC"/>
              <w:rPr>
                <w:lang w:eastAsia="en-GB"/>
              </w:rPr>
            </w:pPr>
          </w:p>
        </w:tc>
        <w:tc>
          <w:tcPr>
            <w:tcW w:w="236" w:type="dxa"/>
            <w:shd w:val="clear" w:color="auto" w:fill="7030A0"/>
          </w:tcPr>
          <w:p w14:paraId="5CDF59AD" w14:textId="77777777" w:rsidR="00753495" w:rsidRPr="00FC7496" w:rsidRDefault="00753495" w:rsidP="001D304D">
            <w:pPr>
              <w:pStyle w:val="TAC"/>
              <w:rPr>
                <w:lang w:eastAsia="en-GB"/>
              </w:rPr>
            </w:pPr>
          </w:p>
        </w:tc>
        <w:tc>
          <w:tcPr>
            <w:tcW w:w="236" w:type="dxa"/>
            <w:shd w:val="clear" w:color="auto" w:fill="FFC000"/>
          </w:tcPr>
          <w:p w14:paraId="7F8020DA" w14:textId="77777777" w:rsidR="00753495" w:rsidRPr="00FC7496" w:rsidRDefault="00753495" w:rsidP="001D304D">
            <w:pPr>
              <w:pStyle w:val="TAC"/>
              <w:rPr>
                <w:lang w:eastAsia="en-GB"/>
              </w:rPr>
            </w:pPr>
          </w:p>
        </w:tc>
        <w:tc>
          <w:tcPr>
            <w:tcW w:w="236" w:type="dxa"/>
            <w:shd w:val="clear" w:color="auto" w:fill="auto"/>
          </w:tcPr>
          <w:p w14:paraId="717957AF" w14:textId="77777777" w:rsidR="00753495" w:rsidRPr="00FC7496" w:rsidRDefault="00753495" w:rsidP="001D304D">
            <w:pPr>
              <w:pStyle w:val="TAC"/>
              <w:rPr>
                <w:lang w:eastAsia="en-GB"/>
              </w:rPr>
            </w:pPr>
          </w:p>
        </w:tc>
        <w:tc>
          <w:tcPr>
            <w:tcW w:w="236" w:type="dxa"/>
            <w:shd w:val="clear" w:color="auto" w:fill="auto"/>
          </w:tcPr>
          <w:p w14:paraId="5725C497" w14:textId="77777777" w:rsidR="00753495" w:rsidRPr="00FC7496" w:rsidRDefault="00753495" w:rsidP="001D304D">
            <w:pPr>
              <w:pStyle w:val="TAC"/>
              <w:rPr>
                <w:lang w:eastAsia="en-GB"/>
              </w:rPr>
            </w:pPr>
          </w:p>
        </w:tc>
        <w:tc>
          <w:tcPr>
            <w:tcW w:w="236" w:type="dxa"/>
            <w:shd w:val="clear" w:color="auto" w:fill="auto"/>
          </w:tcPr>
          <w:p w14:paraId="5EF3C3F9" w14:textId="77777777" w:rsidR="00753495" w:rsidRPr="00FC7496" w:rsidRDefault="00753495" w:rsidP="001D304D">
            <w:pPr>
              <w:pStyle w:val="TAC"/>
              <w:rPr>
                <w:lang w:eastAsia="en-GB"/>
              </w:rPr>
            </w:pPr>
          </w:p>
        </w:tc>
        <w:tc>
          <w:tcPr>
            <w:tcW w:w="236" w:type="dxa"/>
            <w:shd w:val="clear" w:color="auto" w:fill="auto"/>
          </w:tcPr>
          <w:p w14:paraId="48B20F9B" w14:textId="77777777" w:rsidR="00753495" w:rsidRPr="00FC7496" w:rsidRDefault="00753495" w:rsidP="001D304D">
            <w:pPr>
              <w:pStyle w:val="TAC"/>
              <w:rPr>
                <w:lang w:eastAsia="en-GB"/>
              </w:rPr>
            </w:pPr>
          </w:p>
        </w:tc>
        <w:tc>
          <w:tcPr>
            <w:tcW w:w="236" w:type="dxa"/>
            <w:shd w:val="clear" w:color="auto" w:fill="92D050"/>
          </w:tcPr>
          <w:p w14:paraId="720D9994" w14:textId="77777777" w:rsidR="00753495" w:rsidRPr="00FC7496" w:rsidRDefault="00753495" w:rsidP="001D304D">
            <w:pPr>
              <w:pStyle w:val="TAC"/>
              <w:rPr>
                <w:lang w:eastAsia="en-GB"/>
              </w:rPr>
            </w:pPr>
          </w:p>
        </w:tc>
        <w:tc>
          <w:tcPr>
            <w:tcW w:w="236" w:type="dxa"/>
            <w:shd w:val="clear" w:color="auto" w:fill="auto"/>
          </w:tcPr>
          <w:p w14:paraId="0EC9AEAA" w14:textId="77777777" w:rsidR="00753495" w:rsidRPr="00FC7496" w:rsidRDefault="00753495" w:rsidP="001D304D">
            <w:pPr>
              <w:pStyle w:val="TAC"/>
              <w:rPr>
                <w:lang w:eastAsia="en-GB"/>
              </w:rPr>
            </w:pPr>
          </w:p>
        </w:tc>
        <w:tc>
          <w:tcPr>
            <w:tcW w:w="236" w:type="dxa"/>
            <w:shd w:val="clear" w:color="auto" w:fill="auto"/>
          </w:tcPr>
          <w:p w14:paraId="6A3E78D0" w14:textId="77777777" w:rsidR="00753495" w:rsidRPr="00FC7496" w:rsidRDefault="00753495" w:rsidP="001D304D">
            <w:pPr>
              <w:pStyle w:val="TAC"/>
              <w:rPr>
                <w:lang w:eastAsia="en-GB"/>
              </w:rPr>
            </w:pPr>
          </w:p>
        </w:tc>
        <w:tc>
          <w:tcPr>
            <w:tcW w:w="236" w:type="dxa"/>
            <w:shd w:val="clear" w:color="auto" w:fill="auto"/>
          </w:tcPr>
          <w:p w14:paraId="79ADA138" w14:textId="77777777" w:rsidR="00753495" w:rsidRPr="00FC7496" w:rsidRDefault="00753495" w:rsidP="001D304D">
            <w:pPr>
              <w:pStyle w:val="TAC"/>
              <w:rPr>
                <w:lang w:eastAsia="en-GB"/>
              </w:rPr>
            </w:pPr>
          </w:p>
        </w:tc>
        <w:tc>
          <w:tcPr>
            <w:tcW w:w="236" w:type="dxa"/>
            <w:shd w:val="clear" w:color="auto" w:fill="auto"/>
          </w:tcPr>
          <w:p w14:paraId="150EE37F" w14:textId="77777777" w:rsidR="00753495" w:rsidRPr="00FC7496" w:rsidRDefault="00753495" w:rsidP="001D304D">
            <w:pPr>
              <w:pStyle w:val="TAC"/>
              <w:rPr>
                <w:lang w:eastAsia="en-GB"/>
              </w:rPr>
            </w:pPr>
          </w:p>
        </w:tc>
        <w:tc>
          <w:tcPr>
            <w:tcW w:w="236" w:type="dxa"/>
            <w:shd w:val="clear" w:color="auto" w:fill="FFC000"/>
          </w:tcPr>
          <w:p w14:paraId="773A463E" w14:textId="77777777" w:rsidR="00753495" w:rsidRPr="00FC7496" w:rsidRDefault="00753495" w:rsidP="001D304D">
            <w:pPr>
              <w:pStyle w:val="TAC"/>
              <w:rPr>
                <w:lang w:eastAsia="en-GB"/>
              </w:rPr>
            </w:pPr>
          </w:p>
        </w:tc>
        <w:tc>
          <w:tcPr>
            <w:tcW w:w="236" w:type="dxa"/>
            <w:shd w:val="clear" w:color="auto" w:fill="auto"/>
          </w:tcPr>
          <w:p w14:paraId="11A5A0D4" w14:textId="77777777" w:rsidR="00753495" w:rsidRPr="00FC7496" w:rsidRDefault="00753495" w:rsidP="001D304D">
            <w:pPr>
              <w:pStyle w:val="TAC"/>
              <w:rPr>
                <w:lang w:eastAsia="en-GB"/>
              </w:rPr>
            </w:pPr>
          </w:p>
        </w:tc>
        <w:tc>
          <w:tcPr>
            <w:tcW w:w="236" w:type="dxa"/>
            <w:shd w:val="clear" w:color="auto" w:fill="auto"/>
          </w:tcPr>
          <w:p w14:paraId="1A179280" w14:textId="77777777" w:rsidR="00753495" w:rsidRPr="00FC7496" w:rsidRDefault="00753495" w:rsidP="001D304D">
            <w:pPr>
              <w:pStyle w:val="TAC"/>
              <w:rPr>
                <w:lang w:eastAsia="en-GB"/>
              </w:rPr>
            </w:pPr>
          </w:p>
        </w:tc>
        <w:tc>
          <w:tcPr>
            <w:tcW w:w="236" w:type="dxa"/>
            <w:shd w:val="clear" w:color="auto" w:fill="auto"/>
          </w:tcPr>
          <w:p w14:paraId="155BF5CB" w14:textId="77777777" w:rsidR="00753495" w:rsidRPr="00FC7496" w:rsidRDefault="00753495" w:rsidP="001D304D">
            <w:pPr>
              <w:pStyle w:val="TAC"/>
              <w:rPr>
                <w:lang w:eastAsia="en-GB"/>
              </w:rPr>
            </w:pPr>
          </w:p>
        </w:tc>
        <w:tc>
          <w:tcPr>
            <w:tcW w:w="236" w:type="dxa"/>
            <w:shd w:val="clear" w:color="auto" w:fill="00B050"/>
          </w:tcPr>
          <w:p w14:paraId="03F1368E" w14:textId="77777777" w:rsidR="00753495" w:rsidRPr="00FC7496" w:rsidRDefault="00753495" w:rsidP="001D304D">
            <w:pPr>
              <w:pStyle w:val="TAC"/>
              <w:rPr>
                <w:lang w:eastAsia="en-GB"/>
              </w:rPr>
            </w:pPr>
          </w:p>
        </w:tc>
        <w:tc>
          <w:tcPr>
            <w:tcW w:w="236" w:type="dxa"/>
            <w:shd w:val="clear" w:color="auto" w:fill="92D050"/>
          </w:tcPr>
          <w:p w14:paraId="57C695D7" w14:textId="77777777" w:rsidR="00753495" w:rsidRPr="00FC7496" w:rsidRDefault="00753495" w:rsidP="001D304D">
            <w:pPr>
              <w:pStyle w:val="TAC"/>
              <w:rPr>
                <w:lang w:eastAsia="en-GB"/>
              </w:rPr>
            </w:pPr>
          </w:p>
        </w:tc>
        <w:tc>
          <w:tcPr>
            <w:tcW w:w="236" w:type="dxa"/>
            <w:shd w:val="clear" w:color="auto" w:fill="auto"/>
          </w:tcPr>
          <w:p w14:paraId="786F320B" w14:textId="77777777" w:rsidR="00753495" w:rsidRPr="00FC7496" w:rsidRDefault="00753495" w:rsidP="001D304D">
            <w:pPr>
              <w:pStyle w:val="TAC"/>
              <w:rPr>
                <w:lang w:eastAsia="en-GB"/>
              </w:rPr>
            </w:pPr>
          </w:p>
        </w:tc>
        <w:tc>
          <w:tcPr>
            <w:tcW w:w="236" w:type="dxa"/>
            <w:shd w:val="clear" w:color="auto" w:fill="auto"/>
          </w:tcPr>
          <w:p w14:paraId="5CDFC123" w14:textId="77777777" w:rsidR="00753495" w:rsidRPr="00FC7496" w:rsidRDefault="00753495" w:rsidP="001D304D">
            <w:pPr>
              <w:pStyle w:val="TAC"/>
              <w:rPr>
                <w:lang w:eastAsia="en-GB"/>
              </w:rPr>
            </w:pPr>
          </w:p>
        </w:tc>
        <w:tc>
          <w:tcPr>
            <w:tcW w:w="236" w:type="dxa"/>
            <w:shd w:val="clear" w:color="auto" w:fill="auto"/>
          </w:tcPr>
          <w:p w14:paraId="0F014059" w14:textId="77777777" w:rsidR="00753495" w:rsidRPr="00FC7496" w:rsidRDefault="00753495" w:rsidP="001D304D">
            <w:pPr>
              <w:pStyle w:val="TAC"/>
              <w:rPr>
                <w:lang w:eastAsia="en-GB"/>
              </w:rPr>
            </w:pPr>
          </w:p>
        </w:tc>
        <w:tc>
          <w:tcPr>
            <w:tcW w:w="236" w:type="dxa"/>
            <w:shd w:val="clear" w:color="auto" w:fill="7030A0"/>
          </w:tcPr>
          <w:p w14:paraId="3E0E47A3" w14:textId="77777777" w:rsidR="00753495" w:rsidRPr="00FC7496" w:rsidRDefault="00753495" w:rsidP="001D304D">
            <w:pPr>
              <w:pStyle w:val="TAC"/>
              <w:rPr>
                <w:lang w:eastAsia="en-GB"/>
              </w:rPr>
            </w:pPr>
          </w:p>
        </w:tc>
        <w:tc>
          <w:tcPr>
            <w:tcW w:w="236" w:type="dxa"/>
            <w:shd w:val="clear" w:color="auto" w:fill="FFC000"/>
          </w:tcPr>
          <w:p w14:paraId="44DEFF9F" w14:textId="77777777" w:rsidR="00753495" w:rsidRPr="00FC7496" w:rsidRDefault="00753495" w:rsidP="001D304D">
            <w:pPr>
              <w:pStyle w:val="TAC"/>
              <w:rPr>
                <w:lang w:eastAsia="en-GB"/>
              </w:rPr>
            </w:pPr>
          </w:p>
        </w:tc>
        <w:tc>
          <w:tcPr>
            <w:tcW w:w="236" w:type="dxa"/>
            <w:shd w:val="clear" w:color="auto" w:fill="auto"/>
          </w:tcPr>
          <w:p w14:paraId="3A015493" w14:textId="77777777" w:rsidR="00753495" w:rsidRPr="00FC7496" w:rsidRDefault="00753495" w:rsidP="001D304D">
            <w:pPr>
              <w:pStyle w:val="TAC"/>
              <w:rPr>
                <w:lang w:eastAsia="en-GB"/>
              </w:rPr>
            </w:pPr>
          </w:p>
        </w:tc>
        <w:tc>
          <w:tcPr>
            <w:tcW w:w="236" w:type="dxa"/>
            <w:shd w:val="clear" w:color="auto" w:fill="FF9933"/>
          </w:tcPr>
          <w:p w14:paraId="60164EC3" w14:textId="77777777" w:rsidR="00753495" w:rsidRPr="00FC7496" w:rsidRDefault="00753495" w:rsidP="001D304D">
            <w:pPr>
              <w:pStyle w:val="TAC"/>
              <w:rPr>
                <w:lang w:eastAsia="en-GB"/>
              </w:rPr>
            </w:pPr>
          </w:p>
        </w:tc>
        <w:tc>
          <w:tcPr>
            <w:tcW w:w="236" w:type="dxa"/>
            <w:shd w:val="clear" w:color="auto" w:fill="FF9933"/>
          </w:tcPr>
          <w:p w14:paraId="52D873FE" w14:textId="77777777" w:rsidR="00753495" w:rsidRPr="00FC7496" w:rsidRDefault="00753495" w:rsidP="001D304D">
            <w:pPr>
              <w:pStyle w:val="TAC"/>
              <w:rPr>
                <w:lang w:eastAsia="en-GB"/>
              </w:rPr>
            </w:pPr>
          </w:p>
        </w:tc>
        <w:tc>
          <w:tcPr>
            <w:tcW w:w="236" w:type="dxa"/>
            <w:shd w:val="clear" w:color="auto" w:fill="FFFF99"/>
          </w:tcPr>
          <w:p w14:paraId="54E6B95B" w14:textId="77777777" w:rsidR="00753495" w:rsidRPr="00FC7496" w:rsidRDefault="00753495" w:rsidP="001D304D">
            <w:pPr>
              <w:pStyle w:val="TAC"/>
              <w:rPr>
                <w:lang w:eastAsia="en-GB"/>
              </w:rPr>
            </w:pPr>
          </w:p>
        </w:tc>
        <w:tc>
          <w:tcPr>
            <w:tcW w:w="236" w:type="dxa"/>
            <w:shd w:val="clear" w:color="auto" w:fill="92D050"/>
          </w:tcPr>
          <w:p w14:paraId="3261A8FB" w14:textId="77777777" w:rsidR="00753495" w:rsidRPr="00FC7496" w:rsidRDefault="00753495" w:rsidP="001D304D">
            <w:pPr>
              <w:pStyle w:val="TAC"/>
              <w:rPr>
                <w:lang w:eastAsia="en-GB"/>
              </w:rPr>
            </w:pPr>
          </w:p>
        </w:tc>
        <w:tc>
          <w:tcPr>
            <w:tcW w:w="236" w:type="dxa"/>
            <w:shd w:val="clear" w:color="auto" w:fill="FFFF99"/>
          </w:tcPr>
          <w:p w14:paraId="679C859D" w14:textId="77777777" w:rsidR="00753495" w:rsidRPr="00FC7496" w:rsidRDefault="00753495" w:rsidP="001D304D">
            <w:pPr>
              <w:pStyle w:val="TAC"/>
              <w:rPr>
                <w:lang w:eastAsia="en-GB"/>
              </w:rPr>
            </w:pPr>
          </w:p>
        </w:tc>
        <w:tc>
          <w:tcPr>
            <w:tcW w:w="236" w:type="dxa"/>
            <w:shd w:val="clear" w:color="auto" w:fill="FFFF99"/>
          </w:tcPr>
          <w:p w14:paraId="7ABECF78" w14:textId="77777777" w:rsidR="00753495" w:rsidRPr="00FC7496" w:rsidRDefault="00753495" w:rsidP="001D304D">
            <w:pPr>
              <w:pStyle w:val="TAC"/>
              <w:rPr>
                <w:lang w:eastAsia="en-GB"/>
              </w:rPr>
            </w:pPr>
          </w:p>
        </w:tc>
        <w:tc>
          <w:tcPr>
            <w:tcW w:w="236" w:type="dxa"/>
            <w:shd w:val="clear" w:color="auto" w:fill="FFFF99"/>
          </w:tcPr>
          <w:p w14:paraId="052A1CF8" w14:textId="77777777" w:rsidR="00753495" w:rsidRPr="00FC7496" w:rsidRDefault="00753495" w:rsidP="001D304D">
            <w:pPr>
              <w:pStyle w:val="TAC"/>
              <w:rPr>
                <w:lang w:eastAsia="en-GB"/>
              </w:rPr>
            </w:pPr>
          </w:p>
        </w:tc>
        <w:tc>
          <w:tcPr>
            <w:tcW w:w="236" w:type="dxa"/>
            <w:shd w:val="clear" w:color="auto" w:fill="FFFF99"/>
          </w:tcPr>
          <w:p w14:paraId="3BA5F8A3" w14:textId="77777777" w:rsidR="00753495" w:rsidRPr="00FC7496" w:rsidRDefault="00753495" w:rsidP="001D304D">
            <w:pPr>
              <w:pStyle w:val="TAC"/>
              <w:rPr>
                <w:lang w:eastAsia="en-GB"/>
              </w:rPr>
            </w:pPr>
          </w:p>
        </w:tc>
      </w:tr>
      <w:tr w:rsidR="00753495" w:rsidRPr="00FC7496" w14:paraId="3B0DBC37" w14:textId="77777777" w:rsidTr="001D304D">
        <w:trPr>
          <w:trHeight w:hRule="exact" w:val="227"/>
          <w:jc w:val="center"/>
        </w:trPr>
        <w:tc>
          <w:tcPr>
            <w:tcW w:w="567" w:type="dxa"/>
          </w:tcPr>
          <w:p w14:paraId="64075F37" w14:textId="77777777" w:rsidR="00753495" w:rsidRPr="00FC7496" w:rsidRDefault="00753495" w:rsidP="001D304D">
            <w:pPr>
              <w:pStyle w:val="TAC"/>
              <w:rPr>
                <w:lang w:eastAsia="en-GB"/>
              </w:rPr>
            </w:pPr>
            <w:r w:rsidRPr="00FC7496">
              <w:rPr>
                <w:lang w:eastAsia="en-GB"/>
              </w:rPr>
              <w:t>52</w:t>
            </w:r>
          </w:p>
        </w:tc>
        <w:tc>
          <w:tcPr>
            <w:tcW w:w="236" w:type="dxa"/>
            <w:shd w:val="clear" w:color="auto" w:fill="FFC000"/>
          </w:tcPr>
          <w:p w14:paraId="09DCADA1" w14:textId="77777777" w:rsidR="00753495" w:rsidRPr="00FC7496" w:rsidRDefault="00753495" w:rsidP="001D304D">
            <w:pPr>
              <w:pStyle w:val="TAC"/>
              <w:rPr>
                <w:lang w:eastAsia="en-GB"/>
              </w:rPr>
            </w:pPr>
          </w:p>
        </w:tc>
        <w:tc>
          <w:tcPr>
            <w:tcW w:w="236" w:type="dxa"/>
            <w:shd w:val="clear" w:color="auto" w:fill="FFFF99"/>
          </w:tcPr>
          <w:p w14:paraId="71FDBB7F" w14:textId="77777777" w:rsidR="00753495" w:rsidRPr="00FC7496" w:rsidRDefault="00753495" w:rsidP="001D304D">
            <w:pPr>
              <w:pStyle w:val="TAC"/>
              <w:rPr>
                <w:lang w:eastAsia="en-GB"/>
              </w:rPr>
            </w:pPr>
          </w:p>
        </w:tc>
        <w:tc>
          <w:tcPr>
            <w:tcW w:w="236" w:type="dxa"/>
            <w:shd w:val="clear" w:color="auto" w:fill="FFFF99"/>
          </w:tcPr>
          <w:p w14:paraId="2E0EF851" w14:textId="77777777" w:rsidR="00753495" w:rsidRPr="00FC7496" w:rsidRDefault="00753495" w:rsidP="001D304D">
            <w:pPr>
              <w:pStyle w:val="TAC"/>
              <w:rPr>
                <w:lang w:eastAsia="en-GB"/>
              </w:rPr>
            </w:pPr>
          </w:p>
        </w:tc>
        <w:tc>
          <w:tcPr>
            <w:tcW w:w="236" w:type="dxa"/>
            <w:shd w:val="clear" w:color="auto" w:fill="FFFF99"/>
          </w:tcPr>
          <w:p w14:paraId="0F58F499" w14:textId="77777777" w:rsidR="00753495" w:rsidRPr="00FC7496" w:rsidRDefault="00753495" w:rsidP="001D304D">
            <w:pPr>
              <w:pStyle w:val="TAC"/>
              <w:rPr>
                <w:lang w:eastAsia="en-GB"/>
              </w:rPr>
            </w:pPr>
          </w:p>
        </w:tc>
        <w:tc>
          <w:tcPr>
            <w:tcW w:w="236" w:type="dxa"/>
            <w:shd w:val="clear" w:color="auto" w:fill="00B050"/>
          </w:tcPr>
          <w:p w14:paraId="62AC5BC2" w14:textId="77777777" w:rsidR="00753495" w:rsidRPr="00FC7496" w:rsidRDefault="00753495" w:rsidP="001D304D">
            <w:pPr>
              <w:pStyle w:val="TAC"/>
              <w:rPr>
                <w:lang w:eastAsia="en-GB"/>
              </w:rPr>
            </w:pPr>
          </w:p>
        </w:tc>
        <w:tc>
          <w:tcPr>
            <w:tcW w:w="236" w:type="dxa"/>
            <w:shd w:val="clear" w:color="auto" w:fill="92D050"/>
          </w:tcPr>
          <w:p w14:paraId="09491AF0" w14:textId="77777777" w:rsidR="00753495" w:rsidRPr="00FC7496" w:rsidRDefault="00753495" w:rsidP="001D304D">
            <w:pPr>
              <w:pStyle w:val="TAC"/>
              <w:rPr>
                <w:lang w:eastAsia="en-GB"/>
              </w:rPr>
            </w:pPr>
          </w:p>
        </w:tc>
        <w:tc>
          <w:tcPr>
            <w:tcW w:w="236" w:type="dxa"/>
            <w:shd w:val="clear" w:color="auto" w:fill="FFFF99"/>
          </w:tcPr>
          <w:p w14:paraId="549B2D85" w14:textId="77777777" w:rsidR="00753495" w:rsidRPr="00FC7496" w:rsidRDefault="00753495" w:rsidP="001D304D">
            <w:pPr>
              <w:pStyle w:val="TAC"/>
              <w:rPr>
                <w:lang w:eastAsia="en-GB"/>
              </w:rPr>
            </w:pPr>
          </w:p>
        </w:tc>
        <w:tc>
          <w:tcPr>
            <w:tcW w:w="236" w:type="dxa"/>
            <w:shd w:val="clear" w:color="auto" w:fill="FFFF99"/>
          </w:tcPr>
          <w:p w14:paraId="602E3A54" w14:textId="77777777" w:rsidR="00753495" w:rsidRPr="00FC7496" w:rsidRDefault="00753495" w:rsidP="001D304D">
            <w:pPr>
              <w:pStyle w:val="TAC"/>
              <w:rPr>
                <w:lang w:eastAsia="en-GB"/>
              </w:rPr>
            </w:pPr>
          </w:p>
        </w:tc>
        <w:tc>
          <w:tcPr>
            <w:tcW w:w="236" w:type="dxa"/>
            <w:shd w:val="clear" w:color="auto" w:fill="FFFF99"/>
          </w:tcPr>
          <w:p w14:paraId="6880A1BF" w14:textId="77777777" w:rsidR="00753495" w:rsidRPr="00FC7496" w:rsidRDefault="00753495" w:rsidP="001D304D">
            <w:pPr>
              <w:pStyle w:val="TAC"/>
              <w:rPr>
                <w:lang w:eastAsia="en-GB"/>
              </w:rPr>
            </w:pPr>
          </w:p>
        </w:tc>
        <w:tc>
          <w:tcPr>
            <w:tcW w:w="236" w:type="dxa"/>
            <w:shd w:val="clear" w:color="auto" w:fill="7030A0"/>
          </w:tcPr>
          <w:p w14:paraId="29CA188B" w14:textId="77777777" w:rsidR="00753495" w:rsidRPr="00FC7496" w:rsidRDefault="00753495" w:rsidP="001D304D">
            <w:pPr>
              <w:pStyle w:val="TAC"/>
              <w:rPr>
                <w:lang w:eastAsia="en-GB"/>
              </w:rPr>
            </w:pPr>
          </w:p>
        </w:tc>
        <w:tc>
          <w:tcPr>
            <w:tcW w:w="236" w:type="dxa"/>
            <w:shd w:val="clear" w:color="auto" w:fill="FFC000"/>
          </w:tcPr>
          <w:p w14:paraId="491C6583" w14:textId="77777777" w:rsidR="00753495" w:rsidRPr="00FC7496" w:rsidRDefault="00753495" w:rsidP="001D304D">
            <w:pPr>
              <w:pStyle w:val="TAC"/>
              <w:rPr>
                <w:lang w:eastAsia="en-GB"/>
              </w:rPr>
            </w:pPr>
          </w:p>
        </w:tc>
        <w:tc>
          <w:tcPr>
            <w:tcW w:w="236" w:type="dxa"/>
            <w:shd w:val="clear" w:color="auto" w:fill="FFFF99"/>
          </w:tcPr>
          <w:p w14:paraId="616F2456" w14:textId="77777777" w:rsidR="00753495" w:rsidRPr="00FC7496" w:rsidRDefault="00753495" w:rsidP="001D304D">
            <w:pPr>
              <w:pStyle w:val="TAC"/>
              <w:rPr>
                <w:lang w:eastAsia="en-GB"/>
              </w:rPr>
            </w:pPr>
          </w:p>
        </w:tc>
        <w:tc>
          <w:tcPr>
            <w:tcW w:w="236" w:type="dxa"/>
            <w:shd w:val="clear" w:color="auto" w:fill="FFFF99"/>
          </w:tcPr>
          <w:p w14:paraId="7FD1D799" w14:textId="77777777" w:rsidR="00753495" w:rsidRPr="00FC7496" w:rsidRDefault="00753495" w:rsidP="001D304D">
            <w:pPr>
              <w:pStyle w:val="TAC"/>
              <w:rPr>
                <w:lang w:eastAsia="en-GB"/>
              </w:rPr>
            </w:pPr>
          </w:p>
        </w:tc>
        <w:tc>
          <w:tcPr>
            <w:tcW w:w="236" w:type="dxa"/>
            <w:shd w:val="clear" w:color="auto" w:fill="FFFF99"/>
          </w:tcPr>
          <w:p w14:paraId="3048F90D" w14:textId="77777777" w:rsidR="00753495" w:rsidRPr="00FC7496" w:rsidRDefault="00753495" w:rsidP="001D304D">
            <w:pPr>
              <w:pStyle w:val="TAC"/>
              <w:rPr>
                <w:lang w:eastAsia="en-GB"/>
              </w:rPr>
            </w:pPr>
          </w:p>
        </w:tc>
        <w:tc>
          <w:tcPr>
            <w:tcW w:w="236" w:type="dxa"/>
            <w:shd w:val="clear" w:color="auto" w:fill="auto"/>
          </w:tcPr>
          <w:p w14:paraId="7A8733EC" w14:textId="77777777" w:rsidR="00753495" w:rsidRPr="00FC7496" w:rsidRDefault="00753495" w:rsidP="001D304D">
            <w:pPr>
              <w:pStyle w:val="TAC"/>
              <w:rPr>
                <w:lang w:eastAsia="en-GB"/>
              </w:rPr>
            </w:pPr>
          </w:p>
        </w:tc>
        <w:tc>
          <w:tcPr>
            <w:tcW w:w="236" w:type="dxa"/>
            <w:shd w:val="clear" w:color="auto" w:fill="92D050"/>
          </w:tcPr>
          <w:p w14:paraId="2FDFDA86" w14:textId="77777777" w:rsidR="00753495" w:rsidRPr="00FC7496" w:rsidRDefault="00753495" w:rsidP="001D304D">
            <w:pPr>
              <w:pStyle w:val="TAC"/>
              <w:rPr>
                <w:lang w:eastAsia="en-GB"/>
              </w:rPr>
            </w:pPr>
          </w:p>
        </w:tc>
        <w:tc>
          <w:tcPr>
            <w:tcW w:w="236" w:type="dxa"/>
            <w:shd w:val="clear" w:color="auto" w:fill="auto"/>
          </w:tcPr>
          <w:p w14:paraId="39CF0ED6" w14:textId="77777777" w:rsidR="00753495" w:rsidRPr="00FC7496" w:rsidRDefault="00753495" w:rsidP="001D304D">
            <w:pPr>
              <w:pStyle w:val="TAC"/>
              <w:rPr>
                <w:lang w:eastAsia="en-GB"/>
              </w:rPr>
            </w:pPr>
          </w:p>
        </w:tc>
        <w:tc>
          <w:tcPr>
            <w:tcW w:w="236" w:type="dxa"/>
            <w:shd w:val="clear" w:color="auto" w:fill="auto"/>
          </w:tcPr>
          <w:p w14:paraId="5778FE82" w14:textId="77777777" w:rsidR="00753495" w:rsidRPr="00FC7496" w:rsidRDefault="00753495" w:rsidP="001D304D">
            <w:pPr>
              <w:pStyle w:val="TAC"/>
              <w:rPr>
                <w:lang w:eastAsia="en-GB"/>
              </w:rPr>
            </w:pPr>
          </w:p>
        </w:tc>
        <w:tc>
          <w:tcPr>
            <w:tcW w:w="236" w:type="dxa"/>
            <w:shd w:val="clear" w:color="auto" w:fill="auto"/>
          </w:tcPr>
          <w:p w14:paraId="57C8A81A" w14:textId="77777777" w:rsidR="00753495" w:rsidRPr="00FC7496" w:rsidRDefault="00753495" w:rsidP="001D304D">
            <w:pPr>
              <w:pStyle w:val="TAC"/>
              <w:rPr>
                <w:lang w:eastAsia="en-GB"/>
              </w:rPr>
            </w:pPr>
          </w:p>
        </w:tc>
        <w:tc>
          <w:tcPr>
            <w:tcW w:w="236" w:type="dxa"/>
            <w:shd w:val="clear" w:color="auto" w:fill="auto"/>
          </w:tcPr>
          <w:p w14:paraId="47E5D658" w14:textId="77777777" w:rsidR="00753495" w:rsidRPr="00FC7496" w:rsidRDefault="00753495" w:rsidP="001D304D">
            <w:pPr>
              <w:pStyle w:val="TAC"/>
              <w:rPr>
                <w:lang w:eastAsia="en-GB"/>
              </w:rPr>
            </w:pPr>
          </w:p>
        </w:tc>
        <w:tc>
          <w:tcPr>
            <w:tcW w:w="236" w:type="dxa"/>
            <w:shd w:val="clear" w:color="auto" w:fill="FFC000"/>
          </w:tcPr>
          <w:p w14:paraId="575CD332" w14:textId="77777777" w:rsidR="00753495" w:rsidRPr="00FC7496" w:rsidRDefault="00753495" w:rsidP="001D304D">
            <w:pPr>
              <w:pStyle w:val="TAC"/>
              <w:rPr>
                <w:lang w:eastAsia="en-GB"/>
              </w:rPr>
            </w:pPr>
          </w:p>
        </w:tc>
        <w:tc>
          <w:tcPr>
            <w:tcW w:w="236" w:type="dxa"/>
            <w:shd w:val="clear" w:color="auto" w:fill="auto"/>
          </w:tcPr>
          <w:p w14:paraId="1F1F0E37" w14:textId="77777777" w:rsidR="00753495" w:rsidRPr="00FC7496" w:rsidRDefault="00753495" w:rsidP="001D304D">
            <w:pPr>
              <w:pStyle w:val="TAC"/>
              <w:rPr>
                <w:lang w:eastAsia="en-GB"/>
              </w:rPr>
            </w:pPr>
          </w:p>
        </w:tc>
        <w:tc>
          <w:tcPr>
            <w:tcW w:w="236" w:type="dxa"/>
            <w:shd w:val="clear" w:color="auto" w:fill="auto"/>
          </w:tcPr>
          <w:p w14:paraId="057120C9" w14:textId="77777777" w:rsidR="00753495" w:rsidRPr="00FC7496" w:rsidRDefault="00753495" w:rsidP="001D304D">
            <w:pPr>
              <w:pStyle w:val="TAC"/>
              <w:rPr>
                <w:lang w:eastAsia="en-GB"/>
              </w:rPr>
            </w:pPr>
          </w:p>
        </w:tc>
        <w:tc>
          <w:tcPr>
            <w:tcW w:w="236" w:type="dxa"/>
            <w:shd w:val="clear" w:color="auto" w:fill="auto"/>
          </w:tcPr>
          <w:p w14:paraId="60037976" w14:textId="77777777" w:rsidR="00753495" w:rsidRPr="00FC7496" w:rsidRDefault="00753495" w:rsidP="001D304D">
            <w:pPr>
              <w:pStyle w:val="TAC"/>
              <w:rPr>
                <w:lang w:eastAsia="en-GB"/>
              </w:rPr>
            </w:pPr>
          </w:p>
        </w:tc>
        <w:tc>
          <w:tcPr>
            <w:tcW w:w="236" w:type="dxa"/>
            <w:shd w:val="clear" w:color="auto" w:fill="00B050"/>
          </w:tcPr>
          <w:p w14:paraId="005797C9" w14:textId="77777777" w:rsidR="00753495" w:rsidRPr="00FC7496" w:rsidRDefault="00753495" w:rsidP="001D304D">
            <w:pPr>
              <w:pStyle w:val="TAC"/>
              <w:rPr>
                <w:lang w:eastAsia="en-GB"/>
              </w:rPr>
            </w:pPr>
          </w:p>
        </w:tc>
        <w:tc>
          <w:tcPr>
            <w:tcW w:w="236" w:type="dxa"/>
            <w:shd w:val="clear" w:color="auto" w:fill="92D050"/>
          </w:tcPr>
          <w:p w14:paraId="3B66AD6C" w14:textId="77777777" w:rsidR="00753495" w:rsidRPr="00FC7496" w:rsidRDefault="00753495" w:rsidP="001D304D">
            <w:pPr>
              <w:pStyle w:val="TAC"/>
              <w:rPr>
                <w:lang w:eastAsia="en-GB"/>
              </w:rPr>
            </w:pPr>
          </w:p>
        </w:tc>
        <w:tc>
          <w:tcPr>
            <w:tcW w:w="236" w:type="dxa"/>
            <w:shd w:val="clear" w:color="auto" w:fill="auto"/>
          </w:tcPr>
          <w:p w14:paraId="6D17D2F0" w14:textId="77777777" w:rsidR="00753495" w:rsidRPr="00FC7496" w:rsidRDefault="00753495" w:rsidP="001D304D">
            <w:pPr>
              <w:pStyle w:val="TAC"/>
              <w:rPr>
                <w:lang w:eastAsia="en-GB"/>
              </w:rPr>
            </w:pPr>
          </w:p>
        </w:tc>
        <w:tc>
          <w:tcPr>
            <w:tcW w:w="236" w:type="dxa"/>
            <w:shd w:val="clear" w:color="auto" w:fill="auto"/>
          </w:tcPr>
          <w:p w14:paraId="46042D16" w14:textId="77777777" w:rsidR="00753495" w:rsidRPr="00FC7496" w:rsidRDefault="00753495" w:rsidP="001D304D">
            <w:pPr>
              <w:pStyle w:val="TAC"/>
              <w:rPr>
                <w:lang w:eastAsia="en-GB"/>
              </w:rPr>
            </w:pPr>
          </w:p>
        </w:tc>
        <w:tc>
          <w:tcPr>
            <w:tcW w:w="236" w:type="dxa"/>
            <w:shd w:val="clear" w:color="auto" w:fill="auto"/>
          </w:tcPr>
          <w:p w14:paraId="29426E0D" w14:textId="77777777" w:rsidR="00753495" w:rsidRPr="00FC7496" w:rsidRDefault="00753495" w:rsidP="001D304D">
            <w:pPr>
              <w:pStyle w:val="TAC"/>
              <w:rPr>
                <w:lang w:eastAsia="en-GB"/>
              </w:rPr>
            </w:pPr>
          </w:p>
        </w:tc>
        <w:tc>
          <w:tcPr>
            <w:tcW w:w="236" w:type="dxa"/>
            <w:shd w:val="clear" w:color="auto" w:fill="7030A0"/>
          </w:tcPr>
          <w:p w14:paraId="7484A004" w14:textId="77777777" w:rsidR="00753495" w:rsidRPr="00FC7496" w:rsidRDefault="00753495" w:rsidP="001D304D">
            <w:pPr>
              <w:pStyle w:val="TAC"/>
              <w:rPr>
                <w:lang w:eastAsia="en-GB"/>
              </w:rPr>
            </w:pPr>
          </w:p>
        </w:tc>
        <w:tc>
          <w:tcPr>
            <w:tcW w:w="236" w:type="dxa"/>
            <w:shd w:val="clear" w:color="auto" w:fill="FFC000"/>
          </w:tcPr>
          <w:p w14:paraId="1EFBBB9B" w14:textId="77777777" w:rsidR="00753495" w:rsidRPr="00FC7496" w:rsidRDefault="00753495" w:rsidP="001D304D">
            <w:pPr>
              <w:pStyle w:val="TAC"/>
              <w:rPr>
                <w:lang w:eastAsia="en-GB"/>
              </w:rPr>
            </w:pPr>
          </w:p>
        </w:tc>
        <w:tc>
          <w:tcPr>
            <w:tcW w:w="236" w:type="dxa"/>
            <w:shd w:val="clear" w:color="auto" w:fill="auto"/>
          </w:tcPr>
          <w:p w14:paraId="3A58F06B" w14:textId="77777777" w:rsidR="00753495" w:rsidRPr="00FC7496" w:rsidRDefault="00753495" w:rsidP="001D304D">
            <w:pPr>
              <w:pStyle w:val="TAC"/>
              <w:rPr>
                <w:lang w:eastAsia="en-GB"/>
              </w:rPr>
            </w:pPr>
          </w:p>
        </w:tc>
        <w:tc>
          <w:tcPr>
            <w:tcW w:w="236" w:type="dxa"/>
            <w:shd w:val="clear" w:color="auto" w:fill="auto"/>
          </w:tcPr>
          <w:p w14:paraId="010BFAD0" w14:textId="77777777" w:rsidR="00753495" w:rsidRPr="00FC7496" w:rsidRDefault="00753495" w:rsidP="001D304D">
            <w:pPr>
              <w:pStyle w:val="TAC"/>
              <w:rPr>
                <w:lang w:eastAsia="en-GB"/>
              </w:rPr>
            </w:pPr>
          </w:p>
        </w:tc>
        <w:tc>
          <w:tcPr>
            <w:tcW w:w="236" w:type="dxa"/>
            <w:shd w:val="clear" w:color="auto" w:fill="auto"/>
          </w:tcPr>
          <w:p w14:paraId="43A1AB0B" w14:textId="77777777" w:rsidR="00753495" w:rsidRPr="00FC7496" w:rsidRDefault="00753495" w:rsidP="001D304D">
            <w:pPr>
              <w:pStyle w:val="TAC"/>
              <w:rPr>
                <w:lang w:eastAsia="en-GB"/>
              </w:rPr>
            </w:pPr>
          </w:p>
        </w:tc>
        <w:tc>
          <w:tcPr>
            <w:tcW w:w="236" w:type="dxa"/>
            <w:shd w:val="clear" w:color="auto" w:fill="auto"/>
          </w:tcPr>
          <w:p w14:paraId="2C2BA8A7" w14:textId="77777777" w:rsidR="00753495" w:rsidRPr="00FC7496" w:rsidRDefault="00753495" w:rsidP="001D304D">
            <w:pPr>
              <w:pStyle w:val="TAC"/>
              <w:rPr>
                <w:lang w:eastAsia="en-GB"/>
              </w:rPr>
            </w:pPr>
          </w:p>
        </w:tc>
        <w:tc>
          <w:tcPr>
            <w:tcW w:w="236" w:type="dxa"/>
            <w:shd w:val="clear" w:color="auto" w:fill="92D050"/>
          </w:tcPr>
          <w:p w14:paraId="21F1E3F0" w14:textId="77777777" w:rsidR="00753495" w:rsidRPr="00FC7496" w:rsidRDefault="00753495" w:rsidP="001D304D">
            <w:pPr>
              <w:pStyle w:val="TAC"/>
              <w:rPr>
                <w:lang w:eastAsia="en-GB"/>
              </w:rPr>
            </w:pPr>
          </w:p>
        </w:tc>
        <w:tc>
          <w:tcPr>
            <w:tcW w:w="236" w:type="dxa"/>
            <w:shd w:val="clear" w:color="auto" w:fill="auto"/>
          </w:tcPr>
          <w:p w14:paraId="57C23CC9" w14:textId="77777777" w:rsidR="00753495" w:rsidRPr="00FC7496" w:rsidRDefault="00753495" w:rsidP="001D304D">
            <w:pPr>
              <w:pStyle w:val="TAC"/>
              <w:rPr>
                <w:lang w:eastAsia="en-GB"/>
              </w:rPr>
            </w:pPr>
          </w:p>
        </w:tc>
        <w:tc>
          <w:tcPr>
            <w:tcW w:w="236" w:type="dxa"/>
            <w:shd w:val="clear" w:color="auto" w:fill="auto"/>
          </w:tcPr>
          <w:p w14:paraId="51A2D99D" w14:textId="77777777" w:rsidR="00753495" w:rsidRPr="00FC7496" w:rsidRDefault="00753495" w:rsidP="001D304D">
            <w:pPr>
              <w:pStyle w:val="TAC"/>
              <w:rPr>
                <w:lang w:eastAsia="en-GB"/>
              </w:rPr>
            </w:pPr>
          </w:p>
        </w:tc>
        <w:tc>
          <w:tcPr>
            <w:tcW w:w="236" w:type="dxa"/>
            <w:shd w:val="clear" w:color="auto" w:fill="auto"/>
          </w:tcPr>
          <w:p w14:paraId="6F8339C5" w14:textId="77777777" w:rsidR="00753495" w:rsidRPr="00FC7496" w:rsidRDefault="00753495" w:rsidP="001D304D">
            <w:pPr>
              <w:pStyle w:val="TAC"/>
              <w:rPr>
                <w:lang w:eastAsia="en-GB"/>
              </w:rPr>
            </w:pPr>
          </w:p>
        </w:tc>
        <w:tc>
          <w:tcPr>
            <w:tcW w:w="236" w:type="dxa"/>
            <w:shd w:val="clear" w:color="auto" w:fill="auto"/>
          </w:tcPr>
          <w:p w14:paraId="184C1D53" w14:textId="77777777" w:rsidR="00753495" w:rsidRPr="00FC7496" w:rsidRDefault="00753495" w:rsidP="001D304D">
            <w:pPr>
              <w:pStyle w:val="TAC"/>
              <w:rPr>
                <w:lang w:eastAsia="en-GB"/>
              </w:rPr>
            </w:pPr>
          </w:p>
        </w:tc>
      </w:tr>
      <w:tr w:rsidR="00B5100F" w:rsidRPr="00FC7496" w14:paraId="71964CD6" w14:textId="77777777" w:rsidTr="001D304D">
        <w:trPr>
          <w:trHeight w:hRule="exact" w:val="227"/>
          <w:jc w:val="center"/>
        </w:trPr>
        <w:tc>
          <w:tcPr>
            <w:tcW w:w="567" w:type="dxa"/>
          </w:tcPr>
          <w:p w14:paraId="18FA5343" w14:textId="77777777" w:rsidR="00753495" w:rsidRPr="00FC7496" w:rsidRDefault="00753495" w:rsidP="001D304D">
            <w:pPr>
              <w:pStyle w:val="TAC"/>
              <w:rPr>
                <w:lang w:eastAsia="en-GB"/>
              </w:rPr>
            </w:pPr>
            <w:r w:rsidRPr="00FC7496">
              <w:rPr>
                <w:lang w:eastAsia="en-GB"/>
              </w:rPr>
              <w:t>56</w:t>
            </w:r>
          </w:p>
        </w:tc>
        <w:tc>
          <w:tcPr>
            <w:tcW w:w="236" w:type="dxa"/>
            <w:shd w:val="clear" w:color="auto" w:fill="FFC000"/>
          </w:tcPr>
          <w:p w14:paraId="5658FD8A" w14:textId="77777777" w:rsidR="00753495" w:rsidRPr="00FC7496" w:rsidRDefault="00753495" w:rsidP="001D304D">
            <w:pPr>
              <w:pStyle w:val="TAC"/>
              <w:rPr>
                <w:lang w:eastAsia="en-GB"/>
              </w:rPr>
            </w:pPr>
          </w:p>
        </w:tc>
        <w:tc>
          <w:tcPr>
            <w:tcW w:w="236" w:type="dxa"/>
          </w:tcPr>
          <w:p w14:paraId="2F038CEC" w14:textId="77777777" w:rsidR="00753495" w:rsidRPr="00FC7496" w:rsidRDefault="00753495" w:rsidP="001D304D">
            <w:pPr>
              <w:pStyle w:val="TAC"/>
              <w:rPr>
                <w:lang w:eastAsia="en-GB"/>
              </w:rPr>
            </w:pPr>
          </w:p>
        </w:tc>
        <w:tc>
          <w:tcPr>
            <w:tcW w:w="236" w:type="dxa"/>
          </w:tcPr>
          <w:p w14:paraId="364201E4" w14:textId="77777777" w:rsidR="00753495" w:rsidRPr="00FC7496" w:rsidRDefault="00753495" w:rsidP="001D304D">
            <w:pPr>
              <w:pStyle w:val="TAC"/>
              <w:rPr>
                <w:lang w:eastAsia="en-GB"/>
              </w:rPr>
            </w:pPr>
          </w:p>
        </w:tc>
        <w:tc>
          <w:tcPr>
            <w:tcW w:w="236" w:type="dxa"/>
          </w:tcPr>
          <w:p w14:paraId="1D4F5E99" w14:textId="77777777" w:rsidR="00753495" w:rsidRPr="00FC7496" w:rsidRDefault="00753495" w:rsidP="001D304D">
            <w:pPr>
              <w:pStyle w:val="TAC"/>
              <w:rPr>
                <w:lang w:eastAsia="en-GB"/>
              </w:rPr>
            </w:pPr>
          </w:p>
        </w:tc>
        <w:tc>
          <w:tcPr>
            <w:tcW w:w="236" w:type="dxa"/>
            <w:shd w:val="clear" w:color="auto" w:fill="00B050"/>
          </w:tcPr>
          <w:p w14:paraId="08ECD419" w14:textId="77777777" w:rsidR="00753495" w:rsidRPr="00FC7496" w:rsidRDefault="00753495" w:rsidP="001D304D">
            <w:pPr>
              <w:pStyle w:val="TAC"/>
              <w:rPr>
                <w:lang w:eastAsia="en-GB"/>
              </w:rPr>
            </w:pPr>
          </w:p>
        </w:tc>
        <w:tc>
          <w:tcPr>
            <w:tcW w:w="236" w:type="dxa"/>
            <w:shd w:val="clear" w:color="auto" w:fill="92D050"/>
          </w:tcPr>
          <w:p w14:paraId="0091859F" w14:textId="77777777" w:rsidR="00753495" w:rsidRPr="00FC7496" w:rsidRDefault="00753495" w:rsidP="001D304D">
            <w:pPr>
              <w:pStyle w:val="TAC"/>
              <w:rPr>
                <w:lang w:eastAsia="en-GB"/>
              </w:rPr>
            </w:pPr>
          </w:p>
        </w:tc>
        <w:tc>
          <w:tcPr>
            <w:tcW w:w="236" w:type="dxa"/>
            <w:shd w:val="clear" w:color="auto" w:fill="auto"/>
          </w:tcPr>
          <w:p w14:paraId="69BFE3A0" w14:textId="77777777" w:rsidR="00753495" w:rsidRPr="00FC7496" w:rsidRDefault="00753495" w:rsidP="001D304D">
            <w:pPr>
              <w:pStyle w:val="TAC"/>
              <w:rPr>
                <w:lang w:eastAsia="en-GB"/>
              </w:rPr>
            </w:pPr>
          </w:p>
        </w:tc>
        <w:tc>
          <w:tcPr>
            <w:tcW w:w="236" w:type="dxa"/>
            <w:shd w:val="clear" w:color="auto" w:fill="auto"/>
          </w:tcPr>
          <w:p w14:paraId="018C5A2E" w14:textId="77777777" w:rsidR="00753495" w:rsidRPr="00FC7496" w:rsidRDefault="00753495" w:rsidP="001D304D">
            <w:pPr>
              <w:pStyle w:val="TAC"/>
              <w:rPr>
                <w:lang w:eastAsia="en-GB"/>
              </w:rPr>
            </w:pPr>
          </w:p>
        </w:tc>
        <w:tc>
          <w:tcPr>
            <w:tcW w:w="236" w:type="dxa"/>
            <w:shd w:val="clear" w:color="auto" w:fill="auto"/>
          </w:tcPr>
          <w:p w14:paraId="006C489E" w14:textId="77777777" w:rsidR="00753495" w:rsidRPr="00FC7496" w:rsidRDefault="00753495" w:rsidP="001D304D">
            <w:pPr>
              <w:pStyle w:val="TAC"/>
              <w:rPr>
                <w:lang w:eastAsia="en-GB"/>
              </w:rPr>
            </w:pPr>
          </w:p>
        </w:tc>
        <w:tc>
          <w:tcPr>
            <w:tcW w:w="236" w:type="dxa"/>
            <w:shd w:val="clear" w:color="auto" w:fill="7030A0"/>
          </w:tcPr>
          <w:p w14:paraId="552A87D3" w14:textId="77777777" w:rsidR="00753495" w:rsidRPr="00FC7496" w:rsidRDefault="00753495" w:rsidP="001D304D">
            <w:pPr>
              <w:pStyle w:val="TAC"/>
              <w:rPr>
                <w:lang w:eastAsia="en-GB"/>
              </w:rPr>
            </w:pPr>
          </w:p>
        </w:tc>
        <w:tc>
          <w:tcPr>
            <w:tcW w:w="236" w:type="dxa"/>
            <w:shd w:val="clear" w:color="auto" w:fill="FFC000"/>
          </w:tcPr>
          <w:p w14:paraId="5BA9985B" w14:textId="77777777" w:rsidR="00753495" w:rsidRPr="00FC7496" w:rsidRDefault="00753495" w:rsidP="001D304D">
            <w:pPr>
              <w:pStyle w:val="TAC"/>
              <w:rPr>
                <w:lang w:eastAsia="en-GB"/>
              </w:rPr>
            </w:pPr>
          </w:p>
        </w:tc>
        <w:tc>
          <w:tcPr>
            <w:tcW w:w="236" w:type="dxa"/>
            <w:shd w:val="clear" w:color="auto" w:fill="auto"/>
          </w:tcPr>
          <w:p w14:paraId="1446BF77" w14:textId="77777777" w:rsidR="00753495" w:rsidRPr="00FC7496" w:rsidRDefault="00753495" w:rsidP="001D304D">
            <w:pPr>
              <w:pStyle w:val="TAC"/>
              <w:rPr>
                <w:lang w:eastAsia="en-GB"/>
              </w:rPr>
            </w:pPr>
          </w:p>
        </w:tc>
        <w:tc>
          <w:tcPr>
            <w:tcW w:w="236" w:type="dxa"/>
            <w:shd w:val="clear" w:color="auto" w:fill="auto"/>
          </w:tcPr>
          <w:p w14:paraId="792BFAFD" w14:textId="77777777" w:rsidR="00753495" w:rsidRPr="00FC7496" w:rsidRDefault="00753495" w:rsidP="001D304D">
            <w:pPr>
              <w:pStyle w:val="TAC"/>
              <w:rPr>
                <w:lang w:eastAsia="en-GB"/>
              </w:rPr>
            </w:pPr>
          </w:p>
        </w:tc>
        <w:tc>
          <w:tcPr>
            <w:tcW w:w="236" w:type="dxa"/>
            <w:shd w:val="clear" w:color="auto" w:fill="auto"/>
          </w:tcPr>
          <w:p w14:paraId="2748B60C" w14:textId="77777777" w:rsidR="00753495" w:rsidRPr="00FC7496" w:rsidRDefault="00753495" w:rsidP="001D304D">
            <w:pPr>
              <w:pStyle w:val="TAC"/>
              <w:rPr>
                <w:lang w:eastAsia="en-GB"/>
              </w:rPr>
            </w:pPr>
          </w:p>
        </w:tc>
        <w:tc>
          <w:tcPr>
            <w:tcW w:w="236" w:type="dxa"/>
            <w:shd w:val="clear" w:color="auto" w:fill="auto"/>
          </w:tcPr>
          <w:p w14:paraId="2B7CA0D5" w14:textId="77777777" w:rsidR="00753495" w:rsidRPr="00FC7496" w:rsidRDefault="00753495" w:rsidP="001D304D">
            <w:pPr>
              <w:pStyle w:val="TAC"/>
              <w:rPr>
                <w:lang w:eastAsia="en-GB"/>
              </w:rPr>
            </w:pPr>
          </w:p>
        </w:tc>
        <w:tc>
          <w:tcPr>
            <w:tcW w:w="236" w:type="dxa"/>
            <w:shd w:val="clear" w:color="auto" w:fill="92D050"/>
          </w:tcPr>
          <w:p w14:paraId="6732E73D" w14:textId="77777777" w:rsidR="00753495" w:rsidRPr="00FC7496" w:rsidRDefault="00753495" w:rsidP="001D304D">
            <w:pPr>
              <w:pStyle w:val="TAC"/>
              <w:rPr>
                <w:lang w:eastAsia="en-GB"/>
              </w:rPr>
            </w:pPr>
          </w:p>
        </w:tc>
        <w:tc>
          <w:tcPr>
            <w:tcW w:w="236" w:type="dxa"/>
            <w:shd w:val="clear" w:color="auto" w:fill="FF9933"/>
          </w:tcPr>
          <w:p w14:paraId="26DE0387" w14:textId="77777777" w:rsidR="00753495" w:rsidRPr="00FC7496" w:rsidRDefault="00753495" w:rsidP="001D304D">
            <w:pPr>
              <w:pStyle w:val="TAC"/>
              <w:rPr>
                <w:lang w:eastAsia="en-GB"/>
              </w:rPr>
            </w:pPr>
          </w:p>
        </w:tc>
        <w:tc>
          <w:tcPr>
            <w:tcW w:w="236" w:type="dxa"/>
            <w:shd w:val="clear" w:color="auto" w:fill="FF9933"/>
          </w:tcPr>
          <w:p w14:paraId="2E3A08E4" w14:textId="77777777" w:rsidR="00753495" w:rsidRPr="00FC7496" w:rsidRDefault="00753495" w:rsidP="001D304D">
            <w:pPr>
              <w:pStyle w:val="TAC"/>
              <w:rPr>
                <w:lang w:eastAsia="en-GB"/>
              </w:rPr>
            </w:pPr>
          </w:p>
        </w:tc>
        <w:tc>
          <w:tcPr>
            <w:tcW w:w="236" w:type="dxa"/>
            <w:shd w:val="clear" w:color="auto" w:fill="FFFF99"/>
          </w:tcPr>
          <w:p w14:paraId="0373EB2C" w14:textId="77777777" w:rsidR="00753495" w:rsidRPr="00FC7496" w:rsidRDefault="00753495" w:rsidP="001D304D">
            <w:pPr>
              <w:pStyle w:val="TAC"/>
              <w:rPr>
                <w:lang w:eastAsia="en-GB"/>
              </w:rPr>
            </w:pPr>
          </w:p>
        </w:tc>
        <w:tc>
          <w:tcPr>
            <w:tcW w:w="236" w:type="dxa"/>
            <w:shd w:val="clear" w:color="auto" w:fill="FFFF99"/>
          </w:tcPr>
          <w:p w14:paraId="1111B062" w14:textId="77777777" w:rsidR="00753495" w:rsidRPr="00FC7496" w:rsidRDefault="00753495" w:rsidP="001D304D">
            <w:pPr>
              <w:pStyle w:val="TAC"/>
              <w:rPr>
                <w:lang w:eastAsia="en-GB"/>
              </w:rPr>
            </w:pPr>
          </w:p>
        </w:tc>
        <w:tc>
          <w:tcPr>
            <w:tcW w:w="236" w:type="dxa"/>
            <w:shd w:val="clear" w:color="auto" w:fill="FFC000"/>
          </w:tcPr>
          <w:p w14:paraId="6EA85852" w14:textId="77777777" w:rsidR="00753495" w:rsidRPr="00FC7496" w:rsidRDefault="00753495" w:rsidP="001D304D">
            <w:pPr>
              <w:pStyle w:val="TAC"/>
              <w:rPr>
                <w:lang w:eastAsia="en-GB"/>
              </w:rPr>
            </w:pPr>
          </w:p>
        </w:tc>
        <w:tc>
          <w:tcPr>
            <w:tcW w:w="236" w:type="dxa"/>
            <w:shd w:val="clear" w:color="auto" w:fill="FFFF99"/>
          </w:tcPr>
          <w:p w14:paraId="4B512EE2" w14:textId="77777777" w:rsidR="00753495" w:rsidRPr="00FC7496" w:rsidRDefault="00753495" w:rsidP="001D304D">
            <w:pPr>
              <w:pStyle w:val="TAC"/>
              <w:rPr>
                <w:lang w:eastAsia="en-GB"/>
              </w:rPr>
            </w:pPr>
          </w:p>
        </w:tc>
        <w:tc>
          <w:tcPr>
            <w:tcW w:w="236" w:type="dxa"/>
            <w:shd w:val="clear" w:color="auto" w:fill="FFFF99"/>
          </w:tcPr>
          <w:p w14:paraId="04807FED" w14:textId="77777777" w:rsidR="00753495" w:rsidRPr="00FC7496" w:rsidRDefault="00753495" w:rsidP="001D304D">
            <w:pPr>
              <w:pStyle w:val="TAC"/>
              <w:rPr>
                <w:lang w:eastAsia="en-GB"/>
              </w:rPr>
            </w:pPr>
          </w:p>
        </w:tc>
        <w:tc>
          <w:tcPr>
            <w:tcW w:w="236" w:type="dxa"/>
            <w:shd w:val="clear" w:color="auto" w:fill="FFFF99"/>
          </w:tcPr>
          <w:p w14:paraId="50B8692F" w14:textId="77777777" w:rsidR="00753495" w:rsidRPr="00FC7496" w:rsidRDefault="00753495" w:rsidP="001D304D">
            <w:pPr>
              <w:pStyle w:val="TAC"/>
              <w:rPr>
                <w:lang w:eastAsia="en-GB"/>
              </w:rPr>
            </w:pPr>
          </w:p>
        </w:tc>
        <w:tc>
          <w:tcPr>
            <w:tcW w:w="236" w:type="dxa"/>
            <w:shd w:val="clear" w:color="auto" w:fill="00B050"/>
          </w:tcPr>
          <w:p w14:paraId="4DA811DB" w14:textId="77777777" w:rsidR="00753495" w:rsidRPr="00FC7496" w:rsidRDefault="00753495" w:rsidP="001D304D">
            <w:pPr>
              <w:pStyle w:val="TAC"/>
              <w:rPr>
                <w:lang w:eastAsia="en-GB"/>
              </w:rPr>
            </w:pPr>
          </w:p>
        </w:tc>
        <w:tc>
          <w:tcPr>
            <w:tcW w:w="236" w:type="dxa"/>
            <w:shd w:val="clear" w:color="auto" w:fill="92D050"/>
          </w:tcPr>
          <w:p w14:paraId="43C1D9F9" w14:textId="77777777" w:rsidR="00753495" w:rsidRPr="00FC7496" w:rsidRDefault="00753495" w:rsidP="001D304D">
            <w:pPr>
              <w:pStyle w:val="TAC"/>
              <w:rPr>
                <w:lang w:eastAsia="en-GB"/>
              </w:rPr>
            </w:pPr>
          </w:p>
        </w:tc>
        <w:tc>
          <w:tcPr>
            <w:tcW w:w="236" w:type="dxa"/>
            <w:shd w:val="clear" w:color="auto" w:fill="FFFF99"/>
          </w:tcPr>
          <w:p w14:paraId="7ED3F002" w14:textId="77777777" w:rsidR="00753495" w:rsidRPr="00FC7496" w:rsidRDefault="00753495" w:rsidP="001D304D">
            <w:pPr>
              <w:pStyle w:val="TAC"/>
              <w:rPr>
                <w:lang w:eastAsia="en-GB"/>
              </w:rPr>
            </w:pPr>
          </w:p>
        </w:tc>
        <w:tc>
          <w:tcPr>
            <w:tcW w:w="236" w:type="dxa"/>
            <w:shd w:val="clear" w:color="auto" w:fill="FFFF99"/>
          </w:tcPr>
          <w:p w14:paraId="23AB72AA" w14:textId="77777777" w:rsidR="00753495" w:rsidRPr="00FC7496" w:rsidRDefault="00753495" w:rsidP="001D304D">
            <w:pPr>
              <w:pStyle w:val="TAC"/>
              <w:rPr>
                <w:lang w:eastAsia="en-GB"/>
              </w:rPr>
            </w:pPr>
          </w:p>
        </w:tc>
        <w:tc>
          <w:tcPr>
            <w:tcW w:w="236" w:type="dxa"/>
            <w:shd w:val="clear" w:color="auto" w:fill="FFFF99"/>
          </w:tcPr>
          <w:p w14:paraId="035ABA01" w14:textId="77777777" w:rsidR="00753495" w:rsidRPr="00FC7496" w:rsidRDefault="00753495" w:rsidP="001D304D">
            <w:pPr>
              <w:pStyle w:val="TAC"/>
              <w:rPr>
                <w:lang w:eastAsia="en-GB"/>
              </w:rPr>
            </w:pPr>
          </w:p>
        </w:tc>
        <w:tc>
          <w:tcPr>
            <w:tcW w:w="236" w:type="dxa"/>
            <w:shd w:val="clear" w:color="auto" w:fill="7030A0"/>
          </w:tcPr>
          <w:p w14:paraId="4A9E6E76" w14:textId="77777777" w:rsidR="00753495" w:rsidRPr="00FC7496" w:rsidRDefault="00753495" w:rsidP="001D304D">
            <w:pPr>
              <w:pStyle w:val="TAC"/>
              <w:rPr>
                <w:lang w:eastAsia="en-GB"/>
              </w:rPr>
            </w:pPr>
          </w:p>
        </w:tc>
        <w:tc>
          <w:tcPr>
            <w:tcW w:w="236" w:type="dxa"/>
            <w:shd w:val="clear" w:color="auto" w:fill="FFC000"/>
          </w:tcPr>
          <w:p w14:paraId="3B008440" w14:textId="77777777" w:rsidR="00753495" w:rsidRPr="00FC7496" w:rsidRDefault="00753495" w:rsidP="001D304D">
            <w:pPr>
              <w:pStyle w:val="TAC"/>
              <w:rPr>
                <w:lang w:eastAsia="en-GB"/>
              </w:rPr>
            </w:pPr>
          </w:p>
        </w:tc>
        <w:tc>
          <w:tcPr>
            <w:tcW w:w="236" w:type="dxa"/>
            <w:shd w:val="clear" w:color="auto" w:fill="FFFF99"/>
          </w:tcPr>
          <w:p w14:paraId="1DDE6DDC" w14:textId="77777777" w:rsidR="00753495" w:rsidRPr="00FC7496" w:rsidRDefault="00753495" w:rsidP="001D304D">
            <w:pPr>
              <w:pStyle w:val="TAC"/>
              <w:rPr>
                <w:lang w:eastAsia="en-GB"/>
              </w:rPr>
            </w:pPr>
          </w:p>
        </w:tc>
        <w:tc>
          <w:tcPr>
            <w:tcW w:w="236" w:type="dxa"/>
            <w:shd w:val="clear" w:color="auto" w:fill="FFFF99"/>
          </w:tcPr>
          <w:p w14:paraId="792945E5" w14:textId="77777777" w:rsidR="00753495" w:rsidRPr="00FC7496" w:rsidRDefault="00753495" w:rsidP="001D304D">
            <w:pPr>
              <w:pStyle w:val="TAC"/>
              <w:rPr>
                <w:lang w:eastAsia="en-GB"/>
              </w:rPr>
            </w:pPr>
          </w:p>
        </w:tc>
        <w:tc>
          <w:tcPr>
            <w:tcW w:w="236" w:type="dxa"/>
            <w:shd w:val="clear" w:color="auto" w:fill="FFFF99"/>
          </w:tcPr>
          <w:p w14:paraId="3F6B4C24" w14:textId="77777777" w:rsidR="00753495" w:rsidRPr="00FC7496" w:rsidRDefault="00753495" w:rsidP="001D304D">
            <w:pPr>
              <w:pStyle w:val="TAC"/>
              <w:rPr>
                <w:lang w:eastAsia="en-GB"/>
              </w:rPr>
            </w:pPr>
          </w:p>
        </w:tc>
        <w:tc>
          <w:tcPr>
            <w:tcW w:w="236" w:type="dxa"/>
            <w:shd w:val="clear" w:color="auto" w:fill="FFFF99"/>
          </w:tcPr>
          <w:p w14:paraId="1254D4ED" w14:textId="77777777" w:rsidR="00753495" w:rsidRPr="00FC7496" w:rsidRDefault="00753495" w:rsidP="001D304D">
            <w:pPr>
              <w:pStyle w:val="TAC"/>
              <w:rPr>
                <w:lang w:eastAsia="en-GB"/>
              </w:rPr>
            </w:pPr>
          </w:p>
        </w:tc>
        <w:tc>
          <w:tcPr>
            <w:tcW w:w="236" w:type="dxa"/>
            <w:shd w:val="clear" w:color="auto" w:fill="92D050"/>
          </w:tcPr>
          <w:p w14:paraId="5B794563" w14:textId="77777777" w:rsidR="00753495" w:rsidRPr="00FC7496" w:rsidRDefault="00753495" w:rsidP="001D304D">
            <w:pPr>
              <w:pStyle w:val="TAC"/>
              <w:rPr>
                <w:lang w:eastAsia="en-GB"/>
              </w:rPr>
            </w:pPr>
          </w:p>
        </w:tc>
        <w:tc>
          <w:tcPr>
            <w:tcW w:w="236" w:type="dxa"/>
            <w:shd w:val="clear" w:color="auto" w:fill="FFFF99"/>
          </w:tcPr>
          <w:p w14:paraId="5667D722" w14:textId="77777777" w:rsidR="00753495" w:rsidRPr="00FC7496" w:rsidRDefault="00753495" w:rsidP="001D304D">
            <w:pPr>
              <w:pStyle w:val="TAC"/>
              <w:rPr>
                <w:lang w:eastAsia="en-GB"/>
              </w:rPr>
            </w:pPr>
          </w:p>
        </w:tc>
        <w:tc>
          <w:tcPr>
            <w:tcW w:w="236" w:type="dxa"/>
            <w:shd w:val="clear" w:color="auto" w:fill="FFFF99"/>
          </w:tcPr>
          <w:p w14:paraId="68B509F7" w14:textId="77777777" w:rsidR="00753495" w:rsidRPr="00FC7496" w:rsidRDefault="00753495" w:rsidP="001D304D">
            <w:pPr>
              <w:pStyle w:val="TAC"/>
              <w:rPr>
                <w:lang w:eastAsia="en-GB"/>
              </w:rPr>
            </w:pPr>
          </w:p>
        </w:tc>
        <w:tc>
          <w:tcPr>
            <w:tcW w:w="236" w:type="dxa"/>
            <w:shd w:val="clear" w:color="auto" w:fill="auto"/>
          </w:tcPr>
          <w:p w14:paraId="044C480A" w14:textId="77777777" w:rsidR="00753495" w:rsidRPr="00FC7496" w:rsidRDefault="00753495" w:rsidP="001D304D">
            <w:pPr>
              <w:pStyle w:val="TAC"/>
              <w:rPr>
                <w:lang w:eastAsia="en-GB"/>
              </w:rPr>
            </w:pPr>
          </w:p>
        </w:tc>
        <w:tc>
          <w:tcPr>
            <w:tcW w:w="236" w:type="dxa"/>
            <w:shd w:val="clear" w:color="auto" w:fill="auto"/>
          </w:tcPr>
          <w:p w14:paraId="7D744C0B" w14:textId="77777777" w:rsidR="00753495" w:rsidRPr="00FC7496" w:rsidRDefault="00753495" w:rsidP="001D304D">
            <w:pPr>
              <w:pStyle w:val="TAC"/>
              <w:rPr>
                <w:lang w:eastAsia="en-GB"/>
              </w:rPr>
            </w:pPr>
          </w:p>
        </w:tc>
      </w:tr>
      <w:tr w:rsidR="00753495" w:rsidRPr="00FC7496" w14:paraId="1952EDD0" w14:textId="77777777" w:rsidTr="001D304D">
        <w:trPr>
          <w:trHeight w:hRule="exact" w:val="227"/>
          <w:jc w:val="center"/>
        </w:trPr>
        <w:tc>
          <w:tcPr>
            <w:tcW w:w="567" w:type="dxa"/>
          </w:tcPr>
          <w:p w14:paraId="2E0E9DE9" w14:textId="77777777" w:rsidR="00753495" w:rsidRPr="00FC7496" w:rsidRDefault="00753495" w:rsidP="001D304D">
            <w:pPr>
              <w:pStyle w:val="TAC"/>
              <w:rPr>
                <w:lang w:eastAsia="en-GB"/>
              </w:rPr>
            </w:pPr>
            <w:r w:rsidRPr="00FC7496">
              <w:rPr>
                <w:lang w:eastAsia="en-GB"/>
              </w:rPr>
              <w:t>60</w:t>
            </w:r>
          </w:p>
        </w:tc>
        <w:tc>
          <w:tcPr>
            <w:tcW w:w="236" w:type="dxa"/>
            <w:shd w:val="clear" w:color="auto" w:fill="FFC000"/>
          </w:tcPr>
          <w:p w14:paraId="01CCCA57" w14:textId="77777777" w:rsidR="00753495" w:rsidRPr="00FC7496" w:rsidRDefault="00753495" w:rsidP="001D304D">
            <w:pPr>
              <w:pStyle w:val="TAC"/>
              <w:rPr>
                <w:lang w:eastAsia="en-GB"/>
              </w:rPr>
            </w:pPr>
          </w:p>
        </w:tc>
        <w:tc>
          <w:tcPr>
            <w:tcW w:w="236" w:type="dxa"/>
          </w:tcPr>
          <w:p w14:paraId="287B2527" w14:textId="77777777" w:rsidR="00753495" w:rsidRPr="00FC7496" w:rsidRDefault="00753495" w:rsidP="001D304D">
            <w:pPr>
              <w:pStyle w:val="TAC"/>
              <w:rPr>
                <w:lang w:eastAsia="en-GB"/>
              </w:rPr>
            </w:pPr>
          </w:p>
        </w:tc>
        <w:tc>
          <w:tcPr>
            <w:tcW w:w="236" w:type="dxa"/>
          </w:tcPr>
          <w:p w14:paraId="174D0FD5" w14:textId="77777777" w:rsidR="00753495" w:rsidRPr="00FC7496" w:rsidRDefault="00753495" w:rsidP="001D304D">
            <w:pPr>
              <w:pStyle w:val="TAC"/>
              <w:rPr>
                <w:lang w:eastAsia="en-GB"/>
              </w:rPr>
            </w:pPr>
          </w:p>
        </w:tc>
        <w:tc>
          <w:tcPr>
            <w:tcW w:w="236" w:type="dxa"/>
          </w:tcPr>
          <w:p w14:paraId="02650D83" w14:textId="77777777" w:rsidR="00753495" w:rsidRPr="00FC7496" w:rsidRDefault="00753495" w:rsidP="001D304D">
            <w:pPr>
              <w:pStyle w:val="TAC"/>
              <w:rPr>
                <w:lang w:eastAsia="en-GB"/>
              </w:rPr>
            </w:pPr>
          </w:p>
        </w:tc>
        <w:tc>
          <w:tcPr>
            <w:tcW w:w="236" w:type="dxa"/>
            <w:shd w:val="clear" w:color="auto" w:fill="00B050"/>
          </w:tcPr>
          <w:p w14:paraId="79C417BA" w14:textId="77777777" w:rsidR="00753495" w:rsidRPr="00FC7496" w:rsidRDefault="00753495" w:rsidP="001D304D">
            <w:pPr>
              <w:pStyle w:val="TAC"/>
              <w:rPr>
                <w:lang w:eastAsia="en-GB"/>
              </w:rPr>
            </w:pPr>
          </w:p>
        </w:tc>
        <w:tc>
          <w:tcPr>
            <w:tcW w:w="236" w:type="dxa"/>
            <w:shd w:val="clear" w:color="auto" w:fill="92D050"/>
          </w:tcPr>
          <w:p w14:paraId="72CF432A" w14:textId="77777777" w:rsidR="00753495" w:rsidRPr="00FC7496" w:rsidRDefault="00753495" w:rsidP="001D304D">
            <w:pPr>
              <w:pStyle w:val="TAC"/>
              <w:rPr>
                <w:lang w:eastAsia="en-GB"/>
              </w:rPr>
            </w:pPr>
          </w:p>
        </w:tc>
        <w:tc>
          <w:tcPr>
            <w:tcW w:w="236" w:type="dxa"/>
          </w:tcPr>
          <w:p w14:paraId="1450981F" w14:textId="77777777" w:rsidR="00753495" w:rsidRPr="00FC7496" w:rsidRDefault="00753495" w:rsidP="001D304D">
            <w:pPr>
              <w:pStyle w:val="TAC"/>
              <w:rPr>
                <w:lang w:eastAsia="en-GB"/>
              </w:rPr>
            </w:pPr>
          </w:p>
        </w:tc>
        <w:tc>
          <w:tcPr>
            <w:tcW w:w="236" w:type="dxa"/>
          </w:tcPr>
          <w:p w14:paraId="72E8AC75" w14:textId="77777777" w:rsidR="00753495" w:rsidRPr="00FC7496" w:rsidRDefault="00753495" w:rsidP="001D304D">
            <w:pPr>
              <w:pStyle w:val="TAC"/>
              <w:rPr>
                <w:lang w:eastAsia="en-GB"/>
              </w:rPr>
            </w:pPr>
          </w:p>
        </w:tc>
        <w:tc>
          <w:tcPr>
            <w:tcW w:w="236" w:type="dxa"/>
          </w:tcPr>
          <w:p w14:paraId="632D047B" w14:textId="77777777" w:rsidR="00753495" w:rsidRPr="00FC7496" w:rsidRDefault="00753495" w:rsidP="001D304D">
            <w:pPr>
              <w:pStyle w:val="TAC"/>
              <w:rPr>
                <w:lang w:eastAsia="en-GB"/>
              </w:rPr>
            </w:pPr>
          </w:p>
        </w:tc>
        <w:tc>
          <w:tcPr>
            <w:tcW w:w="236" w:type="dxa"/>
            <w:shd w:val="clear" w:color="auto" w:fill="7030A0"/>
          </w:tcPr>
          <w:p w14:paraId="5111C5D0" w14:textId="77777777" w:rsidR="00753495" w:rsidRPr="00FC7496" w:rsidRDefault="00753495" w:rsidP="001D304D">
            <w:pPr>
              <w:pStyle w:val="TAC"/>
              <w:rPr>
                <w:lang w:eastAsia="en-GB"/>
              </w:rPr>
            </w:pPr>
          </w:p>
        </w:tc>
        <w:tc>
          <w:tcPr>
            <w:tcW w:w="236" w:type="dxa"/>
            <w:shd w:val="clear" w:color="auto" w:fill="FFC000"/>
          </w:tcPr>
          <w:p w14:paraId="31DEA251" w14:textId="77777777" w:rsidR="00753495" w:rsidRPr="00FC7496" w:rsidRDefault="00753495" w:rsidP="001D304D">
            <w:pPr>
              <w:pStyle w:val="TAC"/>
              <w:rPr>
                <w:lang w:eastAsia="en-GB"/>
              </w:rPr>
            </w:pPr>
          </w:p>
        </w:tc>
        <w:tc>
          <w:tcPr>
            <w:tcW w:w="236" w:type="dxa"/>
          </w:tcPr>
          <w:p w14:paraId="4505CA87" w14:textId="77777777" w:rsidR="00753495" w:rsidRPr="00FC7496" w:rsidRDefault="00753495" w:rsidP="001D304D">
            <w:pPr>
              <w:pStyle w:val="TAC"/>
              <w:rPr>
                <w:lang w:eastAsia="en-GB"/>
              </w:rPr>
            </w:pPr>
          </w:p>
        </w:tc>
        <w:tc>
          <w:tcPr>
            <w:tcW w:w="236" w:type="dxa"/>
          </w:tcPr>
          <w:p w14:paraId="0A37735D" w14:textId="77777777" w:rsidR="00753495" w:rsidRPr="00FC7496" w:rsidRDefault="00753495" w:rsidP="001D304D">
            <w:pPr>
              <w:pStyle w:val="TAC"/>
              <w:rPr>
                <w:lang w:eastAsia="en-GB"/>
              </w:rPr>
            </w:pPr>
          </w:p>
        </w:tc>
        <w:tc>
          <w:tcPr>
            <w:tcW w:w="236" w:type="dxa"/>
            <w:shd w:val="clear" w:color="auto" w:fill="auto"/>
          </w:tcPr>
          <w:p w14:paraId="0C5173DB" w14:textId="77777777" w:rsidR="00753495" w:rsidRPr="00FC7496" w:rsidRDefault="00753495" w:rsidP="001D304D">
            <w:pPr>
              <w:pStyle w:val="TAC"/>
              <w:rPr>
                <w:lang w:eastAsia="en-GB"/>
              </w:rPr>
            </w:pPr>
          </w:p>
        </w:tc>
        <w:tc>
          <w:tcPr>
            <w:tcW w:w="236" w:type="dxa"/>
            <w:shd w:val="clear" w:color="auto" w:fill="auto"/>
          </w:tcPr>
          <w:p w14:paraId="2BD64D76" w14:textId="77777777" w:rsidR="00753495" w:rsidRPr="00FC7496" w:rsidRDefault="00753495" w:rsidP="001D304D">
            <w:pPr>
              <w:pStyle w:val="TAC"/>
              <w:rPr>
                <w:lang w:eastAsia="en-GB"/>
              </w:rPr>
            </w:pPr>
          </w:p>
        </w:tc>
        <w:tc>
          <w:tcPr>
            <w:tcW w:w="236" w:type="dxa"/>
            <w:shd w:val="clear" w:color="auto" w:fill="92D050"/>
          </w:tcPr>
          <w:p w14:paraId="5766647C" w14:textId="77777777" w:rsidR="00753495" w:rsidRPr="00FC7496" w:rsidRDefault="00753495" w:rsidP="001D304D">
            <w:pPr>
              <w:pStyle w:val="TAC"/>
              <w:rPr>
                <w:lang w:eastAsia="en-GB"/>
              </w:rPr>
            </w:pPr>
          </w:p>
        </w:tc>
        <w:tc>
          <w:tcPr>
            <w:tcW w:w="236" w:type="dxa"/>
            <w:shd w:val="clear" w:color="auto" w:fill="auto"/>
          </w:tcPr>
          <w:p w14:paraId="0E29C0DE" w14:textId="77777777" w:rsidR="00753495" w:rsidRPr="00FC7496" w:rsidRDefault="00753495" w:rsidP="001D304D">
            <w:pPr>
              <w:pStyle w:val="TAC"/>
              <w:rPr>
                <w:lang w:eastAsia="en-GB"/>
              </w:rPr>
            </w:pPr>
          </w:p>
        </w:tc>
        <w:tc>
          <w:tcPr>
            <w:tcW w:w="236" w:type="dxa"/>
            <w:shd w:val="clear" w:color="auto" w:fill="auto"/>
          </w:tcPr>
          <w:p w14:paraId="72D8B3A0" w14:textId="77777777" w:rsidR="00753495" w:rsidRPr="00FC7496" w:rsidRDefault="00753495" w:rsidP="001D304D">
            <w:pPr>
              <w:pStyle w:val="TAC"/>
              <w:rPr>
                <w:lang w:eastAsia="en-GB"/>
              </w:rPr>
            </w:pPr>
          </w:p>
        </w:tc>
        <w:tc>
          <w:tcPr>
            <w:tcW w:w="236" w:type="dxa"/>
            <w:shd w:val="clear" w:color="auto" w:fill="auto"/>
          </w:tcPr>
          <w:p w14:paraId="7E6FFD0E" w14:textId="77777777" w:rsidR="00753495" w:rsidRPr="00FC7496" w:rsidRDefault="00753495" w:rsidP="001D304D">
            <w:pPr>
              <w:pStyle w:val="TAC"/>
              <w:rPr>
                <w:lang w:eastAsia="en-GB"/>
              </w:rPr>
            </w:pPr>
          </w:p>
        </w:tc>
        <w:tc>
          <w:tcPr>
            <w:tcW w:w="236" w:type="dxa"/>
            <w:shd w:val="clear" w:color="auto" w:fill="auto"/>
          </w:tcPr>
          <w:p w14:paraId="294BECB6" w14:textId="77777777" w:rsidR="00753495" w:rsidRPr="00FC7496" w:rsidRDefault="00753495" w:rsidP="001D304D">
            <w:pPr>
              <w:pStyle w:val="TAC"/>
              <w:rPr>
                <w:lang w:eastAsia="en-GB"/>
              </w:rPr>
            </w:pPr>
          </w:p>
        </w:tc>
        <w:tc>
          <w:tcPr>
            <w:tcW w:w="236" w:type="dxa"/>
            <w:shd w:val="clear" w:color="auto" w:fill="FFC000"/>
          </w:tcPr>
          <w:p w14:paraId="60C4C7E0" w14:textId="77777777" w:rsidR="00753495" w:rsidRPr="00FC7496" w:rsidRDefault="00753495" w:rsidP="001D304D">
            <w:pPr>
              <w:pStyle w:val="TAC"/>
              <w:rPr>
                <w:lang w:eastAsia="en-GB"/>
              </w:rPr>
            </w:pPr>
          </w:p>
        </w:tc>
        <w:tc>
          <w:tcPr>
            <w:tcW w:w="236" w:type="dxa"/>
            <w:shd w:val="clear" w:color="auto" w:fill="auto"/>
          </w:tcPr>
          <w:p w14:paraId="7834BA55" w14:textId="77777777" w:rsidR="00753495" w:rsidRPr="00FC7496" w:rsidRDefault="00753495" w:rsidP="001D304D">
            <w:pPr>
              <w:pStyle w:val="TAC"/>
              <w:rPr>
                <w:lang w:eastAsia="en-GB"/>
              </w:rPr>
            </w:pPr>
          </w:p>
        </w:tc>
        <w:tc>
          <w:tcPr>
            <w:tcW w:w="236" w:type="dxa"/>
            <w:shd w:val="clear" w:color="auto" w:fill="auto"/>
          </w:tcPr>
          <w:p w14:paraId="19DD468B" w14:textId="77777777" w:rsidR="00753495" w:rsidRPr="00FC7496" w:rsidRDefault="00753495" w:rsidP="001D304D">
            <w:pPr>
              <w:pStyle w:val="TAC"/>
              <w:rPr>
                <w:lang w:eastAsia="en-GB"/>
              </w:rPr>
            </w:pPr>
          </w:p>
        </w:tc>
        <w:tc>
          <w:tcPr>
            <w:tcW w:w="236" w:type="dxa"/>
            <w:shd w:val="clear" w:color="auto" w:fill="auto"/>
          </w:tcPr>
          <w:p w14:paraId="58E7F91E" w14:textId="77777777" w:rsidR="00753495" w:rsidRPr="00FC7496" w:rsidRDefault="00753495" w:rsidP="001D304D">
            <w:pPr>
              <w:pStyle w:val="TAC"/>
              <w:rPr>
                <w:lang w:eastAsia="en-GB"/>
              </w:rPr>
            </w:pPr>
          </w:p>
        </w:tc>
        <w:tc>
          <w:tcPr>
            <w:tcW w:w="236" w:type="dxa"/>
            <w:shd w:val="clear" w:color="auto" w:fill="00B050"/>
          </w:tcPr>
          <w:p w14:paraId="564CDDB2" w14:textId="77777777" w:rsidR="00753495" w:rsidRPr="00FC7496" w:rsidRDefault="00753495" w:rsidP="001D304D">
            <w:pPr>
              <w:pStyle w:val="TAC"/>
              <w:rPr>
                <w:lang w:eastAsia="en-GB"/>
              </w:rPr>
            </w:pPr>
          </w:p>
        </w:tc>
        <w:tc>
          <w:tcPr>
            <w:tcW w:w="236" w:type="dxa"/>
            <w:shd w:val="clear" w:color="auto" w:fill="92D050"/>
          </w:tcPr>
          <w:p w14:paraId="5DE1E1C9" w14:textId="77777777" w:rsidR="00753495" w:rsidRPr="00FC7496" w:rsidRDefault="00753495" w:rsidP="001D304D">
            <w:pPr>
              <w:pStyle w:val="TAC"/>
              <w:rPr>
                <w:lang w:eastAsia="en-GB"/>
              </w:rPr>
            </w:pPr>
          </w:p>
        </w:tc>
        <w:tc>
          <w:tcPr>
            <w:tcW w:w="236" w:type="dxa"/>
            <w:shd w:val="clear" w:color="auto" w:fill="auto"/>
          </w:tcPr>
          <w:p w14:paraId="3D9FB9FB" w14:textId="77777777" w:rsidR="00753495" w:rsidRPr="00FC7496" w:rsidRDefault="00753495" w:rsidP="001D304D">
            <w:pPr>
              <w:pStyle w:val="TAC"/>
              <w:rPr>
                <w:lang w:eastAsia="en-GB"/>
              </w:rPr>
            </w:pPr>
          </w:p>
        </w:tc>
        <w:tc>
          <w:tcPr>
            <w:tcW w:w="236" w:type="dxa"/>
            <w:shd w:val="clear" w:color="auto" w:fill="auto"/>
          </w:tcPr>
          <w:p w14:paraId="33AEA37B" w14:textId="77777777" w:rsidR="00753495" w:rsidRPr="00FC7496" w:rsidRDefault="00753495" w:rsidP="001D304D">
            <w:pPr>
              <w:pStyle w:val="TAC"/>
              <w:rPr>
                <w:lang w:eastAsia="en-GB"/>
              </w:rPr>
            </w:pPr>
          </w:p>
        </w:tc>
        <w:tc>
          <w:tcPr>
            <w:tcW w:w="236" w:type="dxa"/>
            <w:shd w:val="clear" w:color="auto" w:fill="auto"/>
          </w:tcPr>
          <w:p w14:paraId="4DC28298" w14:textId="77777777" w:rsidR="00753495" w:rsidRPr="00FC7496" w:rsidRDefault="00753495" w:rsidP="001D304D">
            <w:pPr>
              <w:pStyle w:val="TAC"/>
              <w:rPr>
                <w:lang w:eastAsia="en-GB"/>
              </w:rPr>
            </w:pPr>
          </w:p>
        </w:tc>
        <w:tc>
          <w:tcPr>
            <w:tcW w:w="236" w:type="dxa"/>
            <w:shd w:val="clear" w:color="auto" w:fill="7030A0"/>
          </w:tcPr>
          <w:p w14:paraId="3A18E40D" w14:textId="77777777" w:rsidR="00753495" w:rsidRPr="00FC7496" w:rsidRDefault="00753495" w:rsidP="001D304D">
            <w:pPr>
              <w:pStyle w:val="TAC"/>
              <w:rPr>
                <w:lang w:eastAsia="en-GB"/>
              </w:rPr>
            </w:pPr>
          </w:p>
        </w:tc>
        <w:tc>
          <w:tcPr>
            <w:tcW w:w="236" w:type="dxa"/>
            <w:shd w:val="clear" w:color="auto" w:fill="FFC000"/>
          </w:tcPr>
          <w:p w14:paraId="67F1909A" w14:textId="77777777" w:rsidR="00753495" w:rsidRPr="00FC7496" w:rsidRDefault="00753495" w:rsidP="001D304D">
            <w:pPr>
              <w:pStyle w:val="TAC"/>
              <w:rPr>
                <w:lang w:eastAsia="en-GB"/>
              </w:rPr>
            </w:pPr>
          </w:p>
        </w:tc>
        <w:tc>
          <w:tcPr>
            <w:tcW w:w="236" w:type="dxa"/>
            <w:shd w:val="clear" w:color="auto" w:fill="auto"/>
          </w:tcPr>
          <w:p w14:paraId="39454188" w14:textId="77777777" w:rsidR="00753495" w:rsidRPr="00FC7496" w:rsidRDefault="00753495" w:rsidP="001D304D">
            <w:pPr>
              <w:pStyle w:val="TAC"/>
              <w:rPr>
                <w:lang w:eastAsia="en-GB"/>
              </w:rPr>
            </w:pPr>
          </w:p>
        </w:tc>
        <w:tc>
          <w:tcPr>
            <w:tcW w:w="236" w:type="dxa"/>
            <w:shd w:val="clear" w:color="auto" w:fill="auto"/>
          </w:tcPr>
          <w:p w14:paraId="30EFD33A" w14:textId="77777777" w:rsidR="00753495" w:rsidRPr="00FC7496" w:rsidRDefault="00753495" w:rsidP="001D304D">
            <w:pPr>
              <w:pStyle w:val="TAC"/>
              <w:rPr>
                <w:lang w:eastAsia="en-GB"/>
              </w:rPr>
            </w:pPr>
          </w:p>
        </w:tc>
        <w:tc>
          <w:tcPr>
            <w:tcW w:w="236" w:type="dxa"/>
            <w:shd w:val="clear" w:color="auto" w:fill="auto"/>
          </w:tcPr>
          <w:p w14:paraId="7B872338" w14:textId="77777777" w:rsidR="00753495" w:rsidRPr="00FC7496" w:rsidRDefault="00753495" w:rsidP="001D304D">
            <w:pPr>
              <w:pStyle w:val="TAC"/>
              <w:rPr>
                <w:lang w:eastAsia="en-GB"/>
              </w:rPr>
            </w:pPr>
          </w:p>
        </w:tc>
        <w:tc>
          <w:tcPr>
            <w:tcW w:w="236" w:type="dxa"/>
            <w:shd w:val="clear" w:color="auto" w:fill="auto"/>
          </w:tcPr>
          <w:p w14:paraId="0A5F22AB" w14:textId="77777777" w:rsidR="00753495" w:rsidRPr="00FC7496" w:rsidRDefault="00753495" w:rsidP="001D304D">
            <w:pPr>
              <w:pStyle w:val="TAC"/>
              <w:rPr>
                <w:lang w:eastAsia="en-GB"/>
              </w:rPr>
            </w:pPr>
          </w:p>
        </w:tc>
        <w:tc>
          <w:tcPr>
            <w:tcW w:w="236" w:type="dxa"/>
            <w:shd w:val="clear" w:color="auto" w:fill="92D050"/>
          </w:tcPr>
          <w:p w14:paraId="7EC1AF64" w14:textId="77777777" w:rsidR="00753495" w:rsidRPr="00FC7496" w:rsidRDefault="00753495" w:rsidP="001D304D">
            <w:pPr>
              <w:pStyle w:val="TAC"/>
              <w:rPr>
                <w:lang w:eastAsia="en-GB"/>
              </w:rPr>
            </w:pPr>
          </w:p>
        </w:tc>
        <w:tc>
          <w:tcPr>
            <w:tcW w:w="236" w:type="dxa"/>
            <w:shd w:val="clear" w:color="auto" w:fill="auto"/>
          </w:tcPr>
          <w:p w14:paraId="67729526" w14:textId="77777777" w:rsidR="00753495" w:rsidRPr="00FC7496" w:rsidRDefault="00753495" w:rsidP="001D304D">
            <w:pPr>
              <w:pStyle w:val="TAC"/>
              <w:rPr>
                <w:lang w:eastAsia="en-GB"/>
              </w:rPr>
            </w:pPr>
          </w:p>
        </w:tc>
        <w:tc>
          <w:tcPr>
            <w:tcW w:w="236" w:type="dxa"/>
            <w:shd w:val="clear" w:color="auto" w:fill="auto"/>
          </w:tcPr>
          <w:p w14:paraId="31D0BC88" w14:textId="77777777" w:rsidR="00753495" w:rsidRPr="00FC7496" w:rsidRDefault="00753495" w:rsidP="001D304D">
            <w:pPr>
              <w:pStyle w:val="TAC"/>
              <w:rPr>
                <w:lang w:eastAsia="en-GB"/>
              </w:rPr>
            </w:pPr>
          </w:p>
        </w:tc>
        <w:tc>
          <w:tcPr>
            <w:tcW w:w="236" w:type="dxa"/>
            <w:shd w:val="clear" w:color="auto" w:fill="auto"/>
          </w:tcPr>
          <w:p w14:paraId="2FDD6C33" w14:textId="77777777" w:rsidR="00753495" w:rsidRPr="00FC7496" w:rsidRDefault="00753495" w:rsidP="001D304D">
            <w:pPr>
              <w:pStyle w:val="TAC"/>
              <w:rPr>
                <w:lang w:eastAsia="en-GB"/>
              </w:rPr>
            </w:pPr>
          </w:p>
        </w:tc>
        <w:tc>
          <w:tcPr>
            <w:tcW w:w="236" w:type="dxa"/>
            <w:shd w:val="clear" w:color="auto" w:fill="auto"/>
          </w:tcPr>
          <w:p w14:paraId="5C8C9C3E" w14:textId="77777777" w:rsidR="00753495" w:rsidRPr="00FC7496" w:rsidRDefault="00753495" w:rsidP="001D304D">
            <w:pPr>
              <w:pStyle w:val="TAC"/>
              <w:rPr>
                <w:lang w:eastAsia="en-GB"/>
              </w:rPr>
            </w:pPr>
          </w:p>
        </w:tc>
      </w:tr>
      <w:tr w:rsidR="00B5100F" w:rsidRPr="00FC7496" w14:paraId="25500C47" w14:textId="77777777" w:rsidTr="001D304D">
        <w:trPr>
          <w:trHeight w:hRule="exact" w:val="227"/>
          <w:jc w:val="center"/>
        </w:trPr>
        <w:tc>
          <w:tcPr>
            <w:tcW w:w="567" w:type="dxa"/>
          </w:tcPr>
          <w:p w14:paraId="1D79FEA2" w14:textId="77777777" w:rsidR="00753495" w:rsidRPr="00FC7496" w:rsidRDefault="00753495" w:rsidP="001D304D">
            <w:pPr>
              <w:pStyle w:val="TAC"/>
              <w:rPr>
                <w:lang w:eastAsia="en-GB"/>
              </w:rPr>
            </w:pPr>
            <w:r w:rsidRPr="00FC7496">
              <w:rPr>
                <w:lang w:eastAsia="en-GB"/>
              </w:rPr>
              <w:t>64</w:t>
            </w:r>
          </w:p>
        </w:tc>
        <w:tc>
          <w:tcPr>
            <w:tcW w:w="236" w:type="dxa"/>
            <w:shd w:val="clear" w:color="auto" w:fill="FFC000"/>
          </w:tcPr>
          <w:p w14:paraId="6C2A5DEC" w14:textId="77777777" w:rsidR="00753495" w:rsidRPr="00FC7496" w:rsidRDefault="00753495" w:rsidP="001D304D">
            <w:pPr>
              <w:pStyle w:val="TAC"/>
              <w:rPr>
                <w:lang w:eastAsia="en-GB"/>
              </w:rPr>
            </w:pPr>
          </w:p>
        </w:tc>
        <w:tc>
          <w:tcPr>
            <w:tcW w:w="236" w:type="dxa"/>
            <w:shd w:val="clear" w:color="auto" w:fill="00B0F0"/>
          </w:tcPr>
          <w:p w14:paraId="3062151B" w14:textId="77777777" w:rsidR="00753495" w:rsidRPr="00FC7496" w:rsidRDefault="00753495" w:rsidP="001D304D">
            <w:pPr>
              <w:pStyle w:val="TAC"/>
              <w:rPr>
                <w:lang w:eastAsia="en-GB"/>
              </w:rPr>
            </w:pPr>
          </w:p>
        </w:tc>
        <w:tc>
          <w:tcPr>
            <w:tcW w:w="236" w:type="dxa"/>
            <w:shd w:val="clear" w:color="auto" w:fill="00B0F0"/>
          </w:tcPr>
          <w:p w14:paraId="3DD075B7" w14:textId="77777777" w:rsidR="00753495" w:rsidRPr="00FC7496" w:rsidRDefault="00753495" w:rsidP="001D304D">
            <w:pPr>
              <w:pStyle w:val="TAC"/>
              <w:rPr>
                <w:lang w:eastAsia="en-GB"/>
              </w:rPr>
            </w:pPr>
          </w:p>
        </w:tc>
        <w:tc>
          <w:tcPr>
            <w:tcW w:w="236" w:type="dxa"/>
            <w:shd w:val="clear" w:color="auto" w:fill="00B0F0"/>
          </w:tcPr>
          <w:p w14:paraId="0140BD35" w14:textId="77777777" w:rsidR="00753495" w:rsidRPr="00FC7496" w:rsidRDefault="00753495" w:rsidP="001D304D">
            <w:pPr>
              <w:pStyle w:val="TAC"/>
              <w:rPr>
                <w:lang w:eastAsia="en-GB"/>
              </w:rPr>
            </w:pPr>
          </w:p>
        </w:tc>
        <w:tc>
          <w:tcPr>
            <w:tcW w:w="236" w:type="dxa"/>
            <w:shd w:val="clear" w:color="auto" w:fill="00B050"/>
          </w:tcPr>
          <w:p w14:paraId="2BA757EC" w14:textId="77777777" w:rsidR="00753495" w:rsidRPr="00FC7496" w:rsidRDefault="00753495" w:rsidP="001D304D">
            <w:pPr>
              <w:pStyle w:val="TAC"/>
              <w:rPr>
                <w:lang w:eastAsia="en-GB"/>
              </w:rPr>
            </w:pPr>
          </w:p>
        </w:tc>
        <w:tc>
          <w:tcPr>
            <w:tcW w:w="236" w:type="dxa"/>
            <w:shd w:val="clear" w:color="auto" w:fill="92D050"/>
          </w:tcPr>
          <w:p w14:paraId="4DE4BF05" w14:textId="77777777" w:rsidR="00753495" w:rsidRPr="00FC7496" w:rsidRDefault="00753495" w:rsidP="001D304D">
            <w:pPr>
              <w:pStyle w:val="TAC"/>
              <w:rPr>
                <w:lang w:eastAsia="en-GB"/>
              </w:rPr>
            </w:pPr>
          </w:p>
        </w:tc>
        <w:tc>
          <w:tcPr>
            <w:tcW w:w="236" w:type="dxa"/>
            <w:shd w:val="clear" w:color="auto" w:fill="00B0F0"/>
          </w:tcPr>
          <w:p w14:paraId="5B80F054" w14:textId="77777777" w:rsidR="00753495" w:rsidRPr="00FC7496" w:rsidRDefault="00753495" w:rsidP="001D304D">
            <w:pPr>
              <w:pStyle w:val="TAC"/>
              <w:rPr>
                <w:lang w:eastAsia="en-GB"/>
              </w:rPr>
            </w:pPr>
          </w:p>
        </w:tc>
        <w:tc>
          <w:tcPr>
            <w:tcW w:w="236" w:type="dxa"/>
            <w:shd w:val="clear" w:color="auto" w:fill="00B0F0"/>
          </w:tcPr>
          <w:p w14:paraId="7C90B003" w14:textId="77777777" w:rsidR="00753495" w:rsidRPr="00FC7496" w:rsidRDefault="00753495" w:rsidP="001D304D">
            <w:pPr>
              <w:pStyle w:val="TAC"/>
              <w:rPr>
                <w:lang w:eastAsia="en-GB"/>
              </w:rPr>
            </w:pPr>
          </w:p>
        </w:tc>
        <w:tc>
          <w:tcPr>
            <w:tcW w:w="236" w:type="dxa"/>
            <w:shd w:val="clear" w:color="auto" w:fill="00B0F0"/>
          </w:tcPr>
          <w:p w14:paraId="55BD59B3" w14:textId="77777777" w:rsidR="00753495" w:rsidRPr="00FC7496" w:rsidRDefault="00753495" w:rsidP="001D304D">
            <w:pPr>
              <w:pStyle w:val="TAC"/>
              <w:rPr>
                <w:lang w:eastAsia="en-GB"/>
              </w:rPr>
            </w:pPr>
          </w:p>
        </w:tc>
        <w:tc>
          <w:tcPr>
            <w:tcW w:w="236" w:type="dxa"/>
            <w:shd w:val="clear" w:color="auto" w:fill="7030A0"/>
          </w:tcPr>
          <w:p w14:paraId="5C27168C" w14:textId="77777777" w:rsidR="00753495" w:rsidRPr="00FC7496" w:rsidRDefault="00753495" w:rsidP="001D304D">
            <w:pPr>
              <w:pStyle w:val="TAC"/>
              <w:rPr>
                <w:lang w:eastAsia="en-GB"/>
              </w:rPr>
            </w:pPr>
          </w:p>
        </w:tc>
        <w:tc>
          <w:tcPr>
            <w:tcW w:w="236" w:type="dxa"/>
            <w:shd w:val="clear" w:color="auto" w:fill="FFC000"/>
          </w:tcPr>
          <w:p w14:paraId="6298CFA0" w14:textId="77777777" w:rsidR="00753495" w:rsidRPr="00FC7496" w:rsidRDefault="00753495" w:rsidP="001D304D">
            <w:pPr>
              <w:pStyle w:val="TAC"/>
              <w:rPr>
                <w:lang w:eastAsia="en-GB"/>
              </w:rPr>
            </w:pPr>
          </w:p>
        </w:tc>
        <w:tc>
          <w:tcPr>
            <w:tcW w:w="236" w:type="dxa"/>
            <w:shd w:val="clear" w:color="auto" w:fill="00B0F0"/>
          </w:tcPr>
          <w:p w14:paraId="1B621401" w14:textId="77777777" w:rsidR="00753495" w:rsidRPr="00FC7496" w:rsidRDefault="00753495" w:rsidP="001D304D">
            <w:pPr>
              <w:pStyle w:val="TAC"/>
              <w:rPr>
                <w:lang w:eastAsia="en-GB"/>
              </w:rPr>
            </w:pPr>
          </w:p>
        </w:tc>
        <w:tc>
          <w:tcPr>
            <w:tcW w:w="236" w:type="dxa"/>
            <w:shd w:val="clear" w:color="auto" w:fill="00B0F0"/>
          </w:tcPr>
          <w:p w14:paraId="1CA62CE7" w14:textId="77777777" w:rsidR="00753495" w:rsidRPr="00FC7496" w:rsidRDefault="00753495" w:rsidP="001D304D">
            <w:pPr>
              <w:pStyle w:val="TAC"/>
              <w:rPr>
                <w:lang w:eastAsia="en-GB"/>
              </w:rPr>
            </w:pPr>
          </w:p>
        </w:tc>
        <w:tc>
          <w:tcPr>
            <w:tcW w:w="236" w:type="dxa"/>
            <w:shd w:val="clear" w:color="auto" w:fill="FF9933"/>
          </w:tcPr>
          <w:p w14:paraId="2E1558C9" w14:textId="77777777" w:rsidR="00753495" w:rsidRPr="00FC7496" w:rsidRDefault="00753495" w:rsidP="001D304D">
            <w:pPr>
              <w:pStyle w:val="TAC"/>
              <w:rPr>
                <w:lang w:eastAsia="en-GB"/>
              </w:rPr>
            </w:pPr>
          </w:p>
        </w:tc>
        <w:tc>
          <w:tcPr>
            <w:tcW w:w="236" w:type="dxa"/>
            <w:shd w:val="clear" w:color="auto" w:fill="FF9933"/>
          </w:tcPr>
          <w:p w14:paraId="03FBD9B6" w14:textId="77777777" w:rsidR="00753495" w:rsidRPr="00FC7496" w:rsidRDefault="00753495" w:rsidP="001D304D">
            <w:pPr>
              <w:pStyle w:val="TAC"/>
              <w:rPr>
                <w:lang w:eastAsia="en-GB"/>
              </w:rPr>
            </w:pPr>
          </w:p>
        </w:tc>
        <w:tc>
          <w:tcPr>
            <w:tcW w:w="236" w:type="dxa"/>
            <w:shd w:val="clear" w:color="auto" w:fill="92D050"/>
          </w:tcPr>
          <w:p w14:paraId="6FDBC18E" w14:textId="77777777" w:rsidR="00753495" w:rsidRPr="00FC7496" w:rsidRDefault="00753495" w:rsidP="001D304D">
            <w:pPr>
              <w:pStyle w:val="TAC"/>
              <w:rPr>
                <w:lang w:eastAsia="en-GB"/>
              </w:rPr>
            </w:pPr>
          </w:p>
        </w:tc>
        <w:tc>
          <w:tcPr>
            <w:tcW w:w="236" w:type="dxa"/>
            <w:shd w:val="clear" w:color="auto" w:fill="FFFF99"/>
          </w:tcPr>
          <w:p w14:paraId="5C9D4564" w14:textId="77777777" w:rsidR="00753495" w:rsidRPr="00FC7496" w:rsidRDefault="00753495" w:rsidP="001D304D">
            <w:pPr>
              <w:pStyle w:val="TAC"/>
              <w:rPr>
                <w:lang w:eastAsia="en-GB"/>
              </w:rPr>
            </w:pPr>
          </w:p>
        </w:tc>
        <w:tc>
          <w:tcPr>
            <w:tcW w:w="236" w:type="dxa"/>
            <w:shd w:val="clear" w:color="auto" w:fill="FFFF99"/>
          </w:tcPr>
          <w:p w14:paraId="187C013F" w14:textId="77777777" w:rsidR="00753495" w:rsidRPr="00FC7496" w:rsidRDefault="00753495" w:rsidP="001D304D">
            <w:pPr>
              <w:pStyle w:val="TAC"/>
              <w:rPr>
                <w:lang w:eastAsia="en-GB"/>
              </w:rPr>
            </w:pPr>
          </w:p>
        </w:tc>
        <w:tc>
          <w:tcPr>
            <w:tcW w:w="236" w:type="dxa"/>
            <w:shd w:val="clear" w:color="auto" w:fill="FFFF99"/>
          </w:tcPr>
          <w:p w14:paraId="68488149" w14:textId="77777777" w:rsidR="00753495" w:rsidRPr="00FC7496" w:rsidRDefault="00753495" w:rsidP="001D304D">
            <w:pPr>
              <w:pStyle w:val="TAC"/>
              <w:rPr>
                <w:lang w:eastAsia="en-GB"/>
              </w:rPr>
            </w:pPr>
          </w:p>
        </w:tc>
        <w:tc>
          <w:tcPr>
            <w:tcW w:w="236" w:type="dxa"/>
            <w:shd w:val="clear" w:color="auto" w:fill="FFFF99"/>
          </w:tcPr>
          <w:p w14:paraId="4094BE96" w14:textId="77777777" w:rsidR="00753495" w:rsidRPr="00FC7496" w:rsidRDefault="00753495" w:rsidP="001D304D">
            <w:pPr>
              <w:pStyle w:val="TAC"/>
              <w:rPr>
                <w:lang w:eastAsia="en-GB"/>
              </w:rPr>
            </w:pPr>
          </w:p>
        </w:tc>
        <w:tc>
          <w:tcPr>
            <w:tcW w:w="236" w:type="dxa"/>
            <w:shd w:val="clear" w:color="auto" w:fill="FFC000"/>
          </w:tcPr>
          <w:p w14:paraId="25605E01" w14:textId="77777777" w:rsidR="00753495" w:rsidRPr="00FC7496" w:rsidRDefault="00753495" w:rsidP="001D304D">
            <w:pPr>
              <w:pStyle w:val="TAC"/>
              <w:rPr>
                <w:lang w:eastAsia="en-GB"/>
              </w:rPr>
            </w:pPr>
          </w:p>
        </w:tc>
        <w:tc>
          <w:tcPr>
            <w:tcW w:w="236" w:type="dxa"/>
            <w:shd w:val="clear" w:color="auto" w:fill="FFFF99"/>
          </w:tcPr>
          <w:p w14:paraId="7D031A36" w14:textId="77777777" w:rsidR="00753495" w:rsidRPr="00FC7496" w:rsidRDefault="00753495" w:rsidP="001D304D">
            <w:pPr>
              <w:pStyle w:val="TAC"/>
              <w:rPr>
                <w:lang w:eastAsia="en-GB"/>
              </w:rPr>
            </w:pPr>
          </w:p>
        </w:tc>
        <w:tc>
          <w:tcPr>
            <w:tcW w:w="236" w:type="dxa"/>
            <w:shd w:val="clear" w:color="auto" w:fill="FFFF99"/>
          </w:tcPr>
          <w:p w14:paraId="7B117F40" w14:textId="77777777" w:rsidR="00753495" w:rsidRPr="00FC7496" w:rsidRDefault="00753495" w:rsidP="001D304D">
            <w:pPr>
              <w:pStyle w:val="TAC"/>
              <w:rPr>
                <w:lang w:eastAsia="en-GB"/>
              </w:rPr>
            </w:pPr>
          </w:p>
        </w:tc>
        <w:tc>
          <w:tcPr>
            <w:tcW w:w="236" w:type="dxa"/>
            <w:shd w:val="clear" w:color="auto" w:fill="FFFF99"/>
          </w:tcPr>
          <w:p w14:paraId="694BC158" w14:textId="77777777" w:rsidR="00753495" w:rsidRPr="00FC7496" w:rsidRDefault="00753495" w:rsidP="001D304D">
            <w:pPr>
              <w:pStyle w:val="TAC"/>
              <w:rPr>
                <w:lang w:eastAsia="en-GB"/>
              </w:rPr>
            </w:pPr>
          </w:p>
        </w:tc>
        <w:tc>
          <w:tcPr>
            <w:tcW w:w="236" w:type="dxa"/>
            <w:shd w:val="clear" w:color="auto" w:fill="00B050"/>
          </w:tcPr>
          <w:p w14:paraId="1A4539FE" w14:textId="77777777" w:rsidR="00753495" w:rsidRPr="00FC7496" w:rsidRDefault="00753495" w:rsidP="001D304D">
            <w:pPr>
              <w:pStyle w:val="TAC"/>
              <w:rPr>
                <w:lang w:eastAsia="en-GB"/>
              </w:rPr>
            </w:pPr>
          </w:p>
        </w:tc>
        <w:tc>
          <w:tcPr>
            <w:tcW w:w="236" w:type="dxa"/>
            <w:shd w:val="clear" w:color="auto" w:fill="92D050"/>
          </w:tcPr>
          <w:p w14:paraId="6CCE83C3" w14:textId="77777777" w:rsidR="00753495" w:rsidRPr="00FC7496" w:rsidRDefault="00753495" w:rsidP="001D304D">
            <w:pPr>
              <w:pStyle w:val="TAC"/>
              <w:rPr>
                <w:lang w:eastAsia="en-GB"/>
              </w:rPr>
            </w:pPr>
          </w:p>
        </w:tc>
        <w:tc>
          <w:tcPr>
            <w:tcW w:w="236" w:type="dxa"/>
            <w:shd w:val="clear" w:color="auto" w:fill="FFFF99"/>
          </w:tcPr>
          <w:p w14:paraId="49A1BC69" w14:textId="77777777" w:rsidR="00753495" w:rsidRPr="00FC7496" w:rsidRDefault="00753495" w:rsidP="001D304D">
            <w:pPr>
              <w:pStyle w:val="TAC"/>
              <w:rPr>
                <w:lang w:eastAsia="en-GB"/>
              </w:rPr>
            </w:pPr>
          </w:p>
        </w:tc>
        <w:tc>
          <w:tcPr>
            <w:tcW w:w="236" w:type="dxa"/>
            <w:shd w:val="clear" w:color="auto" w:fill="FFFF99"/>
          </w:tcPr>
          <w:p w14:paraId="5CC5E9A0" w14:textId="77777777" w:rsidR="00753495" w:rsidRPr="00FC7496" w:rsidRDefault="00753495" w:rsidP="001D304D">
            <w:pPr>
              <w:pStyle w:val="TAC"/>
              <w:rPr>
                <w:lang w:eastAsia="en-GB"/>
              </w:rPr>
            </w:pPr>
          </w:p>
        </w:tc>
        <w:tc>
          <w:tcPr>
            <w:tcW w:w="236" w:type="dxa"/>
            <w:shd w:val="clear" w:color="auto" w:fill="FFFF99"/>
          </w:tcPr>
          <w:p w14:paraId="2FA08507" w14:textId="77777777" w:rsidR="00753495" w:rsidRPr="00FC7496" w:rsidRDefault="00753495" w:rsidP="001D304D">
            <w:pPr>
              <w:pStyle w:val="TAC"/>
              <w:rPr>
                <w:lang w:eastAsia="en-GB"/>
              </w:rPr>
            </w:pPr>
          </w:p>
        </w:tc>
        <w:tc>
          <w:tcPr>
            <w:tcW w:w="236" w:type="dxa"/>
            <w:shd w:val="clear" w:color="auto" w:fill="7030A0"/>
          </w:tcPr>
          <w:p w14:paraId="3C1C3895" w14:textId="77777777" w:rsidR="00753495" w:rsidRPr="00FC7496" w:rsidRDefault="00753495" w:rsidP="001D304D">
            <w:pPr>
              <w:pStyle w:val="TAC"/>
              <w:rPr>
                <w:lang w:eastAsia="en-GB"/>
              </w:rPr>
            </w:pPr>
          </w:p>
        </w:tc>
        <w:tc>
          <w:tcPr>
            <w:tcW w:w="236" w:type="dxa"/>
            <w:shd w:val="clear" w:color="auto" w:fill="FFC000"/>
          </w:tcPr>
          <w:p w14:paraId="21B37A35" w14:textId="77777777" w:rsidR="00753495" w:rsidRPr="00FC7496" w:rsidRDefault="00753495" w:rsidP="001D304D">
            <w:pPr>
              <w:pStyle w:val="TAC"/>
              <w:rPr>
                <w:lang w:eastAsia="en-GB"/>
              </w:rPr>
            </w:pPr>
          </w:p>
        </w:tc>
        <w:tc>
          <w:tcPr>
            <w:tcW w:w="236" w:type="dxa"/>
            <w:shd w:val="clear" w:color="auto" w:fill="FFFF99"/>
          </w:tcPr>
          <w:p w14:paraId="7D640111" w14:textId="77777777" w:rsidR="00753495" w:rsidRPr="00FC7496" w:rsidRDefault="00753495" w:rsidP="001D304D">
            <w:pPr>
              <w:pStyle w:val="TAC"/>
              <w:rPr>
                <w:lang w:eastAsia="en-GB"/>
              </w:rPr>
            </w:pPr>
          </w:p>
        </w:tc>
        <w:tc>
          <w:tcPr>
            <w:tcW w:w="236" w:type="dxa"/>
            <w:shd w:val="clear" w:color="auto" w:fill="FFFF99"/>
          </w:tcPr>
          <w:p w14:paraId="0089E3C3" w14:textId="77777777" w:rsidR="00753495" w:rsidRPr="00FC7496" w:rsidRDefault="00753495" w:rsidP="001D304D">
            <w:pPr>
              <w:pStyle w:val="TAC"/>
              <w:rPr>
                <w:lang w:eastAsia="en-GB"/>
              </w:rPr>
            </w:pPr>
          </w:p>
        </w:tc>
        <w:tc>
          <w:tcPr>
            <w:tcW w:w="236" w:type="dxa"/>
            <w:shd w:val="clear" w:color="auto" w:fill="FFFF99"/>
          </w:tcPr>
          <w:p w14:paraId="44F3699C" w14:textId="77777777" w:rsidR="00753495" w:rsidRPr="00FC7496" w:rsidRDefault="00753495" w:rsidP="001D304D">
            <w:pPr>
              <w:pStyle w:val="TAC"/>
              <w:rPr>
                <w:lang w:eastAsia="en-GB"/>
              </w:rPr>
            </w:pPr>
          </w:p>
        </w:tc>
        <w:tc>
          <w:tcPr>
            <w:tcW w:w="236" w:type="dxa"/>
            <w:shd w:val="clear" w:color="auto" w:fill="FFFF99"/>
          </w:tcPr>
          <w:p w14:paraId="4927613C" w14:textId="77777777" w:rsidR="00753495" w:rsidRPr="00FC7496" w:rsidRDefault="00753495" w:rsidP="001D304D">
            <w:pPr>
              <w:pStyle w:val="TAC"/>
              <w:rPr>
                <w:lang w:eastAsia="en-GB"/>
              </w:rPr>
            </w:pPr>
          </w:p>
        </w:tc>
        <w:tc>
          <w:tcPr>
            <w:tcW w:w="236" w:type="dxa"/>
            <w:shd w:val="clear" w:color="auto" w:fill="92D050"/>
          </w:tcPr>
          <w:p w14:paraId="06CA1EC1" w14:textId="77777777" w:rsidR="00753495" w:rsidRPr="00FC7496" w:rsidRDefault="00753495" w:rsidP="001D304D">
            <w:pPr>
              <w:pStyle w:val="TAC"/>
              <w:rPr>
                <w:lang w:eastAsia="en-GB"/>
              </w:rPr>
            </w:pPr>
          </w:p>
        </w:tc>
        <w:tc>
          <w:tcPr>
            <w:tcW w:w="236" w:type="dxa"/>
            <w:shd w:val="clear" w:color="auto" w:fill="auto"/>
          </w:tcPr>
          <w:p w14:paraId="130A916E" w14:textId="77777777" w:rsidR="00753495" w:rsidRPr="00FC7496" w:rsidRDefault="00753495" w:rsidP="001D304D">
            <w:pPr>
              <w:pStyle w:val="TAC"/>
              <w:rPr>
                <w:lang w:eastAsia="en-GB"/>
              </w:rPr>
            </w:pPr>
          </w:p>
        </w:tc>
        <w:tc>
          <w:tcPr>
            <w:tcW w:w="236" w:type="dxa"/>
            <w:shd w:val="clear" w:color="auto" w:fill="auto"/>
          </w:tcPr>
          <w:p w14:paraId="1779EF19" w14:textId="77777777" w:rsidR="00753495" w:rsidRPr="00FC7496" w:rsidRDefault="00753495" w:rsidP="001D304D">
            <w:pPr>
              <w:pStyle w:val="TAC"/>
              <w:rPr>
                <w:lang w:eastAsia="en-GB"/>
              </w:rPr>
            </w:pPr>
          </w:p>
        </w:tc>
        <w:tc>
          <w:tcPr>
            <w:tcW w:w="236" w:type="dxa"/>
            <w:shd w:val="clear" w:color="auto" w:fill="auto"/>
          </w:tcPr>
          <w:p w14:paraId="3BD64628" w14:textId="77777777" w:rsidR="00753495" w:rsidRPr="00FC7496" w:rsidRDefault="00753495" w:rsidP="001D304D">
            <w:pPr>
              <w:pStyle w:val="TAC"/>
              <w:rPr>
                <w:lang w:eastAsia="en-GB"/>
              </w:rPr>
            </w:pPr>
          </w:p>
        </w:tc>
        <w:tc>
          <w:tcPr>
            <w:tcW w:w="236" w:type="dxa"/>
            <w:shd w:val="clear" w:color="auto" w:fill="auto"/>
          </w:tcPr>
          <w:p w14:paraId="264E4F97" w14:textId="77777777" w:rsidR="00753495" w:rsidRPr="00FC7496" w:rsidRDefault="00753495" w:rsidP="001D304D">
            <w:pPr>
              <w:pStyle w:val="TAC"/>
              <w:rPr>
                <w:lang w:eastAsia="en-GB"/>
              </w:rPr>
            </w:pPr>
          </w:p>
        </w:tc>
      </w:tr>
      <w:tr w:rsidR="00753495" w:rsidRPr="00FC7496" w14:paraId="65D9E844" w14:textId="77777777" w:rsidTr="001D304D">
        <w:trPr>
          <w:trHeight w:hRule="exact" w:val="227"/>
          <w:jc w:val="center"/>
        </w:trPr>
        <w:tc>
          <w:tcPr>
            <w:tcW w:w="567" w:type="dxa"/>
          </w:tcPr>
          <w:p w14:paraId="0AF3D105" w14:textId="77777777" w:rsidR="00753495" w:rsidRPr="00FC7496" w:rsidRDefault="00753495" w:rsidP="001D304D">
            <w:pPr>
              <w:pStyle w:val="TAC"/>
              <w:rPr>
                <w:lang w:eastAsia="en-GB"/>
              </w:rPr>
            </w:pPr>
            <w:r w:rsidRPr="00FC7496">
              <w:rPr>
                <w:lang w:eastAsia="en-GB"/>
              </w:rPr>
              <w:t>68</w:t>
            </w:r>
          </w:p>
        </w:tc>
        <w:tc>
          <w:tcPr>
            <w:tcW w:w="236" w:type="dxa"/>
            <w:shd w:val="clear" w:color="auto" w:fill="FFC000"/>
          </w:tcPr>
          <w:p w14:paraId="46A65C65" w14:textId="77777777" w:rsidR="00753495" w:rsidRPr="00FC7496" w:rsidRDefault="00753495" w:rsidP="001D304D">
            <w:pPr>
              <w:pStyle w:val="TAC"/>
              <w:rPr>
                <w:lang w:eastAsia="en-GB"/>
              </w:rPr>
            </w:pPr>
          </w:p>
        </w:tc>
        <w:tc>
          <w:tcPr>
            <w:tcW w:w="236" w:type="dxa"/>
            <w:shd w:val="clear" w:color="auto" w:fill="auto"/>
          </w:tcPr>
          <w:p w14:paraId="773375A4" w14:textId="77777777" w:rsidR="00753495" w:rsidRPr="00FC7496" w:rsidRDefault="00753495" w:rsidP="001D304D">
            <w:pPr>
              <w:pStyle w:val="TAC"/>
              <w:rPr>
                <w:lang w:eastAsia="en-GB"/>
              </w:rPr>
            </w:pPr>
          </w:p>
        </w:tc>
        <w:tc>
          <w:tcPr>
            <w:tcW w:w="236" w:type="dxa"/>
            <w:shd w:val="clear" w:color="auto" w:fill="auto"/>
          </w:tcPr>
          <w:p w14:paraId="0C350473" w14:textId="77777777" w:rsidR="00753495" w:rsidRPr="00FC7496" w:rsidRDefault="00753495" w:rsidP="001D304D">
            <w:pPr>
              <w:pStyle w:val="TAC"/>
              <w:rPr>
                <w:lang w:eastAsia="en-GB"/>
              </w:rPr>
            </w:pPr>
          </w:p>
        </w:tc>
        <w:tc>
          <w:tcPr>
            <w:tcW w:w="236" w:type="dxa"/>
            <w:shd w:val="clear" w:color="auto" w:fill="auto"/>
          </w:tcPr>
          <w:p w14:paraId="68F86A98" w14:textId="77777777" w:rsidR="00753495" w:rsidRPr="00FC7496" w:rsidRDefault="00753495" w:rsidP="001D304D">
            <w:pPr>
              <w:pStyle w:val="TAC"/>
              <w:rPr>
                <w:lang w:eastAsia="en-GB"/>
              </w:rPr>
            </w:pPr>
          </w:p>
        </w:tc>
        <w:tc>
          <w:tcPr>
            <w:tcW w:w="236" w:type="dxa"/>
            <w:shd w:val="clear" w:color="auto" w:fill="00B050"/>
          </w:tcPr>
          <w:p w14:paraId="1D1E399D" w14:textId="77777777" w:rsidR="00753495" w:rsidRPr="00FC7496" w:rsidRDefault="00753495" w:rsidP="001D304D">
            <w:pPr>
              <w:pStyle w:val="TAC"/>
              <w:rPr>
                <w:lang w:eastAsia="en-GB"/>
              </w:rPr>
            </w:pPr>
          </w:p>
        </w:tc>
        <w:tc>
          <w:tcPr>
            <w:tcW w:w="236" w:type="dxa"/>
            <w:shd w:val="clear" w:color="auto" w:fill="92D050"/>
          </w:tcPr>
          <w:p w14:paraId="2B950132" w14:textId="77777777" w:rsidR="00753495" w:rsidRPr="00FC7496" w:rsidRDefault="00753495" w:rsidP="001D304D">
            <w:pPr>
              <w:pStyle w:val="TAC"/>
              <w:rPr>
                <w:lang w:eastAsia="en-GB"/>
              </w:rPr>
            </w:pPr>
          </w:p>
        </w:tc>
        <w:tc>
          <w:tcPr>
            <w:tcW w:w="236" w:type="dxa"/>
            <w:shd w:val="clear" w:color="auto" w:fill="auto"/>
          </w:tcPr>
          <w:p w14:paraId="0E5BA7BE" w14:textId="77777777" w:rsidR="00753495" w:rsidRPr="00FC7496" w:rsidRDefault="00753495" w:rsidP="001D304D">
            <w:pPr>
              <w:pStyle w:val="TAC"/>
              <w:rPr>
                <w:lang w:eastAsia="en-GB"/>
              </w:rPr>
            </w:pPr>
          </w:p>
        </w:tc>
        <w:tc>
          <w:tcPr>
            <w:tcW w:w="236" w:type="dxa"/>
            <w:shd w:val="clear" w:color="auto" w:fill="auto"/>
          </w:tcPr>
          <w:p w14:paraId="6D3EEFEC" w14:textId="77777777" w:rsidR="00753495" w:rsidRPr="00FC7496" w:rsidRDefault="00753495" w:rsidP="001D304D">
            <w:pPr>
              <w:pStyle w:val="TAC"/>
              <w:rPr>
                <w:lang w:eastAsia="en-GB"/>
              </w:rPr>
            </w:pPr>
          </w:p>
        </w:tc>
        <w:tc>
          <w:tcPr>
            <w:tcW w:w="236" w:type="dxa"/>
            <w:shd w:val="clear" w:color="auto" w:fill="auto"/>
          </w:tcPr>
          <w:p w14:paraId="22873104" w14:textId="77777777" w:rsidR="00753495" w:rsidRPr="00FC7496" w:rsidRDefault="00753495" w:rsidP="001D304D">
            <w:pPr>
              <w:pStyle w:val="TAC"/>
              <w:rPr>
                <w:lang w:eastAsia="en-GB"/>
              </w:rPr>
            </w:pPr>
          </w:p>
        </w:tc>
        <w:tc>
          <w:tcPr>
            <w:tcW w:w="236" w:type="dxa"/>
            <w:shd w:val="clear" w:color="auto" w:fill="7030A0"/>
          </w:tcPr>
          <w:p w14:paraId="377018BB" w14:textId="77777777" w:rsidR="00753495" w:rsidRPr="00FC7496" w:rsidRDefault="00753495" w:rsidP="001D304D">
            <w:pPr>
              <w:pStyle w:val="TAC"/>
              <w:rPr>
                <w:lang w:eastAsia="en-GB"/>
              </w:rPr>
            </w:pPr>
          </w:p>
        </w:tc>
        <w:tc>
          <w:tcPr>
            <w:tcW w:w="236" w:type="dxa"/>
            <w:shd w:val="clear" w:color="auto" w:fill="FFC000"/>
          </w:tcPr>
          <w:p w14:paraId="62719333" w14:textId="77777777" w:rsidR="00753495" w:rsidRPr="00FC7496" w:rsidRDefault="00753495" w:rsidP="001D304D">
            <w:pPr>
              <w:pStyle w:val="TAC"/>
              <w:rPr>
                <w:lang w:eastAsia="en-GB"/>
              </w:rPr>
            </w:pPr>
          </w:p>
        </w:tc>
        <w:tc>
          <w:tcPr>
            <w:tcW w:w="236" w:type="dxa"/>
            <w:shd w:val="clear" w:color="auto" w:fill="auto"/>
          </w:tcPr>
          <w:p w14:paraId="3A29007E" w14:textId="77777777" w:rsidR="00753495" w:rsidRPr="00FC7496" w:rsidRDefault="00753495" w:rsidP="001D304D">
            <w:pPr>
              <w:pStyle w:val="TAC"/>
              <w:rPr>
                <w:lang w:eastAsia="en-GB"/>
              </w:rPr>
            </w:pPr>
          </w:p>
        </w:tc>
        <w:tc>
          <w:tcPr>
            <w:tcW w:w="236" w:type="dxa"/>
            <w:shd w:val="clear" w:color="auto" w:fill="auto"/>
          </w:tcPr>
          <w:p w14:paraId="5204AA01" w14:textId="77777777" w:rsidR="00753495" w:rsidRPr="00FC7496" w:rsidRDefault="00753495" w:rsidP="001D304D">
            <w:pPr>
              <w:pStyle w:val="TAC"/>
              <w:rPr>
                <w:lang w:eastAsia="en-GB"/>
              </w:rPr>
            </w:pPr>
          </w:p>
        </w:tc>
        <w:tc>
          <w:tcPr>
            <w:tcW w:w="236" w:type="dxa"/>
            <w:shd w:val="clear" w:color="auto" w:fill="auto"/>
          </w:tcPr>
          <w:p w14:paraId="17FAC61A" w14:textId="77777777" w:rsidR="00753495" w:rsidRPr="00FC7496" w:rsidRDefault="00753495" w:rsidP="001D304D">
            <w:pPr>
              <w:pStyle w:val="TAC"/>
              <w:rPr>
                <w:lang w:eastAsia="en-GB"/>
              </w:rPr>
            </w:pPr>
          </w:p>
        </w:tc>
        <w:tc>
          <w:tcPr>
            <w:tcW w:w="236" w:type="dxa"/>
            <w:shd w:val="clear" w:color="auto" w:fill="auto"/>
          </w:tcPr>
          <w:p w14:paraId="0A8E8FD7" w14:textId="77777777" w:rsidR="00753495" w:rsidRPr="00FC7496" w:rsidRDefault="00753495" w:rsidP="001D304D">
            <w:pPr>
              <w:pStyle w:val="TAC"/>
              <w:rPr>
                <w:lang w:eastAsia="en-GB"/>
              </w:rPr>
            </w:pPr>
          </w:p>
        </w:tc>
        <w:tc>
          <w:tcPr>
            <w:tcW w:w="236" w:type="dxa"/>
            <w:shd w:val="clear" w:color="auto" w:fill="92D050"/>
          </w:tcPr>
          <w:p w14:paraId="1A30EE05" w14:textId="77777777" w:rsidR="00753495" w:rsidRPr="00FC7496" w:rsidRDefault="00753495" w:rsidP="001D304D">
            <w:pPr>
              <w:pStyle w:val="TAC"/>
              <w:rPr>
                <w:lang w:eastAsia="en-GB"/>
              </w:rPr>
            </w:pPr>
          </w:p>
        </w:tc>
        <w:tc>
          <w:tcPr>
            <w:tcW w:w="236" w:type="dxa"/>
            <w:shd w:val="clear" w:color="auto" w:fill="auto"/>
          </w:tcPr>
          <w:p w14:paraId="6227F128" w14:textId="77777777" w:rsidR="00753495" w:rsidRPr="00FC7496" w:rsidRDefault="00753495" w:rsidP="001D304D">
            <w:pPr>
              <w:pStyle w:val="TAC"/>
              <w:rPr>
                <w:lang w:eastAsia="en-GB"/>
              </w:rPr>
            </w:pPr>
          </w:p>
        </w:tc>
        <w:tc>
          <w:tcPr>
            <w:tcW w:w="236" w:type="dxa"/>
            <w:shd w:val="clear" w:color="auto" w:fill="auto"/>
          </w:tcPr>
          <w:p w14:paraId="315B8657" w14:textId="77777777" w:rsidR="00753495" w:rsidRPr="00FC7496" w:rsidRDefault="00753495" w:rsidP="001D304D">
            <w:pPr>
              <w:pStyle w:val="TAC"/>
              <w:rPr>
                <w:lang w:eastAsia="en-GB"/>
              </w:rPr>
            </w:pPr>
          </w:p>
        </w:tc>
        <w:tc>
          <w:tcPr>
            <w:tcW w:w="236" w:type="dxa"/>
            <w:shd w:val="clear" w:color="auto" w:fill="auto"/>
          </w:tcPr>
          <w:p w14:paraId="1F3D8648" w14:textId="77777777" w:rsidR="00753495" w:rsidRPr="00FC7496" w:rsidRDefault="00753495" w:rsidP="001D304D">
            <w:pPr>
              <w:pStyle w:val="TAC"/>
              <w:rPr>
                <w:lang w:eastAsia="en-GB"/>
              </w:rPr>
            </w:pPr>
          </w:p>
        </w:tc>
        <w:tc>
          <w:tcPr>
            <w:tcW w:w="236" w:type="dxa"/>
            <w:shd w:val="clear" w:color="auto" w:fill="auto"/>
          </w:tcPr>
          <w:p w14:paraId="1655475C" w14:textId="77777777" w:rsidR="00753495" w:rsidRPr="00FC7496" w:rsidRDefault="00753495" w:rsidP="001D304D">
            <w:pPr>
              <w:pStyle w:val="TAC"/>
              <w:rPr>
                <w:lang w:eastAsia="en-GB"/>
              </w:rPr>
            </w:pPr>
          </w:p>
        </w:tc>
        <w:tc>
          <w:tcPr>
            <w:tcW w:w="236" w:type="dxa"/>
            <w:shd w:val="clear" w:color="auto" w:fill="FFC000"/>
          </w:tcPr>
          <w:p w14:paraId="609F47AC" w14:textId="77777777" w:rsidR="00753495" w:rsidRPr="00FC7496" w:rsidRDefault="00753495" w:rsidP="001D304D">
            <w:pPr>
              <w:pStyle w:val="TAC"/>
              <w:rPr>
                <w:lang w:eastAsia="en-GB"/>
              </w:rPr>
            </w:pPr>
          </w:p>
        </w:tc>
        <w:tc>
          <w:tcPr>
            <w:tcW w:w="236" w:type="dxa"/>
            <w:shd w:val="clear" w:color="auto" w:fill="auto"/>
          </w:tcPr>
          <w:p w14:paraId="598D749D" w14:textId="77777777" w:rsidR="00753495" w:rsidRPr="00FC7496" w:rsidRDefault="00753495" w:rsidP="001D304D">
            <w:pPr>
              <w:pStyle w:val="TAC"/>
              <w:rPr>
                <w:lang w:eastAsia="en-GB"/>
              </w:rPr>
            </w:pPr>
          </w:p>
        </w:tc>
        <w:tc>
          <w:tcPr>
            <w:tcW w:w="236" w:type="dxa"/>
            <w:shd w:val="clear" w:color="auto" w:fill="auto"/>
          </w:tcPr>
          <w:p w14:paraId="22BF90CA" w14:textId="77777777" w:rsidR="00753495" w:rsidRPr="00FC7496" w:rsidRDefault="00753495" w:rsidP="001D304D">
            <w:pPr>
              <w:pStyle w:val="TAC"/>
              <w:rPr>
                <w:lang w:eastAsia="en-GB"/>
              </w:rPr>
            </w:pPr>
          </w:p>
        </w:tc>
        <w:tc>
          <w:tcPr>
            <w:tcW w:w="236" w:type="dxa"/>
            <w:shd w:val="clear" w:color="auto" w:fill="auto"/>
          </w:tcPr>
          <w:p w14:paraId="2A22627C" w14:textId="77777777" w:rsidR="00753495" w:rsidRPr="00FC7496" w:rsidRDefault="00753495" w:rsidP="001D304D">
            <w:pPr>
              <w:pStyle w:val="TAC"/>
              <w:rPr>
                <w:lang w:eastAsia="en-GB"/>
              </w:rPr>
            </w:pPr>
          </w:p>
        </w:tc>
        <w:tc>
          <w:tcPr>
            <w:tcW w:w="236" w:type="dxa"/>
            <w:shd w:val="clear" w:color="auto" w:fill="00B050"/>
          </w:tcPr>
          <w:p w14:paraId="0429055E" w14:textId="77777777" w:rsidR="00753495" w:rsidRPr="00FC7496" w:rsidRDefault="00753495" w:rsidP="001D304D">
            <w:pPr>
              <w:pStyle w:val="TAC"/>
              <w:rPr>
                <w:lang w:eastAsia="en-GB"/>
              </w:rPr>
            </w:pPr>
          </w:p>
        </w:tc>
        <w:tc>
          <w:tcPr>
            <w:tcW w:w="236" w:type="dxa"/>
            <w:shd w:val="clear" w:color="auto" w:fill="92D050"/>
          </w:tcPr>
          <w:p w14:paraId="34BFA437" w14:textId="77777777" w:rsidR="00753495" w:rsidRPr="00FC7496" w:rsidRDefault="00753495" w:rsidP="001D304D">
            <w:pPr>
              <w:pStyle w:val="TAC"/>
              <w:rPr>
                <w:lang w:eastAsia="en-GB"/>
              </w:rPr>
            </w:pPr>
          </w:p>
        </w:tc>
        <w:tc>
          <w:tcPr>
            <w:tcW w:w="236" w:type="dxa"/>
            <w:shd w:val="clear" w:color="auto" w:fill="FF9933"/>
          </w:tcPr>
          <w:p w14:paraId="370BAD3E" w14:textId="77777777" w:rsidR="00753495" w:rsidRPr="00FC7496" w:rsidRDefault="00753495" w:rsidP="001D304D">
            <w:pPr>
              <w:pStyle w:val="TAC"/>
              <w:rPr>
                <w:lang w:eastAsia="en-GB"/>
              </w:rPr>
            </w:pPr>
          </w:p>
        </w:tc>
        <w:tc>
          <w:tcPr>
            <w:tcW w:w="236" w:type="dxa"/>
            <w:shd w:val="clear" w:color="auto" w:fill="FF9933"/>
          </w:tcPr>
          <w:p w14:paraId="56020681" w14:textId="77777777" w:rsidR="00753495" w:rsidRPr="00FC7496" w:rsidRDefault="00753495" w:rsidP="001D304D">
            <w:pPr>
              <w:pStyle w:val="TAC"/>
              <w:rPr>
                <w:lang w:eastAsia="en-GB"/>
              </w:rPr>
            </w:pPr>
          </w:p>
        </w:tc>
        <w:tc>
          <w:tcPr>
            <w:tcW w:w="236" w:type="dxa"/>
            <w:shd w:val="clear" w:color="auto" w:fill="FFFF99"/>
          </w:tcPr>
          <w:p w14:paraId="26C05AAE" w14:textId="77777777" w:rsidR="00753495" w:rsidRPr="00FC7496" w:rsidRDefault="00753495" w:rsidP="001D304D">
            <w:pPr>
              <w:pStyle w:val="TAC"/>
              <w:rPr>
                <w:lang w:eastAsia="en-GB"/>
              </w:rPr>
            </w:pPr>
          </w:p>
        </w:tc>
        <w:tc>
          <w:tcPr>
            <w:tcW w:w="236" w:type="dxa"/>
            <w:shd w:val="clear" w:color="auto" w:fill="7030A0"/>
          </w:tcPr>
          <w:p w14:paraId="3C639A8E" w14:textId="77777777" w:rsidR="00753495" w:rsidRPr="00FC7496" w:rsidRDefault="00753495" w:rsidP="001D304D">
            <w:pPr>
              <w:pStyle w:val="TAC"/>
              <w:rPr>
                <w:lang w:eastAsia="en-GB"/>
              </w:rPr>
            </w:pPr>
          </w:p>
        </w:tc>
        <w:tc>
          <w:tcPr>
            <w:tcW w:w="236" w:type="dxa"/>
            <w:shd w:val="clear" w:color="auto" w:fill="FFC000"/>
          </w:tcPr>
          <w:p w14:paraId="542D0F27" w14:textId="77777777" w:rsidR="00753495" w:rsidRPr="00FC7496" w:rsidRDefault="00753495" w:rsidP="001D304D">
            <w:pPr>
              <w:pStyle w:val="TAC"/>
              <w:rPr>
                <w:lang w:eastAsia="en-GB"/>
              </w:rPr>
            </w:pPr>
          </w:p>
        </w:tc>
        <w:tc>
          <w:tcPr>
            <w:tcW w:w="236" w:type="dxa"/>
            <w:shd w:val="clear" w:color="auto" w:fill="FFFF99"/>
          </w:tcPr>
          <w:p w14:paraId="5FAB35A4" w14:textId="77777777" w:rsidR="00753495" w:rsidRPr="00FC7496" w:rsidRDefault="00753495" w:rsidP="001D304D">
            <w:pPr>
              <w:pStyle w:val="TAC"/>
              <w:rPr>
                <w:lang w:eastAsia="en-GB"/>
              </w:rPr>
            </w:pPr>
          </w:p>
        </w:tc>
        <w:tc>
          <w:tcPr>
            <w:tcW w:w="236" w:type="dxa"/>
            <w:shd w:val="clear" w:color="auto" w:fill="FFFF99"/>
          </w:tcPr>
          <w:p w14:paraId="4635B2B0" w14:textId="77777777" w:rsidR="00753495" w:rsidRPr="00FC7496" w:rsidRDefault="00753495" w:rsidP="001D304D">
            <w:pPr>
              <w:pStyle w:val="TAC"/>
              <w:rPr>
                <w:lang w:eastAsia="en-GB"/>
              </w:rPr>
            </w:pPr>
          </w:p>
        </w:tc>
        <w:tc>
          <w:tcPr>
            <w:tcW w:w="236" w:type="dxa"/>
            <w:shd w:val="clear" w:color="auto" w:fill="FFFF99"/>
          </w:tcPr>
          <w:p w14:paraId="1514E92D" w14:textId="77777777" w:rsidR="00753495" w:rsidRPr="00FC7496" w:rsidRDefault="00753495" w:rsidP="001D304D">
            <w:pPr>
              <w:pStyle w:val="TAC"/>
              <w:rPr>
                <w:lang w:eastAsia="en-GB"/>
              </w:rPr>
            </w:pPr>
          </w:p>
        </w:tc>
        <w:tc>
          <w:tcPr>
            <w:tcW w:w="236" w:type="dxa"/>
            <w:shd w:val="clear" w:color="auto" w:fill="FFFF99"/>
          </w:tcPr>
          <w:p w14:paraId="5E4211A7" w14:textId="77777777" w:rsidR="00753495" w:rsidRPr="00FC7496" w:rsidRDefault="00753495" w:rsidP="001D304D">
            <w:pPr>
              <w:pStyle w:val="TAC"/>
              <w:rPr>
                <w:lang w:eastAsia="en-GB"/>
              </w:rPr>
            </w:pPr>
          </w:p>
        </w:tc>
        <w:tc>
          <w:tcPr>
            <w:tcW w:w="236" w:type="dxa"/>
            <w:shd w:val="clear" w:color="auto" w:fill="92D050"/>
          </w:tcPr>
          <w:p w14:paraId="27AC1740" w14:textId="77777777" w:rsidR="00753495" w:rsidRPr="00FC7496" w:rsidRDefault="00753495" w:rsidP="001D304D">
            <w:pPr>
              <w:pStyle w:val="TAC"/>
              <w:rPr>
                <w:lang w:eastAsia="en-GB"/>
              </w:rPr>
            </w:pPr>
          </w:p>
        </w:tc>
        <w:tc>
          <w:tcPr>
            <w:tcW w:w="236" w:type="dxa"/>
            <w:shd w:val="clear" w:color="auto" w:fill="FFFF99"/>
          </w:tcPr>
          <w:p w14:paraId="1004B517" w14:textId="77777777" w:rsidR="00753495" w:rsidRPr="00FC7496" w:rsidRDefault="00753495" w:rsidP="001D304D">
            <w:pPr>
              <w:pStyle w:val="TAC"/>
              <w:rPr>
                <w:lang w:eastAsia="en-GB"/>
              </w:rPr>
            </w:pPr>
          </w:p>
        </w:tc>
        <w:tc>
          <w:tcPr>
            <w:tcW w:w="236" w:type="dxa"/>
            <w:shd w:val="clear" w:color="auto" w:fill="FFFF99"/>
          </w:tcPr>
          <w:p w14:paraId="1FA3E7BC" w14:textId="77777777" w:rsidR="00753495" w:rsidRPr="00FC7496" w:rsidRDefault="00753495" w:rsidP="001D304D">
            <w:pPr>
              <w:pStyle w:val="TAC"/>
              <w:rPr>
                <w:lang w:eastAsia="en-GB"/>
              </w:rPr>
            </w:pPr>
          </w:p>
        </w:tc>
        <w:tc>
          <w:tcPr>
            <w:tcW w:w="236" w:type="dxa"/>
            <w:shd w:val="clear" w:color="auto" w:fill="FFFF99"/>
          </w:tcPr>
          <w:p w14:paraId="6DFDC97F" w14:textId="77777777" w:rsidR="00753495" w:rsidRPr="00FC7496" w:rsidRDefault="00753495" w:rsidP="001D304D">
            <w:pPr>
              <w:pStyle w:val="TAC"/>
              <w:rPr>
                <w:lang w:eastAsia="en-GB"/>
              </w:rPr>
            </w:pPr>
          </w:p>
        </w:tc>
        <w:tc>
          <w:tcPr>
            <w:tcW w:w="236" w:type="dxa"/>
            <w:shd w:val="clear" w:color="auto" w:fill="FFFF99"/>
          </w:tcPr>
          <w:p w14:paraId="3C2801CD" w14:textId="77777777" w:rsidR="00753495" w:rsidRPr="00FC7496" w:rsidRDefault="00753495" w:rsidP="001D304D">
            <w:pPr>
              <w:pStyle w:val="TAC"/>
              <w:rPr>
                <w:lang w:eastAsia="en-GB"/>
              </w:rPr>
            </w:pPr>
          </w:p>
        </w:tc>
      </w:tr>
      <w:tr w:rsidR="00B5100F" w:rsidRPr="00FC7496" w14:paraId="3A6C6EC5" w14:textId="77777777" w:rsidTr="001D304D">
        <w:trPr>
          <w:trHeight w:hRule="exact" w:val="227"/>
          <w:jc w:val="center"/>
        </w:trPr>
        <w:tc>
          <w:tcPr>
            <w:tcW w:w="567" w:type="dxa"/>
          </w:tcPr>
          <w:p w14:paraId="73B06DE3" w14:textId="77777777" w:rsidR="00753495" w:rsidRPr="00FC7496" w:rsidRDefault="00753495" w:rsidP="001D304D">
            <w:pPr>
              <w:pStyle w:val="TAC"/>
              <w:rPr>
                <w:lang w:eastAsia="en-GB"/>
              </w:rPr>
            </w:pPr>
            <w:r w:rsidRPr="00FC7496">
              <w:rPr>
                <w:lang w:eastAsia="en-GB"/>
              </w:rPr>
              <w:t>72</w:t>
            </w:r>
          </w:p>
        </w:tc>
        <w:tc>
          <w:tcPr>
            <w:tcW w:w="236" w:type="dxa"/>
            <w:shd w:val="clear" w:color="auto" w:fill="FFC000"/>
          </w:tcPr>
          <w:p w14:paraId="5274A0F7" w14:textId="77777777" w:rsidR="00753495" w:rsidRPr="00FC7496" w:rsidRDefault="00753495" w:rsidP="001D304D">
            <w:pPr>
              <w:pStyle w:val="TAC"/>
              <w:rPr>
                <w:lang w:eastAsia="en-GB"/>
              </w:rPr>
            </w:pPr>
          </w:p>
        </w:tc>
        <w:tc>
          <w:tcPr>
            <w:tcW w:w="236" w:type="dxa"/>
            <w:shd w:val="clear" w:color="auto" w:fill="00B0F0"/>
          </w:tcPr>
          <w:p w14:paraId="5F4FF52D" w14:textId="77777777" w:rsidR="00753495" w:rsidRPr="00FC7496" w:rsidRDefault="00753495" w:rsidP="001D304D">
            <w:pPr>
              <w:pStyle w:val="TAC"/>
              <w:rPr>
                <w:lang w:eastAsia="en-GB"/>
              </w:rPr>
            </w:pPr>
          </w:p>
        </w:tc>
        <w:tc>
          <w:tcPr>
            <w:tcW w:w="236" w:type="dxa"/>
            <w:shd w:val="clear" w:color="auto" w:fill="00B0F0"/>
          </w:tcPr>
          <w:p w14:paraId="197DAA33" w14:textId="77777777" w:rsidR="00753495" w:rsidRPr="00FC7496" w:rsidRDefault="00753495" w:rsidP="001D304D">
            <w:pPr>
              <w:pStyle w:val="TAC"/>
              <w:rPr>
                <w:lang w:eastAsia="en-GB"/>
              </w:rPr>
            </w:pPr>
          </w:p>
        </w:tc>
        <w:tc>
          <w:tcPr>
            <w:tcW w:w="236" w:type="dxa"/>
            <w:shd w:val="clear" w:color="auto" w:fill="00B0F0"/>
          </w:tcPr>
          <w:p w14:paraId="04F71AC2" w14:textId="77777777" w:rsidR="00753495" w:rsidRPr="00FC7496" w:rsidRDefault="00753495" w:rsidP="001D304D">
            <w:pPr>
              <w:pStyle w:val="TAC"/>
              <w:rPr>
                <w:lang w:eastAsia="en-GB"/>
              </w:rPr>
            </w:pPr>
          </w:p>
        </w:tc>
        <w:tc>
          <w:tcPr>
            <w:tcW w:w="236" w:type="dxa"/>
            <w:shd w:val="clear" w:color="auto" w:fill="00B050"/>
          </w:tcPr>
          <w:p w14:paraId="16CA28BF" w14:textId="77777777" w:rsidR="00753495" w:rsidRPr="00FC7496" w:rsidRDefault="00753495" w:rsidP="001D304D">
            <w:pPr>
              <w:pStyle w:val="TAC"/>
              <w:rPr>
                <w:lang w:eastAsia="en-GB"/>
              </w:rPr>
            </w:pPr>
          </w:p>
        </w:tc>
        <w:tc>
          <w:tcPr>
            <w:tcW w:w="236" w:type="dxa"/>
            <w:shd w:val="clear" w:color="auto" w:fill="92D050"/>
          </w:tcPr>
          <w:p w14:paraId="6489D790" w14:textId="77777777" w:rsidR="00753495" w:rsidRPr="00FC7496" w:rsidRDefault="00753495" w:rsidP="001D304D">
            <w:pPr>
              <w:pStyle w:val="TAC"/>
              <w:rPr>
                <w:lang w:eastAsia="en-GB"/>
              </w:rPr>
            </w:pPr>
          </w:p>
        </w:tc>
        <w:tc>
          <w:tcPr>
            <w:tcW w:w="236" w:type="dxa"/>
            <w:shd w:val="clear" w:color="auto" w:fill="00B0F0"/>
          </w:tcPr>
          <w:p w14:paraId="171FA7A6" w14:textId="77777777" w:rsidR="00753495" w:rsidRPr="00FC7496" w:rsidRDefault="00753495" w:rsidP="001D304D">
            <w:pPr>
              <w:pStyle w:val="TAC"/>
              <w:rPr>
                <w:lang w:eastAsia="en-GB"/>
              </w:rPr>
            </w:pPr>
          </w:p>
        </w:tc>
        <w:tc>
          <w:tcPr>
            <w:tcW w:w="236" w:type="dxa"/>
            <w:shd w:val="clear" w:color="auto" w:fill="00B0F0"/>
          </w:tcPr>
          <w:p w14:paraId="346F5A35" w14:textId="77777777" w:rsidR="00753495" w:rsidRPr="00FC7496" w:rsidRDefault="00753495" w:rsidP="001D304D">
            <w:pPr>
              <w:pStyle w:val="TAC"/>
              <w:rPr>
                <w:lang w:eastAsia="en-GB"/>
              </w:rPr>
            </w:pPr>
          </w:p>
        </w:tc>
        <w:tc>
          <w:tcPr>
            <w:tcW w:w="236" w:type="dxa"/>
            <w:shd w:val="clear" w:color="auto" w:fill="00B0F0"/>
          </w:tcPr>
          <w:p w14:paraId="2EE460FF" w14:textId="77777777" w:rsidR="00753495" w:rsidRPr="00FC7496" w:rsidRDefault="00753495" w:rsidP="001D304D">
            <w:pPr>
              <w:pStyle w:val="TAC"/>
              <w:rPr>
                <w:lang w:eastAsia="en-GB"/>
              </w:rPr>
            </w:pPr>
          </w:p>
        </w:tc>
        <w:tc>
          <w:tcPr>
            <w:tcW w:w="236" w:type="dxa"/>
            <w:shd w:val="clear" w:color="auto" w:fill="7030A0"/>
          </w:tcPr>
          <w:p w14:paraId="0A69E3E4" w14:textId="77777777" w:rsidR="00753495" w:rsidRPr="00FC7496" w:rsidRDefault="00753495" w:rsidP="001D304D">
            <w:pPr>
              <w:pStyle w:val="TAC"/>
              <w:rPr>
                <w:lang w:eastAsia="en-GB"/>
              </w:rPr>
            </w:pPr>
          </w:p>
        </w:tc>
        <w:tc>
          <w:tcPr>
            <w:tcW w:w="236" w:type="dxa"/>
            <w:shd w:val="clear" w:color="auto" w:fill="FFC000"/>
          </w:tcPr>
          <w:p w14:paraId="1B585FB9" w14:textId="77777777" w:rsidR="00753495" w:rsidRPr="00FC7496" w:rsidRDefault="00753495" w:rsidP="001D304D">
            <w:pPr>
              <w:pStyle w:val="TAC"/>
              <w:rPr>
                <w:lang w:eastAsia="en-GB"/>
              </w:rPr>
            </w:pPr>
          </w:p>
        </w:tc>
        <w:tc>
          <w:tcPr>
            <w:tcW w:w="236" w:type="dxa"/>
            <w:shd w:val="clear" w:color="auto" w:fill="00B0F0"/>
          </w:tcPr>
          <w:p w14:paraId="285CF109" w14:textId="77777777" w:rsidR="00753495" w:rsidRPr="00FC7496" w:rsidRDefault="00753495" w:rsidP="001D304D">
            <w:pPr>
              <w:pStyle w:val="TAC"/>
              <w:rPr>
                <w:lang w:eastAsia="en-GB"/>
              </w:rPr>
            </w:pPr>
          </w:p>
        </w:tc>
        <w:tc>
          <w:tcPr>
            <w:tcW w:w="236" w:type="dxa"/>
            <w:shd w:val="clear" w:color="auto" w:fill="00B0F0"/>
          </w:tcPr>
          <w:p w14:paraId="10979BEC" w14:textId="77777777" w:rsidR="00753495" w:rsidRPr="00FC7496" w:rsidRDefault="00753495" w:rsidP="001D304D">
            <w:pPr>
              <w:pStyle w:val="TAC"/>
              <w:rPr>
                <w:lang w:eastAsia="en-GB"/>
              </w:rPr>
            </w:pPr>
          </w:p>
        </w:tc>
        <w:tc>
          <w:tcPr>
            <w:tcW w:w="236" w:type="dxa"/>
            <w:shd w:val="clear" w:color="auto" w:fill="FFFF99"/>
          </w:tcPr>
          <w:p w14:paraId="2345624F" w14:textId="77777777" w:rsidR="00753495" w:rsidRPr="00FC7496" w:rsidRDefault="00753495" w:rsidP="001D304D">
            <w:pPr>
              <w:pStyle w:val="TAC"/>
              <w:rPr>
                <w:lang w:eastAsia="en-GB"/>
              </w:rPr>
            </w:pPr>
          </w:p>
        </w:tc>
        <w:tc>
          <w:tcPr>
            <w:tcW w:w="236" w:type="dxa"/>
            <w:shd w:val="clear" w:color="auto" w:fill="FFFF99"/>
          </w:tcPr>
          <w:p w14:paraId="37D945AB" w14:textId="77777777" w:rsidR="00753495" w:rsidRPr="00FC7496" w:rsidRDefault="00753495" w:rsidP="001D304D">
            <w:pPr>
              <w:pStyle w:val="TAC"/>
              <w:rPr>
                <w:lang w:eastAsia="en-GB"/>
              </w:rPr>
            </w:pPr>
          </w:p>
        </w:tc>
        <w:tc>
          <w:tcPr>
            <w:tcW w:w="236" w:type="dxa"/>
            <w:shd w:val="clear" w:color="auto" w:fill="92D050"/>
          </w:tcPr>
          <w:p w14:paraId="25528A36" w14:textId="77777777" w:rsidR="00753495" w:rsidRPr="00FC7496" w:rsidRDefault="00753495" w:rsidP="001D304D">
            <w:pPr>
              <w:pStyle w:val="TAC"/>
              <w:rPr>
                <w:lang w:eastAsia="en-GB"/>
              </w:rPr>
            </w:pPr>
          </w:p>
        </w:tc>
        <w:tc>
          <w:tcPr>
            <w:tcW w:w="236" w:type="dxa"/>
            <w:shd w:val="clear" w:color="auto" w:fill="FFFF99"/>
          </w:tcPr>
          <w:p w14:paraId="6A8D1254" w14:textId="77777777" w:rsidR="00753495" w:rsidRPr="00FC7496" w:rsidRDefault="00753495" w:rsidP="001D304D">
            <w:pPr>
              <w:pStyle w:val="TAC"/>
              <w:rPr>
                <w:lang w:eastAsia="en-GB"/>
              </w:rPr>
            </w:pPr>
          </w:p>
        </w:tc>
        <w:tc>
          <w:tcPr>
            <w:tcW w:w="236" w:type="dxa"/>
            <w:shd w:val="clear" w:color="auto" w:fill="FFFF99"/>
          </w:tcPr>
          <w:p w14:paraId="4105231E" w14:textId="77777777" w:rsidR="00753495" w:rsidRPr="00FC7496" w:rsidRDefault="00753495" w:rsidP="001D304D">
            <w:pPr>
              <w:pStyle w:val="TAC"/>
              <w:rPr>
                <w:lang w:eastAsia="en-GB"/>
              </w:rPr>
            </w:pPr>
          </w:p>
        </w:tc>
        <w:tc>
          <w:tcPr>
            <w:tcW w:w="236" w:type="dxa"/>
            <w:shd w:val="clear" w:color="auto" w:fill="FFFF99"/>
          </w:tcPr>
          <w:p w14:paraId="7D210060" w14:textId="77777777" w:rsidR="00753495" w:rsidRPr="00FC7496" w:rsidRDefault="00753495" w:rsidP="001D304D">
            <w:pPr>
              <w:pStyle w:val="TAC"/>
              <w:rPr>
                <w:lang w:eastAsia="en-GB"/>
              </w:rPr>
            </w:pPr>
          </w:p>
        </w:tc>
        <w:tc>
          <w:tcPr>
            <w:tcW w:w="236" w:type="dxa"/>
            <w:shd w:val="clear" w:color="auto" w:fill="auto"/>
          </w:tcPr>
          <w:p w14:paraId="761851D7" w14:textId="77777777" w:rsidR="00753495" w:rsidRPr="00FC7496" w:rsidRDefault="00753495" w:rsidP="001D304D">
            <w:pPr>
              <w:pStyle w:val="TAC"/>
              <w:rPr>
                <w:lang w:eastAsia="en-GB"/>
              </w:rPr>
            </w:pPr>
          </w:p>
        </w:tc>
        <w:tc>
          <w:tcPr>
            <w:tcW w:w="236" w:type="dxa"/>
            <w:shd w:val="clear" w:color="auto" w:fill="FFC000"/>
          </w:tcPr>
          <w:p w14:paraId="1E08A5C2" w14:textId="77777777" w:rsidR="00753495" w:rsidRPr="00FC7496" w:rsidRDefault="00753495" w:rsidP="001D304D">
            <w:pPr>
              <w:pStyle w:val="TAC"/>
              <w:rPr>
                <w:lang w:eastAsia="en-GB"/>
              </w:rPr>
            </w:pPr>
          </w:p>
        </w:tc>
        <w:tc>
          <w:tcPr>
            <w:tcW w:w="236" w:type="dxa"/>
            <w:shd w:val="clear" w:color="auto" w:fill="auto"/>
          </w:tcPr>
          <w:p w14:paraId="4CCBD8AB" w14:textId="77777777" w:rsidR="00753495" w:rsidRPr="00FC7496" w:rsidRDefault="00753495" w:rsidP="001D304D">
            <w:pPr>
              <w:pStyle w:val="TAC"/>
              <w:rPr>
                <w:lang w:eastAsia="en-GB"/>
              </w:rPr>
            </w:pPr>
          </w:p>
        </w:tc>
        <w:tc>
          <w:tcPr>
            <w:tcW w:w="236" w:type="dxa"/>
            <w:shd w:val="clear" w:color="auto" w:fill="auto"/>
          </w:tcPr>
          <w:p w14:paraId="4344061E" w14:textId="77777777" w:rsidR="00753495" w:rsidRPr="00FC7496" w:rsidRDefault="00753495" w:rsidP="001D304D">
            <w:pPr>
              <w:pStyle w:val="TAC"/>
              <w:rPr>
                <w:lang w:eastAsia="en-GB"/>
              </w:rPr>
            </w:pPr>
          </w:p>
        </w:tc>
        <w:tc>
          <w:tcPr>
            <w:tcW w:w="236" w:type="dxa"/>
            <w:shd w:val="clear" w:color="auto" w:fill="auto"/>
          </w:tcPr>
          <w:p w14:paraId="23AB7941" w14:textId="77777777" w:rsidR="00753495" w:rsidRPr="00FC7496" w:rsidRDefault="00753495" w:rsidP="001D304D">
            <w:pPr>
              <w:pStyle w:val="TAC"/>
              <w:rPr>
                <w:lang w:eastAsia="en-GB"/>
              </w:rPr>
            </w:pPr>
          </w:p>
        </w:tc>
        <w:tc>
          <w:tcPr>
            <w:tcW w:w="236" w:type="dxa"/>
            <w:shd w:val="clear" w:color="auto" w:fill="00B050"/>
          </w:tcPr>
          <w:p w14:paraId="0457699D" w14:textId="77777777" w:rsidR="00753495" w:rsidRPr="00FC7496" w:rsidRDefault="00753495" w:rsidP="001D304D">
            <w:pPr>
              <w:pStyle w:val="TAC"/>
              <w:rPr>
                <w:lang w:eastAsia="en-GB"/>
              </w:rPr>
            </w:pPr>
          </w:p>
        </w:tc>
        <w:tc>
          <w:tcPr>
            <w:tcW w:w="236" w:type="dxa"/>
            <w:shd w:val="clear" w:color="auto" w:fill="92D050"/>
          </w:tcPr>
          <w:p w14:paraId="287B6BF3" w14:textId="77777777" w:rsidR="00753495" w:rsidRPr="00FC7496" w:rsidRDefault="00753495" w:rsidP="001D304D">
            <w:pPr>
              <w:pStyle w:val="TAC"/>
              <w:rPr>
                <w:lang w:eastAsia="en-GB"/>
              </w:rPr>
            </w:pPr>
          </w:p>
        </w:tc>
        <w:tc>
          <w:tcPr>
            <w:tcW w:w="236" w:type="dxa"/>
            <w:shd w:val="clear" w:color="auto" w:fill="auto"/>
          </w:tcPr>
          <w:p w14:paraId="21E920CC" w14:textId="77777777" w:rsidR="00753495" w:rsidRPr="00FC7496" w:rsidRDefault="00753495" w:rsidP="001D304D">
            <w:pPr>
              <w:pStyle w:val="TAC"/>
              <w:rPr>
                <w:lang w:eastAsia="en-GB"/>
              </w:rPr>
            </w:pPr>
          </w:p>
        </w:tc>
        <w:tc>
          <w:tcPr>
            <w:tcW w:w="236" w:type="dxa"/>
            <w:shd w:val="clear" w:color="auto" w:fill="auto"/>
          </w:tcPr>
          <w:p w14:paraId="079BEB95" w14:textId="77777777" w:rsidR="00753495" w:rsidRPr="00FC7496" w:rsidRDefault="00753495" w:rsidP="001D304D">
            <w:pPr>
              <w:pStyle w:val="TAC"/>
              <w:rPr>
                <w:lang w:eastAsia="en-GB"/>
              </w:rPr>
            </w:pPr>
          </w:p>
        </w:tc>
        <w:tc>
          <w:tcPr>
            <w:tcW w:w="236" w:type="dxa"/>
            <w:shd w:val="clear" w:color="auto" w:fill="auto"/>
          </w:tcPr>
          <w:p w14:paraId="03A972D2" w14:textId="77777777" w:rsidR="00753495" w:rsidRPr="00FC7496" w:rsidRDefault="00753495" w:rsidP="001D304D">
            <w:pPr>
              <w:pStyle w:val="TAC"/>
              <w:rPr>
                <w:lang w:eastAsia="en-GB"/>
              </w:rPr>
            </w:pPr>
          </w:p>
        </w:tc>
        <w:tc>
          <w:tcPr>
            <w:tcW w:w="236" w:type="dxa"/>
            <w:shd w:val="clear" w:color="auto" w:fill="7030A0"/>
          </w:tcPr>
          <w:p w14:paraId="16A6A4E7" w14:textId="77777777" w:rsidR="00753495" w:rsidRPr="00FC7496" w:rsidRDefault="00753495" w:rsidP="001D304D">
            <w:pPr>
              <w:pStyle w:val="TAC"/>
              <w:rPr>
                <w:lang w:eastAsia="en-GB"/>
              </w:rPr>
            </w:pPr>
          </w:p>
        </w:tc>
        <w:tc>
          <w:tcPr>
            <w:tcW w:w="236" w:type="dxa"/>
            <w:shd w:val="clear" w:color="auto" w:fill="FFC000"/>
          </w:tcPr>
          <w:p w14:paraId="1210F7C1" w14:textId="77777777" w:rsidR="00753495" w:rsidRPr="00FC7496" w:rsidRDefault="00753495" w:rsidP="001D304D">
            <w:pPr>
              <w:pStyle w:val="TAC"/>
              <w:rPr>
                <w:lang w:eastAsia="en-GB"/>
              </w:rPr>
            </w:pPr>
          </w:p>
        </w:tc>
        <w:tc>
          <w:tcPr>
            <w:tcW w:w="236" w:type="dxa"/>
            <w:shd w:val="clear" w:color="auto" w:fill="auto"/>
          </w:tcPr>
          <w:p w14:paraId="2FFD65AE" w14:textId="77777777" w:rsidR="00753495" w:rsidRPr="00FC7496" w:rsidRDefault="00753495" w:rsidP="001D304D">
            <w:pPr>
              <w:pStyle w:val="TAC"/>
              <w:rPr>
                <w:lang w:eastAsia="en-GB"/>
              </w:rPr>
            </w:pPr>
          </w:p>
        </w:tc>
        <w:tc>
          <w:tcPr>
            <w:tcW w:w="236" w:type="dxa"/>
            <w:shd w:val="clear" w:color="auto" w:fill="auto"/>
          </w:tcPr>
          <w:p w14:paraId="27329164" w14:textId="77777777" w:rsidR="00753495" w:rsidRPr="00FC7496" w:rsidRDefault="00753495" w:rsidP="001D304D">
            <w:pPr>
              <w:pStyle w:val="TAC"/>
              <w:rPr>
                <w:lang w:eastAsia="en-GB"/>
              </w:rPr>
            </w:pPr>
          </w:p>
        </w:tc>
        <w:tc>
          <w:tcPr>
            <w:tcW w:w="236" w:type="dxa"/>
            <w:shd w:val="clear" w:color="auto" w:fill="auto"/>
          </w:tcPr>
          <w:p w14:paraId="5A006040" w14:textId="77777777" w:rsidR="00753495" w:rsidRPr="00FC7496" w:rsidRDefault="00753495" w:rsidP="001D304D">
            <w:pPr>
              <w:pStyle w:val="TAC"/>
              <w:rPr>
                <w:lang w:eastAsia="en-GB"/>
              </w:rPr>
            </w:pPr>
          </w:p>
        </w:tc>
        <w:tc>
          <w:tcPr>
            <w:tcW w:w="236" w:type="dxa"/>
            <w:shd w:val="clear" w:color="auto" w:fill="auto"/>
          </w:tcPr>
          <w:p w14:paraId="5B79568F" w14:textId="77777777" w:rsidR="00753495" w:rsidRPr="00FC7496" w:rsidRDefault="00753495" w:rsidP="001D304D">
            <w:pPr>
              <w:pStyle w:val="TAC"/>
              <w:rPr>
                <w:lang w:eastAsia="en-GB"/>
              </w:rPr>
            </w:pPr>
          </w:p>
        </w:tc>
        <w:tc>
          <w:tcPr>
            <w:tcW w:w="236" w:type="dxa"/>
            <w:shd w:val="clear" w:color="auto" w:fill="92D050"/>
          </w:tcPr>
          <w:p w14:paraId="58FA8796" w14:textId="77777777" w:rsidR="00753495" w:rsidRPr="00FC7496" w:rsidRDefault="00753495" w:rsidP="001D304D">
            <w:pPr>
              <w:pStyle w:val="TAC"/>
              <w:rPr>
                <w:lang w:eastAsia="en-GB"/>
              </w:rPr>
            </w:pPr>
          </w:p>
        </w:tc>
        <w:tc>
          <w:tcPr>
            <w:tcW w:w="236" w:type="dxa"/>
            <w:shd w:val="clear" w:color="auto" w:fill="auto"/>
          </w:tcPr>
          <w:p w14:paraId="1E3064F4" w14:textId="77777777" w:rsidR="00753495" w:rsidRPr="00FC7496" w:rsidRDefault="00753495" w:rsidP="001D304D">
            <w:pPr>
              <w:pStyle w:val="TAC"/>
              <w:rPr>
                <w:lang w:eastAsia="en-GB"/>
              </w:rPr>
            </w:pPr>
          </w:p>
        </w:tc>
        <w:tc>
          <w:tcPr>
            <w:tcW w:w="236" w:type="dxa"/>
            <w:shd w:val="clear" w:color="auto" w:fill="auto"/>
          </w:tcPr>
          <w:p w14:paraId="419DA7DA" w14:textId="77777777" w:rsidR="00753495" w:rsidRPr="00FC7496" w:rsidRDefault="00753495" w:rsidP="001D304D">
            <w:pPr>
              <w:pStyle w:val="TAC"/>
              <w:rPr>
                <w:lang w:eastAsia="en-GB"/>
              </w:rPr>
            </w:pPr>
          </w:p>
        </w:tc>
        <w:tc>
          <w:tcPr>
            <w:tcW w:w="236" w:type="dxa"/>
            <w:shd w:val="clear" w:color="auto" w:fill="auto"/>
          </w:tcPr>
          <w:p w14:paraId="583D2D69" w14:textId="77777777" w:rsidR="00753495" w:rsidRPr="00FC7496" w:rsidRDefault="00753495" w:rsidP="001D304D">
            <w:pPr>
              <w:pStyle w:val="TAC"/>
              <w:rPr>
                <w:lang w:eastAsia="en-GB"/>
              </w:rPr>
            </w:pPr>
          </w:p>
        </w:tc>
        <w:tc>
          <w:tcPr>
            <w:tcW w:w="236" w:type="dxa"/>
            <w:shd w:val="clear" w:color="auto" w:fill="auto"/>
          </w:tcPr>
          <w:p w14:paraId="3E03FF78" w14:textId="77777777" w:rsidR="00753495" w:rsidRPr="00FC7496" w:rsidRDefault="00753495" w:rsidP="001D304D">
            <w:pPr>
              <w:pStyle w:val="TAC"/>
              <w:rPr>
                <w:lang w:eastAsia="en-GB"/>
              </w:rPr>
            </w:pPr>
          </w:p>
        </w:tc>
      </w:tr>
      <w:tr w:rsidR="00B5100F" w:rsidRPr="00FC7496" w14:paraId="57F3CC33" w14:textId="77777777" w:rsidTr="001D304D">
        <w:trPr>
          <w:trHeight w:hRule="exact" w:val="227"/>
          <w:jc w:val="center"/>
        </w:trPr>
        <w:tc>
          <w:tcPr>
            <w:tcW w:w="567" w:type="dxa"/>
          </w:tcPr>
          <w:p w14:paraId="6CE23CAD" w14:textId="77777777" w:rsidR="00753495" w:rsidRPr="00FC7496" w:rsidRDefault="00753495" w:rsidP="001D304D">
            <w:pPr>
              <w:pStyle w:val="TAC"/>
              <w:rPr>
                <w:lang w:eastAsia="en-GB"/>
              </w:rPr>
            </w:pPr>
            <w:r w:rsidRPr="00FC7496">
              <w:rPr>
                <w:lang w:eastAsia="en-GB"/>
              </w:rPr>
              <w:t>76</w:t>
            </w:r>
          </w:p>
        </w:tc>
        <w:tc>
          <w:tcPr>
            <w:tcW w:w="236" w:type="dxa"/>
            <w:shd w:val="clear" w:color="auto" w:fill="FFC000"/>
          </w:tcPr>
          <w:p w14:paraId="3E3EB322" w14:textId="77777777" w:rsidR="00753495" w:rsidRPr="00FC7496" w:rsidRDefault="00753495" w:rsidP="001D304D">
            <w:pPr>
              <w:pStyle w:val="TAC"/>
              <w:rPr>
                <w:lang w:eastAsia="en-GB"/>
              </w:rPr>
            </w:pPr>
          </w:p>
        </w:tc>
        <w:tc>
          <w:tcPr>
            <w:tcW w:w="236" w:type="dxa"/>
            <w:shd w:val="clear" w:color="auto" w:fill="auto"/>
          </w:tcPr>
          <w:p w14:paraId="066AE39D" w14:textId="77777777" w:rsidR="00753495" w:rsidRPr="00FC7496" w:rsidRDefault="00753495" w:rsidP="001D304D">
            <w:pPr>
              <w:pStyle w:val="TAC"/>
              <w:rPr>
                <w:lang w:eastAsia="en-GB"/>
              </w:rPr>
            </w:pPr>
          </w:p>
        </w:tc>
        <w:tc>
          <w:tcPr>
            <w:tcW w:w="236" w:type="dxa"/>
            <w:shd w:val="clear" w:color="auto" w:fill="auto"/>
          </w:tcPr>
          <w:p w14:paraId="4DAAC3B8" w14:textId="77777777" w:rsidR="00753495" w:rsidRPr="00FC7496" w:rsidRDefault="00753495" w:rsidP="001D304D">
            <w:pPr>
              <w:pStyle w:val="TAC"/>
              <w:rPr>
                <w:lang w:eastAsia="en-GB"/>
              </w:rPr>
            </w:pPr>
          </w:p>
        </w:tc>
        <w:tc>
          <w:tcPr>
            <w:tcW w:w="236" w:type="dxa"/>
            <w:shd w:val="clear" w:color="auto" w:fill="auto"/>
          </w:tcPr>
          <w:p w14:paraId="2B2340D6" w14:textId="77777777" w:rsidR="00753495" w:rsidRPr="00FC7496" w:rsidRDefault="00753495" w:rsidP="001D304D">
            <w:pPr>
              <w:pStyle w:val="TAC"/>
              <w:rPr>
                <w:lang w:eastAsia="en-GB"/>
              </w:rPr>
            </w:pPr>
          </w:p>
        </w:tc>
        <w:tc>
          <w:tcPr>
            <w:tcW w:w="236" w:type="dxa"/>
            <w:shd w:val="clear" w:color="auto" w:fill="00B050"/>
          </w:tcPr>
          <w:p w14:paraId="027B272A" w14:textId="77777777" w:rsidR="00753495" w:rsidRPr="00FC7496" w:rsidRDefault="00753495" w:rsidP="001D304D">
            <w:pPr>
              <w:pStyle w:val="TAC"/>
              <w:rPr>
                <w:lang w:eastAsia="en-GB"/>
              </w:rPr>
            </w:pPr>
          </w:p>
        </w:tc>
        <w:tc>
          <w:tcPr>
            <w:tcW w:w="236" w:type="dxa"/>
            <w:shd w:val="clear" w:color="auto" w:fill="92D050"/>
          </w:tcPr>
          <w:p w14:paraId="499A2C6E" w14:textId="77777777" w:rsidR="00753495" w:rsidRPr="00FC7496" w:rsidRDefault="00753495" w:rsidP="001D304D">
            <w:pPr>
              <w:pStyle w:val="TAC"/>
              <w:rPr>
                <w:lang w:eastAsia="en-GB"/>
              </w:rPr>
            </w:pPr>
          </w:p>
        </w:tc>
        <w:tc>
          <w:tcPr>
            <w:tcW w:w="236" w:type="dxa"/>
            <w:shd w:val="clear" w:color="auto" w:fill="auto"/>
          </w:tcPr>
          <w:p w14:paraId="3AA75E51" w14:textId="77777777" w:rsidR="00753495" w:rsidRPr="00FC7496" w:rsidRDefault="00753495" w:rsidP="001D304D">
            <w:pPr>
              <w:pStyle w:val="TAC"/>
              <w:rPr>
                <w:lang w:eastAsia="en-GB"/>
              </w:rPr>
            </w:pPr>
          </w:p>
        </w:tc>
        <w:tc>
          <w:tcPr>
            <w:tcW w:w="236" w:type="dxa"/>
            <w:shd w:val="clear" w:color="auto" w:fill="auto"/>
          </w:tcPr>
          <w:p w14:paraId="41DA188D" w14:textId="77777777" w:rsidR="00753495" w:rsidRPr="00FC7496" w:rsidRDefault="00753495" w:rsidP="001D304D">
            <w:pPr>
              <w:pStyle w:val="TAC"/>
              <w:rPr>
                <w:lang w:eastAsia="en-GB"/>
              </w:rPr>
            </w:pPr>
          </w:p>
        </w:tc>
        <w:tc>
          <w:tcPr>
            <w:tcW w:w="236" w:type="dxa"/>
            <w:shd w:val="clear" w:color="auto" w:fill="FF9933"/>
          </w:tcPr>
          <w:p w14:paraId="66ECABDE" w14:textId="77777777" w:rsidR="00753495" w:rsidRPr="00FC7496" w:rsidRDefault="00753495" w:rsidP="001D304D">
            <w:pPr>
              <w:pStyle w:val="TAC"/>
              <w:rPr>
                <w:lang w:eastAsia="en-GB"/>
              </w:rPr>
            </w:pPr>
          </w:p>
        </w:tc>
        <w:tc>
          <w:tcPr>
            <w:tcW w:w="236" w:type="dxa"/>
            <w:shd w:val="clear" w:color="auto" w:fill="7030A0"/>
          </w:tcPr>
          <w:p w14:paraId="208A4AE7" w14:textId="77777777" w:rsidR="00753495" w:rsidRPr="00FC7496" w:rsidRDefault="00753495" w:rsidP="001D304D">
            <w:pPr>
              <w:pStyle w:val="TAC"/>
              <w:rPr>
                <w:lang w:eastAsia="en-GB"/>
              </w:rPr>
            </w:pPr>
          </w:p>
        </w:tc>
        <w:tc>
          <w:tcPr>
            <w:tcW w:w="236" w:type="dxa"/>
            <w:shd w:val="clear" w:color="auto" w:fill="FFC000"/>
          </w:tcPr>
          <w:p w14:paraId="74683EEE" w14:textId="77777777" w:rsidR="00753495" w:rsidRPr="00FC7496" w:rsidRDefault="00753495" w:rsidP="001D304D">
            <w:pPr>
              <w:pStyle w:val="TAC"/>
              <w:rPr>
                <w:lang w:eastAsia="en-GB"/>
              </w:rPr>
            </w:pPr>
          </w:p>
        </w:tc>
        <w:tc>
          <w:tcPr>
            <w:tcW w:w="236" w:type="dxa"/>
            <w:shd w:val="clear" w:color="auto" w:fill="FF9933"/>
          </w:tcPr>
          <w:p w14:paraId="5E432772" w14:textId="77777777" w:rsidR="00753495" w:rsidRPr="00FC7496" w:rsidRDefault="00753495" w:rsidP="001D304D">
            <w:pPr>
              <w:pStyle w:val="TAC"/>
              <w:rPr>
                <w:lang w:eastAsia="en-GB"/>
              </w:rPr>
            </w:pPr>
          </w:p>
        </w:tc>
        <w:tc>
          <w:tcPr>
            <w:tcW w:w="236" w:type="dxa"/>
            <w:shd w:val="clear" w:color="auto" w:fill="FFFF99"/>
          </w:tcPr>
          <w:p w14:paraId="514D2B56" w14:textId="77777777" w:rsidR="00753495" w:rsidRPr="00FC7496" w:rsidRDefault="00753495" w:rsidP="001D304D">
            <w:pPr>
              <w:pStyle w:val="TAC"/>
              <w:rPr>
                <w:lang w:eastAsia="en-GB"/>
              </w:rPr>
            </w:pPr>
          </w:p>
        </w:tc>
        <w:tc>
          <w:tcPr>
            <w:tcW w:w="236" w:type="dxa"/>
            <w:shd w:val="clear" w:color="auto" w:fill="FFFF99"/>
          </w:tcPr>
          <w:p w14:paraId="188463CD" w14:textId="77777777" w:rsidR="00753495" w:rsidRPr="00FC7496" w:rsidRDefault="00753495" w:rsidP="001D304D">
            <w:pPr>
              <w:pStyle w:val="TAC"/>
              <w:rPr>
                <w:lang w:eastAsia="en-GB"/>
              </w:rPr>
            </w:pPr>
          </w:p>
        </w:tc>
        <w:tc>
          <w:tcPr>
            <w:tcW w:w="236" w:type="dxa"/>
            <w:shd w:val="clear" w:color="auto" w:fill="FFFF99"/>
          </w:tcPr>
          <w:p w14:paraId="29F575FB" w14:textId="77777777" w:rsidR="00753495" w:rsidRPr="00FC7496" w:rsidRDefault="00753495" w:rsidP="001D304D">
            <w:pPr>
              <w:pStyle w:val="TAC"/>
              <w:rPr>
                <w:lang w:eastAsia="en-GB"/>
              </w:rPr>
            </w:pPr>
          </w:p>
        </w:tc>
        <w:tc>
          <w:tcPr>
            <w:tcW w:w="236" w:type="dxa"/>
            <w:shd w:val="clear" w:color="auto" w:fill="92D050"/>
          </w:tcPr>
          <w:p w14:paraId="48BBF51A" w14:textId="77777777" w:rsidR="00753495" w:rsidRPr="00FC7496" w:rsidRDefault="00753495" w:rsidP="001D304D">
            <w:pPr>
              <w:pStyle w:val="TAC"/>
              <w:rPr>
                <w:lang w:eastAsia="en-GB"/>
              </w:rPr>
            </w:pPr>
          </w:p>
        </w:tc>
        <w:tc>
          <w:tcPr>
            <w:tcW w:w="236" w:type="dxa"/>
            <w:shd w:val="clear" w:color="auto" w:fill="FFFF99"/>
          </w:tcPr>
          <w:p w14:paraId="6DB6B4E5" w14:textId="77777777" w:rsidR="00753495" w:rsidRPr="00FC7496" w:rsidRDefault="00753495" w:rsidP="001D304D">
            <w:pPr>
              <w:pStyle w:val="TAC"/>
              <w:rPr>
                <w:lang w:eastAsia="en-GB"/>
              </w:rPr>
            </w:pPr>
          </w:p>
        </w:tc>
        <w:tc>
          <w:tcPr>
            <w:tcW w:w="236" w:type="dxa"/>
            <w:shd w:val="clear" w:color="auto" w:fill="FFFF99"/>
          </w:tcPr>
          <w:p w14:paraId="154695DA" w14:textId="77777777" w:rsidR="00753495" w:rsidRPr="00FC7496" w:rsidRDefault="00753495" w:rsidP="001D304D">
            <w:pPr>
              <w:pStyle w:val="TAC"/>
              <w:rPr>
                <w:lang w:eastAsia="en-GB"/>
              </w:rPr>
            </w:pPr>
          </w:p>
        </w:tc>
        <w:tc>
          <w:tcPr>
            <w:tcW w:w="236" w:type="dxa"/>
            <w:shd w:val="clear" w:color="auto" w:fill="FFFF99"/>
          </w:tcPr>
          <w:p w14:paraId="4FEF8BF5" w14:textId="77777777" w:rsidR="00753495" w:rsidRPr="00FC7496" w:rsidRDefault="00753495" w:rsidP="001D304D">
            <w:pPr>
              <w:pStyle w:val="TAC"/>
              <w:rPr>
                <w:lang w:eastAsia="en-GB"/>
              </w:rPr>
            </w:pPr>
          </w:p>
        </w:tc>
        <w:tc>
          <w:tcPr>
            <w:tcW w:w="236" w:type="dxa"/>
            <w:shd w:val="clear" w:color="auto" w:fill="FFFF99"/>
          </w:tcPr>
          <w:p w14:paraId="33D925F3" w14:textId="77777777" w:rsidR="00753495" w:rsidRPr="00FC7496" w:rsidRDefault="00753495" w:rsidP="001D304D">
            <w:pPr>
              <w:pStyle w:val="TAC"/>
              <w:rPr>
                <w:lang w:eastAsia="en-GB"/>
              </w:rPr>
            </w:pPr>
          </w:p>
        </w:tc>
        <w:tc>
          <w:tcPr>
            <w:tcW w:w="236" w:type="dxa"/>
            <w:shd w:val="clear" w:color="auto" w:fill="FFC000"/>
          </w:tcPr>
          <w:p w14:paraId="2C919CFE" w14:textId="77777777" w:rsidR="00753495" w:rsidRPr="00FC7496" w:rsidRDefault="00753495" w:rsidP="001D304D">
            <w:pPr>
              <w:pStyle w:val="TAC"/>
              <w:rPr>
                <w:lang w:eastAsia="en-GB"/>
              </w:rPr>
            </w:pPr>
          </w:p>
        </w:tc>
        <w:tc>
          <w:tcPr>
            <w:tcW w:w="236" w:type="dxa"/>
            <w:shd w:val="clear" w:color="auto" w:fill="FFFF99"/>
          </w:tcPr>
          <w:p w14:paraId="69407B36" w14:textId="77777777" w:rsidR="00753495" w:rsidRPr="00FC7496" w:rsidRDefault="00753495" w:rsidP="001D304D">
            <w:pPr>
              <w:pStyle w:val="TAC"/>
              <w:rPr>
                <w:lang w:eastAsia="en-GB"/>
              </w:rPr>
            </w:pPr>
          </w:p>
        </w:tc>
        <w:tc>
          <w:tcPr>
            <w:tcW w:w="236" w:type="dxa"/>
            <w:shd w:val="clear" w:color="auto" w:fill="FFFF99"/>
          </w:tcPr>
          <w:p w14:paraId="69C3B6A2" w14:textId="77777777" w:rsidR="00753495" w:rsidRPr="00FC7496" w:rsidRDefault="00753495" w:rsidP="001D304D">
            <w:pPr>
              <w:pStyle w:val="TAC"/>
              <w:rPr>
                <w:lang w:eastAsia="en-GB"/>
              </w:rPr>
            </w:pPr>
          </w:p>
        </w:tc>
        <w:tc>
          <w:tcPr>
            <w:tcW w:w="236" w:type="dxa"/>
            <w:shd w:val="clear" w:color="auto" w:fill="FFFF99"/>
          </w:tcPr>
          <w:p w14:paraId="144253E6" w14:textId="77777777" w:rsidR="00753495" w:rsidRPr="00FC7496" w:rsidRDefault="00753495" w:rsidP="001D304D">
            <w:pPr>
              <w:pStyle w:val="TAC"/>
              <w:rPr>
                <w:lang w:eastAsia="en-GB"/>
              </w:rPr>
            </w:pPr>
          </w:p>
        </w:tc>
        <w:tc>
          <w:tcPr>
            <w:tcW w:w="236" w:type="dxa"/>
            <w:shd w:val="clear" w:color="auto" w:fill="00B050"/>
          </w:tcPr>
          <w:p w14:paraId="4F99595F" w14:textId="77777777" w:rsidR="00753495" w:rsidRPr="00FC7496" w:rsidRDefault="00753495" w:rsidP="001D304D">
            <w:pPr>
              <w:pStyle w:val="TAC"/>
              <w:rPr>
                <w:lang w:eastAsia="en-GB"/>
              </w:rPr>
            </w:pPr>
          </w:p>
        </w:tc>
        <w:tc>
          <w:tcPr>
            <w:tcW w:w="236" w:type="dxa"/>
            <w:shd w:val="clear" w:color="auto" w:fill="92D050"/>
          </w:tcPr>
          <w:p w14:paraId="490681E7" w14:textId="77777777" w:rsidR="00753495" w:rsidRPr="00FC7496" w:rsidRDefault="00753495" w:rsidP="001D304D">
            <w:pPr>
              <w:pStyle w:val="TAC"/>
              <w:rPr>
                <w:lang w:eastAsia="en-GB"/>
              </w:rPr>
            </w:pPr>
          </w:p>
        </w:tc>
        <w:tc>
          <w:tcPr>
            <w:tcW w:w="236" w:type="dxa"/>
            <w:shd w:val="clear" w:color="auto" w:fill="FFFF99"/>
          </w:tcPr>
          <w:p w14:paraId="19B26671" w14:textId="77777777" w:rsidR="00753495" w:rsidRPr="00FC7496" w:rsidRDefault="00753495" w:rsidP="001D304D">
            <w:pPr>
              <w:pStyle w:val="TAC"/>
              <w:rPr>
                <w:lang w:eastAsia="en-GB"/>
              </w:rPr>
            </w:pPr>
          </w:p>
        </w:tc>
        <w:tc>
          <w:tcPr>
            <w:tcW w:w="236" w:type="dxa"/>
            <w:shd w:val="clear" w:color="auto" w:fill="FFFF99"/>
          </w:tcPr>
          <w:p w14:paraId="6C10C9A0" w14:textId="77777777" w:rsidR="00753495" w:rsidRPr="00FC7496" w:rsidRDefault="00753495" w:rsidP="001D304D">
            <w:pPr>
              <w:pStyle w:val="TAC"/>
              <w:rPr>
                <w:lang w:eastAsia="en-GB"/>
              </w:rPr>
            </w:pPr>
          </w:p>
        </w:tc>
        <w:tc>
          <w:tcPr>
            <w:tcW w:w="236" w:type="dxa"/>
            <w:shd w:val="clear" w:color="auto" w:fill="FFFF99"/>
          </w:tcPr>
          <w:p w14:paraId="5B13F164" w14:textId="77777777" w:rsidR="00753495" w:rsidRPr="00FC7496" w:rsidRDefault="00753495" w:rsidP="001D304D">
            <w:pPr>
              <w:pStyle w:val="TAC"/>
              <w:rPr>
                <w:lang w:eastAsia="en-GB"/>
              </w:rPr>
            </w:pPr>
          </w:p>
        </w:tc>
        <w:tc>
          <w:tcPr>
            <w:tcW w:w="236" w:type="dxa"/>
            <w:shd w:val="clear" w:color="auto" w:fill="7030A0"/>
          </w:tcPr>
          <w:p w14:paraId="27206352" w14:textId="77777777" w:rsidR="00753495" w:rsidRPr="00FC7496" w:rsidRDefault="00753495" w:rsidP="001D304D">
            <w:pPr>
              <w:pStyle w:val="TAC"/>
              <w:rPr>
                <w:lang w:eastAsia="en-GB"/>
              </w:rPr>
            </w:pPr>
          </w:p>
        </w:tc>
        <w:tc>
          <w:tcPr>
            <w:tcW w:w="236" w:type="dxa"/>
            <w:shd w:val="clear" w:color="auto" w:fill="FFC000"/>
          </w:tcPr>
          <w:p w14:paraId="208EFA09" w14:textId="77777777" w:rsidR="00753495" w:rsidRPr="00FC7496" w:rsidRDefault="00753495" w:rsidP="001D304D">
            <w:pPr>
              <w:pStyle w:val="TAC"/>
              <w:rPr>
                <w:lang w:eastAsia="en-GB"/>
              </w:rPr>
            </w:pPr>
          </w:p>
        </w:tc>
        <w:tc>
          <w:tcPr>
            <w:tcW w:w="236" w:type="dxa"/>
            <w:shd w:val="clear" w:color="auto" w:fill="FFFF99"/>
          </w:tcPr>
          <w:p w14:paraId="281AFC6B" w14:textId="77777777" w:rsidR="00753495" w:rsidRPr="00FC7496" w:rsidRDefault="00753495" w:rsidP="001D304D">
            <w:pPr>
              <w:pStyle w:val="TAC"/>
              <w:rPr>
                <w:lang w:eastAsia="en-GB"/>
              </w:rPr>
            </w:pPr>
          </w:p>
        </w:tc>
        <w:tc>
          <w:tcPr>
            <w:tcW w:w="236" w:type="dxa"/>
            <w:shd w:val="clear" w:color="auto" w:fill="auto"/>
          </w:tcPr>
          <w:p w14:paraId="2E5263D9" w14:textId="77777777" w:rsidR="00753495" w:rsidRPr="00FC7496" w:rsidRDefault="00753495" w:rsidP="001D304D">
            <w:pPr>
              <w:pStyle w:val="TAC"/>
              <w:rPr>
                <w:lang w:eastAsia="en-GB"/>
              </w:rPr>
            </w:pPr>
          </w:p>
        </w:tc>
        <w:tc>
          <w:tcPr>
            <w:tcW w:w="236" w:type="dxa"/>
            <w:shd w:val="clear" w:color="auto" w:fill="auto"/>
          </w:tcPr>
          <w:p w14:paraId="29CD408B" w14:textId="77777777" w:rsidR="00753495" w:rsidRPr="00FC7496" w:rsidRDefault="00753495" w:rsidP="001D304D">
            <w:pPr>
              <w:pStyle w:val="TAC"/>
              <w:rPr>
                <w:lang w:eastAsia="en-GB"/>
              </w:rPr>
            </w:pPr>
          </w:p>
        </w:tc>
        <w:tc>
          <w:tcPr>
            <w:tcW w:w="236" w:type="dxa"/>
            <w:shd w:val="clear" w:color="auto" w:fill="auto"/>
          </w:tcPr>
          <w:p w14:paraId="4231DDA0" w14:textId="77777777" w:rsidR="00753495" w:rsidRPr="00FC7496" w:rsidRDefault="00753495" w:rsidP="001D304D">
            <w:pPr>
              <w:pStyle w:val="TAC"/>
              <w:rPr>
                <w:lang w:eastAsia="en-GB"/>
              </w:rPr>
            </w:pPr>
          </w:p>
        </w:tc>
        <w:tc>
          <w:tcPr>
            <w:tcW w:w="236" w:type="dxa"/>
            <w:shd w:val="clear" w:color="auto" w:fill="92D050"/>
          </w:tcPr>
          <w:p w14:paraId="0E1027C2" w14:textId="77777777" w:rsidR="00753495" w:rsidRPr="00FC7496" w:rsidRDefault="00753495" w:rsidP="001D304D">
            <w:pPr>
              <w:pStyle w:val="TAC"/>
              <w:rPr>
                <w:lang w:eastAsia="en-GB"/>
              </w:rPr>
            </w:pPr>
          </w:p>
        </w:tc>
        <w:tc>
          <w:tcPr>
            <w:tcW w:w="236" w:type="dxa"/>
            <w:shd w:val="clear" w:color="auto" w:fill="auto"/>
          </w:tcPr>
          <w:p w14:paraId="1CD1EEC8" w14:textId="77777777" w:rsidR="00753495" w:rsidRPr="00FC7496" w:rsidRDefault="00753495" w:rsidP="001D304D">
            <w:pPr>
              <w:pStyle w:val="TAC"/>
              <w:rPr>
                <w:lang w:eastAsia="en-GB"/>
              </w:rPr>
            </w:pPr>
          </w:p>
        </w:tc>
        <w:tc>
          <w:tcPr>
            <w:tcW w:w="236" w:type="dxa"/>
            <w:shd w:val="clear" w:color="auto" w:fill="auto"/>
          </w:tcPr>
          <w:p w14:paraId="3CC23610" w14:textId="77777777" w:rsidR="00753495" w:rsidRPr="00FC7496" w:rsidRDefault="00753495" w:rsidP="001D304D">
            <w:pPr>
              <w:pStyle w:val="TAC"/>
              <w:rPr>
                <w:lang w:eastAsia="en-GB"/>
              </w:rPr>
            </w:pPr>
          </w:p>
        </w:tc>
        <w:tc>
          <w:tcPr>
            <w:tcW w:w="236" w:type="dxa"/>
            <w:shd w:val="clear" w:color="auto" w:fill="auto"/>
          </w:tcPr>
          <w:p w14:paraId="01A0E1A0" w14:textId="77777777" w:rsidR="00753495" w:rsidRPr="00FC7496" w:rsidRDefault="00753495" w:rsidP="001D304D">
            <w:pPr>
              <w:pStyle w:val="TAC"/>
              <w:rPr>
                <w:lang w:eastAsia="en-GB"/>
              </w:rPr>
            </w:pPr>
          </w:p>
        </w:tc>
        <w:tc>
          <w:tcPr>
            <w:tcW w:w="236" w:type="dxa"/>
            <w:shd w:val="clear" w:color="auto" w:fill="auto"/>
          </w:tcPr>
          <w:p w14:paraId="13FC7A7D" w14:textId="77777777" w:rsidR="00753495" w:rsidRPr="00FC7496" w:rsidRDefault="00753495" w:rsidP="001D304D">
            <w:pPr>
              <w:pStyle w:val="TAC"/>
              <w:rPr>
                <w:lang w:eastAsia="en-GB"/>
              </w:rPr>
            </w:pPr>
          </w:p>
        </w:tc>
      </w:tr>
      <w:tr w:rsidR="00753495" w:rsidRPr="00FC7496" w14:paraId="3F3D47C8" w14:textId="77777777" w:rsidTr="001D304D">
        <w:trPr>
          <w:trHeight w:hRule="exact" w:val="227"/>
          <w:jc w:val="center"/>
        </w:trPr>
        <w:tc>
          <w:tcPr>
            <w:tcW w:w="10007" w:type="dxa"/>
            <w:gridSpan w:val="41"/>
            <w:shd w:val="clear" w:color="auto" w:fill="auto"/>
          </w:tcPr>
          <w:p w14:paraId="3EEDAE1C" w14:textId="77777777" w:rsidR="00753495" w:rsidRPr="00FC7496" w:rsidRDefault="00753495" w:rsidP="001D304D">
            <w:pPr>
              <w:pStyle w:val="TAC"/>
              <w:rPr>
                <w:lang w:eastAsia="en-GB"/>
              </w:rPr>
            </w:pPr>
            <w:r w:rsidRPr="00FC7496">
              <w:rPr>
                <w:lang w:eastAsia="en-GB"/>
              </w:rPr>
              <w:t>...</w:t>
            </w:r>
          </w:p>
        </w:tc>
      </w:tr>
    </w:tbl>
    <w:p w14:paraId="2CF794CE" w14:textId="77777777" w:rsidR="00753495" w:rsidRPr="00FC7496" w:rsidRDefault="00753495" w:rsidP="00753495">
      <w:pPr>
        <w:rPr>
          <w:lang w:eastAsia="en-GB"/>
        </w:rPr>
      </w:pPr>
    </w:p>
    <w:p w14:paraId="311471D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
        <w:gridCol w:w="970"/>
        <w:gridCol w:w="227"/>
        <w:gridCol w:w="974"/>
        <w:gridCol w:w="227"/>
        <w:gridCol w:w="428"/>
        <w:gridCol w:w="227"/>
        <w:gridCol w:w="319"/>
        <w:gridCol w:w="227"/>
        <w:gridCol w:w="974"/>
        <w:gridCol w:w="227"/>
        <w:gridCol w:w="969"/>
        <w:gridCol w:w="119"/>
        <w:gridCol w:w="108"/>
        <w:gridCol w:w="963"/>
        <w:gridCol w:w="227"/>
        <w:gridCol w:w="963"/>
      </w:tblGrid>
      <w:tr w:rsidR="00753495" w:rsidRPr="00FC7496" w14:paraId="5D887407" w14:textId="77777777" w:rsidTr="001D304D">
        <w:trPr>
          <w:jc w:val="center"/>
        </w:trPr>
        <w:tc>
          <w:tcPr>
            <w:tcW w:w="236" w:type="dxa"/>
            <w:gridSpan w:val="2"/>
            <w:shd w:val="clear" w:color="auto" w:fill="FFC000"/>
          </w:tcPr>
          <w:p w14:paraId="785EFD45" w14:textId="77777777" w:rsidR="00753495" w:rsidRPr="00FC7496" w:rsidRDefault="00753495" w:rsidP="001D304D">
            <w:pPr>
              <w:pStyle w:val="TAC"/>
              <w:rPr>
                <w:lang w:eastAsia="en-GB"/>
              </w:rPr>
            </w:pPr>
          </w:p>
        </w:tc>
        <w:tc>
          <w:tcPr>
            <w:tcW w:w="970" w:type="dxa"/>
          </w:tcPr>
          <w:p w14:paraId="6F272F8F"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4D586594" w14:textId="77777777" w:rsidR="00753495" w:rsidRPr="00FC7496" w:rsidRDefault="00753495" w:rsidP="001D304D">
            <w:pPr>
              <w:pStyle w:val="TAC"/>
              <w:rPr>
                <w:lang w:eastAsia="en-GB"/>
              </w:rPr>
            </w:pPr>
          </w:p>
        </w:tc>
        <w:tc>
          <w:tcPr>
            <w:tcW w:w="974" w:type="dxa"/>
          </w:tcPr>
          <w:p w14:paraId="533DB681"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018F679B" w14:textId="77777777" w:rsidR="00753495" w:rsidRPr="00FC7496" w:rsidRDefault="00753495" w:rsidP="001D304D">
            <w:pPr>
              <w:pStyle w:val="TAC"/>
              <w:rPr>
                <w:lang w:eastAsia="en-GB"/>
              </w:rPr>
            </w:pPr>
          </w:p>
        </w:tc>
        <w:tc>
          <w:tcPr>
            <w:tcW w:w="974" w:type="dxa"/>
            <w:gridSpan w:val="3"/>
          </w:tcPr>
          <w:p w14:paraId="758658A2"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3E0328F4" w14:textId="77777777" w:rsidR="00753495" w:rsidRPr="00FC7496" w:rsidRDefault="00753495" w:rsidP="001D304D">
            <w:pPr>
              <w:pStyle w:val="TAC"/>
              <w:rPr>
                <w:lang w:eastAsia="en-GB"/>
              </w:rPr>
            </w:pPr>
          </w:p>
        </w:tc>
        <w:tc>
          <w:tcPr>
            <w:tcW w:w="974" w:type="dxa"/>
          </w:tcPr>
          <w:p w14:paraId="1A46DF73"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2BF70B35" w14:textId="77777777" w:rsidR="00753495" w:rsidRPr="00FC7496" w:rsidRDefault="00753495" w:rsidP="001D304D">
            <w:pPr>
              <w:pStyle w:val="TAC"/>
              <w:rPr>
                <w:lang w:eastAsia="en-GB"/>
              </w:rPr>
            </w:pPr>
          </w:p>
        </w:tc>
        <w:tc>
          <w:tcPr>
            <w:tcW w:w="969" w:type="dxa"/>
          </w:tcPr>
          <w:p w14:paraId="3F75AE38" w14:textId="77777777" w:rsidR="00753495" w:rsidRPr="00FC7496" w:rsidRDefault="00753495" w:rsidP="001D304D">
            <w:pPr>
              <w:pStyle w:val="TAC"/>
              <w:rPr>
                <w:lang w:eastAsia="en-GB"/>
              </w:rPr>
            </w:pPr>
            <w:r w:rsidRPr="00FC7496">
              <w:rPr>
                <w:sz w:val="16"/>
                <w:szCs w:val="16"/>
              </w:rPr>
              <w:t>SI-1</w:t>
            </w:r>
          </w:p>
        </w:tc>
        <w:tc>
          <w:tcPr>
            <w:tcW w:w="227" w:type="dxa"/>
            <w:gridSpan w:val="2"/>
            <w:shd w:val="clear" w:color="auto" w:fill="8DB3E2"/>
          </w:tcPr>
          <w:p w14:paraId="20A97C81" w14:textId="77777777" w:rsidR="00753495" w:rsidRPr="00FC7496" w:rsidRDefault="00753495" w:rsidP="001D304D">
            <w:pPr>
              <w:pStyle w:val="TAC"/>
              <w:rPr>
                <w:sz w:val="16"/>
                <w:szCs w:val="16"/>
              </w:rPr>
            </w:pPr>
          </w:p>
        </w:tc>
        <w:tc>
          <w:tcPr>
            <w:tcW w:w="963" w:type="dxa"/>
          </w:tcPr>
          <w:p w14:paraId="211A1265"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004062A5" w14:textId="77777777" w:rsidR="00753495" w:rsidRPr="00FC7496" w:rsidRDefault="00753495" w:rsidP="001D304D">
            <w:pPr>
              <w:pStyle w:val="TAC"/>
              <w:rPr>
                <w:sz w:val="16"/>
                <w:szCs w:val="16"/>
              </w:rPr>
            </w:pPr>
          </w:p>
        </w:tc>
        <w:tc>
          <w:tcPr>
            <w:tcW w:w="963" w:type="dxa"/>
          </w:tcPr>
          <w:p w14:paraId="4114FF07" w14:textId="77777777" w:rsidR="00753495" w:rsidRPr="00FC7496" w:rsidRDefault="00753495" w:rsidP="001D304D">
            <w:pPr>
              <w:pStyle w:val="TAC"/>
              <w:rPr>
                <w:sz w:val="16"/>
                <w:szCs w:val="16"/>
              </w:rPr>
            </w:pPr>
            <w:r w:rsidRPr="00FC7496">
              <w:rPr>
                <w:sz w:val="16"/>
                <w:szCs w:val="16"/>
              </w:rPr>
              <w:t>SI-3</w:t>
            </w:r>
          </w:p>
        </w:tc>
      </w:tr>
      <w:tr w:rsidR="00753495" w:rsidRPr="00FC7496" w14:paraId="5B0C273E" w14:textId="77777777" w:rsidTr="001D304D">
        <w:trPr>
          <w:gridAfter w:val="4"/>
          <w:wAfter w:w="2261" w:type="dxa"/>
          <w:jc w:val="center"/>
        </w:trPr>
        <w:tc>
          <w:tcPr>
            <w:tcW w:w="227" w:type="dxa"/>
            <w:shd w:val="clear" w:color="auto" w:fill="FF9933"/>
          </w:tcPr>
          <w:p w14:paraId="56D81984" w14:textId="77777777" w:rsidR="00753495" w:rsidRPr="00FC7496" w:rsidRDefault="00753495" w:rsidP="001D304D">
            <w:pPr>
              <w:pStyle w:val="TAC"/>
              <w:rPr>
                <w:lang w:eastAsia="en-GB"/>
              </w:rPr>
            </w:pPr>
          </w:p>
        </w:tc>
        <w:tc>
          <w:tcPr>
            <w:tcW w:w="2835" w:type="dxa"/>
            <w:gridSpan w:val="6"/>
          </w:tcPr>
          <w:p w14:paraId="3B57C926" w14:textId="77777777" w:rsidR="00753495" w:rsidRPr="00FC7496" w:rsidRDefault="00753495" w:rsidP="001D304D">
            <w:pPr>
              <w:pStyle w:val="TAC"/>
              <w:rPr>
                <w:sz w:val="16"/>
                <w:szCs w:val="16"/>
                <w:lang w:eastAsia="en-GB"/>
              </w:rPr>
            </w:pPr>
            <w:r w:rsidRPr="00FC7496">
              <w:t>search space candidate 0</w:t>
            </w:r>
          </w:p>
        </w:tc>
        <w:tc>
          <w:tcPr>
            <w:tcW w:w="227" w:type="dxa"/>
            <w:shd w:val="clear" w:color="auto" w:fill="FFFF99"/>
          </w:tcPr>
          <w:p w14:paraId="31CC9BBC" w14:textId="77777777" w:rsidR="00753495" w:rsidRPr="00FC7496" w:rsidRDefault="00753495" w:rsidP="001D304D">
            <w:pPr>
              <w:pStyle w:val="TAC"/>
              <w:rPr>
                <w:lang w:eastAsia="en-GB"/>
              </w:rPr>
            </w:pPr>
          </w:p>
        </w:tc>
        <w:tc>
          <w:tcPr>
            <w:tcW w:w="2835" w:type="dxa"/>
            <w:gridSpan w:val="6"/>
          </w:tcPr>
          <w:p w14:paraId="117F487A" w14:textId="77777777" w:rsidR="00753495" w:rsidRPr="00FC7496" w:rsidRDefault="00753495" w:rsidP="001D304D">
            <w:pPr>
              <w:pStyle w:val="TAC"/>
              <w:rPr>
                <w:sz w:val="16"/>
                <w:szCs w:val="16"/>
                <w:lang w:eastAsia="en-GB"/>
              </w:rPr>
            </w:pPr>
            <w:r w:rsidRPr="00FC7496">
              <w:t>search space candidates 1..7</w:t>
            </w:r>
          </w:p>
        </w:tc>
      </w:tr>
    </w:tbl>
    <w:p w14:paraId="7C4A54D4" w14:textId="77777777" w:rsidR="00753495" w:rsidRPr="00FC7496" w:rsidRDefault="00753495" w:rsidP="00753495"/>
    <w:p w14:paraId="4AA54B04" w14:textId="77777777" w:rsidR="00753495" w:rsidRPr="00FC7496" w:rsidRDefault="00753495" w:rsidP="00753495">
      <w:pPr>
        <w:pStyle w:val="NO"/>
      </w:pPr>
      <w:r w:rsidRPr="00FC7496">
        <w:t>NOTE 1:</w:t>
      </w:r>
      <w:r w:rsidRPr="00FC7496">
        <w:tab/>
        <w:t>Depending on SS configuration in general the first search space candidate can be used for the transmission of the DCI. Therefore the first search space candidate is highlighted in table 7A.3.3-2.</w:t>
      </w:r>
    </w:p>
    <w:p w14:paraId="423BB7FD" w14:textId="77777777" w:rsidR="00753495" w:rsidRPr="00FC7496" w:rsidRDefault="00753495" w:rsidP="00753495">
      <w:pPr>
        <w:pStyle w:val="Heading2"/>
      </w:pPr>
      <w:r w:rsidRPr="00FC7496">
        <w:t>7A.4</w:t>
      </w:r>
      <w:r w:rsidRPr="00FC7496">
        <w:tab/>
        <w:t>Timing considerations</w:t>
      </w:r>
    </w:p>
    <w:p w14:paraId="080E2F18" w14:textId="77777777" w:rsidR="00753495" w:rsidRPr="00FC7496" w:rsidRDefault="00753495" w:rsidP="00753495">
      <w:r w:rsidRPr="00FC7496">
        <w:t>Based on SIB scheduling and search space configuration as described in the previous clauses timing considerations are made as below.</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RAR</w:t>
            </w:r>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77777777"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C-RTNI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DCI</w:t>
            </w:r>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RAR</w:t>
            </w:r>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77777777" w:rsidR="00BE1048" w:rsidRPr="00FC7496" w:rsidRDefault="00753495" w:rsidP="00BE1048">
      <w:pPr>
        <w:pStyle w:val="NO"/>
      </w:pPr>
      <w:r w:rsidRPr="00FC7496">
        <w:t>NOTE 3:</w:t>
      </w:r>
      <w:r w:rsidRPr="00FC7496">
        <w:tab/>
        <w:t>Even when in case of necessary UL re-transmission the grant for the re-transmission is sent immediately using adaptive HARQ NACK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 id="对象 1" o:spid="_x0000_i1064" type="#_x0000_t75" style="width:36.75pt;height:17.25pt;mso-position-horizontal-relative:page;mso-position-vertical-relative:page" o:ole="">
            <v:imagedata r:id="rId53" o:title=""/>
          </v:shape>
          <o:OLEObject Type="Embed" ProgID="Equation.3" ShapeID="对象 1" DrawAspect="Content" ObjectID="_1701175160" r:id="rId54"/>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r w:rsidRPr="00FC7496">
        <w:t>t</w:t>
      </w:r>
      <w:r w:rsidRPr="00FC7496">
        <w:rPr>
          <w:vertAlign w:val="subscript"/>
        </w:rPr>
        <w:t>Data</w:t>
      </w:r>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ACK/NACK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w:t>
            </w:r>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77777777" w:rsidR="00753495" w:rsidRPr="00FC7496" w:rsidRDefault="00753495" w:rsidP="001D304D">
            <w:pPr>
              <w:pStyle w:val="TAL"/>
              <w:rPr>
                <w:lang w:eastAsia="en-GB"/>
              </w:rPr>
            </w:pPr>
            <w:r w:rsidRPr="00FC7496">
              <w:rPr>
                <w:lang w:eastAsia="en-GB"/>
              </w:rPr>
              <w:t>depending 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ACK/NACK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NPUSCH-ConfigCommon-NB-r13, NPUSCH-ConfigDedicated-NB-r13; N</w:t>
            </w:r>
            <w:r w:rsidRPr="00FC7496">
              <w:rPr>
                <w:vertAlign w:val="subscript"/>
                <w:lang w:eastAsia="en-GB"/>
              </w:rPr>
              <w:t>Rep</w:t>
            </w:r>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t>NOTE 2:</w:t>
      </w:r>
      <w:r w:rsidRPr="00FC7496">
        <w:tab/>
        <w:t>Assuming a search space configuration as per clause 7A.3 in general a downlink transmission takes one search space cycle.</w:t>
      </w:r>
    </w:p>
    <w:p w14:paraId="5D08CB93" w14:textId="77777777" w:rsidR="00753495" w:rsidRPr="00FC7496" w:rsidRDefault="00753495" w:rsidP="00753495">
      <w:pPr>
        <w:pStyle w:val="NO"/>
      </w:pPr>
      <w:r w:rsidRPr="00FC7496">
        <w:t>NOTE 3:</w:t>
      </w:r>
      <w:r w:rsidRPr="00FC7496">
        <w:tab/>
        <w:t>Assuming a search space configuration as per clause 7A.3 in case of a HARQ NACK from the UE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t>7A.4.4</w:t>
      </w:r>
      <w:r w:rsidRPr="00FC7496">
        <w:tab/>
        <w:t>Half-duplex mode</w:t>
      </w:r>
    </w:p>
    <w:p w14:paraId="2463EB63" w14:textId="77777777" w:rsidR="00753495" w:rsidRPr="00FC7496" w:rsidRDefault="00753495" w:rsidP="00753495">
      <w:r w:rsidRPr="00FC7496">
        <w:t xml:space="preserve">According to TS 36.211 [35] for NB-IoT only type-B half-duplex FDD operation is supported (clause 10.2.2.3) in </w:t>
      </w:r>
      <w:r w:rsidR="00690C04" w:rsidRPr="00FC7496">
        <w:t>which</w:t>
      </w:r>
      <w:r w:rsidRPr="00FC7496">
        <w:t xml:space="preserve"> according to clause 4.1 the UE cannot transmit and receive at the same time.</w:t>
      </w:r>
    </w:p>
    <w:p w14:paraId="2849E957" w14:textId="77777777" w:rsidR="00753495" w:rsidRPr="00FC7496" w:rsidRDefault="00753495" w:rsidP="00753495">
      <w:r w:rsidRPr="00FC7496">
        <w:t xml:space="preserve">In addition in clause 16.6 of TS 36.213 [30] there are further rules further restricting the timing of UL/DL transmissions </w:t>
      </w:r>
      <w:r w:rsidR="0095670E" w:rsidRPr="00FC7496">
        <w:t xml:space="preserve">which are </w:t>
      </w:r>
      <w:r w:rsidRPr="00FC7496">
        <w:t>summarised in table 7A.4.4-1and table 7A.4.4-2</w:t>
      </w:r>
      <w:r w:rsidR="0095670E" w:rsidRPr="00FC7496">
        <w:t xml:space="preserve"> for Rel-13 and if the UE is not configured with higher layer parameter </w:t>
      </w:r>
      <w:r w:rsidR="0095670E" w:rsidRPr="00FC7496">
        <w:rPr>
          <w:i/>
        </w:rPr>
        <w:t>twoHARQ-ProcessesConfig</w:t>
      </w:r>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r w:rsidRPr="00FC7496">
        <w:rPr>
          <w:i/>
        </w:rPr>
        <w:t>twoHARQ-ProcessesConfig</w:t>
      </w:r>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77777777"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 are mutually exclusive, i.e. a search space cycle can be either for UL or for DL.</w:t>
      </w:r>
    </w:p>
    <w:p w14:paraId="7A5BF803" w14:textId="77777777" w:rsidR="00753495" w:rsidRPr="00FC7496" w:rsidRDefault="00753495" w:rsidP="00753495">
      <w:pPr>
        <w:pStyle w:val="Heading2"/>
      </w:pPr>
      <w:r w:rsidRPr="00FC7496">
        <w:t>7A.5</w:t>
      </w:r>
      <w:r w:rsidRPr="00FC7496">
        <w:tab/>
        <w:t>Scheduling requests and scheduling of UL grants</w:t>
      </w:r>
    </w:p>
    <w:p w14:paraId="354690B0" w14:textId="77777777" w:rsidR="00753495" w:rsidRPr="00FC7496" w:rsidRDefault="00753495" w:rsidP="00753495">
      <w:pPr>
        <w:rPr>
          <w:lang w:eastAsia="x-none"/>
        </w:rPr>
      </w:pPr>
      <w:r w:rsidRPr="00FC7496">
        <w:rPr>
          <w:lang w:eastAsia="x-none"/>
        </w:rPr>
        <w:t>As there is no NPUCCH in NB-IoT the UE cannot directly indicate scheduling requests to the network. Instead according to TS 36.321 [16] clause 5.4.4 the UE starts with a RACH procedure, unless an SR-ProhitTimer is configured by RRC signalling.</w:t>
      </w:r>
    </w:p>
    <w:p w14:paraId="6F2984AE" w14:textId="77777777" w:rsidR="00753495" w:rsidRPr="00FC7496" w:rsidRDefault="00753495" w:rsidP="00753495">
      <w:pPr>
        <w:pStyle w:val="NO"/>
      </w:pPr>
      <w:r w:rsidRPr="00FC7496">
        <w:t>NOTE 1:</w:t>
      </w:r>
      <w:r w:rsidRPr="00FC7496">
        <w:tab/>
        <w:t>It seems not to be reliable that, when no SR-ProhitTimer is configured, the UE will use an UL grant being scheduled in advance.</w:t>
      </w:r>
    </w:p>
    <w:p w14:paraId="26D3F1C3" w14:textId="77777777" w:rsidR="00753495" w:rsidRPr="00FC7496" w:rsidRDefault="00753495" w:rsidP="00753495">
      <w:pPr>
        <w:pStyle w:val="NO"/>
      </w:pPr>
      <w:r w:rsidRPr="00FC7496">
        <w:rPr>
          <w:lang w:eastAsia="x-none"/>
        </w:rPr>
        <w:t>NOTE 2:</w:t>
      </w:r>
      <w:r w:rsidRPr="00FC7496">
        <w:rPr>
          <w:lang w:eastAsia="x-none"/>
        </w:rPr>
        <w:tab/>
        <w:t>It seems not to be reliable that a UE uses an UL grant addressed with C-RNTI when it has already started a RACH procedure and is waiting for the RA response being addressed by the RA-RNTI. Furthermore there is no core spec reference about the UE to abort the RACH procedure in this case.</w:t>
      </w:r>
    </w:p>
    <w:p w14:paraId="2BEE84B5" w14:textId="77777777" w:rsidR="00753495" w:rsidRPr="00FC7496" w:rsidRDefault="00753495" w:rsidP="00753495">
      <w:pPr>
        <w:pStyle w:val="EW"/>
      </w:pPr>
      <w:r w:rsidRPr="00FC7496">
        <w:t>-</w:t>
      </w:r>
      <w:r w:rsidRPr="00FC7496">
        <w:tab/>
        <w:t>In terms of UL scheduling there are two modes for the UE in RRC connected mode: RACH procedure mode and polling mode.</w:t>
      </w:r>
    </w:p>
    <w:p w14:paraId="7865D670" w14:textId="77777777" w:rsidR="00753495" w:rsidRPr="00FC7496" w:rsidRDefault="00753495" w:rsidP="00753495">
      <w:pPr>
        <w:pStyle w:val="Heading3"/>
      </w:pPr>
      <w:r w:rsidRPr="00FC7496">
        <w:t>7A.5.1</w:t>
      </w:r>
      <w:r w:rsidRPr="00FC7496">
        <w:tab/>
        <w:t>RACH procedure mode</w:t>
      </w:r>
    </w:p>
    <w:p w14:paraId="75E079D9" w14:textId="77777777" w:rsidR="00753495" w:rsidRPr="00FC7496" w:rsidRDefault="00753495" w:rsidP="00753495">
      <w:r w:rsidRPr="00FC7496">
        <w:t xml:space="preserve">UL grant scheduling is triggered by a RACH procedure and the subsequent evaluation of BSRs. There is no explicit scheduling of UL grants in advance. </w:t>
      </w:r>
    </w:p>
    <w:p w14:paraId="3FAF8114" w14:textId="77777777" w:rsidR="00753495" w:rsidRPr="00FC7496" w:rsidRDefault="00753495" w:rsidP="00753495">
      <w:r w:rsidRPr="00FC7496">
        <w:t>The SS assigns UL grants according to RACH procedure configuration and common MAC configuration (DCI format N0 configuration of UL grants).</w:t>
      </w:r>
    </w:p>
    <w:p w14:paraId="4AF7B0DC" w14:textId="77777777" w:rsidR="00753495" w:rsidRPr="00FC7496" w:rsidRDefault="00753495" w:rsidP="00753495">
      <w:pPr>
        <w:pStyle w:val="NO"/>
      </w:pPr>
      <w:r w:rsidRPr="00FC7496">
        <w:t>NOTE:</w:t>
      </w:r>
      <w:r w:rsidRPr="00FC7496">
        <w:tab/>
        <w:t>In case of uncorrelated UL and DL transmissions there may be race conditions resulting in the UE having started a random access procedure already when the SS schedules the DL transmission. In this case the UE may not read the DL assignment anymore and therefore not receive the DL data.</w:t>
      </w:r>
    </w:p>
    <w:p w14:paraId="1B48C489" w14:textId="77777777" w:rsidR="00753495" w:rsidRPr="00FC7496" w:rsidRDefault="00753495" w:rsidP="00753495">
      <w:pPr>
        <w:pStyle w:val="Heading3"/>
      </w:pPr>
      <w:r w:rsidRPr="00FC7496">
        <w:t>7A.5.2</w:t>
      </w:r>
      <w:r w:rsidRPr="00FC7496">
        <w:tab/>
        <w:t>Polling mode</w:t>
      </w:r>
    </w:p>
    <w:p w14:paraId="51A882BA" w14:textId="77777777" w:rsidR="00753495" w:rsidRPr="00FC7496" w:rsidRDefault="00753495" w:rsidP="00753495">
      <w:r w:rsidRPr="00FC7496">
        <w:t>SR-ProhibitTimer (logicalChannelSR-Prohibit-r13 according to release 13 ASN.1, TS 36.331 [19]) is configured at the UE (for each logical channel) and the SS polls the UE with UL grants: When the UE has UL data pending it will use a given grant; the UE in connected mode will not start any RACH procedure while SR-ProhibitTimer is running.</w:t>
      </w:r>
    </w:p>
    <w:p w14:paraId="48ABF3EF" w14:textId="77777777" w:rsidR="00753495" w:rsidRPr="00FC7496" w:rsidRDefault="00753495" w:rsidP="00753495">
      <w:r w:rsidRPr="00FC7496">
        <w:t>The SS gets configured with periodic UL grants to be assigned to the UE: grant size, periodicity, total number of grants.</w:t>
      </w:r>
    </w:p>
    <w:p w14:paraId="07B9F3EA" w14:textId="77777777" w:rsidR="00753495" w:rsidRPr="00FC7496" w:rsidRDefault="00753495" w:rsidP="00753495">
      <w:pPr>
        <w:pStyle w:val="Heading2"/>
      </w:pPr>
      <w:r w:rsidRPr="00FC7496">
        <w:t>7A.6</w:t>
      </w:r>
      <w:r w:rsidRPr="00FC7496">
        <w:tab/>
        <w:t>Scheduling requirements</w:t>
      </w:r>
    </w:p>
    <w:p w14:paraId="03CF148E" w14:textId="77777777" w:rsidR="00753495" w:rsidRPr="00FC7496" w:rsidRDefault="00753495" w:rsidP="00753495">
      <w:r w:rsidRPr="00FC7496">
        <w:t>As conclusion of the above timing and scheduling considerations this clause defines SS requirements about how to schedule UL grants and DL assignments.</w:t>
      </w:r>
    </w:p>
    <w:p w14:paraId="3A543612" w14:textId="77777777" w:rsidR="00753495" w:rsidRPr="00FC7496" w:rsidRDefault="00753495" w:rsidP="00753495">
      <w:pPr>
        <w:pStyle w:val="Heading3"/>
      </w:pPr>
      <w:r w:rsidRPr="00FC7496">
        <w:t>7A.6.1</w:t>
      </w:r>
      <w:r w:rsidRPr="00FC7496">
        <w:tab/>
        <w:t>Random access procedure</w:t>
      </w:r>
    </w:p>
    <w:p w14:paraId="4BAB2A01" w14:textId="77777777" w:rsidR="00753495" w:rsidRPr="00FC7496" w:rsidRDefault="00753495" w:rsidP="00753495">
      <w:r w:rsidRPr="00FC7496">
        <w:t xml:space="preserve">The SS gets configured with: </w:t>
      </w:r>
    </w:p>
    <w:p w14:paraId="00773D90" w14:textId="77777777" w:rsidR="00753495" w:rsidRPr="00FC7496" w:rsidRDefault="00753495" w:rsidP="00753495">
      <w:pPr>
        <w:pStyle w:val="B1"/>
      </w:pPr>
      <w:r w:rsidRPr="00FC7496">
        <w:t>-</w:t>
      </w:r>
      <w:r w:rsidRPr="00FC7496">
        <w:tab/>
        <w:t>configuration of the Type2 common search space (R</w:t>
      </w:r>
      <w:r w:rsidRPr="00FC7496">
        <w:rPr>
          <w:vertAlign w:val="subscript"/>
        </w:rPr>
        <w:t>max</w:t>
      </w:r>
      <w:r w:rsidRPr="00FC7496">
        <w:t xml:space="preserve">, G, </w:t>
      </w:r>
      <w:r w:rsidRPr="00FC7496">
        <w:sym w:font="Symbol" w:char="F061"/>
      </w:r>
      <w:r w:rsidRPr="00FC7496">
        <w:rPr>
          <w:vertAlign w:val="subscript"/>
        </w:rPr>
        <w:t>offset</w:t>
      </w:r>
      <w:r w:rsidRPr="00FC7496">
        <w:t>)</w:t>
      </w:r>
    </w:p>
    <w:p w14:paraId="79815E94" w14:textId="77777777" w:rsidR="00753495" w:rsidRPr="00FC7496" w:rsidRDefault="00753495" w:rsidP="00753495">
      <w:pPr>
        <w:pStyle w:val="B1"/>
      </w:pPr>
      <w:r w:rsidRPr="00FC7496">
        <w:t>-</w:t>
      </w:r>
      <w:r w:rsidRPr="00FC7496">
        <w:tab/>
        <w:t>Type 2 common search space candidate to schedule RAR</w:t>
      </w:r>
    </w:p>
    <w:p w14:paraId="7316467B" w14:textId="77777777" w:rsidR="00753495" w:rsidRPr="00FC7496" w:rsidRDefault="00753495" w:rsidP="00753495">
      <w:pPr>
        <w:pStyle w:val="B1"/>
        <w:rPr>
          <w:lang w:eastAsia="zh-CN"/>
        </w:rPr>
      </w:pPr>
      <w:r w:rsidRPr="00FC7496">
        <w:t>-</w:t>
      </w:r>
      <w:r w:rsidRPr="00FC7496">
        <w:tab/>
        <w:t xml:space="preserve">Type 2 common </w:t>
      </w:r>
      <w:r w:rsidRPr="00FC7496">
        <w:rPr>
          <w:lang w:eastAsia="zh-CN"/>
        </w:rPr>
        <w:t>search space candidate to schedule DL assignment or UL grant at step 4 of the random access procedure</w:t>
      </w:r>
    </w:p>
    <w:p w14:paraId="389AC5A9" w14:textId="77777777" w:rsidR="00753495" w:rsidRPr="00FC7496" w:rsidRDefault="00753495" w:rsidP="00753495">
      <w:pPr>
        <w:pStyle w:val="B1"/>
        <w:rPr>
          <w:lang w:eastAsia="zh-CN"/>
        </w:rPr>
      </w:pPr>
      <w:r w:rsidRPr="00FC7496">
        <w:t>-</w:t>
      </w:r>
      <w:r w:rsidRPr="00FC7496">
        <w:tab/>
        <w:t>UL grant to be provided in RAR</w:t>
      </w:r>
    </w:p>
    <w:p w14:paraId="249DAA4E" w14:textId="77777777" w:rsidR="00753495" w:rsidRPr="00FC7496" w:rsidRDefault="00753495" w:rsidP="00753495">
      <w:pPr>
        <w:pStyle w:val="B1"/>
        <w:rPr>
          <w:lang w:eastAsia="zh-CN"/>
        </w:rPr>
      </w:pPr>
      <w:r w:rsidRPr="00FC7496">
        <w:t>-</w:t>
      </w:r>
      <w:r w:rsidRPr="00FC7496">
        <w:tab/>
        <w:t>DCI for DL assignment of Msg4 in case of temporary C-RNTI based contention resolution</w:t>
      </w:r>
    </w:p>
    <w:p w14:paraId="4F9B37DE" w14:textId="77777777" w:rsidR="00753495" w:rsidRPr="00FC7496" w:rsidRDefault="00753495" w:rsidP="00753495">
      <w:pPr>
        <w:pStyle w:val="B1"/>
        <w:rPr>
          <w:lang w:eastAsia="zh-CN"/>
        </w:rPr>
      </w:pPr>
      <w:r w:rsidRPr="00FC7496">
        <w:t>-</w:t>
      </w:r>
      <w:r w:rsidRPr="00FC7496">
        <w:tab/>
        <w:t>For C-RNTI based contention resolution (RACH procedure mode):</w:t>
      </w:r>
      <w:r w:rsidRPr="00FC7496">
        <w:br/>
        <w:t>DCI for UL grants to be used at step 4 of the random access procedure and for any subsequent UL transmissions (if any)</w:t>
      </w:r>
    </w:p>
    <w:p w14:paraId="10BB2F12" w14:textId="77777777" w:rsidR="00753495" w:rsidRPr="00FC7496" w:rsidRDefault="00753495" w:rsidP="00753495">
      <w:r w:rsidRPr="00FC7496">
        <w:t>The SS shall:</w:t>
      </w:r>
    </w:p>
    <w:p w14:paraId="78097CD5" w14:textId="77777777" w:rsidR="00753495" w:rsidRPr="00FC7496" w:rsidRDefault="00753495" w:rsidP="00753495">
      <w:pPr>
        <w:pStyle w:val="B1"/>
      </w:pPr>
      <w:r w:rsidRPr="00FC7496">
        <w:t>-</w:t>
      </w:r>
      <w:r w:rsidRPr="00FC7496">
        <w:tab/>
        <w:t xml:space="preserve">when it has </w:t>
      </w:r>
      <w:r w:rsidRPr="00FC7496">
        <w:rPr>
          <w:lang w:eastAsia="zh-CN"/>
        </w:rPr>
        <w:t>detected a RACH preamble, wait until start of the next Type2 common search space within the RA response window and schedule the Random Access Response containing the UL grant for Msg3 by using the Type2 common search space candidate as configured</w:t>
      </w:r>
    </w:p>
    <w:p w14:paraId="1F06F988" w14:textId="77777777" w:rsidR="00753495" w:rsidRPr="00FC7496" w:rsidRDefault="00753495" w:rsidP="00753495">
      <w:pPr>
        <w:pStyle w:val="B1"/>
      </w:pPr>
      <w:r w:rsidRPr="00FC7496">
        <w:t>-</w:t>
      </w:r>
      <w:r w:rsidRPr="00FC7496">
        <w:tab/>
        <w:t>a</w:t>
      </w:r>
      <w:r w:rsidRPr="00FC7496">
        <w:rPr>
          <w:lang w:eastAsia="en-GB"/>
        </w:rPr>
        <w:t>fter it has received Msg3, schedule a DL assignment or UL grant in the next Type2 common search space b</w:t>
      </w:r>
      <w:r w:rsidRPr="00FC7496">
        <w:rPr>
          <w:lang w:eastAsia="zh-CN"/>
        </w:rPr>
        <w:t>y using the search space candidate as configured</w:t>
      </w:r>
    </w:p>
    <w:p w14:paraId="699F9D83"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check whether the UL MAC PDU sent at step 4 of the random access procedure contains a BSR element indicating that the UE needs more UL grant</w:t>
      </w:r>
      <w:r w:rsidRPr="00FC7496">
        <w:rPr>
          <w:lang w:eastAsia="zh-CN"/>
        </w:rPr>
        <w:t xml:space="preserve">. If so, the SS shall use the </w:t>
      </w:r>
      <w:r w:rsidRPr="00FC7496">
        <w:t xml:space="preserve">ACK/NACK response corresponding to </w:t>
      </w:r>
      <w:r w:rsidRPr="00FC7496">
        <w:rPr>
          <w:lang w:eastAsia="zh-CN"/>
        </w:rPr>
        <w:t xml:space="preserve">step 4's UL transmission </w:t>
      </w:r>
      <w:r w:rsidRPr="00FC7496">
        <w:t xml:space="preserve">as specified in clause 16.5.2 of TS 36.213 [30] </w:t>
      </w:r>
      <w:r w:rsidRPr="00FC7496">
        <w:rPr>
          <w:lang w:eastAsia="zh-CN"/>
        </w:rPr>
        <w:t xml:space="preserve">to schedule another UL grant as configured at the SS </w:t>
      </w:r>
      <w:r w:rsidRPr="00FC7496">
        <w:rPr>
          <w:lang w:eastAsia="zh-CN"/>
        </w:rPr>
        <w:br/>
        <w:t>(</w:t>
      </w:r>
      <w:r w:rsidRPr="00FC7496">
        <w:rPr>
          <w:lang w:eastAsia="zh-CN"/>
        </w:rPr>
        <w:sym w:font="Symbol" w:char="F0DE"/>
      </w:r>
      <w:r w:rsidRPr="00FC7496">
        <w:rPr>
          <w:lang w:eastAsia="zh-CN"/>
        </w:rPr>
        <w:t xml:space="preserve"> the SS shall not do any dynamic calculation for the UL grant based on the details of the BSR);</w:t>
      </w:r>
      <w:r w:rsidRPr="00FC7496">
        <w:rPr>
          <w:lang w:eastAsia="zh-CN"/>
        </w:rPr>
        <w:br/>
        <w:t>this shall be repeated until the UE does not indicate need for further UL grant anymore.</w:t>
      </w:r>
      <w:r w:rsidRPr="00FC7496">
        <w:rPr>
          <w:lang w:eastAsia="zh-CN"/>
        </w:rPr>
        <w:br/>
        <w:t>Pending DL transmissions shall be postponed until after all UL data has been received.</w:t>
      </w:r>
      <w:r w:rsidRPr="00FC7496">
        <w:rPr>
          <w:lang w:eastAsia="zh-CN"/>
        </w:rPr>
        <w:br/>
        <w:t>NOTE: This rule applies for RACH procedure mode according to clause 7A.5.1.</w:t>
      </w:r>
    </w:p>
    <w:p w14:paraId="2B6A92E4"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not use any adaptive HARQ ACK to schedule a DL transmission</w:t>
      </w:r>
      <w:r w:rsidRPr="00FC7496">
        <w:rPr>
          <w:lang w:eastAsia="zh-CN"/>
        </w:rPr>
        <w:t>.</w:t>
      </w:r>
    </w:p>
    <w:p w14:paraId="329208AD" w14:textId="77777777" w:rsidR="00753495" w:rsidRPr="00FC7496" w:rsidRDefault="00753495" w:rsidP="00753495">
      <w:pPr>
        <w:pStyle w:val="Heading3"/>
      </w:pPr>
      <w:r w:rsidRPr="00FC7496">
        <w:t>7A.6.2</w:t>
      </w:r>
      <w:r w:rsidRPr="00FC7496">
        <w:tab/>
        <w:t>Downlink transmissions</w:t>
      </w:r>
    </w:p>
    <w:p w14:paraId="27639224" w14:textId="77777777" w:rsidR="00753495" w:rsidRPr="00FC7496" w:rsidRDefault="00753495" w:rsidP="00753495">
      <w:r w:rsidRPr="00FC7496">
        <w:t xml:space="preserve">The SS gets configured with: </w:t>
      </w:r>
    </w:p>
    <w:p w14:paraId="31EA38E2" w14:textId="77777777" w:rsidR="00753495" w:rsidRPr="00FC7496" w:rsidRDefault="00753495" w:rsidP="00753495">
      <w:pPr>
        <w:pStyle w:val="B1"/>
      </w:pPr>
      <w:r w:rsidRPr="00FC7496">
        <w:t>-</w:t>
      </w:r>
      <w:r w:rsidRPr="00FC7496">
        <w:tab/>
        <w:t>configuration of the UE specific search space (</w:t>
      </w:r>
      <w:r w:rsidRPr="00FC7496">
        <w:rPr>
          <w:b/>
        </w:rPr>
        <w:t>R</w:t>
      </w:r>
      <w:r w:rsidRPr="00FC7496">
        <w:rPr>
          <w:b/>
          <w:vertAlign w:val="subscript"/>
        </w:rPr>
        <w:t>max</w:t>
      </w:r>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01950CB9" w14:textId="77777777" w:rsidR="00753495" w:rsidRPr="00FC7496" w:rsidRDefault="00753495" w:rsidP="00753495">
      <w:pPr>
        <w:pStyle w:val="B1"/>
      </w:pPr>
      <w:r w:rsidRPr="00FC7496">
        <w:t>-</w:t>
      </w:r>
      <w:r w:rsidRPr="00FC7496">
        <w:tab/>
        <w:t>search space candidate to be used for DL assignments within the search space</w:t>
      </w:r>
    </w:p>
    <w:p w14:paraId="4E15C7C8" w14:textId="77777777" w:rsidR="00753495" w:rsidRPr="00FC7496" w:rsidRDefault="00753495" w:rsidP="00753495">
      <w:pPr>
        <w:pStyle w:val="B1"/>
      </w:pPr>
      <w:r w:rsidRPr="00FC7496">
        <w:t>-</w:t>
      </w:r>
      <w:r w:rsidRPr="00FC7496">
        <w:tab/>
        <w:t>DCI to be used for DL assignments:</w:t>
      </w:r>
      <w:r w:rsidRPr="00FC7496">
        <w:br/>
        <w:t xml:space="preserve">normal mode: </w:t>
      </w:r>
      <w:r w:rsidRPr="00FC7496">
        <w:tab/>
        <w:t>transport block size, I</w:t>
      </w:r>
      <w:r w:rsidRPr="00FC7496">
        <w:rPr>
          <w:vertAlign w:val="subscript"/>
        </w:rPr>
        <w:t>TBS</w:t>
      </w:r>
      <w:r w:rsidRPr="00FC7496">
        <w:t xml:space="preserve"> and I</w:t>
      </w:r>
      <w:r w:rsidRPr="00FC7496">
        <w:rPr>
          <w:vertAlign w:val="subscript"/>
        </w:rPr>
        <w:t>SF</w:t>
      </w:r>
      <w:r w:rsidRPr="00FC7496">
        <w:t xml:space="preserve"> to be automatically determined by the SS</w:t>
      </w:r>
      <w:r w:rsidRPr="00FC7496">
        <w:br/>
        <w:t>explicit mode:</w:t>
      </w:r>
      <w:r w:rsidRPr="00FC7496">
        <w:tab/>
        <w:t>DCI with I</w:t>
      </w:r>
      <w:r w:rsidRPr="00FC7496">
        <w:rPr>
          <w:vertAlign w:val="subscript"/>
        </w:rPr>
        <w:t>TBS</w:t>
      </w:r>
      <w:r w:rsidRPr="00FC7496">
        <w:t>, I</w:t>
      </w:r>
      <w:r w:rsidRPr="00FC7496">
        <w:rPr>
          <w:vertAlign w:val="subscript"/>
        </w:rPr>
        <w:t>SF</w:t>
      </w:r>
      <w:r w:rsidRPr="00FC7496">
        <w:t xml:space="preserve"> provided by TTCN</w:t>
      </w:r>
    </w:p>
    <w:p w14:paraId="349E34CD" w14:textId="77777777" w:rsidR="00753495" w:rsidRPr="00FC7496" w:rsidRDefault="00753495" w:rsidP="00753495">
      <w:r w:rsidRPr="00FC7496">
        <w:t>When the SS gets a message from TTCN to be sent in DL it shall:</w:t>
      </w:r>
    </w:p>
    <w:p w14:paraId="345C660E" w14:textId="77777777" w:rsidR="00753495" w:rsidRPr="00FC7496" w:rsidRDefault="00753495" w:rsidP="00753495">
      <w:pPr>
        <w:pStyle w:val="B1"/>
      </w:pPr>
      <w:r w:rsidRPr="00FC7496">
        <w:t>-</w:t>
      </w:r>
      <w:r w:rsidRPr="00FC7496">
        <w:tab/>
        <w:t>when the timing info is now, schedule the DL assignment in the next search space not being used for HARQ re-transmissions.</w:t>
      </w:r>
    </w:p>
    <w:p w14:paraId="57C3E8CC" w14:textId="77777777" w:rsidR="00753495" w:rsidRPr="00FC7496" w:rsidRDefault="00753495" w:rsidP="00753495">
      <w:pPr>
        <w:pStyle w:val="B1"/>
      </w:pPr>
      <w:r w:rsidRPr="00FC7496">
        <w:t>-</w:t>
      </w:r>
      <w:r w:rsidRPr="00FC7496">
        <w:tab/>
        <w:t xml:space="preserve">when a specific timing info is given, schedule the DL assignment by using the </w:t>
      </w:r>
      <w:r w:rsidR="00BE1048" w:rsidRPr="00FC7496">
        <w:t xml:space="preserve">configured </w:t>
      </w:r>
      <w:r w:rsidRPr="00FC7496">
        <w:t xml:space="preserve">search space candidate </w:t>
      </w:r>
      <w:r w:rsidR="00BE1048" w:rsidRPr="00FC7496">
        <w:t xml:space="preserve">in the next NPDCCH period starting at or </w:t>
      </w:r>
      <w:r w:rsidRPr="00FC7496">
        <w:t>after the given point in time. If for any reason there is an ongoing UL or DL transmission so that the UE may not monitor the NPDCCH, the SS shall raise an error.</w:t>
      </w:r>
      <w:r w:rsidR="00BE1048" w:rsidRPr="00FC7496">
        <w:t xml:space="preserve"> </w:t>
      </w:r>
      <w:r w:rsidR="00BE1048" w:rsidRPr="00FC7496">
        <w:br/>
        <w:t xml:space="preserve">NOTE: The search space candidate is given as index (0..7) in the configuration of the UE specific search space corresponding to </w:t>
      </w:r>
      <w:r w:rsidR="00BE1048" w:rsidRPr="00FC7496">
        <w:rPr>
          <w:i/>
        </w:rPr>
        <w:t>u</w:t>
      </w:r>
      <w:r w:rsidR="00BE1048" w:rsidRPr="00FC7496">
        <w:t xml:space="preserve"> in the calculations of clause 16.6 in TS 36.213 [30].</w:t>
      </w:r>
    </w:p>
    <w:p w14:paraId="11C6BF6A" w14:textId="77777777" w:rsidR="00753495" w:rsidRPr="00FC7496" w:rsidRDefault="00753495" w:rsidP="00753495">
      <w:pPr>
        <w:pStyle w:val="B1"/>
      </w:pPr>
      <w:r w:rsidRPr="00FC7496">
        <w:t>-</w:t>
      </w:r>
      <w:r w:rsidRPr="00FC7496">
        <w:tab/>
        <w:t xml:space="preserve">when timing info is "now" and a previous DL transmission is still pending, </w:t>
      </w:r>
      <w:r w:rsidRPr="00FC7496">
        <w:rPr>
          <w:lang w:eastAsia="en-GB"/>
        </w:rPr>
        <w:t>schedule the DL assignment of the 2</w:t>
      </w:r>
      <w:r w:rsidRPr="00FC7496">
        <w:rPr>
          <w:vertAlign w:val="superscript"/>
          <w:lang w:eastAsia="en-GB"/>
        </w:rPr>
        <w:t>nd</w:t>
      </w:r>
      <w:r w:rsidRPr="00FC7496">
        <w:rPr>
          <w:lang w:eastAsia="en-GB"/>
        </w:rPr>
        <w:t xml:space="preserve"> message in the search space starting after the HARQ ACK of the 1</w:t>
      </w:r>
      <w:r w:rsidRPr="00FC7496">
        <w:rPr>
          <w:vertAlign w:val="superscript"/>
          <w:lang w:eastAsia="en-GB"/>
        </w:rPr>
        <w:t>st</w:t>
      </w:r>
      <w:r w:rsidRPr="00FC7496">
        <w:rPr>
          <w:lang w:eastAsia="en-GB"/>
        </w:rPr>
        <w:t xml:space="preserve"> message</w:t>
      </w:r>
      <w:r w:rsidRPr="00FC7496">
        <w:t>.</w:t>
      </w:r>
    </w:p>
    <w:p w14:paraId="10AA0F2A" w14:textId="77777777" w:rsidR="00753495" w:rsidRPr="00FC7496" w:rsidRDefault="00753495" w:rsidP="00753495">
      <w:pPr>
        <w:pStyle w:val="B1"/>
      </w:pPr>
      <w:r w:rsidRPr="00FC7496">
        <w:t>-</w:t>
      </w:r>
      <w:r w:rsidRPr="00FC7496">
        <w:tab/>
        <w:t xml:space="preserve">when e.g. an RRC message containing user data needs to be segmented by the RLC layer transmission of the resulting transport blocks shall be </w:t>
      </w:r>
      <w:r w:rsidR="00690C04" w:rsidRPr="00FC7496">
        <w:t>scheduled in</w:t>
      </w:r>
      <w:r w:rsidRPr="00FC7496">
        <w:t xml:space="preserve"> consecutive search space cycles and the given timing info is applied for the first transmission.</w:t>
      </w:r>
    </w:p>
    <w:p w14:paraId="671486F0" w14:textId="77777777" w:rsidR="00753495" w:rsidRPr="00FC7496" w:rsidRDefault="00753495" w:rsidP="00753495">
      <w:pPr>
        <w:pStyle w:val="B1"/>
      </w:pPr>
      <w:r w:rsidRPr="00FC7496">
        <w:t>-</w:t>
      </w:r>
      <w:r w:rsidRPr="00FC7496">
        <w:tab/>
        <w:t>when TBS, I</w:t>
      </w:r>
      <w:r w:rsidRPr="00FC7496">
        <w:rPr>
          <w:vertAlign w:val="subscript"/>
        </w:rPr>
        <w:t>TBS</w:t>
      </w:r>
      <w:r w:rsidRPr="00FC7496">
        <w:t xml:space="preserve"> and I</w:t>
      </w:r>
      <w:r w:rsidRPr="00FC7496">
        <w:rPr>
          <w:vertAlign w:val="subscript"/>
        </w:rPr>
        <w:t>SF</w:t>
      </w:r>
      <w:r w:rsidRPr="00FC7496">
        <w:t xml:space="preserve"> shall be determined by the SS, use the mapping according to table 7A.6.2-1, otherwise use I</w:t>
      </w:r>
      <w:r w:rsidRPr="00FC7496">
        <w:rPr>
          <w:vertAlign w:val="subscript"/>
        </w:rPr>
        <w:t>TBS</w:t>
      </w:r>
      <w:r w:rsidRPr="00FC7496">
        <w:t xml:space="preserve"> and I</w:t>
      </w:r>
      <w:r w:rsidRPr="00FC7496">
        <w:rPr>
          <w:vertAlign w:val="subscript"/>
        </w:rPr>
        <w:t>SF</w:t>
      </w:r>
      <w:r w:rsidRPr="00FC7496">
        <w:t xml:space="preserve"> as provided by TTCN.</w:t>
      </w:r>
    </w:p>
    <w:p w14:paraId="1989865F" w14:textId="77777777" w:rsidR="00753495" w:rsidRPr="00FC7496" w:rsidRDefault="00753495" w:rsidP="00753495">
      <w:pPr>
        <w:pStyle w:val="TH"/>
      </w:pPr>
      <w:r w:rsidRPr="00FC7496">
        <w:t>Table 7A.6.2-1: DL Resource allocation in normal mode</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653"/>
        <w:gridCol w:w="916"/>
        <w:gridCol w:w="916"/>
        <w:gridCol w:w="4582"/>
      </w:tblGrid>
      <w:tr w:rsidR="00753495" w:rsidRPr="00FC7496" w14:paraId="120AAF12" w14:textId="77777777" w:rsidTr="001D304D">
        <w:trPr>
          <w:jc w:val="center"/>
        </w:trPr>
        <w:tc>
          <w:tcPr>
            <w:tcW w:w="1979" w:type="dxa"/>
          </w:tcPr>
          <w:p w14:paraId="4BF4B48A" w14:textId="77777777" w:rsidR="00753495" w:rsidRPr="00FC7496" w:rsidRDefault="00753495" w:rsidP="001D304D">
            <w:pPr>
              <w:pStyle w:val="TAH"/>
            </w:pPr>
            <w:r w:rsidRPr="00FC7496">
              <w:t>amount of pending DL data (bits): N</w:t>
            </w:r>
            <w:r w:rsidRPr="00FC7496">
              <w:rPr>
                <w:vertAlign w:val="subscript"/>
              </w:rPr>
              <w:t>Data</w:t>
            </w:r>
          </w:p>
        </w:tc>
        <w:tc>
          <w:tcPr>
            <w:tcW w:w="1653" w:type="dxa"/>
          </w:tcPr>
          <w:p w14:paraId="05BEFDA9" w14:textId="77777777" w:rsidR="00753495" w:rsidRPr="00FC7496" w:rsidRDefault="00753495" w:rsidP="001D304D">
            <w:pPr>
              <w:pStyle w:val="TAH"/>
            </w:pPr>
            <w:r w:rsidRPr="00FC7496">
              <w:t>TBS to be chosen by the SS</w:t>
            </w:r>
          </w:p>
        </w:tc>
        <w:tc>
          <w:tcPr>
            <w:tcW w:w="916" w:type="dxa"/>
          </w:tcPr>
          <w:p w14:paraId="0B15E29D" w14:textId="77777777" w:rsidR="00753495" w:rsidRPr="00FC7496" w:rsidRDefault="00753495" w:rsidP="001D304D">
            <w:pPr>
              <w:pStyle w:val="TAH"/>
            </w:pPr>
            <w:r w:rsidRPr="00FC7496">
              <w:t>I</w:t>
            </w:r>
            <w:r w:rsidRPr="00FC7496">
              <w:rPr>
                <w:vertAlign w:val="subscript"/>
              </w:rPr>
              <w:t>TBS</w:t>
            </w:r>
            <w:r w:rsidRPr="00FC7496">
              <w:br/>
              <w:t>(NOTE)</w:t>
            </w:r>
          </w:p>
        </w:tc>
        <w:tc>
          <w:tcPr>
            <w:tcW w:w="916" w:type="dxa"/>
          </w:tcPr>
          <w:p w14:paraId="61A34693" w14:textId="77777777" w:rsidR="00753495" w:rsidRPr="00FC7496" w:rsidRDefault="00753495" w:rsidP="001D304D">
            <w:pPr>
              <w:pStyle w:val="TAH"/>
            </w:pPr>
            <w:r w:rsidRPr="00FC7496">
              <w:t>I</w:t>
            </w:r>
            <w:r w:rsidRPr="00FC7496">
              <w:rPr>
                <w:vertAlign w:val="subscript"/>
              </w:rPr>
              <w:t>SF</w:t>
            </w:r>
            <w:r w:rsidRPr="00FC7496">
              <w:br/>
              <w:t>(NOTE)</w:t>
            </w:r>
          </w:p>
        </w:tc>
        <w:tc>
          <w:tcPr>
            <w:tcW w:w="4582" w:type="dxa"/>
          </w:tcPr>
          <w:p w14:paraId="4FD74F51" w14:textId="77777777" w:rsidR="00753495" w:rsidRPr="00FC7496" w:rsidRDefault="00753495" w:rsidP="001D304D">
            <w:pPr>
              <w:pStyle w:val="TAH"/>
            </w:pPr>
            <w:r w:rsidRPr="00FC7496">
              <w:t>Comment</w:t>
            </w:r>
          </w:p>
        </w:tc>
      </w:tr>
      <w:tr w:rsidR="00753495" w:rsidRPr="00FC7496" w14:paraId="301D7C6B" w14:textId="77777777" w:rsidTr="001D304D">
        <w:trPr>
          <w:jc w:val="center"/>
        </w:trPr>
        <w:tc>
          <w:tcPr>
            <w:tcW w:w="1979" w:type="dxa"/>
          </w:tcPr>
          <w:p w14:paraId="3EEAF472" w14:textId="77777777" w:rsidR="00753495" w:rsidRPr="00FC7496" w:rsidRDefault="00753495" w:rsidP="001D304D">
            <w:pPr>
              <w:pStyle w:val="TAL"/>
            </w:pPr>
            <w:r w:rsidRPr="00FC7496">
              <w:t>N</w:t>
            </w:r>
            <w:r w:rsidRPr="00FC7496">
              <w:rPr>
                <w:vertAlign w:val="subscript"/>
              </w:rPr>
              <w:t>Data</w:t>
            </w:r>
            <w:r w:rsidRPr="00FC7496">
              <w:t xml:space="preserve"> ≤ 16</w:t>
            </w:r>
          </w:p>
        </w:tc>
        <w:tc>
          <w:tcPr>
            <w:tcW w:w="1653" w:type="dxa"/>
          </w:tcPr>
          <w:p w14:paraId="56B08803" w14:textId="77777777" w:rsidR="00753495" w:rsidRPr="00FC7496" w:rsidRDefault="00753495" w:rsidP="001D304D">
            <w:pPr>
              <w:pStyle w:val="TAC"/>
            </w:pPr>
            <w:r w:rsidRPr="00FC7496">
              <w:t>16</w:t>
            </w:r>
          </w:p>
        </w:tc>
        <w:tc>
          <w:tcPr>
            <w:tcW w:w="916" w:type="dxa"/>
          </w:tcPr>
          <w:p w14:paraId="4D5EC9AF" w14:textId="77777777" w:rsidR="00753495" w:rsidRPr="00FC7496" w:rsidRDefault="00753495" w:rsidP="001D304D">
            <w:pPr>
              <w:pStyle w:val="TAC"/>
            </w:pPr>
            <w:r w:rsidRPr="00FC7496">
              <w:t>0</w:t>
            </w:r>
          </w:p>
        </w:tc>
        <w:tc>
          <w:tcPr>
            <w:tcW w:w="916" w:type="dxa"/>
          </w:tcPr>
          <w:p w14:paraId="486C1C4F" w14:textId="77777777" w:rsidR="00753495" w:rsidRPr="00FC7496" w:rsidRDefault="00753495" w:rsidP="001D304D">
            <w:pPr>
              <w:pStyle w:val="TAC"/>
            </w:pPr>
            <w:r w:rsidRPr="00FC7496">
              <w:t>0</w:t>
            </w:r>
          </w:p>
        </w:tc>
        <w:tc>
          <w:tcPr>
            <w:tcW w:w="4582" w:type="dxa"/>
          </w:tcPr>
          <w:p w14:paraId="7686E574" w14:textId="77777777" w:rsidR="00753495" w:rsidRPr="00FC7496" w:rsidRDefault="00753495" w:rsidP="001D304D">
            <w:pPr>
              <w:pStyle w:val="TAL"/>
            </w:pPr>
          </w:p>
        </w:tc>
      </w:tr>
      <w:tr w:rsidR="00753495" w:rsidRPr="00FC7496" w14:paraId="3CC43F39" w14:textId="77777777" w:rsidTr="001D304D">
        <w:trPr>
          <w:jc w:val="center"/>
        </w:trPr>
        <w:tc>
          <w:tcPr>
            <w:tcW w:w="1979" w:type="dxa"/>
          </w:tcPr>
          <w:p w14:paraId="763AD049" w14:textId="77777777" w:rsidR="00753495" w:rsidRPr="00FC7496" w:rsidRDefault="00753495" w:rsidP="001D304D">
            <w:pPr>
              <w:pStyle w:val="TAL"/>
            </w:pPr>
            <w:r w:rsidRPr="00FC7496">
              <w:t>16 &lt; N</w:t>
            </w:r>
            <w:r w:rsidRPr="00FC7496">
              <w:rPr>
                <w:vertAlign w:val="subscript"/>
              </w:rPr>
              <w:t>Data</w:t>
            </w:r>
            <w:r w:rsidRPr="00FC7496">
              <w:t xml:space="preserve"> ≤ 24</w:t>
            </w:r>
          </w:p>
        </w:tc>
        <w:tc>
          <w:tcPr>
            <w:tcW w:w="1653" w:type="dxa"/>
          </w:tcPr>
          <w:p w14:paraId="4955824C" w14:textId="77777777" w:rsidR="00753495" w:rsidRPr="00FC7496" w:rsidRDefault="00753495" w:rsidP="001D304D">
            <w:pPr>
              <w:pStyle w:val="TAC"/>
            </w:pPr>
            <w:r w:rsidRPr="00FC7496">
              <w:t>24</w:t>
            </w:r>
          </w:p>
        </w:tc>
        <w:tc>
          <w:tcPr>
            <w:tcW w:w="916" w:type="dxa"/>
          </w:tcPr>
          <w:p w14:paraId="70746829" w14:textId="77777777" w:rsidR="00753495" w:rsidRPr="00FC7496" w:rsidRDefault="00753495" w:rsidP="001D304D">
            <w:pPr>
              <w:pStyle w:val="TAC"/>
            </w:pPr>
            <w:r w:rsidRPr="00FC7496">
              <w:t>1</w:t>
            </w:r>
          </w:p>
        </w:tc>
        <w:tc>
          <w:tcPr>
            <w:tcW w:w="916" w:type="dxa"/>
          </w:tcPr>
          <w:p w14:paraId="3CCCE2D5" w14:textId="77777777" w:rsidR="00753495" w:rsidRPr="00FC7496" w:rsidRDefault="00753495" w:rsidP="001D304D">
            <w:pPr>
              <w:pStyle w:val="TAC"/>
            </w:pPr>
            <w:r w:rsidRPr="00FC7496">
              <w:t>0</w:t>
            </w:r>
          </w:p>
        </w:tc>
        <w:tc>
          <w:tcPr>
            <w:tcW w:w="4582" w:type="dxa"/>
          </w:tcPr>
          <w:p w14:paraId="1B26DBA0" w14:textId="77777777" w:rsidR="00753495" w:rsidRPr="00FC7496" w:rsidRDefault="00753495" w:rsidP="001D304D">
            <w:pPr>
              <w:pStyle w:val="TAL"/>
            </w:pPr>
          </w:p>
        </w:tc>
      </w:tr>
      <w:tr w:rsidR="00753495" w:rsidRPr="00FC7496" w14:paraId="1418186F" w14:textId="77777777" w:rsidTr="001D304D">
        <w:trPr>
          <w:jc w:val="center"/>
        </w:trPr>
        <w:tc>
          <w:tcPr>
            <w:tcW w:w="1979" w:type="dxa"/>
          </w:tcPr>
          <w:p w14:paraId="4FBA4D17" w14:textId="77777777" w:rsidR="00753495" w:rsidRPr="00FC7496" w:rsidRDefault="00753495" w:rsidP="001D304D">
            <w:pPr>
              <w:pStyle w:val="TAL"/>
            </w:pPr>
            <w:r w:rsidRPr="00FC7496">
              <w:t>24 &lt; N</w:t>
            </w:r>
            <w:r w:rsidRPr="00FC7496">
              <w:rPr>
                <w:vertAlign w:val="subscript"/>
              </w:rPr>
              <w:t>Data</w:t>
            </w:r>
            <w:r w:rsidRPr="00FC7496">
              <w:t xml:space="preserve"> ≤ 32</w:t>
            </w:r>
          </w:p>
        </w:tc>
        <w:tc>
          <w:tcPr>
            <w:tcW w:w="1653" w:type="dxa"/>
          </w:tcPr>
          <w:p w14:paraId="392C4DF6" w14:textId="77777777" w:rsidR="00753495" w:rsidRPr="00FC7496" w:rsidRDefault="00753495" w:rsidP="001D304D">
            <w:pPr>
              <w:pStyle w:val="TAC"/>
            </w:pPr>
            <w:r w:rsidRPr="00FC7496">
              <w:t>32</w:t>
            </w:r>
          </w:p>
        </w:tc>
        <w:tc>
          <w:tcPr>
            <w:tcW w:w="916" w:type="dxa"/>
          </w:tcPr>
          <w:p w14:paraId="73B7B1B4" w14:textId="77777777" w:rsidR="00753495" w:rsidRPr="00FC7496" w:rsidRDefault="00753495" w:rsidP="001D304D">
            <w:pPr>
              <w:pStyle w:val="TAC"/>
            </w:pPr>
            <w:r w:rsidRPr="00FC7496">
              <w:t>2</w:t>
            </w:r>
          </w:p>
        </w:tc>
        <w:tc>
          <w:tcPr>
            <w:tcW w:w="916" w:type="dxa"/>
          </w:tcPr>
          <w:p w14:paraId="69293056" w14:textId="77777777" w:rsidR="00753495" w:rsidRPr="00FC7496" w:rsidRDefault="00753495" w:rsidP="001D304D">
            <w:pPr>
              <w:pStyle w:val="TAC"/>
            </w:pPr>
            <w:r w:rsidRPr="00FC7496">
              <w:t>0</w:t>
            </w:r>
          </w:p>
        </w:tc>
        <w:tc>
          <w:tcPr>
            <w:tcW w:w="4582" w:type="dxa"/>
          </w:tcPr>
          <w:p w14:paraId="6C304D73" w14:textId="77777777" w:rsidR="00753495" w:rsidRPr="00FC7496" w:rsidRDefault="00753495" w:rsidP="001D304D">
            <w:pPr>
              <w:pStyle w:val="TAL"/>
            </w:pPr>
          </w:p>
        </w:tc>
      </w:tr>
      <w:tr w:rsidR="00753495" w:rsidRPr="00FC7496" w14:paraId="41265021" w14:textId="77777777" w:rsidTr="001D304D">
        <w:trPr>
          <w:jc w:val="center"/>
        </w:trPr>
        <w:tc>
          <w:tcPr>
            <w:tcW w:w="1979" w:type="dxa"/>
          </w:tcPr>
          <w:p w14:paraId="7B6E2446" w14:textId="77777777" w:rsidR="00753495" w:rsidRPr="00FC7496" w:rsidRDefault="00753495" w:rsidP="001D304D">
            <w:pPr>
              <w:pStyle w:val="TAL"/>
            </w:pPr>
            <w:r w:rsidRPr="00FC7496">
              <w:t>32 &lt; N</w:t>
            </w:r>
            <w:r w:rsidRPr="00FC7496">
              <w:rPr>
                <w:vertAlign w:val="subscript"/>
              </w:rPr>
              <w:t>Data</w:t>
            </w:r>
            <w:r w:rsidRPr="00FC7496">
              <w:t xml:space="preserve"> ≤ 40</w:t>
            </w:r>
          </w:p>
        </w:tc>
        <w:tc>
          <w:tcPr>
            <w:tcW w:w="1653" w:type="dxa"/>
          </w:tcPr>
          <w:p w14:paraId="4B729C59" w14:textId="77777777" w:rsidR="00753495" w:rsidRPr="00FC7496" w:rsidRDefault="00753495" w:rsidP="001D304D">
            <w:pPr>
              <w:pStyle w:val="TAC"/>
            </w:pPr>
            <w:r w:rsidRPr="00FC7496">
              <w:t>40</w:t>
            </w:r>
          </w:p>
        </w:tc>
        <w:tc>
          <w:tcPr>
            <w:tcW w:w="916" w:type="dxa"/>
          </w:tcPr>
          <w:p w14:paraId="06E4D32F" w14:textId="77777777" w:rsidR="00753495" w:rsidRPr="00FC7496" w:rsidRDefault="00753495" w:rsidP="001D304D">
            <w:pPr>
              <w:pStyle w:val="TAC"/>
            </w:pPr>
            <w:r w:rsidRPr="00FC7496">
              <w:t>3</w:t>
            </w:r>
          </w:p>
        </w:tc>
        <w:tc>
          <w:tcPr>
            <w:tcW w:w="916" w:type="dxa"/>
          </w:tcPr>
          <w:p w14:paraId="1386652E" w14:textId="77777777" w:rsidR="00753495" w:rsidRPr="00FC7496" w:rsidRDefault="00753495" w:rsidP="001D304D">
            <w:pPr>
              <w:pStyle w:val="TAC"/>
            </w:pPr>
            <w:r w:rsidRPr="00FC7496">
              <w:t>0</w:t>
            </w:r>
          </w:p>
        </w:tc>
        <w:tc>
          <w:tcPr>
            <w:tcW w:w="4582" w:type="dxa"/>
          </w:tcPr>
          <w:p w14:paraId="25E4448B" w14:textId="77777777" w:rsidR="00753495" w:rsidRPr="00FC7496" w:rsidRDefault="00753495" w:rsidP="001D304D">
            <w:pPr>
              <w:pStyle w:val="TAL"/>
            </w:pPr>
          </w:p>
        </w:tc>
      </w:tr>
      <w:tr w:rsidR="00753495" w:rsidRPr="00FC7496" w14:paraId="090CBD98" w14:textId="77777777" w:rsidTr="001D304D">
        <w:trPr>
          <w:jc w:val="center"/>
        </w:trPr>
        <w:tc>
          <w:tcPr>
            <w:tcW w:w="1979" w:type="dxa"/>
          </w:tcPr>
          <w:p w14:paraId="75DCCE56" w14:textId="77777777" w:rsidR="00753495" w:rsidRPr="00FC7496" w:rsidRDefault="00753495" w:rsidP="001D304D">
            <w:pPr>
              <w:pStyle w:val="TAL"/>
            </w:pPr>
            <w:r w:rsidRPr="00FC7496">
              <w:t>40 &lt; N</w:t>
            </w:r>
            <w:r w:rsidRPr="00FC7496">
              <w:rPr>
                <w:vertAlign w:val="subscript"/>
              </w:rPr>
              <w:t>Data</w:t>
            </w:r>
            <w:r w:rsidRPr="00FC7496">
              <w:t xml:space="preserve"> ≤ 56</w:t>
            </w:r>
          </w:p>
        </w:tc>
        <w:tc>
          <w:tcPr>
            <w:tcW w:w="1653" w:type="dxa"/>
          </w:tcPr>
          <w:p w14:paraId="32E4BCF8" w14:textId="77777777" w:rsidR="00753495" w:rsidRPr="00FC7496" w:rsidRDefault="00753495" w:rsidP="001D304D">
            <w:pPr>
              <w:pStyle w:val="TAC"/>
            </w:pPr>
            <w:r w:rsidRPr="00FC7496">
              <w:t>56</w:t>
            </w:r>
          </w:p>
        </w:tc>
        <w:tc>
          <w:tcPr>
            <w:tcW w:w="916" w:type="dxa"/>
          </w:tcPr>
          <w:p w14:paraId="0C323629" w14:textId="77777777" w:rsidR="00753495" w:rsidRPr="00FC7496" w:rsidRDefault="00753495" w:rsidP="001D304D">
            <w:pPr>
              <w:pStyle w:val="TAC"/>
            </w:pPr>
            <w:r w:rsidRPr="00FC7496">
              <w:t>4</w:t>
            </w:r>
          </w:p>
        </w:tc>
        <w:tc>
          <w:tcPr>
            <w:tcW w:w="916" w:type="dxa"/>
          </w:tcPr>
          <w:p w14:paraId="7D5481FB" w14:textId="77777777" w:rsidR="00753495" w:rsidRPr="00FC7496" w:rsidRDefault="00753495" w:rsidP="001D304D">
            <w:pPr>
              <w:pStyle w:val="TAC"/>
            </w:pPr>
            <w:r w:rsidRPr="00FC7496">
              <w:t>0</w:t>
            </w:r>
          </w:p>
        </w:tc>
        <w:tc>
          <w:tcPr>
            <w:tcW w:w="4582" w:type="dxa"/>
          </w:tcPr>
          <w:p w14:paraId="2E0B7824" w14:textId="77777777" w:rsidR="00753495" w:rsidRPr="00FC7496" w:rsidRDefault="00753495" w:rsidP="001D304D">
            <w:pPr>
              <w:pStyle w:val="TAL"/>
            </w:pPr>
          </w:p>
        </w:tc>
      </w:tr>
      <w:tr w:rsidR="00753495" w:rsidRPr="00FC7496" w14:paraId="676440FC" w14:textId="77777777" w:rsidTr="001D304D">
        <w:trPr>
          <w:jc w:val="center"/>
        </w:trPr>
        <w:tc>
          <w:tcPr>
            <w:tcW w:w="1979" w:type="dxa"/>
          </w:tcPr>
          <w:p w14:paraId="48D232C1" w14:textId="77777777" w:rsidR="00753495" w:rsidRPr="00FC7496" w:rsidRDefault="00753495" w:rsidP="001D304D">
            <w:pPr>
              <w:pStyle w:val="TAL"/>
            </w:pPr>
            <w:r w:rsidRPr="00FC7496">
              <w:t>56 &lt; N</w:t>
            </w:r>
            <w:r w:rsidRPr="00FC7496">
              <w:rPr>
                <w:vertAlign w:val="subscript"/>
              </w:rPr>
              <w:t>Data</w:t>
            </w:r>
            <w:r w:rsidRPr="00FC7496">
              <w:t xml:space="preserve"> ≤ 72</w:t>
            </w:r>
          </w:p>
        </w:tc>
        <w:tc>
          <w:tcPr>
            <w:tcW w:w="1653" w:type="dxa"/>
          </w:tcPr>
          <w:p w14:paraId="42F1FB57" w14:textId="77777777" w:rsidR="00753495" w:rsidRPr="00FC7496" w:rsidRDefault="00753495" w:rsidP="001D304D">
            <w:pPr>
              <w:pStyle w:val="TAC"/>
            </w:pPr>
            <w:r w:rsidRPr="00FC7496">
              <w:t>72</w:t>
            </w:r>
          </w:p>
        </w:tc>
        <w:tc>
          <w:tcPr>
            <w:tcW w:w="916" w:type="dxa"/>
          </w:tcPr>
          <w:p w14:paraId="584421A7" w14:textId="77777777" w:rsidR="00753495" w:rsidRPr="00FC7496" w:rsidRDefault="00753495" w:rsidP="001D304D">
            <w:pPr>
              <w:pStyle w:val="TAC"/>
            </w:pPr>
            <w:r w:rsidRPr="00FC7496">
              <w:t>5</w:t>
            </w:r>
          </w:p>
        </w:tc>
        <w:tc>
          <w:tcPr>
            <w:tcW w:w="916" w:type="dxa"/>
          </w:tcPr>
          <w:p w14:paraId="48CBF6D5" w14:textId="77777777" w:rsidR="00753495" w:rsidRPr="00FC7496" w:rsidRDefault="00753495" w:rsidP="001D304D">
            <w:pPr>
              <w:pStyle w:val="TAC"/>
            </w:pPr>
            <w:r w:rsidRPr="00FC7496">
              <w:t>0</w:t>
            </w:r>
          </w:p>
        </w:tc>
        <w:tc>
          <w:tcPr>
            <w:tcW w:w="4582" w:type="dxa"/>
          </w:tcPr>
          <w:p w14:paraId="53C92A2F" w14:textId="77777777" w:rsidR="00753495" w:rsidRPr="00FC7496" w:rsidRDefault="00753495" w:rsidP="001D304D">
            <w:pPr>
              <w:pStyle w:val="TAL"/>
            </w:pPr>
          </w:p>
        </w:tc>
      </w:tr>
      <w:tr w:rsidR="00753495" w:rsidRPr="00FC7496" w14:paraId="24002ADA" w14:textId="77777777" w:rsidTr="001D304D">
        <w:trPr>
          <w:jc w:val="center"/>
        </w:trPr>
        <w:tc>
          <w:tcPr>
            <w:tcW w:w="1979" w:type="dxa"/>
          </w:tcPr>
          <w:p w14:paraId="0C1E03AE" w14:textId="77777777" w:rsidR="00753495" w:rsidRPr="00FC7496" w:rsidRDefault="00753495" w:rsidP="001D304D">
            <w:pPr>
              <w:pStyle w:val="TAL"/>
            </w:pPr>
            <w:r w:rsidRPr="00FC7496">
              <w:t>72 &lt; N</w:t>
            </w:r>
            <w:r w:rsidRPr="00FC7496">
              <w:rPr>
                <w:vertAlign w:val="subscript"/>
              </w:rPr>
              <w:t>Data</w:t>
            </w:r>
            <w:r w:rsidRPr="00FC7496">
              <w:t xml:space="preserve"> ≤ 88</w:t>
            </w:r>
          </w:p>
        </w:tc>
        <w:tc>
          <w:tcPr>
            <w:tcW w:w="1653" w:type="dxa"/>
          </w:tcPr>
          <w:p w14:paraId="767FCE8C" w14:textId="77777777" w:rsidR="00753495" w:rsidRPr="00FC7496" w:rsidRDefault="00753495" w:rsidP="001D304D">
            <w:pPr>
              <w:pStyle w:val="TAC"/>
            </w:pPr>
            <w:r w:rsidRPr="00FC7496">
              <w:t>88</w:t>
            </w:r>
          </w:p>
        </w:tc>
        <w:tc>
          <w:tcPr>
            <w:tcW w:w="916" w:type="dxa"/>
          </w:tcPr>
          <w:p w14:paraId="2023D4BC" w14:textId="77777777" w:rsidR="00753495" w:rsidRPr="00FC7496" w:rsidRDefault="00753495" w:rsidP="001D304D">
            <w:pPr>
              <w:pStyle w:val="TAC"/>
            </w:pPr>
            <w:r w:rsidRPr="00FC7496">
              <w:t>6</w:t>
            </w:r>
          </w:p>
        </w:tc>
        <w:tc>
          <w:tcPr>
            <w:tcW w:w="916" w:type="dxa"/>
          </w:tcPr>
          <w:p w14:paraId="19A4FE26" w14:textId="77777777" w:rsidR="00753495" w:rsidRPr="00FC7496" w:rsidRDefault="00753495" w:rsidP="001D304D">
            <w:pPr>
              <w:pStyle w:val="TAC"/>
            </w:pPr>
            <w:r w:rsidRPr="00FC7496">
              <w:t>0</w:t>
            </w:r>
          </w:p>
        </w:tc>
        <w:tc>
          <w:tcPr>
            <w:tcW w:w="4582" w:type="dxa"/>
          </w:tcPr>
          <w:p w14:paraId="69B6C714" w14:textId="77777777" w:rsidR="00753495" w:rsidRPr="00FC7496" w:rsidRDefault="00753495" w:rsidP="001D304D">
            <w:pPr>
              <w:pStyle w:val="TAL"/>
            </w:pPr>
          </w:p>
        </w:tc>
      </w:tr>
      <w:tr w:rsidR="00753495" w:rsidRPr="00FC7496" w14:paraId="350BE091" w14:textId="77777777" w:rsidTr="001D304D">
        <w:trPr>
          <w:jc w:val="center"/>
        </w:trPr>
        <w:tc>
          <w:tcPr>
            <w:tcW w:w="1979" w:type="dxa"/>
          </w:tcPr>
          <w:p w14:paraId="3578A5D8" w14:textId="77777777" w:rsidR="00753495" w:rsidRPr="00FC7496" w:rsidRDefault="00753495" w:rsidP="001D304D">
            <w:pPr>
              <w:pStyle w:val="TAL"/>
            </w:pPr>
            <w:r w:rsidRPr="00FC7496">
              <w:t>88 &lt; N</w:t>
            </w:r>
            <w:r w:rsidRPr="00FC7496">
              <w:rPr>
                <w:vertAlign w:val="subscript"/>
              </w:rPr>
              <w:t>Data</w:t>
            </w:r>
            <w:r w:rsidRPr="00FC7496">
              <w:t xml:space="preserve"> ≤ 104</w:t>
            </w:r>
          </w:p>
        </w:tc>
        <w:tc>
          <w:tcPr>
            <w:tcW w:w="1653" w:type="dxa"/>
          </w:tcPr>
          <w:p w14:paraId="707F0F3B" w14:textId="77777777" w:rsidR="00753495" w:rsidRPr="00FC7496" w:rsidRDefault="00753495" w:rsidP="001D304D">
            <w:pPr>
              <w:pStyle w:val="TAC"/>
            </w:pPr>
            <w:r w:rsidRPr="00FC7496">
              <w:t>104</w:t>
            </w:r>
          </w:p>
        </w:tc>
        <w:tc>
          <w:tcPr>
            <w:tcW w:w="916" w:type="dxa"/>
          </w:tcPr>
          <w:p w14:paraId="55783A60" w14:textId="77777777" w:rsidR="00753495" w:rsidRPr="00FC7496" w:rsidRDefault="00753495" w:rsidP="001D304D">
            <w:pPr>
              <w:pStyle w:val="TAC"/>
            </w:pPr>
            <w:r w:rsidRPr="00FC7496">
              <w:t>7</w:t>
            </w:r>
          </w:p>
        </w:tc>
        <w:tc>
          <w:tcPr>
            <w:tcW w:w="916" w:type="dxa"/>
          </w:tcPr>
          <w:p w14:paraId="00645D1B" w14:textId="77777777" w:rsidR="00753495" w:rsidRPr="00FC7496" w:rsidRDefault="00753495" w:rsidP="001D304D">
            <w:pPr>
              <w:pStyle w:val="TAC"/>
            </w:pPr>
            <w:r w:rsidRPr="00FC7496">
              <w:t>0</w:t>
            </w:r>
          </w:p>
        </w:tc>
        <w:tc>
          <w:tcPr>
            <w:tcW w:w="4582" w:type="dxa"/>
          </w:tcPr>
          <w:p w14:paraId="25547B53" w14:textId="77777777" w:rsidR="00753495" w:rsidRPr="00FC7496" w:rsidRDefault="00753495" w:rsidP="001D304D">
            <w:pPr>
              <w:pStyle w:val="TAL"/>
            </w:pPr>
          </w:p>
        </w:tc>
      </w:tr>
      <w:tr w:rsidR="00753495" w:rsidRPr="00FC7496" w14:paraId="688834BB" w14:textId="77777777" w:rsidTr="001D304D">
        <w:trPr>
          <w:jc w:val="center"/>
        </w:trPr>
        <w:tc>
          <w:tcPr>
            <w:tcW w:w="1979" w:type="dxa"/>
          </w:tcPr>
          <w:p w14:paraId="23B2F27E" w14:textId="77777777" w:rsidR="00753495" w:rsidRPr="00FC7496" w:rsidRDefault="00753495" w:rsidP="001D304D">
            <w:pPr>
              <w:pStyle w:val="TAL"/>
            </w:pPr>
            <w:r w:rsidRPr="00FC7496">
              <w:t>104 &lt; N</w:t>
            </w:r>
            <w:r w:rsidRPr="00FC7496">
              <w:rPr>
                <w:vertAlign w:val="subscript"/>
              </w:rPr>
              <w:t>Data</w:t>
            </w:r>
            <w:r w:rsidRPr="00FC7496">
              <w:t xml:space="preserve"> ≤ 120</w:t>
            </w:r>
          </w:p>
        </w:tc>
        <w:tc>
          <w:tcPr>
            <w:tcW w:w="1653" w:type="dxa"/>
          </w:tcPr>
          <w:p w14:paraId="230DA11E" w14:textId="77777777" w:rsidR="00753495" w:rsidRPr="00FC7496" w:rsidRDefault="00753495" w:rsidP="001D304D">
            <w:pPr>
              <w:pStyle w:val="TAC"/>
            </w:pPr>
            <w:r w:rsidRPr="00FC7496">
              <w:t>120</w:t>
            </w:r>
          </w:p>
        </w:tc>
        <w:tc>
          <w:tcPr>
            <w:tcW w:w="916" w:type="dxa"/>
          </w:tcPr>
          <w:p w14:paraId="5CEAD177" w14:textId="77777777" w:rsidR="00753495" w:rsidRPr="00FC7496" w:rsidRDefault="00753495" w:rsidP="001D304D">
            <w:pPr>
              <w:pStyle w:val="TAC"/>
            </w:pPr>
            <w:r w:rsidRPr="00FC7496">
              <w:t>8</w:t>
            </w:r>
          </w:p>
        </w:tc>
        <w:tc>
          <w:tcPr>
            <w:tcW w:w="916" w:type="dxa"/>
          </w:tcPr>
          <w:p w14:paraId="3772ACB4" w14:textId="77777777" w:rsidR="00753495" w:rsidRPr="00FC7496" w:rsidRDefault="00753495" w:rsidP="001D304D">
            <w:pPr>
              <w:pStyle w:val="TAC"/>
            </w:pPr>
            <w:r w:rsidRPr="00FC7496">
              <w:t>0</w:t>
            </w:r>
          </w:p>
        </w:tc>
        <w:tc>
          <w:tcPr>
            <w:tcW w:w="4582" w:type="dxa"/>
          </w:tcPr>
          <w:p w14:paraId="45585380" w14:textId="77777777" w:rsidR="00753495" w:rsidRPr="00FC7496" w:rsidRDefault="00753495" w:rsidP="001D304D">
            <w:pPr>
              <w:pStyle w:val="TAL"/>
            </w:pPr>
          </w:p>
        </w:tc>
      </w:tr>
      <w:tr w:rsidR="00753495" w:rsidRPr="00FC7496" w14:paraId="119F62DE" w14:textId="77777777" w:rsidTr="001D304D">
        <w:trPr>
          <w:jc w:val="center"/>
        </w:trPr>
        <w:tc>
          <w:tcPr>
            <w:tcW w:w="1979" w:type="dxa"/>
          </w:tcPr>
          <w:p w14:paraId="4C5BE4F7" w14:textId="77777777" w:rsidR="00753495" w:rsidRPr="00FC7496" w:rsidRDefault="00753495" w:rsidP="001D304D">
            <w:pPr>
              <w:pStyle w:val="TAL"/>
            </w:pPr>
            <w:r w:rsidRPr="00FC7496">
              <w:t>120 &lt; N</w:t>
            </w:r>
            <w:r w:rsidRPr="00FC7496">
              <w:rPr>
                <w:vertAlign w:val="subscript"/>
              </w:rPr>
              <w:t>Data</w:t>
            </w:r>
            <w:r w:rsidRPr="00FC7496">
              <w:t xml:space="preserve"> ≤ 136</w:t>
            </w:r>
          </w:p>
        </w:tc>
        <w:tc>
          <w:tcPr>
            <w:tcW w:w="1653" w:type="dxa"/>
          </w:tcPr>
          <w:p w14:paraId="7C6BBB4F" w14:textId="77777777" w:rsidR="00753495" w:rsidRPr="00FC7496" w:rsidRDefault="00753495" w:rsidP="001D304D">
            <w:pPr>
              <w:pStyle w:val="TAC"/>
            </w:pPr>
            <w:r w:rsidRPr="00FC7496">
              <w:t>136</w:t>
            </w:r>
          </w:p>
        </w:tc>
        <w:tc>
          <w:tcPr>
            <w:tcW w:w="916" w:type="dxa"/>
          </w:tcPr>
          <w:p w14:paraId="4BFDAEE6" w14:textId="77777777" w:rsidR="00753495" w:rsidRPr="00FC7496" w:rsidRDefault="00753495" w:rsidP="001D304D">
            <w:pPr>
              <w:pStyle w:val="TAC"/>
            </w:pPr>
            <w:r w:rsidRPr="00FC7496">
              <w:t>9</w:t>
            </w:r>
          </w:p>
        </w:tc>
        <w:tc>
          <w:tcPr>
            <w:tcW w:w="916" w:type="dxa"/>
          </w:tcPr>
          <w:p w14:paraId="5E2B884B" w14:textId="77777777" w:rsidR="00753495" w:rsidRPr="00FC7496" w:rsidRDefault="00753495" w:rsidP="001D304D">
            <w:pPr>
              <w:pStyle w:val="TAC"/>
            </w:pPr>
            <w:r w:rsidRPr="00FC7496">
              <w:t>0</w:t>
            </w:r>
          </w:p>
        </w:tc>
        <w:tc>
          <w:tcPr>
            <w:tcW w:w="4582" w:type="dxa"/>
          </w:tcPr>
          <w:p w14:paraId="47187DD0" w14:textId="77777777" w:rsidR="00753495" w:rsidRPr="00FC7496" w:rsidRDefault="00753495" w:rsidP="001D304D">
            <w:pPr>
              <w:pStyle w:val="TAL"/>
            </w:pPr>
          </w:p>
        </w:tc>
      </w:tr>
      <w:tr w:rsidR="00753495" w:rsidRPr="00FC7496" w14:paraId="2FACBC4D" w14:textId="77777777" w:rsidTr="001D304D">
        <w:trPr>
          <w:jc w:val="center"/>
        </w:trPr>
        <w:tc>
          <w:tcPr>
            <w:tcW w:w="1979" w:type="dxa"/>
          </w:tcPr>
          <w:p w14:paraId="2AA08B02" w14:textId="77777777" w:rsidR="00753495" w:rsidRPr="00FC7496" w:rsidRDefault="00753495" w:rsidP="001D304D">
            <w:pPr>
              <w:pStyle w:val="TAL"/>
            </w:pPr>
            <w:r w:rsidRPr="00FC7496">
              <w:t>136 &lt; N</w:t>
            </w:r>
            <w:r w:rsidRPr="00FC7496">
              <w:rPr>
                <w:vertAlign w:val="subscript"/>
              </w:rPr>
              <w:t>Data</w:t>
            </w:r>
            <w:r w:rsidRPr="00FC7496">
              <w:t xml:space="preserve"> ≤ 144</w:t>
            </w:r>
          </w:p>
        </w:tc>
        <w:tc>
          <w:tcPr>
            <w:tcW w:w="1653" w:type="dxa"/>
          </w:tcPr>
          <w:p w14:paraId="6C019395" w14:textId="77777777" w:rsidR="00753495" w:rsidRPr="00FC7496" w:rsidRDefault="00753495" w:rsidP="001D304D">
            <w:pPr>
              <w:pStyle w:val="TAC"/>
            </w:pPr>
            <w:r w:rsidRPr="00FC7496">
              <w:t>144</w:t>
            </w:r>
          </w:p>
        </w:tc>
        <w:tc>
          <w:tcPr>
            <w:tcW w:w="916" w:type="dxa"/>
          </w:tcPr>
          <w:p w14:paraId="13879C64" w14:textId="77777777" w:rsidR="00753495" w:rsidRPr="00FC7496" w:rsidRDefault="00753495" w:rsidP="001D304D">
            <w:pPr>
              <w:pStyle w:val="TAC"/>
            </w:pPr>
            <w:r w:rsidRPr="00FC7496">
              <w:t>10</w:t>
            </w:r>
          </w:p>
        </w:tc>
        <w:tc>
          <w:tcPr>
            <w:tcW w:w="916" w:type="dxa"/>
          </w:tcPr>
          <w:p w14:paraId="5487531C" w14:textId="77777777" w:rsidR="00753495" w:rsidRPr="00FC7496" w:rsidRDefault="00753495" w:rsidP="001D304D">
            <w:pPr>
              <w:pStyle w:val="TAC"/>
            </w:pPr>
            <w:r w:rsidRPr="00FC7496">
              <w:t>0</w:t>
            </w:r>
          </w:p>
        </w:tc>
        <w:tc>
          <w:tcPr>
            <w:tcW w:w="4582" w:type="dxa"/>
          </w:tcPr>
          <w:p w14:paraId="668C4E82" w14:textId="77777777" w:rsidR="00753495" w:rsidRPr="00FC7496" w:rsidRDefault="00753495" w:rsidP="001D304D">
            <w:pPr>
              <w:pStyle w:val="TAL"/>
            </w:pPr>
            <w:r w:rsidRPr="00FC7496">
              <w:t>TBS=152 skipped as it would require I</w:t>
            </w:r>
            <w:r w:rsidRPr="00FC7496">
              <w:rPr>
                <w:vertAlign w:val="subscript"/>
              </w:rPr>
              <w:t>SF</w:t>
            </w:r>
            <w:r w:rsidRPr="00FC7496">
              <w:t>=5 (NOTE</w:t>
            </w:r>
            <w:r w:rsidR="00BE1048" w:rsidRPr="00FC7496">
              <w:t xml:space="preserve"> 1</w:t>
            </w:r>
            <w:r w:rsidRPr="00FC7496">
              <w:t>)</w:t>
            </w:r>
          </w:p>
        </w:tc>
      </w:tr>
      <w:tr w:rsidR="00753495" w:rsidRPr="00FC7496" w14:paraId="1F2A1061" w14:textId="77777777" w:rsidTr="001D304D">
        <w:trPr>
          <w:jc w:val="center"/>
        </w:trPr>
        <w:tc>
          <w:tcPr>
            <w:tcW w:w="1979" w:type="dxa"/>
          </w:tcPr>
          <w:p w14:paraId="10C09F1B" w14:textId="77777777" w:rsidR="00753495" w:rsidRPr="00FC7496" w:rsidRDefault="00753495" w:rsidP="001D304D">
            <w:pPr>
              <w:pStyle w:val="TAL"/>
            </w:pPr>
            <w:r w:rsidRPr="00FC7496">
              <w:t>144 &lt; N</w:t>
            </w:r>
            <w:r w:rsidRPr="00FC7496">
              <w:rPr>
                <w:vertAlign w:val="subscript"/>
              </w:rPr>
              <w:t>Data</w:t>
            </w:r>
            <w:r w:rsidRPr="00FC7496">
              <w:t xml:space="preserve"> ≤ 176</w:t>
            </w:r>
          </w:p>
        </w:tc>
        <w:tc>
          <w:tcPr>
            <w:tcW w:w="1653" w:type="dxa"/>
          </w:tcPr>
          <w:p w14:paraId="48A48D13" w14:textId="77777777" w:rsidR="00753495" w:rsidRPr="00FC7496" w:rsidRDefault="00753495" w:rsidP="001D304D">
            <w:pPr>
              <w:pStyle w:val="TAC"/>
            </w:pPr>
            <w:r w:rsidRPr="00FC7496">
              <w:t>176</w:t>
            </w:r>
          </w:p>
        </w:tc>
        <w:tc>
          <w:tcPr>
            <w:tcW w:w="916" w:type="dxa"/>
          </w:tcPr>
          <w:p w14:paraId="6BC4E991" w14:textId="77777777" w:rsidR="00753495" w:rsidRPr="00FC7496" w:rsidRDefault="00BE1048" w:rsidP="001D304D">
            <w:pPr>
              <w:pStyle w:val="TAC"/>
            </w:pPr>
            <w:r w:rsidRPr="00FC7496">
              <w:t>6</w:t>
            </w:r>
          </w:p>
        </w:tc>
        <w:tc>
          <w:tcPr>
            <w:tcW w:w="916" w:type="dxa"/>
          </w:tcPr>
          <w:p w14:paraId="7C414D71" w14:textId="77777777" w:rsidR="00753495" w:rsidRPr="00FC7496" w:rsidRDefault="00BE1048" w:rsidP="001D304D">
            <w:pPr>
              <w:pStyle w:val="TAC"/>
            </w:pPr>
            <w:r w:rsidRPr="00FC7496">
              <w:t>1</w:t>
            </w:r>
          </w:p>
        </w:tc>
        <w:tc>
          <w:tcPr>
            <w:tcW w:w="4582" w:type="dxa"/>
          </w:tcPr>
          <w:p w14:paraId="7044EC4C" w14:textId="77777777" w:rsidR="00753495" w:rsidRPr="00FC7496" w:rsidRDefault="00BE1048" w:rsidP="001D304D">
            <w:pPr>
              <w:pStyle w:val="TAL"/>
            </w:pPr>
            <w:r w:rsidRPr="00FC7496">
              <w:t>NOTE 2</w:t>
            </w:r>
          </w:p>
        </w:tc>
      </w:tr>
      <w:tr w:rsidR="00753495" w:rsidRPr="00FC7496" w14:paraId="63D33089" w14:textId="77777777" w:rsidTr="001D304D">
        <w:trPr>
          <w:jc w:val="center"/>
        </w:trPr>
        <w:tc>
          <w:tcPr>
            <w:tcW w:w="1979" w:type="dxa"/>
          </w:tcPr>
          <w:p w14:paraId="2BC31AF4" w14:textId="77777777" w:rsidR="00753495" w:rsidRPr="00FC7496" w:rsidRDefault="00753495" w:rsidP="001D304D">
            <w:pPr>
              <w:pStyle w:val="TAL"/>
            </w:pPr>
            <w:r w:rsidRPr="00FC7496">
              <w:t>176 &lt; N</w:t>
            </w:r>
            <w:r w:rsidRPr="00FC7496">
              <w:rPr>
                <w:vertAlign w:val="subscript"/>
              </w:rPr>
              <w:t>Data</w:t>
            </w:r>
            <w:r w:rsidRPr="00FC7496">
              <w:t xml:space="preserve"> ≤ 208</w:t>
            </w:r>
          </w:p>
        </w:tc>
        <w:tc>
          <w:tcPr>
            <w:tcW w:w="1653" w:type="dxa"/>
          </w:tcPr>
          <w:p w14:paraId="76EDC194" w14:textId="77777777" w:rsidR="00753495" w:rsidRPr="00FC7496" w:rsidRDefault="00753495" w:rsidP="001D304D">
            <w:pPr>
              <w:pStyle w:val="TAC"/>
            </w:pPr>
            <w:r w:rsidRPr="00FC7496">
              <w:t>208</w:t>
            </w:r>
          </w:p>
        </w:tc>
        <w:tc>
          <w:tcPr>
            <w:tcW w:w="916" w:type="dxa"/>
          </w:tcPr>
          <w:p w14:paraId="1A283AC9" w14:textId="77777777" w:rsidR="00753495" w:rsidRPr="00FC7496" w:rsidRDefault="00BE1048" w:rsidP="001D304D">
            <w:pPr>
              <w:pStyle w:val="TAC"/>
            </w:pPr>
            <w:r w:rsidRPr="00FC7496">
              <w:t>4</w:t>
            </w:r>
          </w:p>
        </w:tc>
        <w:tc>
          <w:tcPr>
            <w:tcW w:w="916" w:type="dxa"/>
          </w:tcPr>
          <w:p w14:paraId="1463F9C7" w14:textId="77777777" w:rsidR="00753495" w:rsidRPr="00FC7496" w:rsidRDefault="00BE1048" w:rsidP="001D304D">
            <w:pPr>
              <w:pStyle w:val="TAC"/>
            </w:pPr>
            <w:r w:rsidRPr="00FC7496">
              <w:t>2</w:t>
            </w:r>
          </w:p>
        </w:tc>
        <w:tc>
          <w:tcPr>
            <w:tcW w:w="4582" w:type="dxa"/>
          </w:tcPr>
          <w:p w14:paraId="5A720914" w14:textId="77777777" w:rsidR="00753495" w:rsidRPr="00FC7496" w:rsidRDefault="00BE1048" w:rsidP="001D304D">
            <w:pPr>
              <w:pStyle w:val="TAL"/>
            </w:pPr>
            <w:r w:rsidRPr="00FC7496">
              <w:t>NOTE 2</w:t>
            </w:r>
          </w:p>
        </w:tc>
      </w:tr>
      <w:tr w:rsidR="00753495" w:rsidRPr="00FC7496" w14:paraId="61E16EBF" w14:textId="77777777" w:rsidTr="001D304D">
        <w:trPr>
          <w:jc w:val="center"/>
        </w:trPr>
        <w:tc>
          <w:tcPr>
            <w:tcW w:w="1979" w:type="dxa"/>
          </w:tcPr>
          <w:p w14:paraId="37F9E3AB" w14:textId="77777777" w:rsidR="00753495" w:rsidRPr="00FC7496" w:rsidRDefault="00753495" w:rsidP="001D304D">
            <w:pPr>
              <w:pStyle w:val="TAL"/>
            </w:pPr>
            <w:r w:rsidRPr="00FC7496">
              <w:t>208 &lt; N</w:t>
            </w:r>
            <w:r w:rsidRPr="00FC7496">
              <w:rPr>
                <w:vertAlign w:val="subscript"/>
              </w:rPr>
              <w:t>Data</w:t>
            </w:r>
            <w:r w:rsidRPr="00FC7496">
              <w:t xml:space="preserve"> ≤ 224</w:t>
            </w:r>
          </w:p>
        </w:tc>
        <w:tc>
          <w:tcPr>
            <w:tcW w:w="1653" w:type="dxa"/>
          </w:tcPr>
          <w:p w14:paraId="089FE02E" w14:textId="77777777" w:rsidR="00753495" w:rsidRPr="00FC7496" w:rsidRDefault="00753495" w:rsidP="001D304D">
            <w:pPr>
              <w:pStyle w:val="TAC"/>
            </w:pPr>
            <w:r w:rsidRPr="00FC7496">
              <w:t>224</w:t>
            </w:r>
          </w:p>
        </w:tc>
        <w:tc>
          <w:tcPr>
            <w:tcW w:w="916" w:type="dxa"/>
          </w:tcPr>
          <w:p w14:paraId="7867FC01" w14:textId="77777777" w:rsidR="00753495" w:rsidRPr="00FC7496" w:rsidRDefault="000D3474" w:rsidP="001D304D">
            <w:pPr>
              <w:pStyle w:val="TAC"/>
            </w:pPr>
            <w:r w:rsidRPr="00FC7496">
              <w:t>7</w:t>
            </w:r>
          </w:p>
        </w:tc>
        <w:tc>
          <w:tcPr>
            <w:tcW w:w="916" w:type="dxa"/>
          </w:tcPr>
          <w:p w14:paraId="483BB483" w14:textId="77777777" w:rsidR="00753495" w:rsidRPr="00FC7496" w:rsidRDefault="000D3474" w:rsidP="001D304D">
            <w:pPr>
              <w:pStyle w:val="TAC"/>
            </w:pPr>
            <w:r w:rsidRPr="00FC7496">
              <w:t>1</w:t>
            </w:r>
          </w:p>
        </w:tc>
        <w:tc>
          <w:tcPr>
            <w:tcW w:w="4582" w:type="dxa"/>
          </w:tcPr>
          <w:p w14:paraId="3588F310" w14:textId="77777777" w:rsidR="00753495" w:rsidRPr="00FC7496" w:rsidRDefault="00753495" w:rsidP="001D304D">
            <w:pPr>
              <w:pStyle w:val="TAL"/>
            </w:pPr>
          </w:p>
        </w:tc>
      </w:tr>
      <w:tr w:rsidR="00753495" w:rsidRPr="00FC7496" w14:paraId="24505474" w14:textId="77777777" w:rsidTr="001D304D">
        <w:trPr>
          <w:jc w:val="center"/>
        </w:trPr>
        <w:tc>
          <w:tcPr>
            <w:tcW w:w="1979" w:type="dxa"/>
          </w:tcPr>
          <w:p w14:paraId="20628F99" w14:textId="77777777" w:rsidR="00753495" w:rsidRPr="00FC7496" w:rsidRDefault="00753495" w:rsidP="001D304D">
            <w:pPr>
              <w:pStyle w:val="TAL"/>
            </w:pPr>
            <w:r w:rsidRPr="00FC7496">
              <w:t>224 &lt; N</w:t>
            </w:r>
            <w:r w:rsidRPr="00FC7496">
              <w:rPr>
                <w:vertAlign w:val="subscript"/>
              </w:rPr>
              <w:t>Data</w:t>
            </w:r>
            <w:r w:rsidRPr="00FC7496">
              <w:t xml:space="preserve"> ≤ 256</w:t>
            </w:r>
          </w:p>
        </w:tc>
        <w:tc>
          <w:tcPr>
            <w:tcW w:w="1653" w:type="dxa"/>
          </w:tcPr>
          <w:p w14:paraId="002B9DE1" w14:textId="77777777" w:rsidR="00753495" w:rsidRPr="00FC7496" w:rsidRDefault="00753495" w:rsidP="001D304D">
            <w:pPr>
              <w:pStyle w:val="TAC"/>
            </w:pPr>
            <w:r w:rsidRPr="00FC7496">
              <w:t>256</w:t>
            </w:r>
          </w:p>
        </w:tc>
        <w:tc>
          <w:tcPr>
            <w:tcW w:w="916" w:type="dxa"/>
          </w:tcPr>
          <w:p w14:paraId="2454642E" w14:textId="77777777" w:rsidR="00753495" w:rsidRPr="00FC7496" w:rsidRDefault="00753495" w:rsidP="001D304D">
            <w:pPr>
              <w:pStyle w:val="TAC"/>
            </w:pPr>
            <w:r w:rsidRPr="00FC7496">
              <w:t>8</w:t>
            </w:r>
          </w:p>
        </w:tc>
        <w:tc>
          <w:tcPr>
            <w:tcW w:w="916" w:type="dxa"/>
          </w:tcPr>
          <w:p w14:paraId="54940F54" w14:textId="77777777" w:rsidR="00753495" w:rsidRPr="00FC7496" w:rsidRDefault="00753495" w:rsidP="001D304D">
            <w:pPr>
              <w:pStyle w:val="TAC"/>
            </w:pPr>
            <w:r w:rsidRPr="00FC7496">
              <w:t>1</w:t>
            </w:r>
          </w:p>
        </w:tc>
        <w:tc>
          <w:tcPr>
            <w:tcW w:w="4582" w:type="dxa"/>
          </w:tcPr>
          <w:p w14:paraId="4F1CF0D7" w14:textId="77777777" w:rsidR="00753495" w:rsidRPr="00FC7496" w:rsidRDefault="00753495" w:rsidP="001D304D">
            <w:pPr>
              <w:pStyle w:val="TAL"/>
            </w:pPr>
          </w:p>
        </w:tc>
      </w:tr>
      <w:tr w:rsidR="00753495" w:rsidRPr="00FC7496" w14:paraId="3743E8EC" w14:textId="77777777" w:rsidTr="001D304D">
        <w:trPr>
          <w:jc w:val="center"/>
        </w:trPr>
        <w:tc>
          <w:tcPr>
            <w:tcW w:w="1979" w:type="dxa"/>
          </w:tcPr>
          <w:p w14:paraId="38C4B2A5" w14:textId="77777777" w:rsidR="00753495" w:rsidRPr="00FC7496" w:rsidRDefault="00753495" w:rsidP="001D304D">
            <w:pPr>
              <w:pStyle w:val="TAL"/>
            </w:pPr>
            <w:r w:rsidRPr="00FC7496">
              <w:t>256 &lt; N</w:t>
            </w:r>
            <w:r w:rsidRPr="00FC7496">
              <w:rPr>
                <w:vertAlign w:val="subscript"/>
              </w:rPr>
              <w:t>Data</w:t>
            </w:r>
            <w:r w:rsidRPr="00FC7496">
              <w:t xml:space="preserve"> ≤ 296</w:t>
            </w:r>
          </w:p>
        </w:tc>
        <w:tc>
          <w:tcPr>
            <w:tcW w:w="1653" w:type="dxa"/>
          </w:tcPr>
          <w:p w14:paraId="6D0628DF" w14:textId="77777777" w:rsidR="00753495" w:rsidRPr="00FC7496" w:rsidRDefault="00753495" w:rsidP="001D304D">
            <w:pPr>
              <w:pStyle w:val="TAC"/>
            </w:pPr>
            <w:r w:rsidRPr="00FC7496">
              <w:t>296</w:t>
            </w:r>
          </w:p>
        </w:tc>
        <w:tc>
          <w:tcPr>
            <w:tcW w:w="916" w:type="dxa"/>
          </w:tcPr>
          <w:p w14:paraId="205AF76A" w14:textId="77777777" w:rsidR="00753495" w:rsidRPr="00FC7496" w:rsidRDefault="00753495" w:rsidP="001D304D">
            <w:pPr>
              <w:pStyle w:val="TAC"/>
            </w:pPr>
            <w:r w:rsidRPr="00FC7496">
              <w:t>9</w:t>
            </w:r>
          </w:p>
        </w:tc>
        <w:tc>
          <w:tcPr>
            <w:tcW w:w="916" w:type="dxa"/>
          </w:tcPr>
          <w:p w14:paraId="5CD24F7C" w14:textId="77777777" w:rsidR="00753495" w:rsidRPr="00FC7496" w:rsidRDefault="00753495" w:rsidP="001D304D">
            <w:pPr>
              <w:pStyle w:val="TAC"/>
            </w:pPr>
            <w:r w:rsidRPr="00FC7496">
              <w:t>1</w:t>
            </w:r>
          </w:p>
        </w:tc>
        <w:tc>
          <w:tcPr>
            <w:tcW w:w="4582" w:type="dxa"/>
          </w:tcPr>
          <w:p w14:paraId="0B4027CF" w14:textId="77777777" w:rsidR="00753495" w:rsidRPr="00FC7496" w:rsidRDefault="00753495" w:rsidP="001D304D">
            <w:pPr>
              <w:pStyle w:val="TAL"/>
            </w:pPr>
          </w:p>
        </w:tc>
      </w:tr>
      <w:tr w:rsidR="00753495" w:rsidRPr="00FC7496" w14:paraId="06FE5EF5" w14:textId="77777777" w:rsidTr="001D304D">
        <w:trPr>
          <w:jc w:val="center"/>
        </w:trPr>
        <w:tc>
          <w:tcPr>
            <w:tcW w:w="1979" w:type="dxa"/>
          </w:tcPr>
          <w:p w14:paraId="434B6C78" w14:textId="77777777" w:rsidR="00753495" w:rsidRPr="00FC7496" w:rsidRDefault="00753495" w:rsidP="001D304D">
            <w:pPr>
              <w:pStyle w:val="TAL"/>
            </w:pPr>
            <w:r w:rsidRPr="00FC7496">
              <w:t>296 &lt; N</w:t>
            </w:r>
            <w:r w:rsidRPr="00FC7496">
              <w:rPr>
                <w:vertAlign w:val="subscript"/>
              </w:rPr>
              <w:t>Data</w:t>
            </w:r>
            <w:r w:rsidRPr="00FC7496">
              <w:t xml:space="preserve"> ≤ 328</w:t>
            </w:r>
          </w:p>
        </w:tc>
        <w:tc>
          <w:tcPr>
            <w:tcW w:w="1653" w:type="dxa"/>
          </w:tcPr>
          <w:p w14:paraId="3F8CFD0D" w14:textId="77777777" w:rsidR="00753495" w:rsidRPr="00FC7496" w:rsidRDefault="00753495" w:rsidP="001D304D">
            <w:pPr>
              <w:pStyle w:val="TAC"/>
            </w:pPr>
            <w:r w:rsidRPr="00FC7496">
              <w:t>328</w:t>
            </w:r>
          </w:p>
        </w:tc>
        <w:tc>
          <w:tcPr>
            <w:tcW w:w="916" w:type="dxa"/>
          </w:tcPr>
          <w:p w14:paraId="1ED4C42D" w14:textId="77777777" w:rsidR="00753495" w:rsidRPr="00FC7496" w:rsidRDefault="00753495" w:rsidP="001D304D">
            <w:pPr>
              <w:pStyle w:val="TAC"/>
            </w:pPr>
            <w:r w:rsidRPr="00FC7496">
              <w:t>10</w:t>
            </w:r>
          </w:p>
        </w:tc>
        <w:tc>
          <w:tcPr>
            <w:tcW w:w="916" w:type="dxa"/>
          </w:tcPr>
          <w:p w14:paraId="6376ADC4" w14:textId="77777777" w:rsidR="00753495" w:rsidRPr="00FC7496" w:rsidRDefault="00753495" w:rsidP="001D304D">
            <w:pPr>
              <w:pStyle w:val="TAC"/>
            </w:pPr>
            <w:r w:rsidRPr="00FC7496">
              <w:t>1</w:t>
            </w:r>
          </w:p>
        </w:tc>
        <w:tc>
          <w:tcPr>
            <w:tcW w:w="4582" w:type="dxa"/>
          </w:tcPr>
          <w:p w14:paraId="5AF5139D" w14:textId="77777777" w:rsidR="00753495" w:rsidRPr="00FC7496" w:rsidRDefault="00753495" w:rsidP="001D304D">
            <w:pPr>
              <w:pStyle w:val="TAL"/>
            </w:pPr>
            <w:r w:rsidRPr="00FC7496">
              <w:t>TBS=344 skipped as it would require I</w:t>
            </w:r>
            <w:r w:rsidRPr="00FC7496">
              <w:rPr>
                <w:vertAlign w:val="subscript"/>
              </w:rPr>
              <w:t>SF</w:t>
            </w:r>
            <w:r w:rsidRPr="00FC7496">
              <w:t>=7 (NOTE</w:t>
            </w:r>
            <w:r w:rsidR="00BE1048" w:rsidRPr="00FC7496">
              <w:t xml:space="preserve"> 1</w:t>
            </w:r>
            <w:r w:rsidRPr="00FC7496">
              <w:t>)</w:t>
            </w:r>
          </w:p>
        </w:tc>
      </w:tr>
      <w:tr w:rsidR="00753495" w:rsidRPr="00FC7496" w14:paraId="4D3F7208" w14:textId="77777777" w:rsidTr="001D304D">
        <w:trPr>
          <w:jc w:val="center"/>
        </w:trPr>
        <w:tc>
          <w:tcPr>
            <w:tcW w:w="1979" w:type="dxa"/>
          </w:tcPr>
          <w:p w14:paraId="678D8636" w14:textId="77777777" w:rsidR="00753495" w:rsidRPr="00FC7496" w:rsidRDefault="00BE1048" w:rsidP="00BE1048">
            <w:pPr>
              <w:pStyle w:val="TAL"/>
            </w:pPr>
            <w:r w:rsidRPr="00FC7496">
              <w:t>328</w:t>
            </w:r>
            <w:r w:rsidR="00753495" w:rsidRPr="00FC7496">
              <w:t xml:space="preserve"> &lt; N</w:t>
            </w:r>
            <w:r w:rsidR="00753495" w:rsidRPr="00FC7496">
              <w:rPr>
                <w:vertAlign w:val="subscript"/>
              </w:rPr>
              <w:t>Data</w:t>
            </w:r>
            <w:r w:rsidR="00753495" w:rsidRPr="00FC7496">
              <w:t xml:space="preserve"> ≤ 392</w:t>
            </w:r>
          </w:p>
        </w:tc>
        <w:tc>
          <w:tcPr>
            <w:tcW w:w="1653" w:type="dxa"/>
          </w:tcPr>
          <w:p w14:paraId="3B62C213" w14:textId="77777777" w:rsidR="00753495" w:rsidRPr="00FC7496" w:rsidRDefault="00753495" w:rsidP="001D304D">
            <w:pPr>
              <w:pStyle w:val="TAC"/>
            </w:pPr>
            <w:r w:rsidRPr="00FC7496">
              <w:t>392</w:t>
            </w:r>
          </w:p>
        </w:tc>
        <w:tc>
          <w:tcPr>
            <w:tcW w:w="916" w:type="dxa"/>
          </w:tcPr>
          <w:p w14:paraId="56BC216D" w14:textId="77777777" w:rsidR="00753495" w:rsidRPr="00FC7496" w:rsidRDefault="00753495" w:rsidP="001D304D">
            <w:pPr>
              <w:pStyle w:val="TAC"/>
            </w:pPr>
            <w:r w:rsidRPr="00FC7496">
              <w:t>8</w:t>
            </w:r>
          </w:p>
        </w:tc>
        <w:tc>
          <w:tcPr>
            <w:tcW w:w="916" w:type="dxa"/>
          </w:tcPr>
          <w:p w14:paraId="0A5B3A3A" w14:textId="77777777" w:rsidR="00753495" w:rsidRPr="00FC7496" w:rsidRDefault="00753495" w:rsidP="001D304D">
            <w:pPr>
              <w:pStyle w:val="TAC"/>
            </w:pPr>
            <w:r w:rsidRPr="00FC7496">
              <w:t>2</w:t>
            </w:r>
          </w:p>
        </w:tc>
        <w:tc>
          <w:tcPr>
            <w:tcW w:w="4582" w:type="dxa"/>
          </w:tcPr>
          <w:p w14:paraId="68D57E90" w14:textId="77777777" w:rsidR="00BE1048" w:rsidRPr="00FC7496" w:rsidRDefault="00BE1048" w:rsidP="00BE1048">
            <w:pPr>
              <w:pStyle w:val="TAL"/>
            </w:pPr>
            <w:r w:rsidRPr="00FC7496">
              <w:t>TBS=376 skipped as it would require I</w:t>
            </w:r>
            <w:r w:rsidRPr="00FC7496">
              <w:rPr>
                <w:vertAlign w:val="subscript"/>
              </w:rPr>
              <w:t>TBS</w:t>
            </w:r>
            <w:r w:rsidRPr="00FC7496">
              <w:t>=11 (NOTE 2)</w:t>
            </w:r>
          </w:p>
          <w:p w14:paraId="61653CB1" w14:textId="77777777" w:rsidR="00753495" w:rsidRPr="00FC7496" w:rsidRDefault="00753495" w:rsidP="001D304D">
            <w:pPr>
              <w:pStyle w:val="TAL"/>
            </w:pPr>
            <w:r w:rsidRPr="00FC7496">
              <w:t>TBS=408 skipped as it would require I</w:t>
            </w:r>
            <w:r w:rsidRPr="00FC7496">
              <w:rPr>
                <w:vertAlign w:val="subscript"/>
              </w:rPr>
              <w:t>SF</w:t>
            </w:r>
            <w:r w:rsidRPr="00FC7496">
              <w:t>=5 (NOTE</w:t>
            </w:r>
            <w:r w:rsidR="00BE1048" w:rsidRPr="00FC7496">
              <w:t xml:space="preserve"> 1</w:t>
            </w:r>
            <w:r w:rsidRPr="00FC7496">
              <w:t>)</w:t>
            </w:r>
          </w:p>
          <w:p w14:paraId="03D63F1A" w14:textId="77777777" w:rsidR="00753495" w:rsidRPr="00FC7496" w:rsidRDefault="00753495" w:rsidP="00BE1048">
            <w:pPr>
              <w:pStyle w:val="TAL"/>
            </w:pPr>
            <w:r w:rsidRPr="00FC7496">
              <w:t>TBS=424 skipped as it would require I</w:t>
            </w:r>
            <w:r w:rsidRPr="00FC7496">
              <w:rPr>
                <w:vertAlign w:val="subscript"/>
              </w:rPr>
              <w:t>SF</w:t>
            </w:r>
            <w:r w:rsidRPr="00FC7496">
              <w:t>=4 (NOTE</w:t>
            </w:r>
            <w:r w:rsidR="00BE1048" w:rsidRPr="00FC7496">
              <w:t xml:space="preserve"> 1</w:t>
            </w:r>
            <w:r w:rsidRPr="00FC7496">
              <w:t>)</w:t>
            </w:r>
          </w:p>
        </w:tc>
      </w:tr>
      <w:tr w:rsidR="00753495" w:rsidRPr="00FC7496" w14:paraId="46A1ADC6" w14:textId="77777777" w:rsidTr="001D304D">
        <w:trPr>
          <w:jc w:val="center"/>
        </w:trPr>
        <w:tc>
          <w:tcPr>
            <w:tcW w:w="1979" w:type="dxa"/>
          </w:tcPr>
          <w:p w14:paraId="16066F7B" w14:textId="77777777" w:rsidR="00753495" w:rsidRPr="00FC7496" w:rsidRDefault="00BE1048" w:rsidP="00BE1048">
            <w:pPr>
              <w:pStyle w:val="TAL"/>
            </w:pPr>
            <w:r w:rsidRPr="00FC7496">
              <w:t>392</w:t>
            </w:r>
            <w:r w:rsidR="00753495" w:rsidRPr="00FC7496">
              <w:t xml:space="preserve"> &lt; N</w:t>
            </w:r>
            <w:r w:rsidR="00753495" w:rsidRPr="00FC7496">
              <w:rPr>
                <w:vertAlign w:val="subscript"/>
              </w:rPr>
              <w:t>Data</w:t>
            </w:r>
            <w:r w:rsidR="00753495" w:rsidRPr="00FC7496">
              <w:t xml:space="preserve"> ≤ 456</w:t>
            </w:r>
          </w:p>
        </w:tc>
        <w:tc>
          <w:tcPr>
            <w:tcW w:w="1653" w:type="dxa"/>
          </w:tcPr>
          <w:p w14:paraId="0FEF7B9B" w14:textId="77777777" w:rsidR="00753495" w:rsidRPr="00FC7496" w:rsidRDefault="00753495" w:rsidP="001D304D">
            <w:pPr>
              <w:pStyle w:val="TAC"/>
            </w:pPr>
            <w:r w:rsidRPr="00FC7496">
              <w:t>456</w:t>
            </w:r>
          </w:p>
        </w:tc>
        <w:tc>
          <w:tcPr>
            <w:tcW w:w="916" w:type="dxa"/>
          </w:tcPr>
          <w:p w14:paraId="7165AC71" w14:textId="77777777" w:rsidR="00753495" w:rsidRPr="00FC7496" w:rsidRDefault="00753495" w:rsidP="001D304D">
            <w:pPr>
              <w:pStyle w:val="TAC"/>
            </w:pPr>
            <w:r w:rsidRPr="00FC7496">
              <w:t>9</w:t>
            </w:r>
          </w:p>
        </w:tc>
        <w:tc>
          <w:tcPr>
            <w:tcW w:w="916" w:type="dxa"/>
          </w:tcPr>
          <w:p w14:paraId="649561A9" w14:textId="77777777" w:rsidR="00753495" w:rsidRPr="00FC7496" w:rsidRDefault="00753495" w:rsidP="001D304D">
            <w:pPr>
              <w:pStyle w:val="TAC"/>
            </w:pPr>
            <w:r w:rsidRPr="00FC7496">
              <w:t>2</w:t>
            </w:r>
          </w:p>
        </w:tc>
        <w:tc>
          <w:tcPr>
            <w:tcW w:w="4582" w:type="dxa"/>
          </w:tcPr>
          <w:p w14:paraId="51D07EEA" w14:textId="77777777" w:rsidR="00753495" w:rsidRPr="00FC7496" w:rsidRDefault="000D3474" w:rsidP="001D304D">
            <w:pPr>
              <w:pStyle w:val="TAL"/>
            </w:pPr>
            <w:r w:rsidRPr="00FC7496">
              <w:t>TBS=440 skipped as it would require either I</w:t>
            </w:r>
            <w:r w:rsidRPr="00FC7496">
              <w:rPr>
                <w:vertAlign w:val="subscript"/>
              </w:rPr>
              <w:t>TBS</w:t>
            </w:r>
            <w:r w:rsidRPr="00FC7496">
              <w:t>=12 (NOTE 2) or I</w:t>
            </w:r>
            <w:r w:rsidRPr="00FC7496">
              <w:rPr>
                <w:vertAlign w:val="subscript"/>
              </w:rPr>
              <w:t>SF</w:t>
            </w:r>
            <w:r w:rsidRPr="00FC7496">
              <w:t>=6 (NOTE 1)</w:t>
            </w:r>
          </w:p>
        </w:tc>
      </w:tr>
      <w:tr w:rsidR="00BE1048" w:rsidRPr="00FC7496" w:rsidDel="00EC1931" w14:paraId="07BD96D9" w14:textId="77777777" w:rsidTr="00A3073B">
        <w:trPr>
          <w:jc w:val="center"/>
        </w:trPr>
        <w:tc>
          <w:tcPr>
            <w:tcW w:w="1979" w:type="dxa"/>
          </w:tcPr>
          <w:p w14:paraId="43946BCE" w14:textId="77777777" w:rsidR="00BE1048" w:rsidRPr="00FC7496" w:rsidDel="00EC1931" w:rsidRDefault="00BE1048" w:rsidP="00A3073B">
            <w:pPr>
              <w:pStyle w:val="TAL"/>
            </w:pPr>
            <w:r w:rsidRPr="00FC7496">
              <w:t>456 &lt; N</w:t>
            </w:r>
            <w:r w:rsidRPr="00FC7496">
              <w:rPr>
                <w:vertAlign w:val="subscript"/>
              </w:rPr>
              <w:t>Data</w:t>
            </w:r>
            <w:r w:rsidRPr="00FC7496">
              <w:t xml:space="preserve"> ≤ 472</w:t>
            </w:r>
          </w:p>
        </w:tc>
        <w:tc>
          <w:tcPr>
            <w:tcW w:w="1653" w:type="dxa"/>
          </w:tcPr>
          <w:p w14:paraId="2FF8A6BD" w14:textId="77777777" w:rsidR="00BE1048" w:rsidRPr="00FC7496" w:rsidRDefault="00BE1048" w:rsidP="00A3073B">
            <w:pPr>
              <w:pStyle w:val="TAC"/>
            </w:pPr>
            <w:r w:rsidRPr="00FC7496">
              <w:t>472</w:t>
            </w:r>
          </w:p>
        </w:tc>
        <w:tc>
          <w:tcPr>
            <w:tcW w:w="916" w:type="dxa"/>
          </w:tcPr>
          <w:p w14:paraId="71215F86" w14:textId="77777777" w:rsidR="00BE1048" w:rsidRPr="00FC7496" w:rsidRDefault="00BE1048" w:rsidP="00A3073B">
            <w:pPr>
              <w:pStyle w:val="TAC"/>
            </w:pPr>
            <w:r w:rsidRPr="00FC7496">
              <w:t>7</w:t>
            </w:r>
          </w:p>
        </w:tc>
        <w:tc>
          <w:tcPr>
            <w:tcW w:w="916" w:type="dxa"/>
          </w:tcPr>
          <w:p w14:paraId="285A80BB" w14:textId="77777777" w:rsidR="00BE1048" w:rsidRPr="00FC7496" w:rsidRDefault="00BE1048" w:rsidP="00A3073B">
            <w:pPr>
              <w:pStyle w:val="TAC"/>
            </w:pPr>
            <w:r w:rsidRPr="00FC7496">
              <w:t>3</w:t>
            </w:r>
          </w:p>
        </w:tc>
        <w:tc>
          <w:tcPr>
            <w:tcW w:w="4582" w:type="dxa"/>
          </w:tcPr>
          <w:p w14:paraId="330952E3" w14:textId="77777777" w:rsidR="00BE1048" w:rsidRPr="00FC7496" w:rsidDel="00EC1931" w:rsidRDefault="00BE1048" w:rsidP="00A3073B">
            <w:pPr>
              <w:pStyle w:val="TAL"/>
            </w:pPr>
          </w:p>
        </w:tc>
      </w:tr>
      <w:tr w:rsidR="00753495" w:rsidRPr="00FC7496" w14:paraId="18BAF3E1" w14:textId="77777777" w:rsidTr="001D304D">
        <w:trPr>
          <w:jc w:val="center"/>
        </w:trPr>
        <w:tc>
          <w:tcPr>
            <w:tcW w:w="1979" w:type="dxa"/>
          </w:tcPr>
          <w:p w14:paraId="0F50C825" w14:textId="77777777" w:rsidR="00753495" w:rsidRPr="00FC7496" w:rsidRDefault="00BE1048" w:rsidP="001D304D">
            <w:pPr>
              <w:pStyle w:val="TAL"/>
            </w:pPr>
            <w:r w:rsidRPr="00FC7496">
              <w:t xml:space="preserve">472 </w:t>
            </w:r>
            <w:r w:rsidR="00753495" w:rsidRPr="00FC7496">
              <w:t>&lt; N</w:t>
            </w:r>
            <w:r w:rsidR="00753495" w:rsidRPr="00FC7496">
              <w:rPr>
                <w:vertAlign w:val="subscript"/>
              </w:rPr>
              <w:t>Data</w:t>
            </w:r>
            <w:r w:rsidR="00753495" w:rsidRPr="00FC7496">
              <w:t xml:space="preserve"> ≤ 504</w:t>
            </w:r>
          </w:p>
        </w:tc>
        <w:tc>
          <w:tcPr>
            <w:tcW w:w="1653" w:type="dxa"/>
          </w:tcPr>
          <w:p w14:paraId="291AE798" w14:textId="77777777" w:rsidR="00753495" w:rsidRPr="00FC7496" w:rsidRDefault="00753495" w:rsidP="001D304D">
            <w:pPr>
              <w:pStyle w:val="TAC"/>
            </w:pPr>
            <w:r w:rsidRPr="00FC7496">
              <w:t>504</w:t>
            </w:r>
          </w:p>
        </w:tc>
        <w:tc>
          <w:tcPr>
            <w:tcW w:w="916" w:type="dxa"/>
          </w:tcPr>
          <w:p w14:paraId="083375E2" w14:textId="77777777" w:rsidR="00753495" w:rsidRPr="00FC7496" w:rsidRDefault="00753495" w:rsidP="001D304D">
            <w:pPr>
              <w:pStyle w:val="TAC"/>
            </w:pPr>
            <w:r w:rsidRPr="00FC7496">
              <w:t>10</w:t>
            </w:r>
          </w:p>
        </w:tc>
        <w:tc>
          <w:tcPr>
            <w:tcW w:w="916" w:type="dxa"/>
          </w:tcPr>
          <w:p w14:paraId="393E1367" w14:textId="77777777" w:rsidR="00753495" w:rsidRPr="00FC7496" w:rsidRDefault="00753495" w:rsidP="001D304D">
            <w:pPr>
              <w:pStyle w:val="TAC"/>
            </w:pPr>
            <w:r w:rsidRPr="00FC7496">
              <w:t>2</w:t>
            </w:r>
          </w:p>
        </w:tc>
        <w:tc>
          <w:tcPr>
            <w:tcW w:w="4582" w:type="dxa"/>
          </w:tcPr>
          <w:p w14:paraId="1D7B2804" w14:textId="77777777" w:rsidR="00753495" w:rsidRPr="00FC7496" w:rsidRDefault="00753495" w:rsidP="001D304D">
            <w:pPr>
              <w:pStyle w:val="TAL"/>
            </w:pPr>
          </w:p>
        </w:tc>
      </w:tr>
      <w:tr w:rsidR="00BE1048" w:rsidRPr="00FC7496" w14:paraId="36431052" w14:textId="77777777" w:rsidTr="00A3073B">
        <w:trPr>
          <w:jc w:val="center"/>
        </w:trPr>
        <w:tc>
          <w:tcPr>
            <w:tcW w:w="1979" w:type="dxa"/>
          </w:tcPr>
          <w:p w14:paraId="572AAAB8" w14:textId="77777777" w:rsidR="00BE1048" w:rsidRPr="00FC7496" w:rsidRDefault="00BE1048" w:rsidP="00A3073B">
            <w:pPr>
              <w:pStyle w:val="TAL"/>
            </w:pPr>
            <w:r w:rsidRPr="00FC7496">
              <w:t>504 &lt; N</w:t>
            </w:r>
            <w:r w:rsidRPr="00FC7496">
              <w:rPr>
                <w:vertAlign w:val="subscript"/>
              </w:rPr>
              <w:t>Data</w:t>
            </w:r>
            <w:r w:rsidRPr="00FC7496">
              <w:t xml:space="preserve"> ≤ 536</w:t>
            </w:r>
          </w:p>
        </w:tc>
        <w:tc>
          <w:tcPr>
            <w:tcW w:w="1653" w:type="dxa"/>
          </w:tcPr>
          <w:p w14:paraId="1AE44696" w14:textId="77777777" w:rsidR="00BE1048" w:rsidRPr="00FC7496" w:rsidRDefault="00BE1048" w:rsidP="00A3073B">
            <w:pPr>
              <w:pStyle w:val="TAC"/>
            </w:pPr>
            <w:r w:rsidRPr="00FC7496">
              <w:t>536</w:t>
            </w:r>
          </w:p>
        </w:tc>
        <w:tc>
          <w:tcPr>
            <w:tcW w:w="916" w:type="dxa"/>
          </w:tcPr>
          <w:p w14:paraId="4274B7FE" w14:textId="77777777" w:rsidR="00BE1048" w:rsidRPr="00FC7496" w:rsidRDefault="00BE1048" w:rsidP="00A3073B">
            <w:pPr>
              <w:pStyle w:val="TAC"/>
            </w:pPr>
            <w:r w:rsidRPr="00FC7496">
              <w:t>8</w:t>
            </w:r>
          </w:p>
        </w:tc>
        <w:tc>
          <w:tcPr>
            <w:tcW w:w="916" w:type="dxa"/>
          </w:tcPr>
          <w:p w14:paraId="12C35A67" w14:textId="77777777" w:rsidR="00BE1048" w:rsidRPr="00FC7496" w:rsidRDefault="00BE1048" w:rsidP="00A3073B">
            <w:pPr>
              <w:pStyle w:val="TAC"/>
            </w:pPr>
            <w:r w:rsidRPr="00FC7496">
              <w:t>3</w:t>
            </w:r>
          </w:p>
        </w:tc>
        <w:tc>
          <w:tcPr>
            <w:tcW w:w="4582" w:type="dxa"/>
          </w:tcPr>
          <w:p w14:paraId="6B6FCDB3" w14:textId="77777777" w:rsidR="00BE1048" w:rsidRPr="00FC7496" w:rsidRDefault="00BE1048" w:rsidP="00A3073B">
            <w:pPr>
              <w:pStyle w:val="TAL"/>
            </w:pPr>
            <w:r w:rsidRPr="00FC7496">
              <w:t>TBS=552 skipped as it would require I</w:t>
            </w:r>
            <w:r w:rsidRPr="00FC7496">
              <w:rPr>
                <w:vertAlign w:val="subscript"/>
              </w:rPr>
              <w:t>SF</w:t>
            </w:r>
            <w:r w:rsidRPr="00FC7496">
              <w:t>=6 (NOTE 1)</w:t>
            </w:r>
          </w:p>
          <w:p w14:paraId="3B333347" w14:textId="77777777" w:rsidR="00BE1048" w:rsidRPr="00FC7496" w:rsidRDefault="00BE1048" w:rsidP="00A3073B">
            <w:pPr>
              <w:pStyle w:val="TAL"/>
            </w:pPr>
            <w:r w:rsidRPr="00FC7496">
              <w:t>TBS=568 skipped as it would require I</w:t>
            </w:r>
            <w:r w:rsidRPr="00FC7496">
              <w:rPr>
                <w:vertAlign w:val="subscript"/>
              </w:rPr>
              <w:t>SF</w:t>
            </w:r>
            <w:r w:rsidRPr="00FC7496">
              <w:t>=7 (NOTE 1)</w:t>
            </w:r>
          </w:p>
        </w:tc>
      </w:tr>
      <w:tr w:rsidR="00753495" w:rsidRPr="00FC7496" w14:paraId="7C6B03B3" w14:textId="77777777" w:rsidTr="001D304D">
        <w:trPr>
          <w:jc w:val="center"/>
        </w:trPr>
        <w:tc>
          <w:tcPr>
            <w:tcW w:w="1979" w:type="dxa"/>
          </w:tcPr>
          <w:p w14:paraId="45D5F859" w14:textId="77777777" w:rsidR="00753495" w:rsidRPr="00FC7496" w:rsidRDefault="00753495" w:rsidP="001D304D">
            <w:pPr>
              <w:pStyle w:val="TAL"/>
            </w:pPr>
            <w:r w:rsidRPr="00FC7496">
              <w:t>5</w:t>
            </w:r>
            <w:r w:rsidR="00BE1048" w:rsidRPr="00FC7496">
              <w:t>36</w:t>
            </w:r>
            <w:r w:rsidRPr="00FC7496">
              <w:t xml:space="preserve"> &lt; N</w:t>
            </w:r>
            <w:r w:rsidRPr="00FC7496">
              <w:rPr>
                <w:vertAlign w:val="subscript"/>
              </w:rPr>
              <w:t>Data</w:t>
            </w:r>
            <w:r w:rsidRPr="00FC7496">
              <w:t xml:space="preserve"> ≤ </w:t>
            </w:r>
            <w:r w:rsidR="00BE1048" w:rsidRPr="00FC7496">
              <w:t>616</w:t>
            </w:r>
          </w:p>
        </w:tc>
        <w:tc>
          <w:tcPr>
            <w:tcW w:w="1653" w:type="dxa"/>
          </w:tcPr>
          <w:p w14:paraId="3CA55103" w14:textId="77777777" w:rsidR="00753495" w:rsidRPr="00FC7496" w:rsidRDefault="00BE1048" w:rsidP="001D304D">
            <w:pPr>
              <w:pStyle w:val="TAC"/>
            </w:pPr>
            <w:r w:rsidRPr="00FC7496">
              <w:t>616</w:t>
            </w:r>
          </w:p>
        </w:tc>
        <w:tc>
          <w:tcPr>
            <w:tcW w:w="916" w:type="dxa"/>
          </w:tcPr>
          <w:p w14:paraId="2D21C266" w14:textId="77777777" w:rsidR="00753495" w:rsidRPr="00FC7496" w:rsidRDefault="00BE1048" w:rsidP="001D304D">
            <w:pPr>
              <w:pStyle w:val="TAC"/>
            </w:pPr>
            <w:r w:rsidRPr="00FC7496">
              <w:t>9</w:t>
            </w:r>
          </w:p>
        </w:tc>
        <w:tc>
          <w:tcPr>
            <w:tcW w:w="916" w:type="dxa"/>
          </w:tcPr>
          <w:p w14:paraId="032B8286" w14:textId="77777777" w:rsidR="00753495" w:rsidRPr="00FC7496" w:rsidRDefault="00BE1048" w:rsidP="001D304D">
            <w:pPr>
              <w:pStyle w:val="TAC"/>
            </w:pPr>
            <w:r w:rsidRPr="00FC7496">
              <w:t>3</w:t>
            </w:r>
          </w:p>
        </w:tc>
        <w:tc>
          <w:tcPr>
            <w:tcW w:w="4582" w:type="dxa"/>
          </w:tcPr>
          <w:p w14:paraId="373AFC63" w14:textId="77777777" w:rsidR="00BE1048" w:rsidRPr="00FC7496" w:rsidRDefault="00BE1048" w:rsidP="00BE1048">
            <w:pPr>
              <w:pStyle w:val="TAL"/>
            </w:pPr>
            <w:r w:rsidRPr="00FC7496">
              <w:t>TBS=584 skipped as it would require either I</w:t>
            </w:r>
            <w:r w:rsidRPr="00FC7496">
              <w:rPr>
                <w:vertAlign w:val="subscript"/>
              </w:rPr>
              <w:t>TBS</w:t>
            </w:r>
            <w:r w:rsidRPr="00FC7496">
              <w:t>=11 (NOTE 2) or I</w:t>
            </w:r>
            <w:r w:rsidRPr="00FC7496">
              <w:rPr>
                <w:vertAlign w:val="subscript"/>
              </w:rPr>
              <w:t>SF</w:t>
            </w:r>
            <w:r w:rsidRPr="00FC7496">
              <w:t>=4 (NOTE 1)</w:t>
            </w:r>
          </w:p>
          <w:p w14:paraId="6CF13429" w14:textId="77777777" w:rsidR="00753495" w:rsidRPr="00FC7496" w:rsidRDefault="00753495" w:rsidP="001D304D">
            <w:pPr>
              <w:pStyle w:val="TAL"/>
            </w:pPr>
            <w:r w:rsidRPr="00FC7496">
              <w:t>TBS=600 skipped as it would require ISF=5 (NOTE</w:t>
            </w:r>
            <w:r w:rsidR="00BE1048" w:rsidRPr="00FC7496">
              <w:t xml:space="preserve"> 1</w:t>
            </w:r>
            <w:r w:rsidRPr="00FC7496">
              <w:t>)</w:t>
            </w:r>
          </w:p>
        </w:tc>
      </w:tr>
      <w:tr w:rsidR="00753495" w:rsidRPr="00FC7496" w14:paraId="20D94AD8" w14:textId="77777777" w:rsidTr="001D304D">
        <w:trPr>
          <w:jc w:val="center"/>
        </w:trPr>
        <w:tc>
          <w:tcPr>
            <w:tcW w:w="1979" w:type="dxa"/>
          </w:tcPr>
          <w:p w14:paraId="3079DF24" w14:textId="77777777" w:rsidR="00753495" w:rsidRPr="00FC7496" w:rsidRDefault="00BE1048" w:rsidP="001D304D">
            <w:pPr>
              <w:pStyle w:val="TAL"/>
            </w:pPr>
            <w:r w:rsidRPr="00FC7496">
              <w:t xml:space="preserve">616 </w:t>
            </w:r>
            <w:r w:rsidR="00753495" w:rsidRPr="00FC7496">
              <w:t>&lt; N</w:t>
            </w:r>
            <w:r w:rsidR="00753495" w:rsidRPr="00FC7496">
              <w:rPr>
                <w:vertAlign w:val="subscript"/>
              </w:rPr>
              <w:t>Data</w:t>
            </w:r>
          </w:p>
        </w:tc>
        <w:tc>
          <w:tcPr>
            <w:tcW w:w="1653" w:type="dxa"/>
          </w:tcPr>
          <w:p w14:paraId="4E723E52" w14:textId="77777777" w:rsidR="00753495" w:rsidRPr="00FC7496" w:rsidRDefault="00753495" w:rsidP="001D304D">
            <w:pPr>
              <w:pStyle w:val="TAC"/>
            </w:pPr>
            <w:r w:rsidRPr="00FC7496">
              <w:t>680</w:t>
            </w:r>
          </w:p>
        </w:tc>
        <w:tc>
          <w:tcPr>
            <w:tcW w:w="916" w:type="dxa"/>
          </w:tcPr>
          <w:p w14:paraId="0FCDAC41" w14:textId="77777777" w:rsidR="00753495" w:rsidRPr="00FC7496" w:rsidRDefault="00BE1048" w:rsidP="001D304D">
            <w:pPr>
              <w:pStyle w:val="TAC"/>
            </w:pPr>
            <w:r w:rsidRPr="00FC7496">
              <w:t>10</w:t>
            </w:r>
          </w:p>
        </w:tc>
        <w:tc>
          <w:tcPr>
            <w:tcW w:w="916" w:type="dxa"/>
          </w:tcPr>
          <w:p w14:paraId="6055F2A2" w14:textId="77777777" w:rsidR="00753495" w:rsidRPr="00FC7496" w:rsidRDefault="00BE1048" w:rsidP="001D304D">
            <w:pPr>
              <w:pStyle w:val="TAC"/>
            </w:pPr>
            <w:r w:rsidRPr="00FC7496">
              <w:t>3</w:t>
            </w:r>
          </w:p>
        </w:tc>
        <w:tc>
          <w:tcPr>
            <w:tcW w:w="4582" w:type="dxa"/>
          </w:tcPr>
          <w:p w14:paraId="5C4A1375" w14:textId="77777777" w:rsidR="00753495" w:rsidRPr="00FC7496" w:rsidRDefault="00BE1048" w:rsidP="001D304D">
            <w:pPr>
              <w:pStyle w:val="TAL"/>
            </w:pPr>
            <w:r w:rsidRPr="00FC7496">
              <w:t>NOTE 2</w:t>
            </w:r>
          </w:p>
        </w:tc>
      </w:tr>
      <w:tr w:rsidR="00753495" w:rsidRPr="00FC7496" w14:paraId="1136AE61" w14:textId="77777777" w:rsidTr="001D304D">
        <w:trPr>
          <w:jc w:val="center"/>
        </w:trPr>
        <w:tc>
          <w:tcPr>
            <w:tcW w:w="10046" w:type="dxa"/>
            <w:gridSpan w:val="5"/>
          </w:tcPr>
          <w:p w14:paraId="4B19040E" w14:textId="77777777" w:rsidR="00BE1048" w:rsidRPr="00FC7496" w:rsidRDefault="00753495" w:rsidP="00BE1048">
            <w:pPr>
              <w:pStyle w:val="TAN"/>
            </w:pPr>
            <w:r w:rsidRPr="00FC7496">
              <w:t>NOTE</w:t>
            </w:r>
            <w:r w:rsidR="00BE1048" w:rsidRPr="00FC7496">
              <w:t xml:space="preserve"> 1</w:t>
            </w:r>
            <w:r w:rsidRPr="00FC7496">
              <w:t>:</w:t>
            </w:r>
            <w:r w:rsidRPr="00FC7496">
              <w:tab/>
              <w:t>According to TS 36.213 [30] Table 16.4.1.5.1-1</w:t>
            </w:r>
          </w:p>
          <w:p w14:paraId="19BD60C9" w14:textId="77777777" w:rsidR="00753495" w:rsidRPr="00FC7496" w:rsidRDefault="00BE1048" w:rsidP="00BE1048">
            <w:pPr>
              <w:pStyle w:val="TAN"/>
            </w:pPr>
            <w:r w:rsidRPr="00FC7496">
              <w:t>NOTE 2:</w:t>
            </w:r>
            <w:r w:rsidRPr="00FC7496">
              <w:tab/>
              <w:t xml:space="preserve">According to TS 36.213 [30] clause 16.4.1.5.1 for </w:t>
            </w:r>
            <w:r w:rsidRPr="00FC7496">
              <w:rPr>
                <w:i/>
              </w:rPr>
              <w:t>operationModeInfo</w:t>
            </w:r>
            <w:r w:rsidRPr="00FC7496">
              <w:t xml:space="preserve"> set to ‘00’ or ‘01’ (Inband Operation Mode) I</w:t>
            </w:r>
            <w:r w:rsidRPr="00FC7496">
              <w:rPr>
                <w:vertAlign w:val="subscript"/>
              </w:rPr>
              <w:t>TBS</w:t>
            </w:r>
            <w:r w:rsidRPr="00FC7496">
              <w:t xml:space="preserve"> is 0 </w:t>
            </w:r>
            <w:r w:rsidRPr="00FC7496">
              <w:rPr>
                <w:rFonts w:cs="Arial"/>
              </w:rPr>
              <w:t>≤</w:t>
            </w:r>
            <w:r w:rsidRPr="00FC7496">
              <w:t xml:space="preserve"> I</w:t>
            </w:r>
            <w:r w:rsidRPr="00FC7496">
              <w:rPr>
                <w:vertAlign w:val="subscript"/>
              </w:rPr>
              <w:t>TBS</w:t>
            </w:r>
            <w:r w:rsidRPr="00FC7496">
              <w:t xml:space="preserve"> </w:t>
            </w:r>
            <w:r w:rsidRPr="00FC7496">
              <w:rPr>
                <w:rFonts w:cs="Arial"/>
              </w:rPr>
              <w:t>≤</w:t>
            </w:r>
            <w:r w:rsidRPr="00FC7496">
              <w:t xml:space="preserve"> 10</w:t>
            </w:r>
          </w:p>
        </w:tc>
      </w:tr>
    </w:tbl>
    <w:p w14:paraId="79CC6AEB" w14:textId="77777777" w:rsidR="00753495" w:rsidRPr="00FC7496" w:rsidRDefault="00753495" w:rsidP="00753495"/>
    <w:p w14:paraId="322EB59A" w14:textId="77777777" w:rsidR="00753495" w:rsidRPr="00FC7496" w:rsidRDefault="00753495" w:rsidP="00753495">
      <w:pPr>
        <w:pStyle w:val="B1"/>
      </w:pPr>
      <w:r w:rsidRPr="00FC7496">
        <w:t>-</w:t>
      </w:r>
      <w:r w:rsidRPr="00FC7496">
        <w:tab/>
        <w:t>I</w:t>
      </w:r>
      <w:r w:rsidRPr="00FC7496">
        <w:rPr>
          <w:vertAlign w:val="subscript"/>
        </w:rPr>
        <w:t>SF</w:t>
      </w:r>
      <w:r w:rsidRPr="00FC7496">
        <w:t xml:space="preserve"> ≤ </w:t>
      </w:r>
      <w:r w:rsidR="00BE1048" w:rsidRPr="00FC7496">
        <w:t>3</w:t>
      </w:r>
      <w:r w:rsidRPr="00FC7496">
        <w:t xml:space="preserve"> for all DL transmission (i.e. a DL transmission needs not more than </w:t>
      </w:r>
      <w:r w:rsidR="00BE1048" w:rsidRPr="00FC7496">
        <w:t>4</w:t>
      </w:r>
      <w:r w:rsidRPr="00FC7496">
        <w:t xml:space="preserve"> </w:t>
      </w:r>
      <w:r w:rsidRPr="00FC7496">
        <w:rPr>
          <w:lang w:eastAsia="x-none"/>
        </w:rPr>
        <w:t>NB-IoT DL subframes,</w:t>
      </w:r>
      <w:r w:rsidRPr="00FC7496">
        <w:t xml:space="preserve"> which is needed for maximum TBS of 680)</w:t>
      </w:r>
    </w:p>
    <w:p w14:paraId="44F9B514" w14:textId="77777777" w:rsidR="00753495" w:rsidRPr="00FC7496" w:rsidRDefault="00753495" w:rsidP="00753495">
      <w:pPr>
        <w:pStyle w:val="Heading3"/>
      </w:pPr>
      <w:r w:rsidRPr="00FC7496">
        <w:t>7A.6.3</w:t>
      </w:r>
      <w:r w:rsidRPr="00FC7496">
        <w:tab/>
        <w:t>Periodic uplink grants</w:t>
      </w:r>
    </w:p>
    <w:p w14:paraId="3AA49BD4" w14:textId="77777777" w:rsidR="00753495" w:rsidRPr="00FC7496" w:rsidRDefault="00753495" w:rsidP="00753495">
      <w:r w:rsidRPr="00FC7496">
        <w:t xml:space="preserve">Periodic scheduling of UL grants applies for polling mode according to </w:t>
      </w:r>
      <w:r w:rsidRPr="00FC7496">
        <w:rPr>
          <w:lang w:eastAsia="zh-CN"/>
        </w:rPr>
        <w:t>clause 7A.5.2, i.e. in general the UE is configured with SR-</w:t>
      </w:r>
      <w:r w:rsidRPr="00FC7496">
        <w:t>ProhibitTimer(s) to be prevented from triggering RACH procedures in connected mode.</w:t>
      </w:r>
    </w:p>
    <w:p w14:paraId="57FAEC81" w14:textId="77777777" w:rsidR="00753495" w:rsidRPr="00FC7496" w:rsidRDefault="00753495" w:rsidP="00753495">
      <w:r w:rsidRPr="00FC7496">
        <w:t xml:space="preserve">The SS gets configured with: </w:t>
      </w:r>
    </w:p>
    <w:p w14:paraId="504FFE8F" w14:textId="77777777" w:rsidR="00753495" w:rsidRPr="00FC7496" w:rsidRDefault="00753495" w:rsidP="00753495">
      <w:pPr>
        <w:pStyle w:val="B1"/>
      </w:pPr>
      <w:r w:rsidRPr="00FC7496">
        <w:t>-</w:t>
      </w:r>
      <w:r w:rsidRPr="00FC7496">
        <w:tab/>
        <w:t>configuration of the UE specific search space (</w:t>
      </w:r>
      <w:r w:rsidRPr="00FC7496">
        <w:rPr>
          <w:b/>
        </w:rPr>
        <w:t>R</w:t>
      </w:r>
      <w:r w:rsidRPr="00FC7496">
        <w:rPr>
          <w:b/>
          <w:vertAlign w:val="subscript"/>
        </w:rPr>
        <w:t>max</w:t>
      </w:r>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27E58ACB" w14:textId="77777777" w:rsidR="00753495" w:rsidRPr="00FC7496" w:rsidRDefault="00753495" w:rsidP="00753495">
      <w:pPr>
        <w:pStyle w:val="B1"/>
      </w:pPr>
      <w:r w:rsidRPr="00FC7496">
        <w:t>-</w:t>
      </w:r>
      <w:r w:rsidRPr="00FC7496">
        <w:tab/>
        <w:t>search space candidate to be used for UL grants within the search space</w:t>
      </w:r>
    </w:p>
    <w:p w14:paraId="2C0A553B" w14:textId="77777777" w:rsidR="00753495" w:rsidRPr="00FC7496" w:rsidRDefault="00753495" w:rsidP="00753495">
      <w:pPr>
        <w:pStyle w:val="B1"/>
      </w:pPr>
      <w:r w:rsidRPr="00FC7496">
        <w:t>-</w:t>
      </w:r>
      <w:r w:rsidRPr="00FC7496">
        <w:tab/>
        <w:t>configuration of grant scheduling:</w:t>
      </w:r>
    </w:p>
    <w:p w14:paraId="237476DA" w14:textId="77777777" w:rsidR="00753495" w:rsidRPr="00FC7496" w:rsidRDefault="00753495" w:rsidP="00753495">
      <w:pPr>
        <w:pStyle w:val="B2"/>
      </w:pPr>
      <w:r w:rsidRPr="00FC7496">
        <w:t>-</w:t>
      </w:r>
      <w:r w:rsidRPr="00FC7496">
        <w:tab/>
        <w:t>DCI of the UL grants</w:t>
      </w:r>
    </w:p>
    <w:p w14:paraId="4600486F" w14:textId="77777777" w:rsidR="00753495" w:rsidRPr="00FC7496" w:rsidRDefault="00753495" w:rsidP="00753495">
      <w:pPr>
        <w:pStyle w:val="B2"/>
      </w:pPr>
      <w:r w:rsidRPr="00FC7496">
        <w:t>-</w:t>
      </w:r>
      <w:r w:rsidRPr="00FC7496">
        <w:tab/>
        <w:t>number of UL grants to be scheduled: one grant only, several, continuous</w:t>
      </w:r>
    </w:p>
    <w:p w14:paraId="13E7AFDB" w14:textId="77777777" w:rsidR="00753495" w:rsidRPr="00FC7496" w:rsidRDefault="00753495" w:rsidP="00753495">
      <w:pPr>
        <w:pStyle w:val="B2"/>
      </w:pPr>
      <w:r w:rsidRPr="00FC7496">
        <w:t>-</w:t>
      </w:r>
      <w:r w:rsidRPr="00FC7496">
        <w:tab/>
        <w:t xml:space="preserve">periodicity: </w:t>
      </w:r>
      <w:r w:rsidRPr="00FC7496">
        <w:rPr>
          <w:lang w:eastAsia="en-GB"/>
        </w:rPr>
        <w:t>every search space, every 2</w:t>
      </w:r>
      <w:r w:rsidRPr="00FC7496">
        <w:rPr>
          <w:vertAlign w:val="superscript"/>
          <w:lang w:eastAsia="en-GB"/>
        </w:rPr>
        <w:t>nd</w:t>
      </w:r>
      <w:r w:rsidRPr="00FC7496">
        <w:rPr>
          <w:lang w:eastAsia="en-GB"/>
        </w:rPr>
        <w:t xml:space="preserve"> search space, ...</w:t>
      </w:r>
    </w:p>
    <w:p w14:paraId="3A521CC1" w14:textId="77777777" w:rsidR="00753495" w:rsidRPr="00FC7496" w:rsidRDefault="00753495" w:rsidP="00753495">
      <w:r w:rsidRPr="00FC7496">
        <w:t>When the SS gets configured for periodic scheduling of uplink grants, the SS shall:</w:t>
      </w:r>
    </w:p>
    <w:p w14:paraId="7B25FACA" w14:textId="77777777" w:rsidR="00753495" w:rsidRPr="00FC7496" w:rsidRDefault="00753495" w:rsidP="00753495">
      <w:pPr>
        <w:pStyle w:val="B1"/>
      </w:pPr>
      <w:r w:rsidRPr="00FC7496">
        <w:t>-</w:t>
      </w:r>
      <w:r w:rsidRPr="00FC7496">
        <w:tab/>
        <w:t xml:space="preserve">start </w:t>
      </w:r>
      <w:r w:rsidRPr="00FC7496">
        <w:rPr>
          <w:lang w:eastAsia="zh-CN"/>
        </w:rPr>
        <w:t>UL grant scheduling with the next available search space candidate as configured for the UE specific search space after the given timing information (which can be "now" or a specific point in time)</w:t>
      </w:r>
      <w:r w:rsidRPr="00FC7496">
        <w:t>.</w:t>
      </w:r>
    </w:p>
    <w:p w14:paraId="7B13200C" w14:textId="77777777" w:rsidR="00753495" w:rsidRPr="00FC7496" w:rsidRDefault="00753495" w:rsidP="00753495">
      <w:pPr>
        <w:pStyle w:val="B1"/>
      </w:pPr>
      <w:r w:rsidRPr="00FC7496">
        <w:t>-</w:t>
      </w:r>
      <w:r w:rsidRPr="00FC7496">
        <w:tab/>
        <w:t>not give any additional grants base on buffer status reporting by the UE.</w:t>
      </w:r>
    </w:p>
    <w:p w14:paraId="27C1788D" w14:textId="77777777" w:rsidR="00753495" w:rsidRPr="00FC7496" w:rsidRDefault="00753495" w:rsidP="00753495">
      <w:pPr>
        <w:pStyle w:val="B1"/>
      </w:pPr>
      <w:r w:rsidRPr="00FC7496">
        <w:t>-</w:t>
      </w:r>
      <w:r w:rsidRPr="00FC7496">
        <w:tab/>
        <w:t>not use the adaptive HARQ ACK to schedule another transmission.</w:t>
      </w:r>
    </w:p>
    <w:p w14:paraId="443A8D5E" w14:textId="77777777" w:rsidR="00753495" w:rsidRPr="00FC7496" w:rsidRDefault="00753495" w:rsidP="00753495">
      <w:pPr>
        <w:pStyle w:val="B1"/>
      </w:pPr>
      <w:r w:rsidRPr="00FC7496">
        <w:t>-</w:t>
      </w:r>
      <w:r w:rsidRPr="00FC7496">
        <w:tab/>
        <w:t xml:space="preserve">when DL transmission is scheduled, </w:t>
      </w:r>
      <w:r w:rsidR="000D3474" w:rsidRPr="00FC7496">
        <w:t xml:space="preserve">shift </w:t>
      </w:r>
      <w:r w:rsidRPr="00FC7496">
        <w:t xml:space="preserve">any UL grant which would be scheduled for the same search space </w:t>
      </w:r>
      <w:r w:rsidR="000D3474" w:rsidRPr="00FC7496">
        <w:t>to the next search space cycle not being needed for DL transmission, i.e. DL transmissions have higher priority than UL grants.</w:t>
      </w:r>
      <w:r w:rsidRPr="00FC7496">
        <w:br/>
        <w:t xml:space="preserve">NOTE: </w:t>
      </w:r>
      <w:r w:rsidRPr="00FC7496">
        <w:rPr>
          <w:lang w:eastAsia="x-none"/>
        </w:rPr>
        <w:t xml:space="preserve">the periodicity is related to beginning of the UL grant scheduling i.e. independent from whether or not a single grant is </w:t>
      </w:r>
      <w:r w:rsidR="000D3474" w:rsidRPr="00FC7496">
        <w:rPr>
          <w:lang w:eastAsia="x-none"/>
        </w:rPr>
        <w:t>shifted due to DL transmissions</w:t>
      </w:r>
      <w:r w:rsidRPr="00FC7496">
        <w:rPr>
          <w:lang w:eastAsia="x-none"/>
        </w:rPr>
        <w:t>.</w:t>
      </w:r>
    </w:p>
    <w:p w14:paraId="154E2851" w14:textId="77777777" w:rsidR="00753495" w:rsidRPr="00FC7496" w:rsidRDefault="00753495" w:rsidP="00753495">
      <w:r w:rsidRPr="00FC7496">
        <w:t xml:space="preserve">Table 7A.6.3-1 gives an example for periodic UL grant scheduling for a periodicity of </w:t>
      </w:r>
      <w:r w:rsidR="00690C04" w:rsidRPr="00FC7496">
        <w:t>every</w:t>
      </w:r>
      <w:r w:rsidRPr="00FC7496">
        <w:t xml:space="preserve"> 3</w:t>
      </w:r>
      <w:r w:rsidRPr="00FC7496">
        <w:rPr>
          <w:vertAlign w:val="superscript"/>
        </w:rPr>
        <w:t>rd</w:t>
      </w:r>
      <w:r w:rsidRPr="00FC7496">
        <w:t xml:space="preserve"> search space cycle: at UESS cycle 7 the UL grant is </w:t>
      </w:r>
      <w:r w:rsidR="000D3474" w:rsidRPr="00FC7496">
        <w:t xml:space="preserve">shifted </w:t>
      </w:r>
      <w:r w:rsidRPr="00FC7496">
        <w:t>to cycle 8 due to DL transmission.</w:t>
      </w:r>
    </w:p>
    <w:p w14:paraId="726D64BE" w14:textId="77777777" w:rsidR="00753495" w:rsidRPr="00FC7496" w:rsidRDefault="00753495" w:rsidP="00753495">
      <w:pPr>
        <w:pStyle w:val="TH"/>
      </w:pPr>
      <w:r w:rsidRPr="00FC7496">
        <w:t>Table 7A.6.3-1: Periodic UL grant scheduling – Example for UL and DL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37"/>
        <w:gridCol w:w="737"/>
        <w:gridCol w:w="737"/>
        <w:gridCol w:w="737"/>
        <w:gridCol w:w="737"/>
        <w:gridCol w:w="737"/>
        <w:gridCol w:w="737"/>
        <w:gridCol w:w="737"/>
        <w:gridCol w:w="737"/>
        <w:gridCol w:w="737"/>
        <w:gridCol w:w="737"/>
      </w:tblGrid>
      <w:tr w:rsidR="00753495" w:rsidRPr="00FC7496" w14:paraId="4F69C2E9" w14:textId="77777777" w:rsidTr="001D304D">
        <w:trPr>
          <w:jc w:val="center"/>
        </w:trPr>
        <w:tc>
          <w:tcPr>
            <w:tcW w:w="1134" w:type="dxa"/>
            <w:vAlign w:val="center"/>
          </w:tcPr>
          <w:p w14:paraId="69BECB80" w14:textId="77777777" w:rsidR="00753495" w:rsidRPr="00FC7496" w:rsidRDefault="00753495" w:rsidP="001D304D">
            <w:pPr>
              <w:pStyle w:val="TAC"/>
            </w:pPr>
            <w:r w:rsidRPr="00FC7496">
              <w:t>...</w:t>
            </w:r>
          </w:p>
        </w:tc>
        <w:tc>
          <w:tcPr>
            <w:tcW w:w="737" w:type="dxa"/>
            <w:vAlign w:val="center"/>
          </w:tcPr>
          <w:p w14:paraId="5791DEB7" w14:textId="77777777" w:rsidR="00753495" w:rsidRPr="00FC7496" w:rsidRDefault="00753495" w:rsidP="001D304D">
            <w:pPr>
              <w:pStyle w:val="TAC"/>
            </w:pPr>
            <w:r w:rsidRPr="00FC7496">
              <w:t>UESS cycle 1</w:t>
            </w:r>
          </w:p>
        </w:tc>
        <w:tc>
          <w:tcPr>
            <w:tcW w:w="737" w:type="dxa"/>
            <w:vAlign w:val="center"/>
          </w:tcPr>
          <w:p w14:paraId="1219FDEE" w14:textId="77777777" w:rsidR="00753495" w:rsidRPr="00FC7496" w:rsidRDefault="00753495" w:rsidP="001D304D">
            <w:pPr>
              <w:pStyle w:val="TAC"/>
            </w:pPr>
            <w:r w:rsidRPr="00FC7496">
              <w:t>UESS cycle 2</w:t>
            </w:r>
          </w:p>
        </w:tc>
        <w:tc>
          <w:tcPr>
            <w:tcW w:w="737" w:type="dxa"/>
            <w:vAlign w:val="center"/>
          </w:tcPr>
          <w:p w14:paraId="0A2F5913" w14:textId="77777777" w:rsidR="00753495" w:rsidRPr="00FC7496" w:rsidRDefault="00753495" w:rsidP="001D304D">
            <w:pPr>
              <w:pStyle w:val="TAC"/>
            </w:pPr>
            <w:r w:rsidRPr="00FC7496">
              <w:t>UESS cycle 3</w:t>
            </w:r>
          </w:p>
        </w:tc>
        <w:tc>
          <w:tcPr>
            <w:tcW w:w="737" w:type="dxa"/>
            <w:vAlign w:val="center"/>
          </w:tcPr>
          <w:p w14:paraId="5578D790" w14:textId="77777777" w:rsidR="00753495" w:rsidRPr="00FC7496" w:rsidRDefault="00753495" w:rsidP="001D304D">
            <w:pPr>
              <w:pStyle w:val="TAC"/>
            </w:pPr>
            <w:r w:rsidRPr="00FC7496">
              <w:t>UESS cycle 4</w:t>
            </w:r>
          </w:p>
        </w:tc>
        <w:tc>
          <w:tcPr>
            <w:tcW w:w="737" w:type="dxa"/>
            <w:vAlign w:val="center"/>
          </w:tcPr>
          <w:p w14:paraId="17F288DB" w14:textId="77777777" w:rsidR="00753495" w:rsidRPr="00FC7496" w:rsidRDefault="00753495" w:rsidP="001D304D">
            <w:pPr>
              <w:pStyle w:val="TAC"/>
            </w:pPr>
            <w:r w:rsidRPr="00FC7496">
              <w:t>UESS cycle 5</w:t>
            </w:r>
          </w:p>
        </w:tc>
        <w:tc>
          <w:tcPr>
            <w:tcW w:w="737" w:type="dxa"/>
            <w:vAlign w:val="center"/>
          </w:tcPr>
          <w:p w14:paraId="4E78EF5B" w14:textId="77777777" w:rsidR="00753495" w:rsidRPr="00FC7496" w:rsidRDefault="00753495" w:rsidP="001D304D">
            <w:pPr>
              <w:pStyle w:val="TAC"/>
            </w:pPr>
            <w:r w:rsidRPr="00FC7496">
              <w:t>UESS cycle 6</w:t>
            </w:r>
          </w:p>
        </w:tc>
        <w:tc>
          <w:tcPr>
            <w:tcW w:w="737" w:type="dxa"/>
            <w:vAlign w:val="center"/>
          </w:tcPr>
          <w:p w14:paraId="10835FEF" w14:textId="77777777" w:rsidR="00753495" w:rsidRPr="00FC7496" w:rsidRDefault="00753495" w:rsidP="001D304D">
            <w:pPr>
              <w:pStyle w:val="TAC"/>
            </w:pPr>
            <w:r w:rsidRPr="00FC7496">
              <w:t>UESS cycle 7</w:t>
            </w:r>
          </w:p>
        </w:tc>
        <w:tc>
          <w:tcPr>
            <w:tcW w:w="737" w:type="dxa"/>
            <w:vAlign w:val="center"/>
          </w:tcPr>
          <w:p w14:paraId="1B04208E" w14:textId="77777777" w:rsidR="00753495" w:rsidRPr="00FC7496" w:rsidRDefault="00753495" w:rsidP="001D304D">
            <w:pPr>
              <w:pStyle w:val="TAC"/>
            </w:pPr>
            <w:r w:rsidRPr="00FC7496">
              <w:t>UESS cycle 8</w:t>
            </w:r>
          </w:p>
        </w:tc>
        <w:tc>
          <w:tcPr>
            <w:tcW w:w="737" w:type="dxa"/>
            <w:vAlign w:val="center"/>
          </w:tcPr>
          <w:p w14:paraId="08619B11" w14:textId="77777777" w:rsidR="00753495" w:rsidRPr="00FC7496" w:rsidRDefault="00753495" w:rsidP="001D304D">
            <w:pPr>
              <w:pStyle w:val="TAC"/>
            </w:pPr>
            <w:r w:rsidRPr="00FC7496">
              <w:t>UESS cycle 9</w:t>
            </w:r>
          </w:p>
        </w:tc>
        <w:tc>
          <w:tcPr>
            <w:tcW w:w="737" w:type="dxa"/>
            <w:vAlign w:val="center"/>
          </w:tcPr>
          <w:p w14:paraId="2386867D" w14:textId="77777777" w:rsidR="00753495" w:rsidRPr="00FC7496" w:rsidRDefault="00753495" w:rsidP="001D304D">
            <w:pPr>
              <w:pStyle w:val="TAC"/>
            </w:pPr>
            <w:r w:rsidRPr="00FC7496">
              <w:t>UESS cycle 10</w:t>
            </w:r>
          </w:p>
        </w:tc>
        <w:tc>
          <w:tcPr>
            <w:tcW w:w="737" w:type="dxa"/>
            <w:vAlign w:val="center"/>
          </w:tcPr>
          <w:p w14:paraId="7AE21C6F" w14:textId="77777777" w:rsidR="00753495" w:rsidRPr="00FC7496" w:rsidRDefault="00753495" w:rsidP="001D304D">
            <w:pPr>
              <w:pStyle w:val="TAC"/>
            </w:pPr>
            <w:r w:rsidRPr="00FC7496">
              <w:t>...</w:t>
            </w:r>
          </w:p>
        </w:tc>
      </w:tr>
      <w:tr w:rsidR="00753495" w:rsidRPr="00FC7496" w14:paraId="54AE82CE" w14:textId="77777777" w:rsidTr="001D304D">
        <w:trPr>
          <w:jc w:val="center"/>
        </w:trPr>
        <w:tc>
          <w:tcPr>
            <w:tcW w:w="1134" w:type="dxa"/>
            <w:vAlign w:val="center"/>
          </w:tcPr>
          <w:p w14:paraId="276756C3" w14:textId="77777777" w:rsidR="00753495" w:rsidRPr="00FC7496" w:rsidRDefault="00753495" w:rsidP="001D304D">
            <w:pPr>
              <w:pStyle w:val="TAC"/>
            </w:pPr>
            <w:r w:rsidRPr="00FC7496">
              <w:t>UL grant configuration</w:t>
            </w:r>
          </w:p>
        </w:tc>
        <w:tc>
          <w:tcPr>
            <w:tcW w:w="737" w:type="dxa"/>
            <w:shd w:val="clear" w:color="auto" w:fill="92D050"/>
            <w:vAlign w:val="center"/>
          </w:tcPr>
          <w:p w14:paraId="427842D1" w14:textId="77777777" w:rsidR="00753495" w:rsidRPr="00FC7496" w:rsidRDefault="00753495" w:rsidP="001D304D">
            <w:pPr>
              <w:pStyle w:val="TAC"/>
            </w:pPr>
            <w:r w:rsidRPr="00FC7496">
              <w:t>UL</w:t>
            </w:r>
          </w:p>
        </w:tc>
        <w:tc>
          <w:tcPr>
            <w:tcW w:w="737" w:type="dxa"/>
            <w:vAlign w:val="center"/>
          </w:tcPr>
          <w:p w14:paraId="1AA82CD0" w14:textId="77777777" w:rsidR="00753495" w:rsidRPr="00FC7496" w:rsidRDefault="00753495" w:rsidP="001D304D">
            <w:pPr>
              <w:pStyle w:val="TAC"/>
            </w:pPr>
          </w:p>
        </w:tc>
        <w:tc>
          <w:tcPr>
            <w:tcW w:w="737" w:type="dxa"/>
            <w:shd w:val="clear" w:color="auto" w:fill="FFC000"/>
            <w:vAlign w:val="center"/>
          </w:tcPr>
          <w:p w14:paraId="40CBD5B8" w14:textId="77777777" w:rsidR="00753495" w:rsidRPr="00FC7496" w:rsidRDefault="00753495" w:rsidP="001D304D">
            <w:pPr>
              <w:pStyle w:val="TAC"/>
            </w:pPr>
            <w:r w:rsidRPr="00FC7496">
              <w:t>DL</w:t>
            </w:r>
          </w:p>
        </w:tc>
        <w:tc>
          <w:tcPr>
            <w:tcW w:w="737" w:type="dxa"/>
            <w:shd w:val="clear" w:color="auto" w:fill="92D050"/>
            <w:vAlign w:val="center"/>
          </w:tcPr>
          <w:p w14:paraId="66D2C97C" w14:textId="77777777" w:rsidR="00753495" w:rsidRPr="00FC7496" w:rsidRDefault="00753495" w:rsidP="001D304D">
            <w:pPr>
              <w:pStyle w:val="TAC"/>
            </w:pPr>
            <w:r w:rsidRPr="00FC7496">
              <w:t>UL</w:t>
            </w:r>
          </w:p>
        </w:tc>
        <w:tc>
          <w:tcPr>
            <w:tcW w:w="737" w:type="dxa"/>
            <w:vAlign w:val="center"/>
          </w:tcPr>
          <w:p w14:paraId="3F888B7D" w14:textId="77777777" w:rsidR="00753495" w:rsidRPr="00FC7496" w:rsidRDefault="00753495" w:rsidP="001D304D">
            <w:pPr>
              <w:pStyle w:val="TAC"/>
            </w:pPr>
          </w:p>
        </w:tc>
        <w:tc>
          <w:tcPr>
            <w:tcW w:w="737" w:type="dxa"/>
            <w:vAlign w:val="center"/>
          </w:tcPr>
          <w:p w14:paraId="745C1465" w14:textId="77777777" w:rsidR="00753495" w:rsidRPr="00FC7496" w:rsidRDefault="00753495" w:rsidP="001D304D">
            <w:pPr>
              <w:pStyle w:val="TAC"/>
            </w:pPr>
          </w:p>
        </w:tc>
        <w:tc>
          <w:tcPr>
            <w:tcW w:w="737" w:type="dxa"/>
            <w:shd w:val="clear" w:color="auto" w:fill="FFC000"/>
            <w:vAlign w:val="center"/>
          </w:tcPr>
          <w:p w14:paraId="0B876CAB" w14:textId="77777777" w:rsidR="00753495" w:rsidRPr="00FC7496" w:rsidRDefault="00753495" w:rsidP="001D304D">
            <w:pPr>
              <w:pStyle w:val="TAC"/>
            </w:pPr>
            <w:r w:rsidRPr="00FC7496">
              <w:t>DL</w:t>
            </w:r>
          </w:p>
        </w:tc>
        <w:tc>
          <w:tcPr>
            <w:tcW w:w="737" w:type="dxa"/>
            <w:shd w:val="clear" w:color="auto" w:fill="92D050"/>
            <w:vAlign w:val="center"/>
          </w:tcPr>
          <w:p w14:paraId="656086E7" w14:textId="77777777" w:rsidR="00753495" w:rsidRPr="00FC7496" w:rsidRDefault="00753495" w:rsidP="001D304D">
            <w:pPr>
              <w:pStyle w:val="TAC"/>
            </w:pPr>
            <w:r w:rsidRPr="00FC7496">
              <w:t>UL</w:t>
            </w:r>
          </w:p>
        </w:tc>
        <w:tc>
          <w:tcPr>
            <w:tcW w:w="737" w:type="dxa"/>
            <w:vAlign w:val="center"/>
          </w:tcPr>
          <w:p w14:paraId="43244141" w14:textId="77777777" w:rsidR="00753495" w:rsidRPr="00FC7496" w:rsidRDefault="00753495" w:rsidP="001D304D">
            <w:pPr>
              <w:pStyle w:val="TAC"/>
            </w:pPr>
          </w:p>
        </w:tc>
        <w:tc>
          <w:tcPr>
            <w:tcW w:w="737" w:type="dxa"/>
            <w:shd w:val="clear" w:color="auto" w:fill="92D050"/>
            <w:vAlign w:val="center"/>
          </w:tcPr>
          <w:p w14:paraId="60E845AF" w14:textId="77777777" w:rsidR="00753495" w:rsidRPr="00FC7496" w:rsidRDefault="00753495" w:rsidP="001D304D">
            <w:pPr>
              <w:pStyle w:val="TAC"/>
            </w:pPr>
            <w:r w:rsidRPr="00FC7496">
              <w:t>UL</w:t>
            </w:r>
          </w:p>
        </w:tc>
        <w:tc>
          <w:tcPr>
            <w:tcW w:w="737" w:type="dxa"/>
            <w:vAlign w:val="center"/>
          </w:tcPr>
          <w:p w14:paraId="49C63A11" w14:textId="77777777" w:rsidR="00753495" w:rsidRPr="00FC7496" w:rsidRDefault="00753495" w:rsidP="001D304D">
            <w:pPr>
              <w:pStyle w:val="TAC"/>
            </w:pPr>
          </w:p>
        </w:tc>
      </w:tr>
    </w:tbl>
    <w:p w14:paraId="45DCF081" w14:textId="77777777" w:rsidR="00753495" w:rsidRPr="00FC7496" w:rsidRDefault="00753495" w:rsidP="00753495"/>
    <w:p w14:paraId="48034C45" w14:textId="77777777" w:rsidR="00753495" w:rsidRPr="00FC7496" w:rsidRDefault="00753495" w:rsidP="00753495">
      <w:pPr>
        <w:pStyle w:val="Heading3"/>
      </w:pPr>
      <w:r w:rsidRPr="00FC7496">
        <w:t>7A.6.4</w:t>
      </w:r>
      <w:r w:rsidRPr="00FC7496">
        <w:tab/>
        <w:t>HARQ re-transmissions</w:t>
      </w:r>
    </w:p>
    <w:p w14:paraId="4191D0E0" w14:textId="77777777" w:rsidR="00753495" w:rsidRPr="00FC7496" w:rsidRDefault="00753495" w:rsidP="00753495">
      <w:pPr>
        <w:pStyle w:val="NO"/>
      </w:pPr>
      <w:r w:rsidRPr="00FC7496">
        <w:t>NOTE:</w:t>
      </w:r>
      <w:r w:rsidRPr="00FC7496">
        <w:tab/>
        <w:t>HARQ re-transmission are considered being rare in a RF cabled test environment. Nevertheless depending on test requirements HARQ re-transmissions may be tolerated at least for some test cases.</w:t>
      </w:r>
    </w:p>
    <w:p w14:paraId="12070B1A" w14:textId="77777777" w:rsidR="00753495" w:rsidRPr="00FC7496" w:rsidRDefault="00753495" w:rsidP="00753495">
      <w:r w:rsidRPr="00FC7496">
        <w:t>The SS shall report HARQ errors to TTCN if HARQ error reporting is configured by TTCN.</w:t>
      </w:r>
    </w:p>
    <w:p w14:paraId="3341A33C" w14:textId="77777777" w:rsidR="00753495" w:rsidRPr="00FC7496" w:rsidRDefault="00753495" w:rsidP="00753495">
      <w:pPr>
        <w:pStyle w:val="Heading4"/>
      </w:pPr>
      <w:r w:rsidRPr="00FC7496">
        <w:t>7A.6.4.1</w:t>
      </w:r>
      <w:r w:rsidRPr="00FC7496">
        <w:tab/>
        <w:t>Uplink</w:t>
      </w:r>
    </w:p>
    <w:p w14:paraId="782016E0" w14:textId="77777777" w:rsidR="00753495" w:rsidRPr="00FC7496" w:rsidRDefault="00753495" w:rsidP="00753495">
      <w:r w:rsidRPr="00FC7496">
        <w:t xml:space="preserve">When the SS needs to request a re-transmission in uplink, it shall use adaptive HARQ ACK/NACK to indicate the NACK to the UE. </w:t>
      </w:r>
      <w:r w:rsidRPr="00FC7496">
        <w:sym w:font="Symbol" w:char="F0DE"/>
      </w:r>
      <w:r w:rsidRPr="00FC7496">
        <w:t xml:space="preserve"> The re-transmission shall be scheduled immediately by using the ACK/NACK response corresponding to the UL transmission as specified in clause 16.5.2 of TS 36.213 [30] independent from any UL grant scheduling. </w:t>
      </w:r>
    </w:p>
    <w:p w14:paraId="021A86AA" w14:textId="77777777" w:rsidR="00753495" w:rsidRPr="00FC7496" w:rsidRDefault="00753495" w:rsidP="00753495">
      <w:r w:rsidRPr="00FC7496">
        <w:t>If the re-transmission is not successfully finished within the search cycle in which the transmission has been started, i.e. a second search space cycle is needed to complete the UL transmission, the SS shall:</w:t>
      </w:r>
    </w:p>
    <w:p w14:paraId="4EACE1D4" w14:textId="77777777" w:rsidR="00753495" w:rsidRPr="00FC7496" w:rsidRDefault="00753495" w:rsidP="00753495">
      <w:pPr>
        <w:pStyle w:val="B1"/>
      </w:pPr>
      <w:r w:rsidRPr="00FC7496">
        <w:t>-</w:t>
      </w:r>
      <w:r w:rsidRPr="00FC7496">
        <w:tab/>
        <w:t>if a DL transmission is pending with timing info "now":</w:t>
      </w:r>
      <w:r w:rsidRPr="00FC7496">
        <w:br/>
        <w:t>postpone the DL transmission</w:t>
      </w:r>
    </w:p>
    <w:p w14:paraId="59605317"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5F60785D" w14:textId="77777777" w:rsidR="00753495" w:rsidRPr="00FC7496" w:rsidRDefault="00753495" w:rsidP="00753495">
      <w:pPr>
        <w:pStyle w:val="B1"/>
      </w:pPr>
      <w:r w:rsidRPr="00FC7496">
        <w:t>-</w:t>
      </w:r>
      <w:r w:rsidRPr="00FC7496">
        <w:tab/>
        <w:t>if an UL grant is scheduled for the second search space cycle:</w:t>
      </w:r>
      <w:r w:rsidRPr="00FC7496">
        <w:br/>
        <w:t>postpone this UL grant for one cycle.</w:t>
      </w:r>
    </w:p>
    <w:p w14:paraId="12F66DEA" w14:textId="77777777" w:rsidR="00753495" w:rsidRPr="00FC7496" w:rsidRDefault="00753495" w:rsidP="00753495">
      <w:pPr>
        <w:pStyle w:val="Heading4"/>
      </w:pPr>
      <w:r w:rsidRPr="00FC7496">
        <w:t>7A.6.4.2</w:t>
      </w:r>
      <w:r w:rsidRPr="00FC7496">
        <w:tab/>
        <w:t>Downlink</w:t>
      </w:r>
    </w:p>
    <w:p w14:paraId="12E37397" w14:textId="77777777" w:rsidR="00753495" w:rsidRPr="00FC7496" w:rsidRDefault="00753495" w:rsidP="00753495">
      <w:r w:rsidRPr="00FC7496">
        <w:t>When the UE indicates a HARQ NACK to the SS for a DL transmission in search space cycle N, the SS shall re-schedule the DL assignment in search space cycle N+1.</w:t>
      </w:r>
    </w:p>
    <w:p w14:paraId="3AD62991" w14:textId="77777777" w:rsidR="00753495" w:rsidRPr="00FC7496" w:rsidRDefault="00753495" w:rsidP="00753495">
      <w:r w:rsidRPr="00FC7496">
        <w:t>The SS shall:</w:t>
      </w:r>
    </w:p>
    <w:p w14:paraId="450584FB" w14:textId="77777777" w:rsidR="00753495" w:rsidRPr="00FC7496" w:rsidRDefault="00753495" w:rsidP="00753495">
      <w:pPr>
        <w:pStyle w:val="B1"/>
      </w:pPr>
      <w:r w:rsidRPr="00FC7496">
        <w:t>-</w:t>
      </w:r>
      <w:r w:rsidRPr="00FC7496">
        <w:tab/>
        <w:t>if a another DL transmission is pending with timing info "now":</w:t>
      </w:r>
      <w:r w:rsidRPr="00FC7496">
        <w:br/>
        <w:t>postpone the DL transmission</w:t>
      </w:r>
    </w:p>
    <w:p w14:paraId="7FCB5AD6"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3768B2C9" w14:textId="77777777" w:rsidR="005E1C3A" w:rsidRPr="00FC7496" w:rsidRDefault="00753495" w:rsidP="005E1C3A">
      <w:pPr>
        <w:pStyle w:val="B1"/>
      </w:pPr>
      <w:r w:rsidRPr="00FC7496">
        <w:t>-</w:t>
      </w:r>
      <w:r w:rsidRPr="00FC7496">
        <w:tab/>
        <w:t>if an UL grant is scheduled for the second search space cycle:</w:t>
      </w:r>
      <w:r w:rsidRPr="00FC7496">
        <w:br/>
        <w:t>postpone this UL grant for one cycle.</w:t>
      </w:r>
    </w:p>
    <w:p w14:paraId="469FAA5A" w14:textId="77777777" w:rsidR="00753495" w:rsidRPr="00FC7496" w:rsidRDefault="005E1C3A" w:rsidP="00D16DB5">
      <w:r w:rsidRPr="00FC7496">
        <w:t>Depending on test requirements, the SS may get configured to generate a CRC error for a DL transmission corresponding to a configured DCI. In this case the DCI may be reconfigured before the retransmission happens. Therefore the SS shall not re-use the DCI of the initial transmission but shall consider a possible reconfiguration of the DCI.</w:t>
      </w:r>
    </w:p>
    <w:p w14:paraId="765716A8" w14:textId="77777777" w:rsidR="00753495" w:rsidRPr="00FC7496" w:rsidRDefault="00753495" w:rsidP="00753495">
      <w:pPr>
        <w:pStyle w:val="Heading3"/>
      </w:pPr>
      <w:r w:rsidRPr="00FC7496">
        <w:t>7A.6.5</w:t>
      </w:r>
      <w:r w:rsidRPr="00FC7496">
        <w:tab/>
        <w:t>Timing info for UL messages</w:t>
      </w:r>
    </w:p>
    <w:p w14:paraId="060D34AE" w14:textId="77777777" w:rsidR="00753495" w:rsidRPr="00FC7496" w:rsidRDefault="00753495" w:rsidP="00753495">
      <w:pPr>
        <w:rPr>
          <w:lang w:eastAsia="x-none"/>
        </w:rPr>
      </w:pPr>
      <w:r w:rsidRPr="00FC7496">
        <w:rPr>
          <w:lang w:eastAsia="x-none"/>
        </w:rPr>
        <w:t>The SS shall provide the H-SFN, SFN and subframe number of the subframe corresponding to the first RU of the NPUSCH transmission. It is up to TTCN implementation to derive other timing information if needed (e.g. the start of the corresponding search space).</w:t>
      </w:r>
    </w:p>
    <w:p w14:paraId="43AA9E40" w14:textId="77777777" w:rsidR="00753495" w:rsidRPr="00FC7496" w:rsidRDefault="00753495" w:rsidP="00753495">
      <w:pPr>
        <w:pStyle w:val="NO"/>
      </w:pPr>
      <w:r w:rsidRPr="00FC7496">
        <w:t>NOTE:</w:t>
      </w:r>
      <w:r w:rsidRPr="00FC7496">
        <w:tab/>
        <w:t>E.g. in case of IP data a layer 3 message carrying the user data on the control plane may be segmented by the RLC layer. In this case the timing info shall be related to the first segment.</w:t>
      </w:r>
    </w:p>
    <w:p w14:paraId="0385C915" w14:textId="77777777" w:rsidR="00753495" w:rsidRPr="00FC7496" w:rsidRDefault="00753495" w:rsidP="00753495">
      <w:pPr>
        <w:pStyle w:val="Heading3"/>
      </w:pPr>
      <w:r w:rsidRPr="00FC7496">
        <w:t>7A.6.6</w:t>
      </w:r>
      <w:r w:rsidRPr="00FC7496">
        <w:tab/>
        <w:t>Uplink time alignment</w:t>
      </w:r>
    </w:p>
    <w:p w14:paraId="3E7FD736" w14:textId="77777777" w:rsidR="00753495" w:rsidRPr="00FC7496" w:rsidRDefault="00753495" w:rsidP="00753495">
      <w:r w:rsidRPr="00FC7496">
        <w:rPr>
          <w:lang w:eastAsia="en-GB"/>
        </w:rPr>
        <w:t xml:space="preserve">As for legacy LTE the SS can be configured to periodically send </w:t>
      </w:r>
      <w:r w:rsidRPr="00FC7496">
        <w:t>Timing Advance Commands to the UE to prevent the UE from starting a RACH procedure due to expiry of the Time Alignment Timer. When the Time Alignment Timer at the UE is set to infinity, the SS is configured not to do any automatic transmission of Timing Advance Commands.</w:t>
      </w:r>
    </w:p>
    <w:p w14:paraId="49700F61" w14:textId="77777777" w:rsidR="00753495" w:rsidRPr="00FC7496" w:rsidRDefault="00753495" w:rsidP="00753495">
      <w:pPr>
        <w:pStyle w:val="Heading2"/>
      </w:pPr>
      <w:r w:rsidRPr="00FC7496">
        <w:t>7A.7</w:t>
      </w:r>
      <w:r w:rsidRPr="00FC7496">
        <w:tab/>
        <w:t>RRC Connection Release Sequence</w:t>
      </w:r>
    </w:p>
    <w:p w14:paraId="6B0AD121" w14:textId="77777777" w:rsidR="00753495" w:rsidRPr="00FC7496" w:rsidRDefault="00566480" w:rsidP="00B12BFE">
      <w:r w:rsidRPr="00FC7496">
        <w:t xml:space="preserve">According </w:t>
      </w:r>
      <w:r w:rsidR="00753495" w:rsidRPr="00FC7496">
        <w:t xml:space="preserve">to TS 36.331 [19], clause 5.3.8.3, after reception of the RRCConnectionRelease the UE may either wait </w:t>
      </w:r>
      <w:r w:rsidRPr="00FC7496">
        <w:t xml:space="preserve">10s </w:t>
      </w:r>
      <w:r w:rsidR="00753495" w:rsidRPr="00FC7496">
        <w:t>or for indication of acknowledgement from lower layer. Furthermore according to TS 36.331 [19], clause 5.3.12, upon leaving RRC_CONNECTED the UE resets layer 2.</w:t>
      </w:r>
    </w:p>
    <w:p w14:paraId="1905D77A" w14:textId="77777777" w:rsidR="00753495" w:rsidRPr="00FC7496" w:rsidRDefault="00753495" w:rsidP="00753495">
      <w:r w:rsidRPr="00FC7496">
        <w:t>Assuming search space cycles of 64ms as described in clause 7A.3 and with a given search space cycle N starting at time T being at least 100ms in advance, TTCN scheduled schedules the RRC Connection Release Sequence as</w:t>
      </w:r>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RRCConnectionRelease,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77777777" w:rsidR="00753495" w:rsidRPr="00FC7496" w:rsidRDefault="00753495" w:rsidP="00753495">
      <w:pPr>
        <w:pStyle w:val="B1"/>
        <w:tabs>
          <w:tab w:val="left" w:pos="567"/>
          <w:tab w:val="left" w:pos="1985"/>
        </w:tabs>
      </w:pPr>
      <w:r w:rsidRPr="00FC7496">
        <w:t>4.</w:t>
      </w:r>
      <w:r w:rsidRPr="00FC7496">
        <w:tab/>
        <w:t>At T + 96ms:</w:t>
      </w:r>
      <w:r w:rsidRPr="00FC7496">
        <w:tab/>
        <w:t>(Re-) 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77777777" w:rsidR="000D3474" w:rsidRPr="00FC7496" w:rsidRDefault="000D3474" w:rsidP="000D3474">
      <w:pPr>
        <w:pStyle w:val="NO"/>
      </w:pPr>
      <w:r w:rsidRPr="00FC7496">
        <w:t>NOTE 1:</w:t>
      </w:r>
      <w:r w:rsidRPr="00FC7496">
        <w:tab/>
        <w:t>The UL grants are provided to allow the UE to send an RLC ACK to acknowledge the RRCConnectionRelease; as RLC is not configured anymore or reset at the SS already, the ACK is discarded by the SS</w:t>
      </w:r>
      <w:r w:rsidR="00644926" w:rsidRPr="00FC7496">
        <w:t xml:space="preserve">  It is assumed that once the UE has sent the RLC ACK it stops the 10s timer.</w:t>
      </w:r>
    </w:p>
    <w:p w14:paraId="78C9588C" w14:textId="77777777"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 SIB1, SIB2 and all other SIs.</w:t>
      </w:r>
    </w:p>
    <w:p w14:paraId="5F56DC6F" w14:textId="77777777" w:rsidR="00753495" w:rsidRPr="00FC7496" w:rsidRDefault="00753495" w:rsidP="00753495">
      <w:pPr>
        <w:pStyle w:val="Heading2"/>
      </w:pPr>
      <w:r w:rsidRPr="00FC7496">
        <w:t>7A.8</w:t>
      </w:r>
      <w:r w:rsidRPr="00FC7496">
        <w:tab/>
        <w:t xml:space="preserve">DL </w:t>
      </w:r>
      <w:r w:rsidR="005935C1" w:rsidRPr="00FC7496">
        <w:t xml:space="preserve">RRC </w:t>
      </w:r>
      <w:r w:rsidRPr="00FC7496">
        <w:t xml:space="preserve">Message and </w:t>
      </w:r>
      <w:r w:rsidR="005935C1" w:rsidRPr="00FC7496">
        <w:t xml:space="preserve">UE </w:t>
      </w:r>
      <w:r w:rsidRPr="00FC7496">
        <w:t>Contention Resolution</w:t>
      </w:r>
      <w:r w:rsidR="005935C1" w:rsidRPr="00FC7496">
        <w:t xml:space="preserve"> Identity</w:t>
      </w:r>
      <w:r w:rsidRPr="00FC7496">
        <w:t xml:space="preserve"> MAC CE transmission in one MAC PDU or in separate MAC PDUs</w:t>
      </w:r>
    </w:p>
    <w:p w14:paraId="2253659E" w14:textId="77777777" w:rsidR="005935C1" w:rsidRPr="00FC7496" w:rsidRDefault="005935C1" w:rsidP="005935C1">
      <w:pPr>
        <w:pStyle w:val="Heading3"/>
      </w:pPr>
      <w:r w:rsidRPr="00FC7496">
        <w:t>7A.8.1</w:t>
      </w:r>
      <w:r w:rsidRPr="00FC7496">
        <w:tab/>
        <w:t>DL CCCH Message</w:t>
      </w:r>
    </w:p>
    <w:p w14:paraId="746E2953" w14:textId="77777777" w:rsidR="0095670E" w:rsidRPr="00FC7496" w:rsidRDefault="0095670E" w:rsidP="0095670E">
      <w:r w:rsidRPr="00FC7496">
        <w:t>In Rel-13 or if the UE does not support early contention resolution,</w:t>
      </w:r>
      <w:r w:rsidR="00566480" w:rsidRPr="00FC7496">
        <w:t xml:space="preserve"> in case of temporary C-RNTI based contention resolution</w:t>
      </w:r>
      <w:r w:rsidRPr="00FC7496">
        <w:t>,</w:t>
      </w:r>
      <w:r w:rsidR="00566480" w:rsidRPr="00FC7496">
        <w:t xml:space="preserve"> Msg4 of the random access procedure shall contain the DL CCCH message together with the </w:t>
      </w:r>
      <w:r w:rsidR="005935C1" w:rsidRPr="00FC7496">
        <w:t xml:space="preserve">UE </w:t>
      </w:r>
      <w:r w:rsidR="00566480" w:rsidRPr="00FC7496">
        <w:t xml:space="preserve">Contention Resolution </w:t>
      </w:r>
      <w:r w:rsidR="00C7051D" w:rsidRPr="00FC7496">
        <w:t>Identity</w:t>
      </w:r>
      <w:r w:rsidR="005935C1" w:rsidRPr="00FC7496">
        <w:t xml:space="preserve"> </w:t>
      </w:r>
      <w:r w:rsidR="00566480" w:rsidRPr="00FC7496">
        <w:t>MAC Control Element transmission, i.e. the DL CCCH cannot be sent in a separate DL message after contention resolution.</w:t>
      </w:r>
    </w:p>
    <w:p w14:paraId="41344791" w14:textId="77777777" w:rsidR="005935C1" w:rsidRPr="00FC7496" w:rsidRDefault="0095670E" w:rsidP="0095670E">
      <w:r w:rsidRPr="00FC7496">
        <w:t>If the UE supports early contention resolution, Msg4 of the random access procedure may contain the UE Contention Resolution Identity MAC Control Element transmission only, i.e. the DL CCCH message can be scheduled in a separate DL transmission.</w:t>
      </w:r>
    </w:p>
    <w:p w14:paraId="0DAA6D9B" w14:textId="77777777" w:rsidR="005935C1" w:rsidRPr="00FC7496" w:rsidRDefault="005935C1" w:rsidP="005935C1">
      <w:pPr>
        <w:pStyle w:val="Heading3"/>
      </w:pPr>
      <w:r w:rsidRPr="00FC7496">
        <w:t>7A.8.2</w:t>
      </w:r>
      <w:r w:rsidRPr="00FC7496">
        <w:tab/>
        <w:t>DL DCCH Message</w:t>
      </w:r>
    </w:p>
    <w:p w14:paraId="5E3B844F" w14:textId="77777777" w:rsidR="005935C1" w:rsidRPr="00FC7496" w:rsidRDefault="0095670E" w:rsidP="005935C1">
      <w:r w:rsidRPr="00FC7496">
        <w:t xml:space="preserve">In Rel-13 or if the UE does not support early contention resolution, </w:t>
      </w:r>
      <w:r w:rsidR="005935C1" w:rsidRPr="00FC7496">
        <w:t>in case of RRC connection resume, it is necessary to allow even a DL DCCH message to be contained in Msg4 of the random access procedure together with the UE Contention Resolution Identity MAC Control Element.</w:t>
      </w:r>
    </w:p>
    <w:p w14:paraId="2C4FC2F6" w14:textId="77777777" w:rsidR="005935C1" w:rsidRPr="00FC7496" w:rsidRDefault="005935C1" w:rsidP="005935C1">
      <w:r w:rsidRPr="00FC7496">
        <w:t xml:space="preserve">In this case the SS gets configured by TTCN with the PER encoded RRC message (PDCP SDU). Then the SS shall: </w:t>
      </w:r>
    </w:p>
    <w:p w14:paraId="0AF71F4D" w14:textId="77777777" w:rsidR="005935C1" w:rsidRPr="00FC7496" w:rsidRDefault="005935C1" w:rsidP="005935C1">
      <w:pPr>
        <w:pStyle w:val="B1"/>
      </w:pPr>
      <w:r w:rsidRPr="00FC7496">
        <w:t>-</w:t>
      </w:r>
      <w:r w:rsidRPr="00FC7496">
        <w:tab/>
        <w:t>apply integrity protection according to security configuration at the point in time when the Msg3 is received,</w:t>
      </w:r>
    </w:p>
    <w:p w14:paraId="45788ED6" w14:textId="77777777" w:rsidR="005935C1" w:rsidRPr="00FC7496" w:rsidRDefault="005935C1" w:rsidP="005935C1">
      <w:pPr>
        <w:pStyle w:val="B1"/>
      </w:pPr>
      <w:r w:rsidRPr="00FC7496">
        <w:t>-</w:t>
      </w:r>
      <w:r w:rsidRPr="00FC7496">
        <w:tab/>
        <w:t xml:space="preserve">add a PDCP header accordingly, </w:t>
      </w:r>
    </w:p>
    <w:p w14:paraId="3D0C749E" w14:textId="77777777" w:rsidR="005935C1" w:rsidRPr="00FC7496" w:rsidRDefault="005935C1" w:rsidP="005935C1">
      <w:pPr>
        <w:pStyle w:val="B1"/>
      </w:pPr>
      <w:r w:rsidRPr="00FC7496">
        <w:t>-</w:t>
      </w:r>
      <w:r w:rsidRPr="00FC7496">
        <w:tab/>
        <w:t>add an AM RLC header,</w:t>
      </w:r>
    </w:p>
    <w:p w14:paraId="21E2B92D" w14:textId="77777777" w:rsidR="005935C1" w:rsidRPr="00FC7496" w:rsidRDefault="005935C1" w:rsidP="005935C1">
      <w:pPr>
        <w:pStyle w:val="B1"/>
      </w:pPr>
      <w:r w:rsidRPr="00FC7496">
        <w:t>-</w:t>
      </w:r>
      <w:r w:rsidRPr="00FC7496">
        <w:tab/>
        <w:t>send the given RRC message in Msg4.</w:t>
      </w:r>
    </w:p>
    <w:p w14:paraId="11E6BCC8" w14:textId="77777777" w:rsidR="00566480" w:rsidRPr="00FC7496" w:rsidRDefault="005935C1" w:rsidP="00566480">
      <w:r w:rsidRPr="00FC7496">
        <w:t>The SS shall not segment the RLC SDU, i.e. the RLC PDU sent within Msg4 shall contain the complete DL DCCH RRC message. The logical channel id to be used for the MAC DL-SCH SDU shall be ‘00001’B corresponding to SRB1.</w:t>
      </w:r>
    </w:p>
    <w:p w14:paraId="5BE4F86E" w14:textId="77777777" w:rsidR="005E1C3A" w:rsidRPr="00FC7496" w:rsidRDefault="005E1C3A" w:rsidP="005E1C3A">
      <w:pPr>
        <w:pStyle w:val="Heading2"/>
      </w:pPr>
      <w:r w:rsidRPr="00FC7496">
        <w:t>7A.9</w:t>
      </w:r>
      <w:r w:rsidRPr="00FC7496">
        <w:tab/>
        <w:t>Cell Configuration</w:t>
      </w:r>
    </w:p>
    <w:p w14:paraId="7A1B8181" w14:textId="77777777" w:rsidR="005E1C3A" w:rsidRPr="00FC7496" w:rsidRDefault="005E1C3A" w:rsidP="005E1C3A">
      <w:pPr>
        <w:pStyle w:val="Heading3"/>
      </w:pPr>
      <w:r w:rsidRPr="00FC7496">
        <w:t>7A.9.1</w:t>
      </w:r>
      <w:r w:rsidRPr="00FC7496">
        <w:tab/>
        <w:t>Cell Power Change</w:t>
      </w:r>
    </w:p>
    <w:p w14:paraId="0C442123" w14:textId="77777777" w:rsidR="005E1C3A" w:rsidRPr="00FC7496" w:rsidRDefault="005E1C3A" w:rsidP="005E1C3A">
      <w:r w:rsidRPr="00FC7496">
        <w:t>Please refer to clause 7.4.2</w:t>
      </w:r>
    </w:p>
    <w:p w14:paraId="2CB7E527" w14:textId="77777777" w:rsidR="005E1C3A" w:rsidRPr="00FC7496" w:rsidRDefault="005E1C3A" w:rsidP="005E1C3A">
      <w:pPr>
        <w:pStyle w:val="Heading3"/>
      </w:pPr>
      <w:r w:rsidRPr="00FC7496">
        <w:t>7A.9.2</w:t>
      </w:r>
      <w:r w:rsidRPr="00FC7496">
        <w:tab/>
        <w:t>Timing Parameters of Cells</w:t>
      </w:r>
    </w:p>
    <w:p w14:paraId="25DECDCE" w14:textId="77777777" w:rsidR="005E1C3A" w:rsidRPr="00FC7496" w:rsidRDefault="005E1C3A" w:rsidP="005E1C3A">
      <w:r w:rsidRPr="00FC7496">
        <w:t>To reduce interference for cells with same frequency the timing for these cells is shifted to avoid that NPSS and NSSS are transmitted at the same time. This is done by T</w:t>
      </w:r>
      <w:r w:rsidRPr="00FC7496">
        <w:rPr>
          <w:vertAlign w:val="subscript"/>
        </w:rPr>
        <w:t>S</w:t>
      </w:r>
      <w:r w:rsidRPr="00FC7496">
        <w:t xml:space="preserve"> values in multiples of 30720 (one subframe).</w:t>
      </w:r>
    </w:p>
    <w:p w14:paraId="6F8A19FF" w14:textId="77777777" w:rsidR="005E1C3A" w:rsidRPr="00FC7496" w:rsidRDefault="005E1C3A" w:rsidP="005E1C3A">
      <w:r w:rsidRPr="00FC7496">
        <w:t xml:space="preserve">Table 7A.9.2-1 shows timing parameters for cells with frequencies according to Table 8.1.4.2-1 in TS 36.508 [3], Table 7A.9.2-2 shows timing parameters for cells with frequencies according to Table 8.1.4.2-4 in TS 36.508 [3], Table 7A.9.2-3 shows timing parameters for cells with frequencies according to Table 8.1.4.2-5 in TS 36.508 [3]; </w:t>
      </w:r>
      <w:r w:rsidRPr="00FC7496">
        <w:br/>
        <w:t>cells with same frequency are marked with the same colour.</w:t>
      </w:r>
    </w:p>
    <w:p w14:paraId="20143464" w14:textId="77777777" w:rsidR="005E1C3A" w:rsidRPr="00FC7496" w:rsidRDefault="005E1C3A" w:rsidP="005E1C3A">
      <w:pPr>
        <w:pStyle w:val="TH"/>
      </w:pPr>
      <w:r w:rsidRPr="00FC7496">
        <w:t>Table 7A.9.2-1: Timing parameters of simulated NB-IoT cells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402"/>
      </w:tblGrid>
      <w:tr w:rsidR="005E1C3A" w:rsidRPr="00FC7496" w14:paraId="08D41F9B" w14:textId="77777777" w:rsidTr="00A3073B">
        <w:trPr>
          <w:jc w:val="center"/>
        </w:trPr>
        <w:tc>
          <w:tcPr>
            <w:tcW w:w="1526" w:type="dxa"/>
          </w:tcPr>
          <w:p w14:paraId="422A9168" w14:textId="77777777" w:rsidR="005E1C3A" w:rsidRPr="00FC7496" w:rsidRDefault="005E1C3A" w:rsidP="00A3073B">
            <w:pPr>
              <w:pStyle w:val="TAH"/>
            </w:pPr>
            <w:r w:rsidRPr="00FC7496">
              <w:t>Cell ID</w:t>
            </w:r>
          </w:p>
        </w:tc>
        <w:tc>
          <w:tcPr>
            <w:tcW w:w="1843" w:type="dxa"/>
          </w:tcPr>
          <w:p w14:paraId="76191BA5" w14:textId="77777777" w:rsidR="005E1C3A" w:rsidRPr="00FC7496" w:rsidRDefault="005E1C3A" w:rsidP="00A3073B">
            <w:pPr>
              <w:pStyle w:val="TAH"/>
            </w:pPr>
            <w:r w:rsidRPr="00FC7496">
              <w:t>SFN offset</w:t>
            </w:r>
          </w:p>
        </w:tc>
        <w:tc>
          <w:tcPr>
            <w:tcW w:w="1417" w:type="dxa"/>
          </w:tcPr>
          <w:p w14:paraId="3C46731E" w14:textId="77777777" w:rsidR="005E1C3A" w:rsidRPr="00FC7496" w:rsidRDefault="005E1C3A" w:rsidP="00A3073B">
            <w:pPr>
              <w:pStyle w:val="TAH"/>
            </w:pPr>
            <w:r w:rsidRPr="00FC7496">
              <w:t>Tcell (</w:t>
            </w:r>
            <w:r w:rsidRPr="00FC7496">
              <w:rPr>
                <w:i/>
                <w:iCs/>
              </w:rPr>
              <w:t>Ts</w:t>
            </w:r>
            <w:r w:rsidRPr="00FC7496">
              <w:t>)</w:t>
            </w:r>
          </w:p>
        </w:tc>
        <w:tc>
          <w:tcPr>
            <w:tcW w:w="3402" w:type="dxa"/>
          </w:tcPr>
          <w:p w14:paraId="75BB0835" w14:textId="77777777" w:rsidR="005E1C3A" w:rsidRPr="00FC7496" w:rsidRDefault="005E1C3A" w:rsidP="00A3073B">
            <w:pPr>
              <w:pStyle w:val="TH"/>
              <w:spacing w:before="0" w:after="0"/>
            </w:pPr>
            <w:r w:rsidRPr="00FC7496">
              <w:t>Frequency</w:t>
            </w:r>
          </w:p>
          <w:p w14:paraId="2336CFF1" w14:textId="77777777" w:rsidR="005E1C3A" w:rsidRPr="00FC7496" w:rsidRDefault="005E1C3A" w:rsidP="00A3073B">
            <w:pPr>
              <w:pStyle w:val="TH"/>
              <w:spacing w:before="0" w:after="0"/>
            </w:pPr>
            <w:r w:rsidRPr="00FC7496">
              <w:t>(Table 8.1.4.2-1 in TS 36.508 [3])</w:t>
            </w:r>
          </w:p>
        </w:tc>
      </w:tr>
      <w:tr w:rsidR="005E1C3A" w:rsidRPr="00FC7496" w14:paraId="535B010E" w14:textId="77777777" w:rsidTr="00A3073B">
        <w:trPr>
          <w:jc w:val="center"/>
        </w:trPr>
        <w:tc>
          <w:tcPr>
            <w:tcW w:w="1526" w:type="dxa"/>
            <w:shd w:val="clear" w:color="auto" w:fill="FFFF00"/>
          </w:tcPr>
          <w:p w14:paraId="4CCD229F" w14:textId="77777777" w:rsidR="005E1C3A" w:rsidRPr="00FC7496" w:rsidRDefault="005E1C3A" w:rsidP="005E1C3A">
            <w:pPr>
              <w:pStyle w:val="TAC"/>
            </w:pPr>
            <w:r w:rsidRPr="00FC7496">
              <w:t>Ncell 1</w:t>
            </w:r>
          </w:p>
        </w:tc>
        <w:tc>
          <w:tcPr>
            <w:tcW w:w="1843" w:type="dxa"/>
            <w:shd w:val="clear" w:color="auto" w:fill="FFFF00"/>
          </w:tcPr>
          <w:p w14:paraId="74B61922" w14:textId="77777777" w:rsidR="005E1C3A" w:rsidRPr="00FC7496" w:rsidRDefault="005E1C3A" w:rsidP="005E1C3A">
            <w:pPr>
              <w:pStyle w:val="TAC"/>
            </w:pPr>
            <w:r w:rsidRPr="00FC7496">
              <w:t>0</w:t>
            </w:r>
          </w:p>
        </w:tc>
        <w:tc>
          <w:tcPr>
            <w:tcW w:w="1417" w:type="dxa"/>
            <w:shd w:val="clear" w:color="auto" w:fill="FFFF00"/>
          </w:tcPr>
          <w:p w14:paraId="08EF125C" w14:textId="77777777" w:rsidR="005E1C3A" w:rsidRPr="00FC7496" w:rsidRDefault="005E1C3A" w:rsidP="005E1C3A">
            <w:pPr>
              <w:pStyle w:val="TAC"/>
            </w:pPr>
            <w:r w:rsidRPr="00FC7496">
              <w:t>0</w:t>
            </w:r>
          </w:p>
        </w:tc>
        <w:tc>
          <w:tcPr>
            <w:tcW w:w="3402" w:type="dxa"/>
            <w:shd w:val="clear" w:color="auto" w:fill="FFFF00"/>
          </w:tcPr>
          <w:p w14:paraId="56A00134" w14:textId="77777777" w:rsidR="005E1C3A" w:rsidRPr="00FC7496" w:rsidRDefault="005E1C3A" w:rsidP="005E1C3A">
            <w:pPr>
              <w:pStyle w:val="TAC"/>
            </w:pPr>
            <w:r w:rsidRPr="00FC7496">
              <w:t>f1</w:t>
            </w:r>
          </w:p>
        </w:tc>
      </w:tr>
      <w:tr w:rsidR="005E1C3A" w:rsidRPr="00FC7496" w14:paraId="7A6388F7" w14:textId="77777777" w:rsidTr="00A3073B">
        <w:trPr>
          <w:jc w:val="center"/>
        </w:trPr>
        <w:tc>
          <w:tcPr>
            <w:tcW w:w="1526" w:type="dxa"/>
            <w:shd w:val="clear" w:color="auto" w:fill="FFFF00"/>
          </w:tcPr>
          <w:p w14:paraId="654455C4" w14:textId="77777777" w:rsidR="005E1C3A" w:rsidRPr="00FC7496" w:rsidRDefault="005E1C3A" w:rsidP="005E1C3A">
            <w:pPr>
              <w:pStyle w:val="TAC"/>
            </w:pPr>
            <w:r w:rsidRPr="00FC7496">
              <w:t>Ncell 2</w:t>
            </w:r>
          </w:p>
        </w:tc>
        <w:tc>
          <w:tcPr>
            <w:tcW w:w="1843" w:type="dxa"/>
            <w:shd w:val="clear" w:color="auto" w:fill="FFFF00"/>
          </w:tcPr>
          <w:p w14:paraId="099B3EB0" w14:textId="77777777" w:rsidR="005E1C3A" w:rsidRPr="00FC7496" w:rsidRDefault="005E1C3A" w:rsidP="005E1C3A">
            <w:pPr>
              <w:pStyle w:val="TAC"/>
            </w:pPr>
            <w:r w:rsidRPr="00FC7496">
              <w:t>124</w:t>
            </w:r>
          </w:p>
        </w:tc>
        <w:tc>
          <w:tcPr>
            <w:tcW w:w="1417" w:type="dxa"/>
            <w:shd w:val="clear" w:color="auto" w:fill="FFFF00"/>
          </w:tcPr>
          <w:p w14:paraId="23C08A6E" w14:textId="77777777" w:rsidR="005E1C3A" w:rsidRPr="00FC7496" w:rsidRDefault="005E1C3A" w:rsidP="005E1C3A">
            <w:pPr>
              <w:pStyle w:val="TAC"/>
            </w:pPr>
            <w:r w:rsidRPr="00FC7496">
              <w:t>184320</w:t>
            </w:r>
          </w:p>
        </w:tc>
        <w:tc>
          <w:tcPr>
            <w:tcW w:w="3402" w:type="dxa"/>
            <w:shd w:val="clear" w:color="auto" w:fill="FFFF00"/>
          </w:tcPr>
          <w:p w14:paraId="2C8B630C" w14:textId="77777777" w:rsidR="005E1C3A" w:rsidRPr="00FC7496" w:rsidRDefault="005E1C3A" w:rsidP="005E1C3A">
            <w:pPr>
              <w:pStyle w:val="TAC"/>
            </w:pPr>
            <w:r w:rsidRPr="00FC7496">
              <w:t>f1</w:t>
            </w:r>
          </w:p>
        </w:tc>
      </w:tr>
      <w:tr w:rsidR="005E1C3A" w:rsidRPr="00FC7496" w14:paraId="42DB2039" w14:textId="77777777" w:rsidTr="00A3073B">
        <w:trPr>
          <w:jc w:val="center"/>
        </w:trPr>
        <w:tc>
          <w:tcPr>
            <w:tcW w:w="1526" w:type="dxa"/>
            <w:shd w:val="clear" w:color="auto" w:fill="FFC000"/>
          </w:tcPr>
          <w:p w14:paraId="578A621E" w14:textId="77777777" w:rsidR="005E1C3A" w:rsidRPr="00FC7496" w:rsidRDefault="005E1C3A" w:rsidP="005E1C3A">
            <w:pPr>
              <w:pStyle w:val="TAC"/>
            </w:pPr>
            <w:r w:rsidRPr="00FC7496">
              <w:t>Ncell 3</w:t>
            </w:r>
          </w:p>
        </w:tc>
        <w:tc>
          <w:tcPr>
            <w:tcW w:w="1843" w:type="dxa"/>
            <w:shd w:val="clear" w:color="auto" w:fill="FFC000"/>
          </w:tcPr>
          <w:p w14:paraId="72E2F26F" w14:textId="77777777" w:rsidR="005E1C3A" w:rsidRPr="00FC7496" w:rsidRDefault="005E1C3A" w:rsidP="005E1C3A">
            <w:pPr>
              <w:pStyle w:val="TAC"/>
            </w:pPr>
            <w:r w:rsidRPr="00FC7496">
              <w:t>257</w:t>
            </w:r>
          </w:p>
        </w:tc>
        <w:tc>
          <w:tcPr>
            <w:tcW w:w="1417" w:type="dxa"/>
            <w:shd w:val="clear" w:color="auto" w:fill="FFC000"/>
          </w:tcPr>
          <w:p w14:paraId="077B8EDA" w14:textId="77777777" w:rsidR="005E1C3A" w:rsidRPr="00FC7496" w:rsidRDefault="005E1C3A" w:rsidP="005E1C3A">
            <w:pPr>
              <w:pStyle w:val="TAC"/>
            </w:pPr>
            <w:r w:rsidRPr="00FC7496">
              <w:t>150897</w:t>
            </w:r>
          </w:p>
        </w:tc>
        <w:tc>
          <w:tcPr>
            <w:tcW w:w="3402" w:type="dxa"/>
            <w:shd w:val="clear" w:color="auto" w:fill="FFC000"/>
          </w:tcPr>
          <w:p w14:paraId="2A2404DB" w14:textId="77777777" w:rsidR="005E1C3A" w:rsidRPr="00FC7496" w:rsidRDefault="005E1C3A" w:rsidP="005E1C3A">
            <w:pPr>
              <w:pStyle w:val="TAC"/>
            </w:pPr>
            <w:r w:rsidRPr="00FC7496">
              <w:t>f2</w:t>
            </w:r>
          </w:p>
        </w:tc>
      </w:tr>
      <w:tr w:rsidR="005E1C3A" w:rsidRPr="00FC7496" w14:paraId="06FFCE69" w14:textId="77777777" w:rsidTr="00A3073B">
        <w:trPr>
          <w:jc w:val="center"/>
        </w:trPr>
        <w:tc>
          <w:tcPr>
            <w:tcW w:w="1526" w:type="dxa"/>
            <w:shd w:val="clear" w:color="auto" w:fill="FFFF00"/>
          </w:tcPr>
          <w:p w14:paraId="6B6FFC4D" w14:textId="77777777" w:rsidR="005E1C3A" w:rsidRPr="00FC7496" w:rsidRDefault="005E1C3A" w:rsidP="005E1C3A">
            <w:pPr>
              <w:pStyle w:val="TAC"/>
            </w:pPr>
            <w:r w:rsidRPr="00FC7496">
              <w:t>Ncell 4</w:t>
            </w:r>
          </w:p>
        </w:tc>
        <w:tc>
          <w:tcPr>
            <w:tcW w:w="1843" w:type="dxa"/>
            <w:shd w:val="clear" w:color="auto" w:fill="FFFF00"/>
          </w:tcPr>
          <w:p w14:paraId="422F0EC2" w14:textId="77777777" w:rsidR="005E1C3A" w:rsidRPr="00FC7496" w:rsidRDefault="005E1C3A" w:rsidP="005E1C3A">
            <w:pPr>
              <w:pStyle w:val="TAC"/>
            </w:pPr>
            <w:r w:rsidRPr="00FC7496">
              <w:t>1000</w:t>
            </w:r>
          </w:p>
        </w:tc>
        <w:tc>
          <w:tcPr>
            <w:tcW w:w="1417" w:type="dxa"/>
            <w:shd w:val="clear" w:color="auto" w:fill="FFFF00"/>
          </w:tcPr>
          <w:p w14:paraId="2255FAD3" w14:textId="77777777" w:rsidR="005E1C3A" w:rsidRPr="00FC7496" w:rsidRDefault="005E1C3A" w:rsidP="005E1C3A">
            <w:pPr>
              <w:pStyle w:val="TAC"/>
            </w:pPr>
            <w:r w:rsidRPr="00FC7496">
              <w:t>61440</w:t>
            </w:r>
          </w:p>
        </w:tc>
        <w:tc>
          <w:tcPr>
            <w:tcW w:w="3402" w:type="dxa"/>
            <w:shd w:val="clear" w:color="auto" w:fill="FFFF00"/>
          </w:tcPr>
          <w:p w14:paraId="57843C07" w14:textId="77777777" w:rsidR="005E1C3A" w:rsidRPr="00FC7496" w:rsidRDefault="005E1C3A" w:rsidP="005E1C3A">
            <w:pPr>
              <w:pStyle w:val="TAC"/>
            </w:pPr>
            <w:r w:rsidRPr="00FC7496">
              <w:t>f1</w:t>
            </w:r>
          </w:p>
        </w:tc>
      </w:tr>
      <w:tr w:rsidR="00644926" w:rsidRPr="00FC7496" w14:paraId="0515D0BE" w14:textId="77777777" w:rsidTr="00EC4643">
        <w:trPr>
          <w:jc w:val="center"/>
        </w:trPr>
        <w:tc>
          <w:tcPr>
            <w:tcW w:w="1526" w:type="dxa"/>
            <w:shd w:val="clear" w:color="auto" w:fill="FFFF00"/>
          </w:tcPr>
          <w:p w14:paraId="1E9E3AE8" w14:textId="77777777" w:rsidR="00644926" w:rsidRPr="00FC7496" w:rsidRDefault="00644926" w:rsidP="00EC4643">
            <w:pPr>
              <w:pStyle w:val="TAC"/>
            </w:pPr>
            <w:r w:rsidRPr="00FC7496">
              <w:t>Ncell5</w:t>
            </w:r>
          </w:p>
        </w:tc>
        <w:tc>
          <w:tcPr>
            <w:tcW w:w="1843" w:type="dxa"/>
            <w:shd w:val="clear" w:color="auto" w:fill="FFFF00"/>
          </w:tcPr>
          <w:p w14:paraId="3746A8EE" w14:textId="77777777" w:rsidR="00644926" w:rsidRPr="00FC7496" w:rsidRDefault="00644926" w:rsidP="00EC4643">
            <w:pPr>
              <w:pStyle w:val="TAC"/>
            </w:pPr>
            <w:r w:rsidRPr="00FC7496">
              <w:t>1020</w:t>
            </w:r>
          </w:p>
        </w:tc>
        <w:tc>
          <w:tcPr>
            <w:tcW w:w="1417" w:type="dxa"/>
            <w:shd w:val="clear" w:color="auto" w:fill="FFFF00"/>
          </w:tcPr>
          <w:p w14:paraId="2CCB735A" w14:textId="77777777" w:rsidR="00644926" w:rsidRPr="00FC7496" w:rsidRDefault="00644926" w:rsidP="00EC4643">
            <w:pPr>
              <w:pStyle w:val="TAC"/>
            </w:pPr>
            <w:r w:rsidRPr="00FC7496">
              <w:t>30720</w:t>
            </w:r>
          </w:p>
        </w:tc>
        <w:tc>
          <w:tcPr>
            <w:tcW w:w="3402" w:type="dxa"/>
            <w:shd w:val="clear" w:color="auto" w:fill="FFFF00"/>
          </w:tcPr>
          <w:p w14:paraId="141502B7" w14:textId="77777777" w:rsidR="00644926" w:rsidRPr="00FC7496" w:rsidRDefault="00644926" w:rsidP="00EC4643">
            <w:pPr>
              <w:pStyle w:val="TAC"/>
            </w:pPr>
            <w:r w:rsidRPr="00FC7496">
              <w:t>f1</w:t>
            </w:r>
          </w:p>
        </w:tc>
      </w:tr>
      <w:tr w:rsidR="005E1C3A" w:rsidRPr="00FC7496" w14:paraId="2F0A8355" w14:textId="77777777" w:rsidTr="00A3073B">
        <w:trPr>
          <w:jc w:val="center"/>
        </w:trPr>
        <w:tc>
          <w:tcPr>
            <w:tcW w:w="1526" w:type="dxa"/>
            <w:shd w:val="clear" w:color="auto" w:fill="99FFCC"/>
          </w:tcPr>
          <w:p w14:paraId="30F5CD96" w14:textId="77777777" w:rsidR="005E1C3A" w:rsidRPr="00FC7496" w:rsidDel="004C37E1" w:rsidRDefault="005E1C3A" w:rsidP="005E1C3A">
            <w:pPr>
              <w:pStyle w:val="TAC"/>
            </w:pPr>
            <w:r w:rsidRPr="00FC7496">
              <w:t>Ncell 6</w:t>
            </w:r>
          </w:p>
        </w:tc>
        <w:tc>
          <w:tcPr>
            <w:tcW w:w="1843" w:type="dxa"/>
            <w:shd w:val="clear" w:color="auto" w:fill="99FFCC"/>
          </w:tcPr>
          <w:p w14:paraId="60DCAEAF" w14:textId="77777777" w:rsidR="005E1C3A" w:rsidRPr="00FC7496" w:rsidRDefault="005E1C3A" w:rsidP="005E1C3A">
            <w:pPr>
              <w:pStyle w:val="TAC"/>
            </w:pPr>
            <w:r w:rsidRPr="00FC7496">
              <w:t>657</w:t>
            </w:r>
          </w:p>
        </w:tc>
        <w:tc>
          <w:tcPr>
            <w:tcW w:w="1417" w:type="dxa"/>
            <w:shd w:val="clear" w:color="auto" w:fill="99FFCC"/>
          </w:tcPr>
          <w:p w14:paraId="0D265C73" w14:textId="77777777" w:rsidR="005E1C3A" w:rsidRPr="00FC7496" w:rsidRDefault="005E1C3A" w:rsidP="005E1C3A">
            <w:pPr>
              <w:pStyle w:val="TAC"/>
            </w:pPr>
            <w:r w:rsidRPr="00FC7496">
              <w:t>524</w:t>
            </w:r>
          </w:p>
        </w:tc>
        <w:tc>
          <w:tcPr>
            <w:tcW w:w="3402" w:type="dxa"/>
            <w:shd w:val="clear" w:color="auto" w:fill="99FFCC"/>
          </w:tcPr>
          <w:p w14:paraId="13B55855" w14:textId="77777777" w:rsidR="005E1C3A" w:rsidRPr="00FC7496" w:rsidRDefault="005E1C3A" w:rsidP="005E1C3A">
            <w:pPr>
              <w:pStyle w:val="TAC"/>
            </w:pPr>
            <w:r w:rsidRPr="00FC7496">
              <w:t>f3</w:t>
            </w:r>
          </w:p>
        </w:tc>
      </w:tr>
      <w:tr w:rsidR="005E1C3A" w:rsidRPr="00FC7496" w14:paraId="67497B91" w14:textId="77777777" w:rsidTr="00A3073B">
        <w:trPr>
          <w:jc w:val="center"/>
        </w:trPr>
        <w:tc>
          <w:tcPr>
            <w:tcW w:w="1526" w:type="dxa"/>
            <w:shd w:val="clear" w:color="auto" w:fill="99CC00"/>
          </w:tcPr>
          <w:p w14:paraId="415D0E2C" w14:textId="77777777" w:rsidR="005E1C3A" w:rsidRPr="00FC7496" w:rsidRDefault="005E1C3A" w:rsidP="005E1C3A">
            <w:pPr>
              <w:pStyle w:val="TAC"/>
            </w:pPr>
            <w:r w:rsidRPr="00FC7496">
              <w:t>Ncell 10</w:t>
            </w:r>
          </w:p>
        </w:tc>
        <w:tc>
          <w:tcPr>
            <w:tcW w:w="1843" w:type="dxa"/>
            <w:shd w:val="clear" w:color="auto" w:fill="99CC00"/>
          </w:tcPr>
          <w:p w14:paraId="29F593F7" w14:textId="77777777" w:rsidR="005E1C3A" w:rsidRPr="00FC7496" w:rsidRDefault="005E1C3A" w:rsidP="005E1C3A">
            <w:pPr>
              <w:pStyle w:val="TAC"/>
            </w:pPr>
            <w:r w:rsidRPr="00FC7496">
              <w:t>129</w:t>
            </w:r>
          </w:p>
        </w:tc>
        <w:tc>
          <w:tcPr>
            <w:tcW w:w="1417" w:type="dxa"/>
            <w:shd w:val="clear" w:color="auto" w:fill="99CC00"/>
          </w:tcPr>
          <w:p w14:paraId="4D3A265F" w14:textId="77777777" w:rsidR="005E1C3A" w:rsidRPr="00FC7496" w:rsidRDefault="005E1C3A" w:rsidP="005E1C3A">
            <w:pPr>
              <w:pStyle w:val="TAC"/>
            </w:pPr>
            <w:r w:rsidRPr="00FC7496">
              <w:t>43658</w:t>
            </w:r>
          </w:p>
        </w:tc>
        <w:tc>
          <w:tcPr>
            <w:tcW w:w="3402" w:type="dxa"/>
            <w:shd w:val="clear" w:color="auto" w:fill="99CC00"/>
          </w:tcPr>
          <w:p w14:paraId="4ADEFAD4" w14:textId="77777777" w:rsidR="005E1C3A" w:rsidRPr="00FC7496" w:rsidRDefault="005E1C3A" w:rsidP="005E1C3A">
            <w:pPr>
              <w:pStyle w:val="TAC"/>
            </w:pPr>
            <w:r w:rsidRPr="00FC7496">
              <w:t>f5</w:t>
            </w:r>
          </w:p>
        </w:tc>
      </w:tr>
      <w:tr w:rsidR="005E1C3A" w:rsidRPr="00FC7496" w14:paraId="2C33A360" w14:textId="77777777" w:rsidTr="00A3073B">
        <w:trPr>
          <w:jc w:val="center"/>
        </w:trPr>
        <w:tc>
          <w:tcPr>
            <w:tcW w:w="1526" w:type="dxa"/>
            <w:shd w:val="clear" w:color="auto" w:fill="FFFF00"/>
          </w:tcPr>
          <w:p w14:paraId="091660BE" w14:textId="77777777" w:rsidR="005E1C3A" w:rsidRPr="00FC7496" w:rsidRDefault="005E1C3A" w:rsidP="005E1C3A">
            <w:pPr>
              <w:pStyle w:val="TAC"/>
            </w:pPr>
            <w:r w:rsidRPr="00FC7496">
              <w:t>Ncell 11</w:t>
            </w:r>
          </w:p>
        </w:tc>
        <w:tc>
          <w:tcPr>
            <w:tcW w:w="1843" w:type="dxa"/>
            <w:shd w:val="clear" w:color="auto" w:fill="FFFF00"/>
          </w:tcPr>
          <w:p w14:paraId="3A89FE30" w14:textId="77777777" w:rsidR="005E1C3A" w:rsidRPr="00FC7496" w:rsidRDefault="005E1C3A" w:rsidP="005E1C3A">
            <w:pPr>
              <w:pStyle w:val="TAC"/>
            </w:pPr>
            <w:r w:rsidRPr="00FC7496">
              <w:t>957</w:t>
            </w:r>
          </w:p>
        </w:tc>
        <w:tc>
          <w:tcPr>
            <w:tcW w:w="1417" w:type="dxa"/>
            <w:shd w:val="clear" w:color="auto" w:fill="FFFF00"/>
          </w:tcPr>
          <w:p w14:paraId="5AE954DF" w14:textId="77777777" w:rsidR="005E1C3A" w:rsidRPr="00FC7496" w:rsidRDefault="005E1C3A" w:rsidP="005E1C3A">
            <w:pPr>
              <w:pStyle w:val="TAC"/>
            </w:pPr>
            <w:r w:rsidRPr="00FC7496">
              <w:t>92160</w:t>
            </w:r>
          </w:p>
        </w:tc>
        <w:tc>
          <w:tcPr>
            <w:tcW w:w="3402" w:type="dxa"/>
            <w:shd w:val="clear" w:color="auto" w:fill="FFFF00"/>
          </w:tcPr>
          <w:p w14:paraId="4469DC42" w14:textId="77777777" w:rsidR="005E1C3A" w:rsidRPr="00FC7496" w:rsidRDefault="005E1C3A" w:rsidP="005E1C3A">
            <w:pPr>
              <w:pStyle w:val="TAC"/>
            </w:pPr>
            <w:r w:rsidRPr="00FC7496">
              <w:t>f1</w:t>
            </w:r>
          </w:p>
        </w:tc>
      </w:tr>
      <w:tr w:rsidR="005E1C3A" w:rsidRPr="00FC7496" w14:paraId="649EED47" w14:textId="77777777" w:rsidTr="00A3073B">
        <w:trPr>
          <w:jc w:val="center"/>
        </w:trPr>
        <w:tc>
          <w:tcPr>
            <w:tcW w:w="1526" w:type="dxa"/>
            <w:shd w:val="clear" w:color="auto" w:fill="FFC000"/>
          </w:tcPr>
          <w:p w14:paraId="540F53B8" w14:textId="77777777" w:rsidR="005E1C3A" w:rsidRPr="00FC7496" w:rsidRDefault="005E1C3A" w:rsidP="005E1C3A">
            <w:pPr>
              <w:pStyle w:val="TAC"/>
            </w:pPr>
            <w:r w:rsidRPr="00FC7496">
              <w:t>Ncell 12</w:t>
            </w:r>
          </w:p>
        </w:tc>
        <w:tc>
          <w:tcPr>
            <w:tcW w:w="1843" w:type="dxa"/>
            <w:shd w:val="clear" w:color="auto" w:fill="FFC000"/>
          </w:tcPr>
          <w:p w14:paraId="6B0B9C5F" w14:textId="77777777" w:rsidR="005E1C3A" w:rsidRPr="00FC7496" w:rsidRDefault="005E1C3A" w:rsidP="005E1C3A">
            <w:pPr>
              <w:pStyle w:val="TAC"/>
            </w:pPr>
            <w:r w:rsidRPr="00FC7496">
              <w:t>1015</w:t>
            </w:r>
          </w:p>
        </w:tc>
        <w:tc>
          <w:tcPr>
            <w:tcW w:w="1417" w:type="dxa"/>
            <w:shd w:val="clear" w:color="auto" w:fill="FFC000"/>
          </w:tcPr>
          <w:p w14:paraId="377AE33F" w14:textId="77777777" w:rsidR="005E1C3A" w:rsidRPr="00FC7496" w:rsidRDefault="005E1C3A" w:rsidP="005E1C3A">
            <w:pPr>
              <w:pStyle w:val="TAC"/>
            </w:pPr>
            <w:r w:rsidRPr="00FC7496">
              <w:t>181617</w:t>
            </w:r>
          </w:p>
        </w:tc>
        <w:tc>
          <w:tcPr>
            <w:tcW w:w="3402" w:type="dxa"/>
            <w:shd w:val="clear" w:color="auto" w:fill="FFC000"/>
          </w:tcPr>
          <w:p w14:paraId="006CAFBF" w14:textId="77777777" w:rsidR="005E1C3A" w:rsidRPr="00FC7496" w:rsidRDefault="005E1C3A" w:rsidP="005E1C3A">
            <w:pPr>
              <w:pStyle w:val="TAC"/>
            </w:pPr>
            <w:r w:rsidRPr="00FC7496">
              <w:t>f2</w:t>
            </w:r>
          </w:p>
        </w:tc>
      </w:tr>
      <w:tr w:rsidR="005E1C3A" w:rsidRPr="00FC7496" w14:paraId="06A2DD5E" w14:textId="77777777" w:rsidTr="00A3073B">
        <w:trPr>
          <w:jc w:val="center"/>
        </w:trPr>
        <w:tc>
          <w:tcPr>
            <w:tcW w:w="1526" w:type="dxa"/>
            <w:shd w:val="clear" w:color="auto" w:fill="99FFCC"/>
          </w:tcPr>
          <w:p w14:paraId="4001B428" w14:textId="77777777" w:rsidR="005E1C3A" w:rsidRPr="00FC7496" w:rsidRDefault="005E1C3A" w:rsidP="005E1C3A">
            <w:pPr>
              <w:pStyle w:val="TAC"/>
            </w:pPr>
            <w:r w:rsidRPr="00FC7496">
              <w:t>Ncell 13</w:t>
            </w:r>
          </w:p>
        </w:tc>
        <w:tc>
          <w:tcPr>
            <w:tcW w:w="1843" w:type="dxa"/>
            <w:shd w:val="clear" w:color="auto" w:fill="99FFCC"/>
          </w:tcPr>
          <w:p w14:paraId="1C692F09" w14:textId="77777777" w:rsidR="005E1C3A" w:rsidRPr="00FC7496" w:rsidRDefault="005E1C3A" w:rsidP="005E1C3A">
            <w:pPr>
              <w:pStyle w:val="TAC"/>
            </w:pPr>
            <w:r w:rsidRPr="00FC7496">
              <w:t>890</w:t>
            </w:r>
          </w:p>
        </w:tc>
        <w:tc>
          <w:tcPr>
            <w:tcW w:w="1417" w:type="dxa"/>
            <w:shd w:val="clear" w:color="auto" w:fill="99FFCC"/>
          </w:tcPr>
          <w:p w14:paraId="0A3E3135" w14:textId="77777777" w:rsidR="005E1C3A" w:rsidRPr="00FC7496" w:rsidRDefault="005E1C3A" w:rsidP="005E1C3A">
            <w:pPr>
              <w:pStyle w:val="TAC"/>
            </w:pPr>
            <w:r w:rsidRPr="00FC7496">
              <w:t>31244</w:t>
            </w:r>
          </w:p>
        </w:tc>
        <w:tc>
          <w:tcPr>
            <w:tcW w:w="3402" w:type="dxa"/>
            <w:shd w:val="clear" w:color="auto" w:fill="99FFCC"/>
          </w:tcPr>
          <w:p w14:paraId="0EF275EE" w14:textId="77777777" w:rsidR="005E1C3A" w:rsidRPr="00FC7496" w:rsidRDefault="005E1C3A" w:rsidP="005E1C3A">
            <w:pPr>
              <w:pStyle w:val="TAC"/>
            </w:pPr>
            <w:r w:rsidRPr="00FC7496">
              <w:t>f3</w:t>
            </w:r>
          </w:p>
        </w:tc>
      </w:tr>
      <w:tr w:rsidR="005E1C3A" w:rsidRPr="00FC7496" w14:paraId="24991C4F" w14:textId="77777777" w:rsidTr="00A3073B">
        <w:trPr>
          <w:jc w:val="center"/>
        </w:trPr>
        <w:tc>
          <w:tcPr>
            <w:tcW w:w="1526" w:type="dxa"/>
            <w:shd w:val="clear" w:color="auto" w:fill="FFFFFF"/>
          </w:tcPr>
          <w:p w14:paraId="31131194" w14:textId="77777777" w:rsidR="005E1C3A" w:rsidRPr="00FC7496" w:rsidRDefault="005E1C3A" w:rsidP="005E1C3A">
            <w:pPr>
              <w:pStyle w:val="TAC"/>
            </w:pPr>
            <w:r w:rsidRPr="00FC7496">
              <w:t>Ncell 14</w:t>
            </w:r>
          </w:p>
        </w:tc>
        <w:tc>
          <w:tcPr>
            <w:tcW w:w="1843" w:type="dxa"/>
            <w:shd w:val="clear" w:color="auto" w:fill="FFFFFF"/>
          </w:tcPr>
          <w:p w14:paraId="4396179C" w14:textId="77777777" w:rsidR="005E1C3A" w:rsidRPr="00FC7496" w:rsidRDefault="005E1C3A" w:rsidP="005E1C3A">
            <w:pPr>
              <w:pStyle w:val="TAC"/>
            </w:pPr>
            <w:r w:rsidRPr="00FC7496">
              <w:t>680</w:t>
            </w:r>
          </w:p>
        </w:tc>
        <w:tc>
          <w:tcPr>
            <w:tcW w:w="1417" w:type="dxa"/>
            <w:shd w:val="clear" w:color="auto" w:fill="FFFFFF"/>
          </w:tcPr>
          <w:p w14:paraId="70148207" w14:textId="77777777" w:rsidR="005E1C3A" w:rsidRPr="00FC7496" w:rsidRDefault="005E1C3A" w:rsidP="005E1C3A">
            <w:pPr>
              <w:pStyle w:val="TAC"/>
            </w:pPr>
            <w:r w:rsidRPr="00FC7496">
              <w:t>300501</w:t>
            </w:r>
          </w:p>
        </w:tc>
        <w:tc>
          <w:tcPr>
            <w:tcW w:w="3402" w:type="dxa"/>
            <w:shd w:val="clear" w:color="auto" w:fill="FFFFFF"/>
          </w:tcPr>
          <w:p w14:paraId="5DCD35E3" w14:textId="77777777" w:rsidR="005E1C3A" w:rsidRPr="00FC7496" w:rsidRDefault="005E1C3A" w:rsidP="005E1C3A">
            <w:pPr>
              <w:pStyle w:val="TAC"/>
            </w:pPr>
            <w:r w:rsidRPr="00FC7496">
              <w:t>f4</w:t>
            </w:r>
          </w:p>
        </w:tc>
      </w:tr>
      <w:tr w:rsidR="00644926" w:rsidRPr="00FC7496" w14:paraId="7724C3F4" w14:textId="77777777" w:rsidTr="00EC4643">
        <w:trPr>
          <w:jc w:val="center"/>
        </w:trPr>
        <w:tc>
          <w:tcPr>
            <w:tcW w:w="1526" w:type="dxa"/>
            <w:shd w:val="clear" w:color="auto" w:fill="FFFF00"/>
          </w:tcPr>
          <w:p w14:paraId="20DFCA2F" w14:textId="77777777" w:rsidR="00644926" w:rsidRPr="00FC7496" w:rsidRDefault="00644926" w:rsidP="00EC4643">
            <w:pPr>
              <w:pStyle w:val="TAC"/>
              <w:rPr>
                <w:lang w:eastAsia="zh-CN"/>
              </w:rPr>
            </w:pPr>
            <w:r w:rsidRPr="00FC7496">
              <w:t>Ncell18</w:t>
            </w:r>
          </w:p>
        </w:tc>
        <w:tc>
          <w:tcPr>
            <w:tcW w:w="1843" w:type="dxa"/>
            <w:shd w:val="clear" w:color="auto" w:fill="FFFF00"/>
          </w:tcPr>
          <w:p w14:paraId="445C2B7D" w14:textId="77777777" w:rsidR="00644926" w:rsidRPr="00FC7496" w:rsidRDefault="00644926" w:rsidP="00EC4643">
            <w:pPr>
              <w:pStyle w:val="TAC"/>
            </w:pPr>
            <w:r w:rsidRPr="00FC7496">
              <w:t>280</w:t>
            </w:r>
          </w:p>
        </w:tc>
        <w:tc>
          <w:tcPr>
            <w:tcW w:w="1417" w:type="dxa"/>
            <w:shd w:val="clear" w:color="auto" w:fill="FFFF00"/>
          </w:tcPr>
          <w:p w14:paraId="1EFD4004" w14:textId="77777777" w:rsidR="00644926" w:rsidRPr="00FC7496" w:rsidRDefault="00644926" w:rsidP="00EC4643">
            <w:pPr>
              <w:pStyle w:val="TAC"/>
            </w:pPr>
            <w:r w:rsidRPr="00FC7496">
              <w:t>122880</w:t>
            </w:r>
          </w:p>
        </w:tc>
        <w:tc>
          <w:tcPr>
            <w:tcW w:w="3402" w:type="dxa"/>
            <w:shd w:val="clear" w:color="auto" w:fill="FFFF00"/>
          </w:tcPr>
          <w:p w14:paraId="748D989D" w14:textId="77777777" w:rsidR="00644926" w:rsidRPr="00FC7496" w:rsidRDefault="00644926" w:rsidP="00EC4643">
            <w:pPr>
              <w:pStyle w:val="TAC"/>
            </w:pPr>
            <w:r w:rsidRPr="00FC7496">
              <w:t>f1</w:t>
            </w:r>
          </w:p>
        </w:tc>
      </w:tr>
      <w:tr w:rsidR="005E1C3A" w:rsidRPr="00FC7496" w14:paraId="01004287" w14:textId="77777777" w:rsidTr="00A3073B">
        <w:trPr>
          <w:jc w:val="center"/>
        </w:trPr>
        <w:tc>
          <w:tcPr>
            <w:tcW w:w="1526" w:type="dxa"/>
            <w:shd w:val="clear" w:color="auto" w:fill="FFC000"/>
          </w:tcPr>
          <w:p w14:paraId="587E70D5" w14:textId="77777777" w:rsidR="005E1C3A" w:rsidRPr="00FC7496" w:rsidRDefault="005E1C3A" w:rsidP="005E1C3A">
            <w:pPr>
              <w:pStyle w:val="TAC"/>
            </w:pPr>
            <w:r w:rsidRPr="00FC7496">
              <w:rPr>
                <w:lang w:eastAsia="zh-CN"/>
              </w:rPr>
              <w:t>Ncell 23</w:t>
            </w:r>
          </w:p>
        </w:tc>
        <w:tc>
          <w:tcPr>
            <w:tcW w:w="1843" w:type="dxa"/>
            <w:shd w:val="clear" w:color="auto" w:fill="FFC000"/>
          </w:tcPr>
          <w:p w14:paraId="05BB8BB3" w14:textId="77777777" w:rsidR="005E1C3A" w:rsidRPr="00FC7496" w:rsidRDefault="005E1C3A" w:rsidP="005E1C3A">
            <w:pPr>
              <w:pStyle w:val="TAC"/>
            </w:pPr>
            <w:r w:rsidRPr="00FC7496">
              <w:t>383</w:t>
            </w:r>
          </w:p>
        </w:tc>
        <w:tc>
          <w:tcPr>
            <w:tcW w:w="1417" w:type="dxa"/>
            <w:shd w:val="clear" w:color="auto" w:fill="FFC000"/>
          </w:tcPr>
          <w:p w14:paraId="06EB1039" w14:textId="77777777" w:rsidR="005E1C3A" w:rsidRPr="00FC7496" w:rsidRDefault="005E1C3A" w:rsidP="005E1C3A">
            <w:pPr>
              <w:pStyle w:val="TAC"/>
            </w:pPr>
            <w:r w:rsidRPr="00FC7496">
              <w:t>212337</w:t>
            </w:r>
          </w:p>
        </w:tc>
        <w:tc>
          <w:tcPr>
            <w:tcW w:w="3402" w:type="dxa"/>
            <w:shd w:val="clear" w:color="auto" w:fill="FFC000"/>
          </w:tcPr>
          <w:p w14:paraId="02DA050C" w14:textId="77777777" w:rsidR="005E1C3A" w:rsidRPr="00FC7496" w:rsidRDefault="005E1C3A" w:rsidP="005E1C3A">
            <w:pPr>
              <w:pStyle w:val="TAC"/>
            </w:pPr>
            <w:r w:rsidRPr="00FC7496">
              <w:t>f2</w:t>
            </w:r>
          </w:p>
        </w:tc>
      </w:tr>
    </w:tbl>
    <w:p w14:paraId="0204EC1F" w14:textId="77777777" w:rsidR="005E1C3A" w:rsidRPr="00FC7496" w:rsidRDefault="005E1C3A" w:rsidP="005E1C3A"/>
    <w:p w14:paraId="11E318C8" w14:textId="77777777" w:rsidR="005E1C3A" w:rsidRPr="00FC7496" w:rsidRDefault="005E1C3A" w:rsidP="005E1C3A">
      <w:pPr>
        <w:pStyle w:val="TH"/>
      </w:pPr>
      <w:r w:rsidRPr="00FC7496">
        <w:t xml:space="preserve">Table 7A.9.2-2: Timing parameters of simulated NB-IoT cells – Batch2 </w:t>
      </w:r>
      <w:r w:rsidRPr="00FC7496">
        <w:rPr>
          <w:bCs/>
        </w:rPr>
        <w:t>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04"/>
      </w:tblGrid>
      <w:tr w:rsidR="005E1C3A" w:rsidRPr="00FC7496" w14:paraId="1BA47B69" w14:textId="77777777" w:rsidTr="00A3073B">
        <w:trPr>
          <w:jc w:val="center"/>
        </w:trPr>
        <w:tc>
          <w:tcPr>
            <w:tcW w:w="1526" w:type="dxa"/>
          </w:tcPr>
          <w:p w14:paraId="503A67DD" w14:textId="77777777" w:rsidR="005E1C3A" w:rsidRPr="00FC7496" w:rsidRDefault="005E1C3A" w:rsidP="00A3073B">
            <w:pPr>
              <w:pStyle w:val="TAH"/>
            </w:pPr>
            <w:r w:rsidRPr="00FC7496">
              <w:t>Cell ID</w:t>
            </w:r>
          </w:p>
        </w:tc>
        <w:tc>
          <w:tcPr>
            <w:tcW w:w="1843" w:type="dxa"/>
          </w:tcPr>
          <w:p w14:paraId="6BAF5697" w14:textId="77777777" w:rsidR="005E1C3A" w:rsidRPr="00FC7496" w:rsidRDefault="005E1C3A" w:rsidP="00A3073B">
            <w:pPr>
              <w:pStyle w:val="TAH"/>
            </w:pPr>
            <w:r w:rsidRPr="00FC7496">
              <w:t>SFN offset</w:t>
            </w:r>
          </w:p>
        </w:tc>
        <w:tc>
          <w:tcPr>
            <w:tcW w:w="1417" w:type="dxa"/>
          </w:tcPr>
          <w:p w14:paraId="4099D1F2" w14:textId="77777777" w:rsidR="005E1C3A" w:rsidRPr="00FC7496" w:rsidRDefault="005E1C3A" w:rsidP="00A3073B">
            <w:pPr>
              <w:pStyle w:val="TAH"/>
            </w:pPr>
            <w:r w:rsidRPr="00FC7496">
              <w:t>Tcell (</w:t>
            </w:r>
            <w:r w:rsidRPr="00FC7496">
              <w:rPr>
                <w:i/>
                <w:iCs/>
              </w:rPr>
              <w:t>Ts</w:t>
            </w:r>
            <w:r w:rsidRPr="00FC7496">
              <w:t>)</w:t>
            </w:r>
          </w:p>
        </w:tc>
        <w:tc>
          <w:tcPr>
            <w:tcW w:w="3604" w:type="dxa"/>
          </w:tcPr>
          <w:p w14:paraId="68180AC0" w14:textId="77777777" w:rsidR="005E1C3A" w:rsidRPr="00FC7496" w:rsidRDefault="005E1C3A" w:rsidP="00A3073B">
            <w:pPr>
              <w:pStyle w:val="TH"/>
              <w:spacing w:before="0" w:after="0"/>
            </w:pPr>
            <w:r w:rsidRPr="00FC7496">
              <w:t>Frequency</w:t>
            </w:r>
          </w:p>
          <w:p w14:paraId="7D615FC8" w14:textId="77777777" w:rsidR="005E1C3A" w:rsidRPr="00FC7496" w:rsidRDefault="005E1C3A" w:rsidP="00A3073B">
            <w:pPr>
              <w:pStyle w:val="TH"/>
              <w:spacing w:before="0" w:after="0"/>
            </w:pPr>
            <w:r w:rsidRPr="00FC7496">
              <w:t>(Table 8.1.4.2-4 in TS 36.508 [3])</w:t>
            </w:r>
          </w:p>
        </w:tc>
      </w:tr>
      <w:tr w:rsidR="005E1C3A" w:rsidRPr="00FC7496" w14:paraId="1F5B759C" w14:textId="77777777" w:rsidTr="00A3073B">
        <w:trPr>
          <w:jc w:val="center"/>
        </w:trPr>
        <w:tc>
          <w:tcPr>
            <w:tcW w:w="1526" w:type="dxa"/>
            <w:shd w:val="clear" w:color="auto" w:fill="FFFF00"/>
          </w:tcPr>
          <w:p w14:paraId="101F3973" w14:textId="77777777" w:rsidR="005E1C3A" w:rsidRPr="00FC7496" w:rsidRDefault="005E1C3A" w:rsidP="005E1C3A">
            <w:pPr>
              <w:pStyle w:val="TAC"/>
            </w:pPr>
            <w:r w:rsidRPr="00FC7496">
              <w:t>Ncell 50</w:t>
            </w:r>
          </w:p>
        </w:tc>
        <w:tc>
          <w:tcPr>
            <w:tcW w:w="1843" w:type="dxa"/>
            <w:shd w:val="clear" w:color="auto" w:fill="FFFF00"/>
          </w:tcPr>
          <w:p w14:paraId="18EB9D23" w14:textId="77777777" w:rsidR="005E1C3A" w:rsidRPr="00FC7496" w:rsidRDefault="005E1C3A" w:rsidP="005E1C3A">
            <w:pPr>
              <w:pStyle w:val="TAC"/>
            </w:pPr>
            <w:r w:rsidRPr="00FC7496">
              <w:t>0</w:t>
            </w:r>
          </w:p>
        </w:tc>
        <w:tc>
          <w:tcPr>
            <w:tcW w:w="1417" w:type="dxa"/>
            <w:shd w:val="clear" w:color="auto" w:fill="FFFF00"/>
          </w:tcPr>
          <w:p w14:paraId="21F80F93" w14:textId="77777777" w:rsidR="005E1C3A" w:rsidRPr="00FC7496" w:rsidRDefault="005E1C3A" w:rsidP="005E1C3A">
            <w:pPr>
              <w:pStyle w:val="TAC"/>
            </w:pPr>
            <w:r w:rsidRPr="00FC7496">
              <w:t>0</w:t>
            </w:r>
          </w:p>
        </w:tc>
        <w:tc>
          <w:tcPr>
            <w:tcW w:w="3604" w:type="dxa"/>
            <w:shd w:val="clear" w:color="auto" w:fill="FFFF00"/>
          </w:tcPr>
          <w:p w14:paraId="447A354C" w14:textId="77777777" w:rsidR="005E1C3A" w:rsidRPr="00FC7496" w:rsidRDefault="005E1C3A" w:rsidP="005E1C3A">
            <w:pPr>
              <w:pStyle w:val="TAC"/>
            </w:pPr>
            <w:r w:rsidRPr="00FC7496">
              <w:t>f1</w:t>
            </w:r>
          </w:p>
        </w:tc>
      </w:tr>
      <w:tr w:rsidR="005E1C3A" w:rsidRPr="00FC7496" w14:paraId="5BF3A282" w14:textId="77777777" w:rsidTr="00A3073B">
        <w:trPr>
          <w:jc w:val="center"/>
        </w:trPr>
        <w:tc>
          <w:tcPr>
            <w:tcW w:w="1526" w:type="dxa"/>
            <w:shd w:val="clear" w:color="auto" w:fill="FFFF00"/>
          </w:tcPr>
          <w:p w14:paraId="12BBA2B6" w14:textId="77777777" w:rsidR="005E1C3A" w:rsidRPr="00FC7496" w:rsidRDefault="005E1C3A" w:rsidP="005E1C3A">
            <w:pPr>
              <w:pStyle w:val="TAC"/>
            </w:pPr>
            <w:r w:rsidRPr="00FC7496">
              <w:t>Ncell 51</w:t>
            </w:r>
          </w:p>
        </w:tc>
        <w:tc>
          <w:tcPr>
            <w:tcW w:w="1843" w:type="dxa"/>
            <w:shd w:val="clear" w:color="auto" w:fill="FFFF00"/>
          </w:tcPr>
          <w:p w14:paraId="435DED12" w14:textId="77777777" w:rsidR="005E1C3A" w:rsidRPr="00FC7496" w:rsidRDefault="005E1C3A" w:rsidP="005E1C3A">
            <w:pPr>
              <w:pStyle w:val="TAC"/>
            </w:pPr>
            <w:r w:rsidRPr="00FC7496">
              <w:t>124</w:t>
            </w:r>
          </w:p>
        </w:tc>
        <w:tc>
          <w:tcPr>
            <w:tcW w:w="1417" w:type="dxa"/>
            <w:shd w:val="clear" w:color="auto" w:fill="FFFF00"/>
          </w:tcPr>
          <w:p w14:paraId="055C93EC" w14:textId="77777777" w:rsidR="005E1C3A" w:rsidRPr="00FC7496" w:rsidRDefault="005E1C3A" w:rsidP="005E1C3A">
            <w:pPr>
              <w:pStyle w:val="TAC"/>
            </w:pPr>
            <w:r w:rsidRPr="00FC7496">
              <w:t>30720</w:t>
            </w:r>
          </w:p>
        </w:tc>
        <w:tc>
          <w:tcPr>
            <w:tcW w:w="3604" w:type="dxa"/>
            <w:shd w:val="clear" w:color="auto" w:fill="FFFF00"/>
          </w:tcPr>
          <w:p w14:paraId="4BA38A0B" w14:textId="77777777" w:rsidR="005E1C3A" w:rsidRPr="00FC7496" w:rsidRDefault="005E1C3A" w:rsidP="005E1C3A">
            <w:pPr>
              <w:pStyle w:val="TAC"/>
            </w:pPr>
            <w:r w:rsidRPr="00FC7496">
              <w:t>f1</w:t>
            </w:r>
          </w:p>
        </w:tc>
      </w:tr>
      <w:tr w:rsidR="005E1C3A" w:rsidRPr="00FC7496" w14:paraId="49CE4A48" w14:textId="77777777" w:rsidTr="00A3073B">
        <w:trPr>
          <w:jc w:val="center"/>
        </w:trPr>
        <w:tc>
          <w:tcPr>
            <w:tcW w:w="1526" w:type="dxa"/>
            <w:shd w:val="clear" w:color="auto" w:fill="FFC000"/>
          </w:tcPr>
          <w:p w14:paraId="2CAE3F40" w14:textId="77777777" w:rsidR="005E1C3A" w:rsidRPr="00FC7496" w:rsidRDefault="005E1C3A" w:rsidP="005E1C3A">
            <w:pPr>
              <w:pStyle w:val="TAC"/>
            </w:pPr>
            <w:r w:rsidRPr="00FC7496">
              <w:t>Ncell 52</w:t>
            </w:r>
          </w:p>
        </w:tc>
        <w:tc>
          <w:tcPr>
            <w:tcW w:w="1843" w:type="dxa"/>
            <w:shd w:val="clear" w:color="auto" w:fill="FFC000"/>
          </w:tcPr>
          <w:p w14:paraId="33BD54EA" w14:textId="77777777" w:rsidR="005E1C3A" w:rsidRPr="00FC7496" w:rsidRDefault="005E1C3A" w:rsidP="005E1C3A">
            <w:pPr>
              <w:pStyle w:val="TAC"/>
            </w:pPr>
            <w:r w:rsidRPr="00FC7496">
              <w:t>257</w:t>
            </w:r>
          </w:p>
        </w:tc>
        <w:tc>
          <w:tcPr>
            <w:tcW w:w="1417" w:type="dxa"/>
            <w:shd w:val="clear" w:color="auto" w:fill="FFC000"/>
          </w:tcPr>
          <w:p w14:paraId="016F669C" w14:textId="77777777" w:rsidR="005E1C3A" w:rsidRPr="00FC7496" w:rsidRDefault="005E1C3A" w:rsidP="005E1C3A">
            <w:pPr>
              <w:pStyle w:val="TAC"/>
            </w:pPr>
            <w:r w:rsidRPr="00FC7496">
              <w:t>150897</w:t>
            </w:r>
          </w:p>
        </w:tc>
        <w:tc>
          <w:tcPr>
            <w:tcW w:w="3604" w:type="dxa"/>
            <w:shd w:val="clear" w:color="auto" w:fill="FFC000"/>
          </w:tcPr>
          <w:p w14:paraId="29C01ABB" w14:textId="77777777" w:rsidR="005E1C3A" w:rsidRPr="00FC7496" w:rsidRDefault="005E1C3A" w:rsidP="005E1C3A">
            <w:pPr>
              <w:pStyle w:val="TAC"/>
            </w:pPr>
            <w:r w:rsidRPr="00FC7496">
              <w:t>f2</w:t>
            </w:r>
          </w:p>
        </w:tc>
      </w:tr>
      <w:tr w:rsidR="005E1C3A" w:rsidRPr="00FC7496" w14:paraId="7FD7E9DA" w14:textId="77777777" w:rsidTr="00A3073B">
        <w:trPr>
          <w:jc w:val="center"/>
        </w:trPr>
        <w:tc>
          <w:tcPr>
            <w:tcW w:w="1526" w:type="dxa"/>
            <w:shd w:val="clear" w:color="auto" w:fill="FFFF00"/>
          </w:tcPr>
          <w:p w14:paraId="0A04830A" w14:textId="77777777" w:rsidR="005E1C3A" w:rsidRPr="00FC7496" w:rsidRDefault="005E1C3A" w:rsidP="005E1C3A">
            <w:pPr>
              <w:pStyle w:val="TAC"/>
            </w:pPr>
            <w:r w:rsidRPr="00FC7496">
              <w:t>Ncell 53</w:t>
            </w:r>
          </w:p>
        </w:tc>
        <w:tc>
          <w:tcPr>
            <w:tcW w:w="1843" w:type="dxa"/>
            <w:shd w:val="clear" w:color="auto" w:fill="FFFF00"/>
          </w:tcPr>
          <w:p w14:paraId="6A23CE61" w14:textId="77777777" w:rsidR="005E1C3A" w:rsidRPr="00FC7496" w:rsidRDefault="005E1C3A" w:rsidP="005E1C3A">
            <w:pPr>
              <w:pStyle w:val="TAC"/>
            </w:pPr>
            <w:r w:rsidRPr="00FC7496">
              <w:t>1000</w:t>
            </w:r>
          </w:p>
        </w:tc>
        <w:tc>
          <w:tcPr>
            <w:tcW w:w="1417" w:type="dxa"/>
            <w:shd w:val="clear" w:color="auto" w:fill="FFFF00"/>
          </w:tcPr>
          <w:p w14:paraId="7AB13E78" w14:textId="77777777" w:rsidR="005E1C3A" w:rsidRPr="00FC7496" w:rsidRDefault="005E1C3A" w:rsidP="005E1C3A">
            <w:pPr>
              <w:pStyle w:val="TAC"/>
            </w:pPr>
            <w:r w:rsidRPr="00FC7496">
              <w:t>61440</w:t>
            </w:r>
          </w:p>
        </w:tc>
        <w:tc>
          <w:tcPr>
            <w:tcW w:w="3604" w:type="dxa"/>
            <w:shd w:val="clear" w:color="auto" w:fill="FFFF00"/>
          </w:tcPr>
          <w:p w14:paraId="7CB67C9F" w14:textId="77777777" w:rsidR="005E1C3A" w:rsidRPr="00FC7496" w:rsidRDefault="005E1C3A" w:rsidP="005E1C3A">
            <w:pPr>
              <w:pStyle w:val="TAC"/>
            </w:pPr>
            <w:r w:rsidRPr="00FC7496">
              <w:t>f1</w:t>
            </w:r>
          </w:p>
        </w:tc>
      </w:tr>
      <w:tr w:rsidR="005E1C3A" w:rsidRPr="00FC7496" w14:paraId="103957E6" w14:textId="77777777" w:rsidTr="00A3073B">
        <w:trPr>
          <w:jc w:val="center"/>
        </w:trPr>
        <w:tc>
          <w:tcPr>
            <w:tcW w:w="1526" w:type="dxa"/>
            <w:shd w:val="clear" w:color="auto" w:fill="FFC000"/>
          </w:tcPr>
          <w:p w14:paraId="19334769" w14:textId="77777777" w:rsidR="005E1C3A" w:rsidRPr="00FC7496" w:rsidDel="004C37E1" w:rsidRDefault="005E1C3A" w:rsidP="005E1C3A">
            <w:pPr>
              <w:pStyle w:val="TAC"/>
            </w:pPr>
            <w:r w:rsidRPr="00FC7496">
              <w:t>Ncell 61</w:t>
            </w:r>
          </w:p>
        </w:tc>
        <w:tc>
          <w:tcPr>
            <w:tcW w:w="1843" w:type="dxa"/>
            <w:shd w:val="clear" w:color="auto" w:fill="FFC000"/>
          </w:tcPr>
          <w:p w14:paraId="5F473A52" w14:textId="77777777" w:rsidR="005E1C3A" w:rsidRPr="00FC7496" w:rsidRDefault="005E1C3A" w:rsidP="005E1C3A">
            <w:pPr>
              <w:pStyle w:val="TAC"/>
            </w:pPr>
            <w:r w:rsidRPr="00FC7496">
              <w:t>471</w:t>
            </w:r>
          </w:p>
        </w:tc>
        <w:tc>
          <w:tcPr>
            <w:tcW w:w="1417" w:type="dxa"/>
            <w:shd w:val="clear" w:color="auto" w:fill="FFC000"/>
          </w:tcPr>
          <w:p w14:paraId="4A9537F3" w14:textId="77777777" w:rsidR="005E1C3A" w:rsidRPr="00FC7496" w:rsidRDefault="005E1C3A" w:rsidP="005E1C3A">
            <w:pPr>
              <w:pStyle w:val="TAC"/>
            </w:pPr>
            <w:r w:rsidRPr="00FC7496">
              <w:t>31244</w:t>
            </w:r>
          </w:p>
        </w:tc>
        <w:tc>
          <w:tcPr>
            <w:tcW w:w="3604" w:type="dxa"/>
            <w:shd w:val="clear" w:color="auto" w:fill="FFC000"/>
          </w:tcPr>
          <w:p w14:paraId="59904F26" w14:textId="77777777" w:rsidR="005E1C3A" w:rsidRPr="00FC7496" w:rsidRDefault="005E1C3A" w:rsidP="005E1C3A">
            <w:pPr>
              <w:pStyle w:val="TAC"/>
            </w:pPr>
            <w:r w:rsidRPr="00FC7496">
              <w:t>f2</w:t>
            </w:r>
          </w:p>
        </w:tc>
      </w:tr>
    </w:tbl>
    <w:p w14:paraId="02EDC609" w14:textId="77777777" w:rsidR="005E1C3A" w:rsidRPr="00FC7496" w:rsidRDefault="005E1C3A" w:rsidP="005E1C3A"/>
    <w:p w14:paraId="76D2F293" w14:textId="77777777" w:rsidR="005E1C3A" w:rsidRPr="00FC7496" w:rsidRDefault="005E1C3A" w:rsidP="005E1C3A">
      <w:pPr>
        <w:pStyle w:val="TH"/>
      </w:pPr>
      <w:r w:rsidRPr="00FC7496">
        <w:t xml:space="preserve">Table 7A.9.2-2: Timing parameters of simulated NB-IoT cells –Batch2 </w:t>
      </w:r>
      <w:r w:rsidRPr="00FC7496">
        <w:rPr>
          <w:bCs/>
        </w:rPr>
        <w:t>in different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31"/>
      </w:tblGrid>
      <w:tr w:rsidR="005E1C3A" w:rsidRPr="00FC7496" w14:paraId="36702A58" w14:textId="77777777" w:rsidTr="00A3073B">
        <w:trPr>
          <w:jc w:val="center"/>
        </w:trPr>
        <w:tc>
          <w:tcPr>
            <w:tcW w:w="1526" w:type="dxa"/>
          </w:tcPr>
          <w:p w14:paraId="15B0F129" w14:textId="77777777" w:rsidR="005E1C3A" w:rsidRPr="00FC7496" w:rsidRDefault="005E1C3A" w:rsidP="00A3073B">
            <w:pPr>
              <w:pStyle w:val="TAH"/>
            </w:pPr>
            <w:r w:rsidRPr="00FC7496">
              <w:t>Cell ID</w:t>
            </w:r>
          </w:p>
        </w:tc>
        <w:tc>
          <w:tcPr>
            <w:tcW w:w="1843" w:type="dxa"/>
          </w:tcPr>
          <w:p w14:paraId="402070C2" w14:textId="77777777" w:rsidR="005E1C3A" w:rsidRPr="00FC7496" w:rsidRDefault="005E1C3A" w:rsidP="00A3073B">
            <w:pPr>
              <w:pStyle w:val="TAH"/>
            </w:pPr>
            <w:r w:rsidRPr="00FC7496">
              <w:t>SFN offset</w:t>
            </w:r>
          </w:p>
        </w:tc>
        <w:tc>
          <w:tcPr>
            <w:tcW w:w="1417" w:type="dxa"/>
          </w:tcPr>
          <w:p w14:paraId="3792AB87" w14:textId="77777777" w:rsidR="005E1C3A" w:rsidRPr="00FC7496" w:rsidRDefault="005E1C3A" w:rsidP="00A3073B">
            <w:pPr>
              <w:pStyle w:val="TAH"/>
            </w:pPr>
            <w:r w:rsidRPr="00FC7496">
              <w:t>Tcell (</w:t>
            </w:r>
            <w:r w:rsidRPr="00FC7496">
              <w:rPr>
                <w:i/>
                <w:iCs/>
              </w:rPr>
              <w:t>Ts</w:t>
            </w:r>
            <w:r w:rsidRPr="00FC7496">
              <w:t>)</w:t>
            </w:r>
          </w:p>
        </w:tc>
        <w:tc>
          <w:tcPr>
            <w:tcW w:w="3631" w:type="dxa"/>
          </w:tcPr>
          <w:p w14:paraId="10CB26D9" w14:textId="77777777" w:rsidR="005E1C3A" w:rsidRPr="00FC7496" w:rsidRDefault="005E1C3A" w:rsidP="00A3073B">
            <w:pPr>
              <w:pStyle w:val="TH"/>
              <w:spacing w:before="0" w:after="0"/>
            </w:pPr>
            <w:r w:rsidRPr="00FC7496">
              <w:t>Frequency</w:t>
            </w:r>
          </w:p>
          <w:p w14:paraId="5C9E0D46" w14:textId="77777777" w:rsidR="005E1C3A" w:rsidRPr="00FC7496" w:rsidRDefault="005E1C3A" w:rsidP="00A3073B">
            <w:pPr>
              <w:pStyle w:val="TH"/>
              <w:spacing w:before="0" w:after="0"/>
            </w:pPr>
            <w:r w:rsidRPr="00FC7496">
              <w:t>(Table 8.1.4.2-5 in TS 36.508 [3])</w:t>
            </w:r>
          </w:p>
        </w:tc>
      </w:tr>
      <w:tr w:rsidR="005E1C3A" w:rsidRPr="00FC7496" w14:paraId="0DF6A454" w14:textId="77777777" w:rsidTr="00A3073B">
        <w:trPr>
          <w:jc w:val="center"/>
        </w:trPr>
        <w:tc>
          <w:tcPr>
            <w:tcW w:w="1526" w:type="dxa"/>
            <w:shd w:val="clear" w:color="auto" w:fill="FFFF00"/>
          </w:tcPr>
          <w:p w14:paraId="08154BBD" w14:textId="77777777" w:rsidR="005E1C3A" w:rsidRPr="00FC7496" w:rsidRDefault="005E1C3A" w:rsidP="005E1C3A">
            <w:pPr>
              <w:pStyle w:val="TAC"/>
            </w:pPr>
            <w:r w:rsidRPr="00FC7496">
              <w:t>Ncell 50</w:t>
            </w:r>
          </w:p>
        </w:tc>
        <w:tc>
          <w:tcPr>
            <w:tcW w:w="1843" w:type="dxa"/>
            <w:shd w:val="clear" w:color="auto" w:fill="FFFF00"/>
          </w:tcPr>
          <w:p w14:paraId="34073600" w14:textId="77777777" w:rsidR="005E1C3A" w:rsidRPr="00FC7496" w:rsidRDefault="005E1C3A" w:rsidP="005E1C3A">
            <w:pPr>
              <w:pStyle w:val="TAC"/>
            </w:pPr>
            <w:r w:rsidRPr="00FC7496">
              <w:t>0</w:t>
            </w:r>
          </w:p>
        </w:tc>
        <w:tc>
          <w:tcPr>
            <w:tcW w:w="1417" w:type="dxa"/>
            <w:shd w:val="clear" w:color="auto" w:fill="FFFF00"/>
          </w:tcPr>
          <w:p w14:paraId="13AF7B83" w14:textId="77777777" w:rsidR="005E1C3A" w:rsidRPr="00FC7496" w:rsidRDefault="005E1C3A" w:rsidP="005E1C3A">
            <w:pPr>
              <w:pStyle w:val="TAC"/>
            </w:pPr>
            <w:r w:rsidRPr="00FC7496">
              <w:t>0</w:t>
            </w:r>
          </w:p>
        </w:tc>
        <w:tc>
          <w:tcPr>
            <w:tcW w:w="3631" w:type="dxa"/>
            <w:shd w:val="clear" w:color="auto" w:fill="FFFF00"/>
          </w:tcPr>
          <w:p w14:paraId="4E221E71" w14:textId="77777777" w:rsidR="005E1C3A" w:rsidRPr="00FC7496" w:rsidRDefault="005E1C3A" w:rsidP="005E1C3A">
            <w:pPr>
              <w:pStyle w:val="TAC"/>
            </w:pPr>
            <w:r w:rsidRPr="00FC7496">
              <w:t>f1</w:t>
            </w:r>
          </w:p>
        </w:tc>
      </w:tr>
      <w:tr w:rsidR="005E1C3A" w:rsidRPr="00FC7496" w14:paraId="55D07446" w14:textId="77777777" w:rsidTr="00A3073B">
        <w:trPr>
          <w:jc w:val="center"/>
        </w:trPr>
        <w:tc>
          <w:tcPr>
            <w:tcW w:w="1526" w:type="dxa"/>
            <w:shd w:val="clear" w:color="auto" w:fill="FFFF00"/>
          </w:tcPr>
          <w:p w14:paraId="4A0AE4BC" w14:textId="77777777" w:rsidR="005E1C3A" w:rsidRPr="00FC7496" w:rsidRDefault="005E1C3A" w:rsidP="005E1C3A">
            <w:pPr>
              <w:pStyle w:val="TAC"/>
            </w:pPr>
            <w:r w:rsidRPr="00FC7496">
              <w:t>Ncell 51</w:t>
            </w:r>
          </w:p>
        </w:tc>
        <w:tc>
          <w:tcPr>
            <w:tcW w:w="1843" w:type="dxa"/>
            <w:shd w:val="clear" w:color="auto" w:fill="FFFF00"/>
          </w:tcPr>
          <w:p w14:paraId="1EF5DF4F" w14:textId="77777777" w:rsidR="005E1C3A" w:rsidRPr="00FC7496" w:rsidRDefault="005E1C3A" w:rsidP="005E1C3A">
            <w:pPr>
              <w:pStyle w:val="TAC"/>
            </w:pPr>
            <w:r w:rsidRPr="00FC7496">
              <w:t>124</w:t>
            </w:r>
          </w:p>
        </w:tc>
        <w:tc>
          <w:tcPr>
            <w:tcW w:w="1417" w:type="dxa"/>
            <w:shd w:val="clear" w:color="auto" w:fill="FFFF00"/>
          </w:tcPr>
          <w:p w14:paraId="59849976" w14:textId="77777777" w:rsidR="005E1C3A" w:rsidRPr="00FC7496" w:rsidRDefault="005E1C3A" w:rsidP="005E1C3A">
            <w:pPr>
              <w:pStyle w:val="TAC"/>
            </w:pPr>
            <w:r w:rsidRPr="00FC7496">
              <w:t>30720</w:t>
            </w:r>
          </w:p>
        </w:tc>
        <w:tc>
          <w:tcPr>
            <w:tcW w:w="3631" w:type="dxa"/>
            <w:shd w:val="clear" w:color="auto" w:fill="FFFF00"/>
          </w:tcPr>
          <w:p w14:paraId="4F0033CF" w14:textId="77777777" w:rsidR="005E1C3A" w:rsidRPr="00FC7496" w:rsidRDefault="005E1C3A" w:rsidP="005E1C3A">
            <w:pPr>
              <w:pStyle w:val="TAC"/>
            </w:pPr>
            <w:r w:rsidRPr="00FC7496">
              <w:t>f1</w:t>
            </w:r>
          </w:p>
        </w:tc>
      </w:tr>
      <w:tr w:rsidR="005E1C3A" w:rsidRPr="00FC7496" w14:paraId="7AEB6C7C" w14:textId="77777777" w:rsidTr="00A3073B">
        <w:trPr>
          <w:jc w:val="center"/>
        </w:trPr>
        <w:tc>
          <w:tcPr>
            <w:tcW w:w="1526" w:type="dxa"/>
            <w:shd w:val="clear" w:color="auto" w:fill="FFFF00"/>
          </w:tcPr>
          <w:p w14:paraId="390986BC" w14:textId="77777777" w:rsidR="005E1C3A" w:rsidRPr="00FC7496" w:rsidRDefault="005E1C3A" w:rsidP="005E1C3A">
            <w:pPr>
              <w:pStyle w:val="TAC"/>
            </w:pPr>
            <w:r w:rsidRPr="00FC7496">
              <w:t>Ncell 52</w:t>
            </w:r>
          </w:p>
        </w:tc>
        <w:tc>
          <w:tcPr>
            <w:tcW w:w="1843" w:type="dxa"/>
            <w:shd w:val="clear" w:color="auto" w:fill="FFFF00"/>
          </w:tcPr>
          <w:p w14:paraId="3D82A3F4" w14:textId="77777777" w:rsidR="005E1C3A" w:rsidRPr="00FC7496" w:rsidRDefault="005E1C3A" w:rsidP="005E1C3A">
            <w:pPr>
              <w:pStyle w:val="TAC"/>
            </w:pPr>
            <w:r w:rsidRPr="00FC7496">
              <w:t>257</w:t>
            </w:r>
          </w:p>
        </w:tc>
        <w:tc>
          <w:tcPr>
            <w:tcW w:w="1417" w:type="dxa"/>
            <w:shd w:val="clear" w:color="auto" w:fill="FFFF00"/>
          </w:tcPr>
          <w:p w14:paraId="57D89052" w14:textId="77777777" w:rsidR="005E1C3A" w:rsidRPr="00FC7496" w:rsidRDefault="005E1C3A" w:rsidP="005E1C3A">
            <w:pPr>
              <w:pStyle w:val="TAC"/>
            </w:pPr>
            <w:r w:rsidRPr="00FC7496">
              <w:t>61440</w:t>
            </w:r>
          </w:p>
        </w:tc>
        <w:tc>
          <w:tcPr>
            <w:tcW w:w="3631" w:type="dxa"/>
            <w:shd w:val="clear" w:color="auto" w:fill="FFFF00"/>
          </w:tcPr>
          <w:p w14:paraId="2A257AF9" w14:textId="77777777" w:rsidR="005E1C3A" w:rsidRPr="00FC7496" w:rsidRDefault="005E1C3A" w:rsidP="005E1C3A">
            <w:pPr>
              <w:pStyle w:val="TAC"/>
            </w:pPr>
            <w:r w:rsidRPr="00FC7496">
              <w:t>f1</w:t>
            </w:r>
          </w:p>
        </w:tc>
      </w:tr>
      <w:tr w:rsidR="005E1C3A" w:rsidRPr="00FC7496" w14:paraId="3751024F" w14:textId="77777777" w:rsidTr="00A3073B">
        <w:trPr>
          <w:jc w:val="center"/>
        </w:trPr>
        <w:tc>
          <w:tcPr>
            <w:tcW w:w="1526" w:type="dxa"/>
            <w:shd w:val="clear" w:color="auto" w:fill="FFFF00"/>
          </w:tcPr>
          <w:p w14:paraId="34ADBC92" w14:textId="77777777" w:rsidR="005E1C3A" w:rsidRPr="00FC7496" w:rsidRDefault="005E1C3A" w:rsidP="005E1C3A">
            <w:pPr>
              <w:pStyle w:val="TAC"/>
            </w:pPr>
            <w:r w:rsidRPr="00FC7496">
              <w:t>Ncell 53</w:t>
            </w:r>
          </w:p>
        </w:tc>
        <w:tc>
          <w:tcPr>
            <w:tcW w:w="1843" w:type="dxa"/>
            <w:shd w:val="clear" w:color="auto" w:fill="FFFF00"/>
          </w:tcPr>
          <w:p w14:paraId="0827F9B2" w14:textId="77777777" w:rsidR="005E1C3A" w:rsidRPr="00FC7496" w:rsidRDefault="005E1C3A" w:rsidP="005E1C3A">
            <w:pPr>
              <w:pStyle w:val="TAC"/>
            </w:pPr>
            <w:r w:rsidRPr="00FC7496">
              <w:t>1000</w:t>
            </w:r>
          </w:p>
        </w:tc>
        <w:tc>
          <w:tcPr>
            <w:tcW w:w="1417" w:type="dxa"/>
            <w:shd w:val="clear" w:color="auto" w:fill="FFFF00"/>
          </w:tcPr>
          <w:p w14:paraId="00A2CE2D" w14:textId="77777777" w:rsidR="005E1C3A" w:rsidRPr="00FC7496" w:rsidRDefault="005E1C3A" w:rsidP="005E1C3A">
            <w:pPr>
              <w:pStyle w:val="TAC"/>
            </w:pPr>
            <w:r w:rsidRPr="00FC7496">
              <w:t>92160</w:t>
            </w:r>
          </w:p>
        </w:tc>
        <w:tc>
          <w:tcPr>
            <w:tcW w:w="3631" w:type="dxa"/>
            <w:shd w:val="clear" w:color="auto" w:fill="FFFF00"/>
          </w:tcPr>
          <w:p w14:paraId="00CC43C8" w14:textId="77777777" w:rsidR="005E1C3A" w:rsidRPr="00FC7496" w:rsidRDefault="005E1C3A" w:rsidP="005E1C3A">
            <w:pPr>
              <w:pStyle w:val="TAC"/>
            </w:pPr>
            <w:r w:rsidRPr="00FC7496">
              <w:t>f1</w:t>
            </w:r>
          </w:p>
        </w:tc>
      </w:tr>
      <w:tr w:rsidR="005E1C3A" w:rsidRPr="00FC7496" w14:paraId="7EF31080" w14:textId="77777777" w:rsidTr="00A3073B">
        <w:trPr>
          <w:jc w:val="center"/>
        </w:trPr>
        <w:tc>
          <w:tcPr>
            <w:tcW w:w="1526" w:type="dxa"/>
            <w:shd w:val="clear" w:color="auto" w:fill="FFC000"/>
          </w:tcPr>
          <w:p w14:paraId="39D26DF2" w14:textId="77777777" w:rsidR="005E1C3A" w:rsidRPr="00FC7496" w:rsidRDefault="005E1C3A" w:rsidP="005E1C3A">
            <w:pPr>
              <w:pStyle w:val="TAC"/>
            </w:pPr>
            <w:r w:rsidRPr="00FC7496">
              <w:t>Ncell 54</w:t>
            </w:r>
          </w:p>
        </w:tc>
        <w:tc>
          <w:tcPr>
            <w:tcW w:w="1843" w:type="dxa"/>
            <w:shd w:val="clear" w:color="auto" w:fill="FFC000"/>
          </w:tcPr>
          <w:p w14:paraId="58D0B4F4" w14:textId="77777777" w:rsidR="005E1C3A" w:rsidRPr="00FC7496" w:rsidRDefault="005E1C3A" w:rsidP="005E1C3A">
            <w:pPr>
              <w:pStyle w:val="TAC"/>
            </w:pPr>
            <w:r w:rsidRPr="00FC7496">
              <w:t>752</w:t>
            </w:r>
          </w:p>
        </w:tc>
        <w:tc>
          <w:tcPr>
            <w:tcW w:w="1417" w:type="dxa"/>
            <w:shd w:val="clear" w:color="auto" w:fill="FFC000"/>
          </w:tcPr>
          <w:p w14:paraId="59BADEE3" w14:textId="77777777" w:rsidR="005E1C3A" w:rsidRPr="00FC7496" w:rsidRDefault="005E1C3A" w:rsidP="005E1C3A">
            <w:pPr>
              <w:pStyle w:val="TAC"/>
            </w:pPr>
            <w:r w:rsidRPr="00FC7496">
              <w:t>32047</w:t>
            </w:r>
          </w:p>
        </w:tc>
        <w:tc>
          <w:tcPr>
            <w:tcW w:w="3631" w:type="dxa"/>
            <w:shd w:val="clear" w:color="auto" w:fill="FFC000"/>
          </w:tcPr>
          <w:p w14:paraId="71059A08" w14:textId="77777777" w:rsidR="005E1C3A" w:rsidRPr="00FC7496" w:rsidRDefault="005E1C3A" w:rsidP="005E1C3A">
            <w:pPr>
              <w:pStyle w:val="TAC"/>
            </w:pPr>
            <w:r w:rsidRPr="00FC7496">
              <w:t>f2</w:t>
            </w:r>
          </w:p>
        </w:tc>
      </w:tr>
      <w:tr w:rsidR="005E1C3A" w:rsidRPr="00FC7496" w14:paraId="063050DD" w14:textId="77777777" w:rsidTr="00A3073B">
        <w:trPr>
          <w:jc w:val="center"/>
        </w:trPr>
        <w:tc>
          <w:tcPr>
            <w:tcW w:w="1526" w:type="dxa"/>
            <w:shd w:val="clear" w:color="auto" w:fill="FFC000"/>
          </w:tcPr>
          <w:p w14:paraId="4DCCF868" w14:textId="77777777" w:rsidR="005E1C3A" w:rsidRPr="00FC7496" w:rsidRDefault="005E1C3A" w:rsidP="005E1C3A">
            <w:pPr>
              <w:pStyle w:val="TAC"/>
            </w:pPr>
            <w:r w:rsidRPr="00FC7496">
              <w:t>Ncell 55</w:t>
            </w:r>
          </w:p>
        </w:tc>
        <w:tc>
          <w:tcPr>
            <w:tcW w:w="1843" w:type="dxa"/>
            <w:shd w:val="clear" w:color="auto" w:fill="FFC000"/>
          </w:tcPr>
          <w:p w14:paraId="4B629C00" w14:textId="77777777" w:rsidR="005E1C3A" w:rsidRPr="00FC7496" w:rsidRDefault="005E1C3A" w:rsidP="005E1C3A">
            <w:pPr>
              <w:pStyle w:val="TAC"/>
            </w:pPr>
            <w:r w:rsidRPr="00FC7496">
              <w:t>957</w:t>
            </w:r>
          </w:p>
        </w:tc>
        <w:tc>
          <w:tcPr>
            <w:tcW w:w="1417" w:type="dxa"/>
            <w:shd w:val="clear" w:color="auto" w:fill="FFC000"/>
          </w:tcPr>
          <w:p w14:paraId="21078D42" w14:textId="77777777" w:rsidR="005E1C3A" w:rsidRPr="00FC7496" w:rsidRDefault="005E1C3A" w:rsidP="005E1C3A">
            <w:pPr>
              <w:pStyle w:val="TAC"/>
            </w:pPr>
            <w:r w:rsidRPr="00FC7496">
              <w:t>631</w:t>
            </w:r>
          </w:p>
        </w:tc>
        <w:tc>
          <w:tcPr>
            <w:tcW w:w="3631" w:type="dxa"/>
            <w:shd w:val="clear" w:color="auto" w:fill="FFC000"/>
          </w:tcPr>
          <w:p w14:paraId="39C2EDFA" w14:textId="77777777" w:rsidR="005E1C3A" w:rsidRPr="00FC7496" w:rsidRDefault="005E1C3A" w:rsidP="005E1C3A">
            <w:pPr>
              <w:pStyle w:val="TAC"/>
            </w:pPr>
            <w:r w:rsidRPr="00FC7496">
              <w:t>f2</w:t>
            </w:r>
          </w:p>
        </w:tc>
      </w:tr>
      <w:tr w:rsidR="005E1C3A" w:rsidRPr="00FC7496" w14:paraId="436E404D" w14:textId="77777777" w:rsidTr="00A3073B">
        <w:trPr>
          <w:jc w:val="center"/>
        </w:trPr>
        <w:tc>
          <w:tcPr>
            <w:tcW w:w="1526" w:type="dxa"/>
            <w:shd w:val="clear" w:color="auto" w:fill="FFC000"/>
          </w:tcPr>
          <w:p w14:paraId="069AD4E1" w14:textId="77777777" w:rsidR="005E1C3A" w:rsidRPr="00FC7496" w:rsidRDefault="005E1C3A" w:rsidP="005E1C3A">
            <w:pPr>
              <w:pStyle w:val="TAC"/>
            </w:pPr>
            <w:r w:rsidRPr="00FC7496">
              <w:t>Ncell 56</w:t>
            </w:r>
          </w:p>
        </w:tc>
        <w:tc>
          <w:tcPr>
            <w:tcW w:w="1843" w:type="dxa"/>
            <w:shd w:val="clear" w:color="auto" w:fill="FFC000"/>
          </w:tcPr>
          <w:p w14:paraId="7CE55DC1" w14:textId="77777777" w:rsidR="005E1C3A" w:rsidRPr="00FC7496" w:rsidRDefault="005E1C3A" w:rsidP="005E1C3A">
            <w:pPr>
              <w:pStyle w:val="TAC"/>
            </w:pPr>
            <w:r w:rsidRPr="00FC7496">
              <w:t>1015</w:t>
            </w:r>
          </w:p>
        </w:tc>
        <w:tc>
          <w:tcPr>
            <w:tcW w:w="1417" w:type="dxa"/>
            <w:shd w:val="clear" w:color="auto" w:fill="FFC000"/>
          </w:tcPr>
          <w:p w14:paraId="064AA0CA" w14:textId="77777777" w:rsidR="005E1C3A" w:rsidRPr="00FC7496" w:rsidRDefault="005E1C3A" w:rsidP="005E1C3A">
            <w:pPr>
              <w:pStyle w:val="TAC"/>
            </w:pPr>
            <w:r w:rsidRPr="00FC7496">
              <w:t>31351</w:t>
            </w:r>
          </w:p>
        </w:tc>
        <w:tc>
          <w:tcPr>
            <w:tcW w:w="3631" w:type="dxa"/>
            <w:shd w:val="clear" w:color="auto" w:fill="FFC000"/>
          </w:tcPr>
          <w:p w14:paraId="7807199B" w14:textId="77777777" w:rsidR="005E1C3A" w:rsidRPr="00FC7496" w:rsidRDefault="005E1C3A" w:rsidP="005E1C3A">
            <w:pPr>
              <w:pStyle w:val="TAC"/>
            </w:pPr>
            <w:r w:rsidRPr="00FC7496">
              <w:t>f2</w:t>
            </w:r>
          </w:p>
        </w:tc>
      </w:tr>
      <w:tr w:rsidR="005E1C3A" w:rsidRPr="00FC7496" w14:paraId="0E5F8B0F" w14:textId="77777777" w:rsidTr="00A3073B">
        <w:trPr>
          <w:jc w:val="center"/>
        </w:trPr>
        <w:tc>
          <w:tcPr>
            <w:tcW w:w="1526" w:type="dxa"/>
            <w:shd w:val="clear" w:color="auto" w:fill="99FFCC"/>
          </w:tcPr>
          <w:p w14:paraId="77A5A083" w14:textId="77777777" w:rsidR="005E1C3A" w:rsidRPr="00FC7496" w:rsidRDefault="005E1C3A" w:rsidP="005E1C3A">
            <w:pPr>
              <w:pStyle w:val="TAC"/>
            </w:pPr>
            <w:r w:rsidRPr="00FC7496">
              <w:t>Ncell 57</w:t>
            </w:r>
          </w:p>
        </w:tc>
        <w:tc>
          <w:tcPr>
            <w:tcW w:w="1843" w:type="dxa"/>
            <w:shd w:val="clear" w:color="auto" w:fill="99FFCC"/>
          </w:tcPr>
          <w:p w14:paraId="280BB9ED" w14:textId="77777777" w:rsidR="005E1C3A" w:rsidRPr="00FC7496" w:rsidRDefault="005E1C3A" w:rsidP="005E1C3A">
            <w:pPr>
              <w:pStyle w:val="TAC"/>
            </w:pPr>
            <w:r w:rsidRPr="00FC7496">
              <w:t>890</w:t>
            </w:r>
          </w:p>
        </w:tc>
        <w:tc>
          <w:tcPr>
            <w:tcW w:w="1417" w:type="dxa"/>
            <w:shd w:val="clear" w:color="auto" w:fill="99FFCC"/>
          </w:tcPr>
          <w:p w14:paraId="64E88825" w14:textId="77777777" w:rsidR="005E1C3A" w:rsidRPr="00FC7496" w:rsidRDefault="005E1C3A" w:rsidP="005E1C3A">
            <w:pPr>
              <w:pStyle w:val="TAC"/>
            </w:pPr>
            <w:r w:rsidRPr="00FC7496">
              <w:t>127200</w:t>
            </w:r>
          </w:p>
        </w:tc>
        <w:tc>
          <w:tcPr>
            <w:tcW w:w="3631" w:type="dxa"/>
            <w:shd w:val="clear" w:color="auto" w:fill="99FFCC"/>
          </w:tcPr>
          <w:p w14:paraId="47BBE57B" w14:textId="77777777" w:rsidR="005E1C3A" w:rsidRPr="00FC7496" w:rsidRDefault="005E1C3A" w:rsidP="005E1C3A">
            <w:pPr>
              <w:pStyle w:val="TAC"/>
            </w:pPr>
            <w:r w:rsidRPr="00FC7496">
              <w:t>f3/f1</w:t>
            </w:r>
          </w:p>
        </w:tc>
      </w:tr>
      <w:tr w:rsidR="005E1C3A" w:rsidRPr="00FC7496" w14:paraId="18FD7E77" w14:textId="77777777" w:rsidTr="00A3073B">
        <w:trPr>
          <w:jc w:val="center"/>
        </w:trPr>
        <w:tc>
          <w:tcPr>
            <w:tcW w:w="1526" w:type="dxa"/>
            <w:shd w:val="clear" w:color="auto" w:fill="FFFFFF"/>
          </w:tcPr>
          <w:p w14:paraId="02667D18" w14:textId="77777777" w:rsidR="005E1C3A" w:rsidRPr="00FC7496" w:rsidRDefault="005E1C3A" w:rsidP="005E1C3A">
            <w:pPr>
              <w:pStyle w:val="TAC"/>
            </w:pPr>
            <w:r w:rsidRPr="00FC7496">
              <w:t>Ncell 58</w:t>
            </w:r>
          </w:p>
        </w:tc>
        <w:tc>
          <w:tcPr>
            <w:tcW w:w="1843" w:type="dxa"/>
            <w:shd w:val="clear" w:color="auto" w:fill="FFFFFF"/>
          </w:tcPr>
          <w:p w14:paraId="30D9AF80" w14:textId="77777777" w:rsidR="005E1C3A" w:rsidRPr="00FC7496" w:rsidRDefault="005E1C3A" w:rsidP="005E1C3A">
            <w:pPr>
              <w:pStyle w:val="TAC"/>
            </w:pPr>
            <w:r w:rsidRPr="00FC7496">
              <w:t>680</w:t>
            </w:r>
          </w:p>
        </w:tc>
        <w:tc>
          <w:tcPr>
            <w:tcW w:w="1417" w:type="dxa"/>
            <w:shd w:val="clear" w:color="auto" w:fill="FFFFFF"/>
          </w:tcPr>
          <w:p w14:paraId="2A2E9AAB" w14:textId="77777777" w:rsidR="005E1C3A" w:rsidRPr="00FC7496" w:rsidRDefault="005E1C3A" w:rsidP="005E1C3A">
            <w:pPr>
              <w:pStyle w:val="TAC"/>
            </w:pPr>
            <w:r w:rsidRPr="00FC7496">
              <w:t>1327</w:t>
            </w:r>
          </w:p>
        </w:tc>
        <w:tc>
          <w:tcPr>
            <w:tcW w:w="3631" w:type="dxa"/>
            <w:shd w:val="clear" w:color="auto" w:fill="FFFFFF"/>
          </w:tcPr>
          <w:p w14:paraId="58F06271" w14:textId="77777777" w:rsidR="005E1C3A" w:rsidRPr="00FC7496" w:rsidRDefault="005E1C3A" w:rsidP="005E1C3A">
            <w:pPr>
              <w:pStyle w:val="TAC"/>
            </w:pPr>
            <w:r w:rsidRPr="00FC7496">
              <w:t>f4/f2</w:t>
            </w:r>
          </w:p>
        </w:tc>
      </w:tr>
      <w:tr w:rsidR="005E1C3A" w:rsidRPr="00FC7496" w14:paraId="42881FA7" w14:textId="77777777" w:rsidTr="00A3073B">
        <w:trPr>
          <w:jc w:val="center"/>
        </w:trPr>
        <w:tc>
          <w:tcPr>
            <w:tcW w:w="1526" w:type="dxa"/>
            <w:shd w:val="clear" w:color="auto" w:fill="99FFCC"/>
          </w:tcPr>
          <w:p w14:paraId="4FE966E8" w14:textId="77777777" w:rsidR="005E1C3A" w:rsidRPr="00FC7496" w:rsidRDefault="005E1C3A" w:rsidP="005E1C3A">
            <w:pPr>
              <w:pStyle w:val="TAC"/>
            </w:pPr>
            <w:r w:rsidRPr="00FC7496">
              <w:t>Ncell 59</w:t>
            </w:r>
          </w:p>
        </w:tc>
        <w:tc>
          <w:tcPr>
            <w:tcW w:w="1843" w:type="dxa"/>
            <w:shd w:val="clear" w:color="auto" w:fill="99FFCC"/>
          </w:tcPr>
          <w:p w14:paraId="481DBDA7" w14:textId="77777777" w:rsidR="005E1C3A" w:rsidRPr="00FC7496" w:rsidRDefault="005E1C3A" w:rsidP="005E1C3A">
            <w:pPr>
              <w:pStyle w:val="TAC"/>
            </w:pPr>
            <w:r w:rsidRPr="00FC7496">
              <w:t>383</w:t>
            </w:r>
          </w:p>
        </w:tc>
        <w:tc>
          <w:tcPr>
            <w:tcW w:w="1417" w:type="dxa"/>
            <w:shd w:val="clear" w:color="auto" w:fill="99FFCC"/>
          </w:tcPr>
          <w:p w14:paraId="380194AC" w14:textId="77777777" w:rsidR="005E1C3A" w:rsidRPr="00FC7496" w:rsidRDefault="005E1C3A" w:rsidP="005E1C3A">
            <w:pPr>
              <w:pStyle w:val="TAC"/>
            </w:pPr>
            <w:r w:rsidRPr="00FC7496">
              <w:t>157920</w:t>
            </w:r>
          </w:p>
        </w:tc>
        <w:tc>
          <w:tcPr>
            <w:tcW w:w="3631" w:type="dxa"/>
            <w:shd w:val="clear" w:color="auto" w:fill="99FFCC"/>
          </w:tcPr>
          <w:p w14:paraId="2FB15EA1" w14:textId="77777777" w:rsidR="005E1C3A" w:rsidRPr="00FC7496" w:rsidRDefault="005E1C3A" w:rsidP="005E1C3A">
            <w:pPr>
              <w:pStyle w:val="TAC"/>
            </w:pPr>
            <w:r w:rsidRPr="00FC7496">
              <w:t>f3/f1</w:t>
            </w:r>
          </w:p>
        </w:tc>
      </w:tr>
      <w:tr w:rsidR="005E1C3A" w:rsidRPr="00FC7496" w14:paraId="2EA2188F" w14:textId="77777777" w:rsidTr="00A3073B">
        <w:trPr>
          <w:jc w:val="center"/>
        </w:trPr>
        <w:tc>
          <w:tcPr>
            <w:tcW w:w="1526" w:type="dxa"/>
            <w:shd w:val="clear" w:color="auto" w:fill="99FFCC"/>
          </w:tcPr>
          <w:p w14:paraId="7B332959" w14:textId="77777777" w:rsidR="005E1C3A" w:rsidRPr="00FC7496" w:rsidRDefault="005E1C3A" w:rsidP="005E1C3A">
            <w:pPr>
              <w:pStyle w:val="TAC"/>
            </w:pPr>
            <w:r w:rsidRPr="00FC7496">
              <w:t>Ncell 60</w:t>
            </w:r>
          </w:p>
        </w:tc>
        <w:tc>
          <w:tcPr>
            <w:tcW w:w="1843" w:type="dxa"/>
            <w:shd w:val="clear" w:color="auto" w:fill="99FFCC"/>
          </w:tcPr>
          <w:p w14:paraId="74C639CF" w14:textId="77777777" w:rsidR="005E1C3A" w:rsidRPr="00FC7496" w:rsidRDefault="005E1C3A" w:rsidP="005E1C3A">
            <w:pPr>
              <w:pStyle w:val="TAC"/>
            </w:pPr>
            <w:r w:rsidRPr="00FC7496">
              <w:t>562</w:t>
            </w:r>
          </w:p>
        </w:tc>
        <w:tc>
          <w:tcPr>
            <w:tcW w:w="1417" w:type="dxa"/>
            <w:shd w:val="clear" w:color="auto" w:fill="99FFCC"/>
          </w:tcPr>
          <w:p w14:paraId="73A4AB6A" w14:textId="77777777" w:rsidR="005E1C3A" w:rsidRPr="00FC7496" w:rsidRDefault="005E1C3A" w:rsidP="005E1C3A">
            <w:pPr>
              <w:pStyle w:val="TAC"/>
            </w:pPr>
            <w:r w:rsidRPr="00FC7496">
              <w:t>188640</w:t>
            </w:r>
          </w:p>
        </w:tc>
        <w:tc>
          <w:tcPr>
            <w:tcW w:w="3631" w:type="dxa"/>
            <w:shd w:val="clear" w:color="auto" w:fill="99FFCC"/>
          </w:tcPr>
          <w:p w14:paraId="0F50ED09" w14:textId="77777777" w:rsidR="005E1C3A" w:rsidRPr="00FC7496" w:rsidRDefault="005E1C3A" w:rsidP="005E1C3A">
            <w:pPr>
              <w:pStyle w:val="TAC"/>
            </w:pPr>
            <w:r w:rsidRPr="00FC7496">
              <w:t>f3/f1</w:t>
            </w:r>
          </w:p>
        </w:tc>
      </w:tr>
      <w:tr w:rsidR="005E1C3A" w:rsidRPr="00FC7496" w14:paraId="7DB52B4B" w14:textId="77777777" w:rsidTr="00A3073B">
        <w:trPr>
          <w:jc w:val="center"/>
        </w:trPr>
        <w:tc>
          <w:tcPr>
            <w:tcW w:w="1526" w:type="dxa"/>
            <w:shd w:val="clear" w:color="auto" w:fill="FFFF00"/>
          </w:tcPr>
          <w:p w14:paraId="1B94F8D3" w14:textId="77777777" w:rsidR="005E1C3A" w:rsidRPr="00FC7496" w:rsidRDefault="005E1C3A" w:rsidP="005E1C3A">
            <w:pPr>
              <w:pStyle w:val="TAC"/>
            </w:pPr>
            <w:r w:rsidRPr="00FC7496">
              <w:t>Ncell 61</w:t>
            </w:r>
          </w:p>
        </w:tc>
        <w:tc>
          <w:tcPr>
            <w:tcW w:w="1843" w:type="dxa"/>
            <w:shd w:val="clear" w:color="auto" w:fill="FFFF00"/>
          </w:tcPr>
          <w:p w14:paraId="3D1A6615" w14:textId="77777777" w:rsidR="005E1C3A" w:rsidRPr="00FC7496" w:rsidRDefault="005E1C3A" w:rsidP="005E1C3A">
            <w:pPr>
              <w:pStyle w:val="TAC"/>
            </w:pPr>
            <w:r w:rsidRPr="00FC7496">
              <w:t>471</w:t>
            </w:r>
          </w:p>
        </w:tc>
        <w:tc>
          <w:tcPr>
            <w:tcW w:w="1417" w:type="dxa"/>
            <w:shd w:val="clear" w:color="auto" w:fill="FFFF00"/>
          </w:tcPr>
          <w:p w14:paraId="38CB0CA5" w14:textId="77777777" w:rsidR="005E1C3A" w:rsidRPr="00FC7496" w:rsidRDefault="005E1C3A" w:rsidP="005E1C3A">
            <w:pPr>
              <w:pStyle w:val="TAC"/>
            </w:pPr>
            <w:r w:rsidRPr="00FC7496">
              <w:t>122880</w:t>
            </w:r>
          </w:p>
        </w:tc>
        <w:tc>
          <w:tcPr>
            <w:tcW w:w="3631" w:type="dxa"/>
            <w:shd w:val="clear" w:color="auto" w:fill="FFFF00"/>
          </w:tcPr>
          <w:p w14:paraId="60B0E7B0" w14:textId="77777777" w:rsidR="005E1C3A" w:rsidRPr="00FC7496" w:rsidRDefault="005E1C3A" w:rsidP="005E1C3A">
            <w:pPr>
              <w:pStyle w:val="TAC"/>
            </w:pPr>
            <w:r w:rsidRPr="00FC7496">
              <w:t>f1</w:t>
            </w:r>
          </w:p>
        </w:tc>
      </w:tr>
      <w:tr w:rsidR="005E1C3A" w:rsidRPr="00FC7496" w14:paraId="6960324C" w14:textId="77777777" w:rsidTr="00A3073B">
        <w:trPr>
          <w:jc w:val="center"/>
        </w:trPr>
        <w:tc>
          <w:tcPr>
            <w:tcW w:w="1526" w:type="dxa"/>
            <w:shd w:val="clear" w:color="auto" w:fill="FFFF00"/>
          </w:tcPr>
          <w:p w14:paraId="2A4ACCB7" w14:textId="77777777" w:rsidR="005E1C3A" w:rsidRPr="00FC7496" w:rsidRDefault="005E1C3A" w:rsidP="005E1C3A">
            <w:pPr>
              <w:pStyle w:val="TAC"/>
            </w:pPr>
            <w:r w:rsidRPr="00FC7496">
              <w:t>Ncell 62</w:t>
            </w:r>
          </w:p>
        </w:tc>
        <w:tc>
          <w:tcPr>
            <w:tcW w:w="1843" w:type="dxa"/>
            <w:shd w:val="clear" w:color="auto" w:fill="FFFF00"/>
          </w:tcPr>
          <w:p w14:paraId="129C54B0" w14:textId="77777777" w:rsidR="005E1C3A" w:rsidRPr="00FC7496" w:rsidRDefault="005E1C3A" w:rsidP="005E1C3A">
            <w:pPr>
              <w:pStyle w:val="TAC"/>
            </w:pPr>
            <w:r w:rsidRPr="00FC7496">
              <w:t>595</w:t>
            </w:r>
          </w:p>
        </w:tc>
        <w:tc>
          <w:tcPr>
            <w:tcW w:w="1417" w:type="dxa"/>
            <w:shd w:val="clear" w:color="auto" w:fill="FFFF00"/>
          </w:tcPr>
          <w:p w14:paraId="12698D00" w14:textId="77777777" w:rsidR="005E1C3A" w:rsidRPr="00FC7496" w:rsidRDefault="005E1C3A" w:rsidP="005E1C3A">
            <w:pPr>
              <w:pStyle w:val="TAC"/>
            </w:pPr>
            <w:r w:rsidRPr="00FC7496">
              <w:t>153600</w:t>
            </w:r>
          </w:p>
        </w:tc>
        <w:tc>
          <w:tcPr>
            <w:tcW w:w="3631" w:type="dxa"/>
            <w:shd w:val="clear" w:color="auto" w:fill="FFFF00"/>
          </w:tcPr>
          <w:p w14:paraId="76530127" w14:textId="77777777" w:rsidR="005E1C3A" w:rsidRPr="00FC7496" w:rsidRDefault="005E1C3A" w:rsidP="005E1C3A">
            <w:pPr>
              <w:pStyle w:val="TAC"/>
            </w:pPr>
            <w:r w:rsidRPr="00FC7496">
              <w:t>f1</w:t>
            </w:r>
          </w:p>
        </w:tc>
      </w:tr>
      <w:tr w:rsidR="005E1C3A" w:rsidRPr="00FC7496" w14:paraId="6D121986" w14:textId="77777777" w:rsidTr="00A3073B">
        <w:trPr>
          <w:jc w:val="center"/>
        </w:trPr>
        <w:tc>
          <w:tcPr>
            <w:tcW w:w="1526" w:type="dxa"/>
            <w:shd w:val="clear" w:color="auto" w:fill="FFFF00"/>
          </w:tcPr>
          <w:p w14:paraId="2A7674A3" w14:textId="77777777" w:rsidR="005E1C3A" w:rsidRPr="00FC7496" w:rsidRDefault="005E1C3A" w:rsidP="005E1C3A">
            <w:pPr>
              <w:pStyle w:val="TAC"/>
            </w:pPr>
            <w:r w:rsidRPr="00FC7496">
              <w:t>Ncell 63</w:t>
            </w:r>
          </w:p>
        </w:tc>
        <w:tc>
          <w:tcPr>
            <w:tcW w:w="1843" w:type="dxa"/>
            <w:shd w:val="clear" w:color="auto" w:fill="FFFF00"/>
          </w:tcPr>
          <w:p w14:paraId="1D6561B1" w14:textId="77777777" w:rsidR="005E1C3A" w:rsidRPr="00FC7496" w:rsidRDefault="005E1C3A" w:rsidP="005E1C3A">
            <w:pPr>
              <w:pStyle w:val="TAC"/>
            </w:pPr>
            <w:r w:rsidRPr="00FC7496">
              <w:t>728</w:t>
            </w:r>
          </w:p>
        </w:tc>
        <w:tc>
          <w:tcPr>
            <w:tcW w:w="1417" w:type="dxa"/>
            <w:shd w:val="clear" w:color="auto" w:fill="FFFF00"/>
          </w:tcPr>
          <w:p w14:paraId="556179EC" w14:textId="77777777" w:rsidR="005E1C3A" w:rsidRPr="00FC7496" w:rsidRDefault="005E1C3A" w:rsidP="005E1C3A">
            <w:pPr>
              <w:pStyle w:val="TAC"/>
            </w:pPr>
            <w:r w:rsidRPr="00FC7496">
              <w:t>184320</w:t>
            </w:r>
          </w:p>
        </w:tc>
        <w:tc>
          <w:tcPr>
            <w:tcW w:w="3631" w:type="dxa"/>
            <w:shd w:val="clear" w:color="auto" w:fill="FFFF00"/>
          </w:tcPr>
          <w:p w14:paraId="178F3C89" w14:textId="77777777" w:rsidR="005E1C3A" w:rsidRPr="00FC7496" w:rsidRDefault="005E1C3A" w:rsidP="005E1C3A">
            <w:pPr>
              <w:pStyle w:val="TAC"/>
            </w:pPr>
            <w:r w:rsidRPr="00FC7496">
              <w:t>f1</w:t>
            </w:r>
          </w:p>
        </w:tc>
      </w:tr>
    </w:tbl>
    <w:p w14:paraId="6A6A2E00" w14:textId="77777777" w:rsidR="005E1C3A" w:rsidRPr="00FC7496" w:rsidRDefault="005E1C3A" w:rsidP="005E1C3A"/>
    <w:p w14:paraId="0673ADD0" w14:textId="77777777" w:rsidR="005E1C3A" w:rsidRPr="00FC7496" w:rsidRDefault="005E1C3A" w:rsidP="005E1C3A">
      <w:r w:rsidRPr="00FC7496">
        <w:t>The R</w:t>
      </w:r>
      <w:r w:rsidRPr="00FC7496">
        <w:rPr>
          <w:lang w:eastAsia="ko-KR"/>
        </w:rPr>
        <w:t>andom Access Response</w:t>
      </w:r>
      <w:r w:rsidRPr="00FC7496">
        <w:t xml:space="preserve"> Timing Advance is set to 0.</w:t>
      </w:r>
    </w:p>
    <w:p w14:paraId="1EDFC90D" w14:textId="77777777" w:rsidR="005E1C3A" w:rsidRPr="00FC7496" w:rsidRDefault="005E1C3A" w:rsidP="005E1C3A">
      <w:pPr>
        <w:pStyle w:val="Heading3"/>
      </w:pPr>
      <w:r w:rsidRPr="00FC7496">
        <w:t>7A.9.3</w:t>
      </w:r>
      <w:r w:rsidRPr="00FC7496">
        <w:tab/>
        <w:t>Configuration of Multi-Cell Environment</w:t>
      </w:r>
    </w:p>
    <w:p w14:paraId="0A30ABF4" w14:textId="77777777" w:rsidR="005E1C3A" w:rsidRPr="00FC7496" w:rsidRDefault="005E1C3A" w:rsidP="005E1C3A">
      <w:r w:rsidRPr="00FC7496">
        <w:t>Please refer to clause 7.4.5</w:t>
      </w:r>
    </w:p>
    <w:p w14:paraId="084153E9" w14:textId="77777777" w:rsidR="005E1C3A" w:rsidRPr="00FC7496" w:rsidRDefault="005E1C3A" w:rsidP="005E1C3A">
      <w:pPr>
        <w:pStyle w:val="Heading2"/>
      </w:pPr>
      <w:r w:rsidRPr="00FC7496">
        <w:t>7A.10</w:t>
      </w:r>
      <w:r w:rsidRPr="00FC7496">
        <w:tab/>
        <w:t>Timers and Timing Restrictions</w:t>
      </w:r>
    </w:p>
    <w:p w14:paraId="4D3CC1D3" w14:textId="77777777" w:rsidR="005E1C3A" w:rsidRPr="00FC7496" w:rsidRDefault="005E1C3A" w:rsidP="005E1C3A">
      <w:r w:rsidRPr="00FC7496">
        <w:t>Please refer to clause 7.8</w:t>
      </w:r>
    </w:p>
    <w:p w14:paraId="2EE48DA0" w14:textId="77777777" w:rsidR="005E1C3A" w:rsidRPr="00FC7496" w:rsidRDefault="005E1C3A" w:rsidP="005E1C3A">
      <w:pPr>
        <w:pStyle w:val="Heading2"/>
      </w:pPr>
      <w:r w:rsidRPr="00FC7496">
        <w:t>7A.11</w:t>
      </w:r>
      <w:r w:rsidRPr="00FC7496">
        <w:tab/>
        <w:t>Error Indication</w:t>
      </w:r>
    </w:p>
    <w:p w14:paraId="111A0207" w14:textId="77777777" w:rsidR="005E1C3A" w:rsidRPr="00FC7496" w:rsidRDefault="005E1C3A" w:rsidP="005E1C3A">
      <w:r w:rsidRPr="00FC7496">
        <w:t>The SS shall raise an error indication in all cases of system errors or other unforeseen events at lower layers.</w:t>
      </w:r>
    </w:p>
    <w:p w14:paraId="2DCC8449" w14:textId="77777777" w:rsidR="005E1C3A" w:rsidRPr="00FC7496" w:rsidRDefault="005E1C3A" w:rsidP="005E1C3A">
      <w:r w:rsidRPr="00FC7496">
        <w:t>In addition the SS may get configured for HARQ error reporting, e.g. in cases when HARQ retransmissions would have unacceptable impact on the test behaviour.</w:t>
      </w:r>
    </w:p>
    <w:p w14:paraId="19FBB1C6" w14:textId="77777777" w:rsidR="005E1C3A" w:rsidRPr="00FC7496" w:rsidRDefault="005E1C3A" w:rsidP="005E1C3A">
      <w:r w:rsidRPr="00FC7496">
        <w:t>Any error indication results in an "inconc" verdict in TTCN.</w:t>
      </w:r>
    </w:p>
    <w:p w14:paraId="67DFB6D1" w14:textId="77777777" w:rsidR="002E5106" w:rsidRPr="00FC7496" w:rsidRDefault="002E5106" w:rsidP="002E5106">
      <w:pPr>
        <w:pStyle w:val="Heading2"/>
      </w:pPr>
      <w:r w:rsidRPr="00FC7496">
        <w:t>7A.12</w:t>
      </w:r>
      <w:r w:rsidRPr="00FC7496">
        <w:tab/>
        <w:t>NBIOT RSRQ Calculations</w:t>
      </w:r>
    </w:p>
    <w:p w14:paraId="0C75717B" w14:textId="77777777" w:rsidR="005935C1" w:rsidRPr="00FC7496" w:rsidRDefault="002E5106" w:rsidP="005935C1">
      <w:r w:rsidRPr="00FC7496">
        <w:t>Please refer to clause 7.22</w:t>
      </w:r>
    </w:p>
    <w:p w14:paraId="108F3156" w14:textId="77777777" w:rsidR="005935C1" w:rsidRPr="00FC7496" w:rsidRDefault="005935C1" w:rsidP="005935C1">
      <w:pPr>
        <w:pStyle w:val="Heading2"/>
      </w:pPr>
      <w:r w:rsidRPr="00FC7496">
        <w:t>7A.13</w:t>
      </w:r>
      <w:r w:rsidRPr="00FC7496">
        <w:tab/>
        <w:t>RRC Connection Suspend and Resume</w:t>
      </w:r>
    </w:p>
    <w:p w14:paraId="606465D0" w14:textId="77777777" w:rsidR="005935C1" w:rsidRPr="00FC7496" w:rsidRDefault="005935C1" w:rsidP="005935C1">
      <w:r w:rsidRPr="00FC7496">
        <w:t>General sequence of RRC Connection Suspend and Resume for NBIOT:</w:t>
      </w:r>
    </w:p>
    <w:p w14:paraId="06A2D7E6" w14:textId="77777777" w:rsidR="005935C1" w:rsidRPr="00FC7496" w:rsidRDefault="005935C1" w:rsidP="005935C1">
      <w:pPr>
        <w:pStyle w:val="B1"/>
        <w:tabs>
          <w:tab w:val="left" w:pos="567"/>
          <w:tab w:val="left" w:pos="1985"/>
        </w:tabs>
        <w:ind w:left="569" w:hanging="285"/>
      </w:pPr>
      <w:r w:rsidRPr="00FC7496">
        <w:t>1.</w:t>
      </w:r>
      <w:r w:rsidRPr="00FC7496">
        <w:tab/>
        <w:t>RRC Connection Release Sequence according to clause 7A.7</w:t>
      </w:r>
      <w:r w:rsidRPr="00FC7496">
        <w:rPr>
          <w:color w:val="000000"/>
        </w:rPr>
        <w:t>.</w:t>
      </w:r>
    </w:p>
    <w:p w14:paraId="30414548" w14:textId="77777777" w:rsidR="005935C1" w:rsidRPr="00FC7496" w:rsidRDefault="005935C1" w:rsidP="005935C1">
      <w:pPr>
        <w:pStyle w:val="B1"/>
        <w:tabs>
          <w:tab w:val="left" w:pos="567"/>
          <w:tab w:val="left" w:pos="1985"/>
        </w:tabs>
      </w:pPr>
      <w:r w:rsidRPr="00FC7496">
        <w:t>2.</w:t>
      </w:r>
      <w:r w:rsidRPr="00FC7496">
        <w:tab/>
        <w:t>Reestablishment of the AS security at the SS (for the cell at which subsequent RRC Connection Resume is expected).</w:t>
      </w:r>
    </w:p>
    <w:p w14:paraId="530BB3DF" w14:textId="77777777" w:rsidR="005935C1" w:rsidRPr="00FC7496" w:rsidRDefault="005935C1" w:rsidP="005935C1">
      <w:pPr>
        <w:pStyle w:val="B1"/>
        <w:tabs>
          <w:tab w:val="left" w:pos="567"/>
          <w:tab w:val="left" w:pos="1985"/>
        </w:tabs>
      </w:pPr>
      <w:r w:rsidRPr="00FC7496">
        <w:t>3.</w:t>
      </w:r>
      <w:r w:rsidRPr="00FC7496">
        <w:tab/>
        <w:t>SS configuration with DL DCCH message to be contained in Msg4 of the RACH procedure according to clause 7A.8.2.</w:t>
      </w:r>
    </w:p>
    <w:p w14:paraId="03004E41" w14:textId="77777777" w:rsidR="005935C1" w:rsidRPr="00FC7496" w:rsidRDefault="005935C1" w:rsidP="005935C1">
      <w:pPr>
        <w:pStyle w:val="B1"/>
        <w:tabs>
          <w:tab w:val="left" w:pos="567"/>
          <w:tab w:val="left" w:pos="1985"/>
        </w:tabs>
      </w:pPr>
      <w:r w:rsidRPr="00FC7496">
        <w:t>4.</w:t>
      </w:r>
      <w:r w:rsidRPr="00FC7496">
        <w:tab/>
        <w:t>Regular RACH procedure but with Msg4 containing pre-configured DL DCCH message:</w:t>
      </w:r>
    </w:p>
    <w:p w14:paraId="3DC6B7BB" w14:textId="77777777" w:rsidR="002E5106" w:rsidRPr="00FC7496" w:rsidRDefault="005935C1" w:rsidP="005935C1">
      <w:pPr>
        <w:pStyle w:val="B2"/>
      </w:pPr>
      <w:r w:rsidRPr="00FC7496">
        <w:t>-</w:t>
      </w:r>
      <w:r w:rsidRPr="00FC7496">
        <w:tab/>
        <w:t>The final encoding of DL DCCH message (AS security, PDCP header, RLC header) shall not be done before start of the RRC connection resume procedure.</w:t>
      </w:r>
    </w:p>
    <w:p w14:paraId="0B83498C" w14:textId="77777777" w:rsidR="00CD1B03" w:rsidRPr="00FC7496" w:rsidRDefault="00F51464" w:rsidP="00CD1B03">
      <w:pPr>
        <w:pStyle w:val="Heading1"/>
      </w:pPr>
      <w:r w:rsidRPr="00FC7496">
        <w:t>8</w:t>
      </w:r>
      <w:r w:rsidRPr="00FC7496">
        <w:tab/>
      </w:r>
      <w:r w:rsidR="00CD1B03" w:rsidRPr="00FC7496">
        <w:t>Other SS Requirements with TTCN-3 impact</w:t>
      </w:r>
    </w:p>
    <w:p w14:paraId="46A92459" w14:textId="77777777" w:rsidR="00CD1B03" w:rsidRPr="00FC7496" w:rsidRDefault="00BE2415" w:rsidP="00CD1B03">
      <w:pPr>
        <w:pStyle w:val="Heading2"/>
      </w:pPr>
      <w:r>
        <w:pict w14:anchorId="70B974E1">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0;margin-top:9.2pt;width:187.5pt;height:25.5pt;z-index:2;visibility:hidden" stroked="f" o:insetmode="auto">
            <o:lock v:ext="edit" rotation="t"/>
          </v:shape>
        </w:pict>
      </w:r>
      <w:r w:rsidR="00CD1B03" w:rsidRPr="00FC7496">
        <w:t>8.1</w:t>
      </w:r>
      <w:r w:rsidR="00CD1B03" w:rsidRPr="00FC7496">
        <w:tab/>
        <w:t>Codec Requirements</w:t>
      </w:r>
    </w:p>
    <w:p w14:paraId="61E455C7" w14:textId="77777777" w:rsidR="00CD1B03" w:rsidRPr="00FC7496" w:rsidRDefault="00CD1B03" w:rsidP="00CD1B03">
      <w:r w:rsidRPr="00FC7496">
        <w:t>For UE conformance tests several encoding rules need to be applied by the TTCN-3 codec. In principle, how the codec is implemented in the SS is out of scope of the present document. However there are aspects with impact on TTCN-3 implementation depending on different type definitions, in particular for protocol messages exchanged with the UE under test. Table 8.1-1 lists the codec requirements that the SS shall comply to.</w:t>
      </w:r>
    </w:p>
    <w:p w14:paraId="0FBB9F45" w14:textId="77777777" w:rsidR="00CD1B03" w:rsidRPr="00FC7496" w:rsidRDefault="00CD1B03" w:rsidP="00CD1B03">
      <w:pPr>
        <w:pStyle w:val="TH"/>
      </w:pPr>
      <w:r w:rsidRPr="00FC7496">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CD1B03" w:rsidRPr="00FC7496" w14:paraId="1786CCC1" w14:textId="77777777" w:rsidTr="00827A9D">
        <w:trPr>
          <w:jc w:val="center"/>
        </w:trPr>
        <w:tc>
          <w:tcPr>
            <w:tcW w:w="3224" w:type="dxa"/>
            <w:tcBorders>
              <w:top w:val="single" w:sz="8" w:space="0" w:color="auto"/>
              <w:bottom w:val="single" w:sz="4" w:space="0" w:color="auto"/>
              <w:right w:val="single" w:sz="8" w:space="0" w:color="auto"/>
            </w:tcBorders>
            <w:vAlign w:val="center"/>
          </w:tcPr>
          <w:p w14:paraId="2BD9C3BA" w14:textId="77777777" w:rsidR="00CD1B03" w:rsidRPr="00FC7496" w:rsidRDefault="00CD1B03" w:rsidP="00827A9D">
            <w:pPr>
              <w:pStyle w:val="TAH"/>
            </w:pPr>
            <w:r w:rsidRPr="00FC7496">
              <w:t>Type definitions</w:t>
            </w:r>
          </w:p>
        </w:tc>
        <w:tc>
          <w:tcPr>
            <w:tcW w:w="3543" w:type="dxa"/>
            <w:tcBorders>
              <w:top w:val="single" w:sz="8" w:space="0" w:color="auto"/>
              <w:left w:val="single" w:sz="8" w:space="0" w:color="auto"/>
              <w:bottom w:val="single" w:sz="4" w:space="0" w:color="auto"/>
            </w:tcBorders>
            <w:vAlign w:val="center"/>
          </w:tcPr>
          <w:p w14:paraId="5C36901C" w14:textId="77777777" w:rsidR="00CD1B03" w:rsidRPr="00FC7496" w:rsidRDefault="00CD1B03" w:rsidP="00827A9D">
            <w:pPr>
              <w:pStyle w:val="TAH"/>
            </w:pPr>
            <w:r w:rsidRPr="00FC7496">
              <w:t>Codec requirements</w:t>
            </w:r>
          </w:p>
        </w:tc>
        <w:tc>
          <w:tcPr>
            <w:tcW w:w="2800" w:type="dxa"/>
            <w:tcBorders>
              <w:top w:val="single" w:sz="8" w:space="0" w:color="auto"/>
              <w:left w:val="single" w:sz="8" w:space="0" w:color="auto"/>
              <w:bottom w:val="single" w:sz="4" w:space="0" w:color="auto"/>
            </w:tcBorders>
          </w:tcPr>
          <w:p w14:paraId="34435E56" w14:textId="77777777" w:rsidR="00CD1B03" w:rsidRPr="00FC7496" w:rsidRDefault="00CD1B03" w:rsidP="00827A9D">
            <w:pPr>
              <w:pStyle w:val="TAH"/>
            </w:pPr>
            <w:r w:rsidRPr="00FC7496">
              <w:t>Encoding rule in TTCN-3</w:t>
            </w:r>
          </w:p>
        </w:tc>
      </w:tr>
      <w:tr w:rsidR="00CD1B03" w:rsidRPr="00FC7496" w14:paraId="48B671E2"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969D4D7" w14:textId="77777777" w:rsidR="00CD1B03" w:rsidRPr="00FC7496" w:rsidRDefault="00CD1B03" w:rsidP="00827A9D">
            <w:pPr>
              <w:pStyle w:val="TAL"/>
            </w:pPr>
            <w:r w:rsidRPr="00FC7496">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C1715F1" w14:textId="77777777" w:rsidR="00CD1B03" w:rsidRPr="00FC7496" w:rsidRDefault="00CD1B03" w:rsidP="00827A9D">
            <w:pPr>
              <w:pStyle w:val="TAL"/>
            </w:pPr>
            <w:r w:rsidRPr="00FC7496">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7CB1B695" w14:textId="77777777" w:rsidR="00CD1B03" w:rsidRPr="00FC7496" w:rsidRDefault="00CD1B03" w:rsidP="00827A9D">
            <w:pPr>
              <w:pStyle w:val="TAL"/>
            </w:pPr>
            <w:r w:rsidRPr="00FC7496">
              <w:t>UNALIGNED_PER_OctetAligned</w:t>
            </w:r>
          </w:p>
        </w:tc>
      </w:tr>
      <w:tr w:rsidR="00CD1B03" w:rsidRPr="00FC7496" w14:paraId="2DEF1D16"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A3BB967" w14:textId="77777777" w:rsidR="00CD1B03" w:rsidRPr="00FC7496" w:rsidRDefault="00CD1B03" w:rsidP="00827A9D">
            <w:pPr>
              <w:pStyle w:val="TAL"/>
            </w:pPr>
            <w:r w:rsidRPr="00FC7496">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0447725" w14:textId="77777777" w:rsidR="00CD1B03" w:rsidRPr="00FC7496" w:rsidRDefault="00CD1B03" w:rsidP="00827A9D">
            <w:pPr>
              <w:pStyle w:val="TAL"/>
            </w:pPr>
            <w:r w:rsidRPr="00FC7496">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5D9B67EF" w14:textId="77777777" w:rsidR="00CD1B03" w:rsidRPr="00FC7496" w:rsidRDefault="00CD1B03" w:rsidP="00827A9D">
            <w:pPr>
              <w:pStyle w:val="TAL"/>
            </w:pPr>
            <w:r w:rsidRPr="00FC7496">
              <w:t xml:space="preserve">PER_Unaligned </w:t>
            </w:r>
          </w:p>
        </w:tc>
      </w:tr>
      <w:tr w:rsidR="00644926" w:rsidRPr="00FC7496" w14:paraId="55EBD4F3" w14:textId="77777777" w:rsidTr="00EC4643">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3B8E03" w14:textId="77777777" w:rsidR="00644926" w:rsidRPr="00FC7496" w:rsidRDefault="00644926" w:rsidP="00EC4643">
            <w:pPr>
              <w:pStyle w:val="TAL"/>
            </w:pPr>
            <w:r w:rsidRPr="00FC7496">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CC3EBB3" w14:textId="77777777" w:rsidR="00644926" w:rsidRPr="00FC7496" w:rsidRDefault="00644926" w:rsidP="00EC4643">
            <w:pPr>
              <w:pStyle w:val="TAL"/>
            </w:pPr>
            <w:r w:rsidRPr="00FC7496">
              <w:t>shall comply to TS 36.355 [71] clause 6.1</w:t>
            </w:r>
          </w:p>
        </w:tc>
        <w:tc>
          <w:tcPr>
            <w:tcW w:w="2800" w:type="dxa"/>
            <w:tcBorders>
              <w:top w:val="single" w:sz="4" w:space="0" w:color="auto"/>
              <w:left w:val="single" w:sz="4" w:space="0" w:color="auto"/>
              <w:bottom w:val="single" w:sz="4" w:space="0" w:color="auto"/>
              <w:right w:val="single" w:sz="4" w:space="0" w:color="auto"/>
            </w:tcBorders>
          </w:tcPr>
          <w:p w14:paraId="5335E700" w14:textId="77777777" w:rsidR="00644926" w:rsidRPr="00FC7496" w:rsidRDefault="00644926" w:rsidP="00EC4643">
            <w:pPr>
              <w:pStyle w:val="TAL"/>
            </w:pPr>
            <w:r w:rsidRPr="00FC7496">
              <w:t>UNALIGNED_PER_OctetAligned</w:t>
            </w:r>
          </w:p>
        </w:tc>
      </w:tr>
      <w:tr w:rsidR="00CD1B03" w:rsidRPr="00FC7496" w14:paraId="6177638F"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5541F9" w14:textId="77777777" w:rsidR="00CD1B03" w:rsidRPr="00FC7496" w:rsidRDefault="00CD1B03" w:rsidP="00827A9D">
            <w:pPr>
              <w:pStyle w:val="TAL"/>
            </w:pPr>
            <w:r w:rsidRPr="00FC7496">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08D0C32E"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BDC6765" w14:textId="77777777" w:rsidR="00CD1B03" w:rsidRPr="00FC7496" w:rsidRDefault="00CD1B03" w:rsidP="00827A9D">
            <w:pPr>
              <w:pStyle w:val="TAL"/>
            </w:pPr>
            <w:r w:rsidRPr="00FC7496">
              <w:t>NAS Types</w:t>
            </w:r>
          </w:p>
        </w:tc>
      </w:tr>
      <w:tr w:rsidR="00CD1B03" w:rsidRPr="00FC7496" w14:paraId="532AF62C"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C3344EF" w14:textId="77777777" w:rsidR="00CD1B03" w:rsidRPr="00FC7496" w:rsidRDefault="00CD1B03" w:rsidP="00827A9D">
            <w:pPr>
              <w:pStyle w:val="TAL"/>
              <w:rPr>
                <w:rFonts w:cs="Arial"/>
                <w:sz w:val="20"/>
              </w:rPr>
            </w:pPr>
            <w:r w:rsidRPr="00FC7496">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15E85274" w14:textId="77777777" w:rsidR="00CD1B03" w:rsidRPr="00FC7496" w:rsidRDefault="00CD1B03" w:rsidP="00827A9D">
            <w:pPr>
              <w:pStyle w:val="TAL"/>
              <w:rPr>
                <w:rFonts w:cs="Arial"/>
                <w:sz w:val="20"/>
              </w:rPr>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0CAFE683" w14:textId="77777777" w:rsidR="00CD1B03" w:rsidRPr="00FC7496" w:rsidRDefault="00CD1B03" w:rsidP="00827A9D">
            <w:pPr>
              <w:pStyle w:val="TAL"/>
            </w:pPr>
            <w:r w:rsidRPr="00FC7496">
              <w:t>SMS Types</w:t>
            </w:r>
          </w:p>
        </w:tc>
      </w:tr>
      <w:tr w:rsidR="00CD1B03" w:rsidRPr="00FC7496" w14:paraId="648A0DA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32D3DF" w14:textId="77777777" w:rsidR="00CD1B03" w:rsidRPr="00FC7496" w:rsidRDefault="00CD1B03" w:rsidP="00827A9D">
            <w:pPr>
              <w:pStyle w:val="TAL"/>
            </w:pPr>
            <w:r w:rsidRPr="00FC7496">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62F6DC57"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36FD6A4" w14:textId="77777777" w:rsidR="00CD1B03" w:rsidRPr="00FC7496" w:rsidRDefault="00CD1B03" w:rsidP="00827A9D">
            <w:pPr>
              <w:pStyle w:val="TAL"/>
            </w:pPr>
            <w:r w:rsidRPr="00FC7496">
              <w:t>DRB Types</w:t>
            </w:r>
          </w:p>
        </w:tc>
      </w:tr>
      <w:tr w:rsidR="00CD1B03" w:rsidRPr="00FC7496" w14:paraId="300BD090"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F3B4CE3" w14:textId="77777777" w:rsidR="00CD1B03" w:rsidRPr="00FC7496" w:rsidRDefault="00CD1B03" w:rsidP="00827A9D">
            <w:pPr>
              <w:pStyle w:val="TAL"/>
            </w:pPr>
            <w:r w:rsidRPr="00FC7496">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41016C4B"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EA44C30" w14:textId="77777777" w:rsidR="00CD1B03" w:rsidRPr="00FC7496" w:rsidRDefault="00CD1B03" w:rsidP="00827A9D">
            <w:pPr>
              <w:pStyle w:val="TAL"/>
            </w:pPr>
            <w:r w:rsidRPr="00FC7496">
              <w:t>GERAN Types</w:t>
            </w:r>
          </w:p>
        </w:tc>
      </w:tr>
      <w:tr w:rsidR="00CD1B03" w:rsidRPr="00FC7496" w14:paraId="094D9D63"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04CF95B" w14:textId="77777777" w:rsidR="00CD1B03" w:rsidRPr="00FC7496" w:rsidRDefault="00CD1B03" w:rsidP="00827A9D">
            <w:pPr>
              <w:pStyle w:val="TAL"/>
            </w:pPr>
            <w:r w:rsidRPr="00FC7496">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3406F81E" w14:textId="77777777" w:rsidR="00CD1B03" w:rsidRPr="00FC7496" w:rsidRDefault="00CD1B03" w:rsidP="00827A9D">
            <w:pPr>
              <w:pStyle w:val="TAL"/>
            </w:pPr>
            <w:r w:rsidRPr="00FC7496">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0A696B7F" w14:textId="77777777" w:rsidR="00CD1B03" w:rsidRPr="00FC7496" w:rsidRDefault="00CD1B03" w:rsidP="00827A9D">
            <w:pPr>
              <w:pStyle w:val="TAL"/>
            </w:pPr>
            <w:r w:rsidRPr="00FC7496">
              <w:t>GPRSPadding Rule1</w:t>
            </w:r>
          </w:p>
        </w:tc>
      </w:tr>
      <w:tr w:rsidR="00CD1B03" w:rsidRPr="00FC7496" w14:paraId="4143DFFE"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19BA5ED" w14:textId="77777777" w:rsidR="00CD1B03" w:rsidRPr="00FC7496" w:rsidRDefault="00CD1B03" w:rsidP="00827A9D">
            <w:pPr>
              <w:pStyle w:val="TAL"/>
            </w:pPr>
            <w:r w:rsidRPr="00FC7496">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4B392919" w14:textId="77777777" w:rsidR="00CD1B03" w:rsidRPr="00FC7496" w:rsidRDefault="00CD1B03" w:rsidP="00827A9D">
            <w:pPr>
              <w:pStyle w:val="TAL"/>
            </w:pPr>
            <w:r w:rsidRPr="00FC7496">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6AEA802B" w14:textId="77777777" w:rsidR="00CD1B03" w:rsidRPr="00FC7496" w:rsidRDefault="00CD1B03" w:rsidP="00827A9D">
            <w:pPr>
              <w:pStyle w:val="TAL"/>
            </w:pPr>
            <w:r w:rsidRPr="00FC7496">
              <w:t>GSM Spare Padding Rule2</w:t>
            </w:r>
          </w:p>
        </w:tc>
      </w:tr>
      <w:tr w:rsidR="00CD1B03" w:rsidRPr="00FC7496" w14:paraId="04BCB758"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F4DC2D" w14:textId="77777777" w:rsidR="00CD1B03" w:rsidRPr="00FC7496" w:rsidRDefault="00CD1B03" w:rsidP="00827A9D">
            <w:pPr>
              <w:pStyle w:val="TAL"/>
            </w:pPr>
            <w:r w:rsidRPr="00FC7496">
              <w:t>LowHigh Rule</w:t>
            </w:r>
          </w:p>
        </w:tc>
        <w:tc>
          <w:tcPr>
            <w:tcW w:w="3543" w:type="dxa"/>
            <w:tcBorders>
              <w:top w:val="single" w:sz="4" w:space="0" w:color="auto"/>
              <w:left w:val="single" w:sz="4" w:space="0" w:color="auto"/>
              <w:bottom w:val="single" w:sz="4" w:space="0" w:color="auto"/>
              <w:right w:val="single" w:sz="4" w:space="0" w:color="auto"/>
            </w:tcBorders>
            <w:vAlign w:val="center"/>
          </w:tcPr>
          <w:p w14:paraId="43AFA06F" w14:textId="77777777" w:rsidR="00CD1B03" w:rsidRPr="00FC7496" w:rsidRDefault="00CD1B03" w:rsidP="00827A9D">
            <w:pPr>
              <w:pStyle w:val="TAL"/>
            </w:pPr>
            <w:r w:rsidRPr="00FC7496">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43AAA65B" w14:textId="77777777" w:rsidR="00CD1B03" w:rsidRPr="00FC7496" w:rsidRDefault="00CD1B03" w:rsidP="00827A9D">
            <w:pPr>
              <w:pStyle w:val="TAL"/>
            </w:pPr>
            <w:r w:rsidRPr="00FC7496">
              <w:t>LowHighRule3</w:t>
            </w:r>
          </w:p>
        </w:tc>
      </w:tr>
      <w:tr w:rsidR="00CD1B03" w:rsidRPr="00FC7496" w14:paraId="11DCEB2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6D26CFB" w14:textId="77777777" w:rsidR="00CD1B03" w:rsidRPr="00FC7496" w:rsidRDefault="00CD1B03" w:rsidP="00827A9D">
            <w:pPr>
              <w:pStyle w:val="TAL"/>
            </w:pPr>
            <w:r w:rsidRPr="00FC7496">
              <w:t>SACCHSysInfo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61ABB3FF" w14:textId="77777777" w:rsidR="00CD1B03" w:rsidRPr="00FC7496" w:rsidRDefault="00CD1B03" w:rsidP="00827A9D">
            <w:pPr>
              <w:pStyle w:val="TAL"/>
            </w:pPr>
            <w:r w:rsidRPr="00FC7496">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13251D2C" w14:textId="77777777" w:rsidR="00CD1B03" w:rsidRPr="00FC7496" w:rsidRDefault="00CD1B03" w:rsidP="00827A9D">
            <w:pPr>
              <w:pStyle w:val="TAL"/>
            </w:pPr>
            <w:r w:rsidRPr="00FC7496">
              <w:t>SACCHSysInfoSparePadding Rule4</w:t>
            </w:r>
          </w:p>
        </w:tc>
      </w:tr>
      <w:tr w:rsidR="00CD1B03" w:rsidRPr="00FC7496" w14:paraId="6F2BB0C9"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367D5A" w14:textId="77777777" w:rsidR="00CD1B03" w:rsidRPr="00FC7496" w:rsidRDefault="00644926" w:rsidP="00827A9D">
            <w:pPr>
              <w:pStyle w:val="TAL"/>
            </w:pPr>
            <w:r w:rsidRPr="00FC7496">
              <w:t xml:space="preserve">ASN.1 &amp; </w:t>
            </w:r>
            <w:r w:rsidR="00CD1B03" w:rsidRPr="00FC7496">
              <w:t>TTCN-3 types not used at the air interface:</w:t>
            </w:r>
          </w:p>
          <w:p w14:paraId="3C73D065" w14:textId="77777777" w:rsidR="00CD1B03" w:rsidRPr="00FC7496" w:rsidRDefault="00CD1B03" w:rsidP="00827A9D">
            <w:pPr>
              <w:pStyle w:val="TAL"/>
            </w:pPr>
            <w:r w:rsidRPr="00FC7496">
              <w:t>-</w:t>
            </w:r>
            <w:r w:rsidRPr="00FC7496">
              <w:tab/>
              <w:t>Configuration of system simulator</w:t>
            </w:r>
          </w:p>
          <w:p w14:paraId="420E7F58" w14:textId="77777777" w:rsidR="00CD1B03" w:rsidRPr="00FC7496" w:rsidRDefault="00CD1B03" w:rsidP="00827A9D">
            <w:pPr>
              <w:pStyle w:val="TAL"/>
            </w:pPr>
            <w:r w:rsidRPr="00FC7496">
              <w:t>-</w:t>
            </w:r>
            <w:r w:rsidRPr="00FC7496">
              <w:tab/>
              <w:t>Coordination between components</w:t>
            </w:r>
          </w:p>
          <w:p w14:paraId="413825D7" w14:textId="77777777" w:rsidR="00CD1B03" w:rsidRPr="00FC7496" w:rsidRDefault="00CD1B03" w:rsidP="00827A9D">
            <w:pPr>
              <w:pStyle w:val="TAL"/>
            </w:pPr>
            <w:r w:rsidRPr="00FC7496">
              <w:t>-</w:t>
            </w:r>
            <w:r w:rsidRPr="00FC7496">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22107EE7" w14:textId="77777777" w:rsidR="00CD1B03" w:rsidRPr="00FC7496" w:rsidRDefault="00CD1B03" w:rsidP="00827A9D">
            <w:pPr>
              <w:pStyle w:val="TAL"/>
            </w:pPr>
            <w:r w:rsidRPr="00FC7496">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6DE11691" w14:textId="77777777" w:rsidR="00CD1B03" w:rsidRPr="00FC7496" w:rsidRDefault="00CD1B03" w:rsidP="00827A9D">
            <w:pPr>
              <w:pStyle w:val="TAL"/>
            </w:pPr>
            <w:r w:rsidRPr="00FC7496">
              <w:t>-</w:t>
            </w:r>
          </w:p>
        </w:tc>
      </w:tr>
      <w:tr w:rsidR="00CD1B03" w:rsidRPr="00FC7496" w14:paraId="35D4064A" w14:textId="77777777" w:rsidTr="00827A9D">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7A29EF73" w14:textId="77777777" w:rsidR="00CD1B03" w:rsidRPr="00FC7496" w:rsidRDefault="00CD1B03" w:rsidP="00827A9D">
            <w:pPr>
              <w:pStyle w:val="TAN"/>
            </w:pPr>
            <w:r w:rsidRPr="00FC7496">
              <w:t>NOTE:</w:t>
            </w:r>
            <w:r w:rsidRPr="00FC7496">
              <w:tab/>
              <w:t>Tabular Notated is performed by concatenation of all the present fields in the TTCN-3 template.</w:t>
            </w:r>
          </w:p>
        </w:tc>
      </w:tr>
    </w:tbl>
    <w:p w14:paraId="220213EF" w14:textId="77777777" w:rsidR="00CD1B03" w:rsidRPr="00FC7496" w:rsidRDefault="00CD1B03" w:rsidP="00CD1B03"/>
    <w:p w14:paraId="44C38380" w14:textId="77777777" w:rsidR="00F51464" w:rsidRPr="00FC7496" w:rsidRDefault="00CD1B03" w:rsidP="00CD1B03">
      <w:pPr>
        <w:pStyle w:val="Heading1"/>
      </w:pPr>
      <w:r w:rsidRPr="00FC7496">
        <w:t>8.2</w:t>
      </w:r>
      <w:r w:rsidRPr="00FC7496">
        <w:tab/>
      </w:r>
      <w:r w:rsidR="00F51464" w:rsidRPr="00FC7496">
        <w:t>External Function Definitions</w:t>
      </w:r>
    </w:p>
    <w:p w14:paraId="1B98B0E0" w14:textId="77777777" w:rsidR="00F51464" w:rsidRPr="00FC7496" w:rsidRDefault="00F51464" w:rsidP="00F51464">
      <w:r w:rsidRPr="00FC7496">
        <w:t xml:space="preserve">The following external functions </w:t>
      </w:r>
      <w:r w:rsidR="00CD1B03" w:rsidRPr="00FC7496">
        <w:t>shall</w:t>
      </w:r>
      <w:r w:rsidR="00BE6019" w:rsidRPr="00FC7496">
        <w:t xml:space="preserve"> be implemented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0F92AD9A" w14:textId="77777777">
        <w:trPr>
          <w:jc w:val="center"/>
        </w:trPr>
        <w:tc>
          <w:tcPr>
            <w:tcW w:w="9212" w:type="dxa"/>
            <w:gridSpan w:val="3"/>
            <w:tcBorders>
              <w:bottom w:val="single" w:sz="4" w:space="0" w:color="auto"/>
            </w:tcBorders>
            <w:shd w:val="clear" w:color="auto" w:fill="E0E0E0"/>
          </w:tcPr>
          <w:p w14:paraId="4BC64004" w14:textId="77777777" w:rsidR="00F51464" w:rsidRPr="00FC7496" w:rsidRDefault="00F51464" w:rsidP="00145A47">
            <w:pPr>
              <w:pStyle w:val="TAH"/>
            </w:pPr>
            <w:r w:rsidRPr="00FC7496">
              <w:t>TTCN-3 External Function</w:t>
            </w:r>
          </w:p>
        </w:tc>
      </w:tr>
      <w:tr w:rsidR="00F51464" w:rsidRPr="00FC7496" w14:paraId="104684A8" w14:textId="77777777">
        <w:trPr>
          <w:jc w:val="center"/>
        </w:trPr>
        <w:tc>
          <w:tcPr>
            <w:tcW w:w="1908" w:type="dxa"/>
            <w:tcBorders>
              <w:bottom w:val="single" w:sz="4" w:space="0" w:color="auto"/>
            </w:tcBorders>
            <w:shd w:val="clear" w:color="auto" w:fill="E0E0E0"/>
          </w:tcPr>
          <w:p w14:paraId="091A9FC0"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D6F4212" w14:textId="77777777" w:rsidR="00F51464" w:rsidRPr="00FC7496" w:rsidRDefault="00F51464" w:rsidP="00145A47">
            <w:pPr>
              <w:pStyle w:val="TAL"/>
              <w:rPr>
                <w:b/>
              </w:rPr>
            </w:pPr>
            <w:r w:rsidRPr="00FC7496">
              <w:rPr>
                <w:b/>
              </w:rPr>
              <w:t>fx_KeyDerivationFunction</w:t>
            </w:r>
          </w:p>
        </w:tc>
      </w:tr>
      <w:tr w:rsidR="00F51464" w:rsidRPr="00FC7496" w14:paraId="42A16EFB" w14:textId="77777777">
        <w:trPr>
          <w:jc w:val="center"/>
        </w:trPr>
        <w:tc>
          <w:tcPr>
            <w:tcW w:w="1908" w:type="dxa"/>
            <w:shd w:val="clear" w:color="auto" w:fill="E0E0E0"/>
          </w:tcPr>
          <w:p w14:paraId="7C5BEBE2" w14:textId="77777777" w:rsidR="00F51464" w:rsidRPr="00FC7496" w:rsidRDefault="00F51464" w:rsidP="00145A47">
            <w:pPr>
              <w:pStyle w:val="TAH"/>
            </w:pPr>
            <w:r w:rsidRPr="00FC7496">
              <w:t>Description</w:t>
            </w:r>
          </w:p>
        </w:tc>
        <w:tc>
          <w:tcPr>
            <w:tcW w:w="7304" w:type="dxa"/>
            <w:gridSpan w:val="2"/>
            <w:shd w:val="clear" w:color="auto" w:fill="auto"/>
          </w:tcPr>
          <w:p w14:paraId="6D75288C" w14:textId="77777777" w:rsidR="00F51464" w:rsidRPr="00FC7496" w:rsidRDefault="00F51464" w:rsidP="00BE6019">
            <w:pPr>
              <w:pStyle w:val="TAL"/>
            </w:pPr>
            <w:r w:rsidRPr="00FC7496">
              <w:t>Hashing function for Hashing algorithms as defined in TS 33.401</w:t>
            </w:r>
            <w:r w:rsidR="00CF7212" w:rsidRPr="00FC7496">
              <w:t xml:space="preserve"> [</w:t>
            </w:r>
            <w:r w:rsidR="00BE6019" w:rsidRPr="00FC7496">
              <w:t>24</w:t>
            </w:r>
            <w:r w:rsidR="00CF7212" w:rsidRPr="00FC7496">
              <w:t>]</w:t>
            </w:r>
            <w:r w:rsidRPr="00FC7496">
              <w:br/>
              <w:t>SHA-256 encoding algorithm is used as KEY Description Function</w:t>
            </w:r>
          </w:p>
        </w:tc>
      </w:tr>
      <w:tr w:rsidR="00F51464" w:rsidRPr="00FC7496" w14:paraId="7ED69812" w14:textId="77777777">
        <w:trPr>
          <w:jc w:val="center"/>
        </w:trPr>
        <w:tc>
          <w:tcPr>
            <w:tcW w:w="1908" w:type="dxa"/>
            <w:vMerge w:val="restart"/>
            <w:shd w:val="clear" w:color="auto" w:fill="E0E0E0"/>
          </w:tcPr>
          <w:p w14:paraId="462B7138" w14:textId="77777777" w:rsidR="00F51464" w:rsidRPr="00FC7496" w:rsidRDefault="00F51464" w:rsidP="00145A47">
            <w:pPr>
              <w:pStyle w:val="TAH"/>
            </w:pPr>
            <w:r w:rsidRPr="00FC7496">
              <w:t>Parameters</w:t>
            </w:r>
          </w:p>
        </w:tc>
        <w:tc>
          <w:tcPr>
            <w:tcW w:w="2131" w:type="dxa"/>
            <w:shd w:val="clear" w:color="auto" w:fill="auto"/>
          </w:tcPr>
          <w:p w14:paraId="0BA3499D" w14:textId="77777777" w:rsidR="00F51464" w:rsidRPr="00FC7496" w:rsidDel="008A0ED7" w:rsidRDefault="00F51464" w:rsidP="00145A47">
            <w:pPr>
              <w:pStyle w:val="TAL"/>
            </w:pPr>
            <w:r w:rsidRPr="00FC7496">
              <w:t>KDF</w:t>
            </w:r>
          </w:p>
        </w:tc>
        <w:tc>
          <w:tcPr>
            <w:tcW w:w="5173" w:type="dxa"/>
            <w:shd w:val="clear" w:color="auto" w:fill="auto"/>
          </w:tcPr>
          <w:p w14:paraId="124BBE77" w14:textId="77777777" w:rsidR="00F51464" w:rsidRPr="00FC7496" w:rsidRDefault="00F51464" w:rsidP="00145A47">
            <w:pPr>
              <w:pStyle w:val="TAL"/>
            </w:pPr>
            <w:r w:rsidRPr="00FC7496">
              <w:t>KDF_HMAC_SHA_256 (no other KDF defined yet)</w:t>
            </w:r>
          </w:p>
        </w:tc>
      </w:tr>
      <w:tr w:rsidR="00F51464" w:rsidRPr="00FC7496" w14:paraId="54D9367B" w14:textId="77777777">
        <w:trPr>
          <w:jc w:val="center"/>
        </w:trPr>
        <w:tc>
          <w:tcPr>
            <w:tcW w:w="1908" w:type="dxa"/>
            <w:vMerge/>
            <w:shd w:val="clear" w:color="auto" w:fill="E0E0E0"/>
          </w:tcPr>
          <w:p w14:paraId="0994D743" w14:textId="77777777" w:rsidR="00F51464" w:rsidRPr="00FC7496" w:rsidRDefault="00F51464" w:rsidP="00145A47">
            <w:pPr>
              <w:pStyle w:val="TAH"/>
            </w:pPr>
          </w:p>
        </w:tc>
        <w:tc>
          <w:tcPr>
            <w:tcW w:w="2131" w:type="dxa"/>
            <w:shd w:val="clear" w:color="auto" w:fill="auto"/>
          </w:tcPr>
          <w:p w14:paraId="2E12EE65" w14:textId="77777777" w:rsidR="00F51464" w:rsidRPr="00FC7496" w:rsidDel="008A0ED7" w:rsidRDefault="00F51464" w:rsidP="00145A47">
            <w:pPr>
              <w:pStyle w:val="TAL"/>
            </w:pPr>
            <w:r w:rsidRPr="00FC7496">
              <w:t>Key</w:t>
            </w:r>
          </w:p>
        </w:tc>
        <w:tc>
          <w:tcPr>
            <w:tcW w:w="5173" w:type="dxa"/>
            <w:shd w:val="clear" w:color="auto" w:fill="auto"/>
          </w:tcPr>
          <w:p w14:paraId="2750765B" w14:textId="77777777" w:rsidR="00F51464" w:rsidRPr="00FC7496" w:rsidRDefault="00F51464" w:rsidP="00145A47">
            <w:pPr>
              <w:pStyle w:val="TAL"/>
            </w:pPr>
            <w:r w:rsidRPr="00FC7496">
              <w:t>bit key</w:t>
            </w:r>
          </w:p>
        </w:tc>
      </w:tr>
      <w:tr w:rsidR="00F51464" w:rsidRPr="00FC7496" w14:paraId="23C13124" w14:textId="77777777">
        <w:trPr>
          <w:jc w:val="center"/>
        </w:trPr>
        <w:tc>
          <w:tcPr>
            <w:tcW w:w="1908" w:type="dxa"/>
            <w:vMerge/>
            <w:shd w:val="clear" w:color="auto" w:fill="E0E0E0"/>
          </w:tcPr>
          <w:p w14:paraId="2C0BFA15" w14:textId="77777777" w:rsidR="00F51464" w:rsidRPr="00FC7496" w:rsidRDefault="00F51464" w:rsidP="00145A47">
            <w:pPr>
              <w:pStyle w:val="TAH"/>
            </w:pPr>
          </w:p>
        </w:tc>
        <w:tc>
          <w:tcPr>
            <w:tcW w:w="2131" w:type="dxa"/>
            <w:shd w:val="clear" w:color="auto" w:fill="auto"/>
          </w:tcPr>
          <w:p w14:paraId="6285B298" w14:textId="77777777" w:rsidR="00F51464" w:rsidRPr="00FC7496" w:rsidDel="008A0ED7" w:rsidRDefault="00F51464" w:rsidP="00145A47">
            <w:pPr>
              <w:pStyle w:val="TAL"/>
            </w:pPr>
            <w:r w:rsidRPr="00FC7496">
              <w:t>String</w:t>
            </w:r>
          </w:p>
        </w:tc>
        <w:tc>
          <w:tcPr>
            <w:tcW w:w="5173" w:type="dxa"/>
            <w:shd w:val="clear" w:color="auto" w:fill="auto"/>
          </w:tcPr>
          <w:p w14:paraId="3E216F8C" w14:textId="77777777" w:rsidR="00F51464" w:rsidRPr="00FC7496" w:rsidRDefault="00F51464" w:rsidP="00BE6019">
            <w:pPr>
              <w:pStyle w:val="TAL"/>
            </w:pPr>
            <w:r w:rsidRPr="00FC7496">
              <w:t>string being constructed acc. to TS 33.401</w:t>
            </w:r>
            <w:r w:rsidR="00CF7212" w:rsidRPr="00FC7496">
              <w:t xml:space="preserve"> [</w:t>
            </w:r>
            <w:r w:rsidR="00BE6019" w:rsidRPr="00FC7496">
              <w:t>24</w:t>
            </w:r>
            <w:r w:rsidR="00CF7212" w:rsidRPr="00FC7496">
              <w:t>],</w:t>
            </w:r>
            <w:r w:rsidRPr="00FC7496">
              <w:t xml:space="preserve"> </w:t>
            </w:r>
            <w:r w:rsidR="00CF7212" w:rsidRPr="00FC7496">
              <w:t>a</w:t>
            </w:r>
            <w:r w:rsidRPr="00FC7496">
              <w:t>nnex A</w:t>
            </w:r>
          </w:p>
        </w:tc>
      </w:tr>
      <w:tr w:rsidR="00F51464" w:rsidRPr="00FC7496" w14:paraId="2C0F53A5" w14:textId="77777777">
        <w:trPr>
          <w:jc w:val="center"/>
        </w:trPr>
        <w:tc>
          <w:tcPr>
            <w:tcW w:w="1908" w:type="dxa"/>
            <w:tcBorders>
              <w:bottom w:val="single" w:sz="4" w:space="0" w:color="auto"/>
            </w:tcBorders>
            <w:shd w:val="clear" w:color="auto" w:fill="E0E0E0"/>
          </w:tcPr>
          <w:p w14:paraId="4586FF67"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6700FDA3" w14:textId="77777777" w:rsidR="00F51464" w:rsidRPr="00FC7496" w:rsidRDefault="00F51464" w:rsidP="00145A47">
            <w:pPr>
              <w:pStyle w:val="TAL"/>
            </w:pPr>
            <w:r w:rsidRPr="00FC7496">
              <w:t>256 bit derived key</w:t>
            </w:r>
          </w:p>
        </w:tc>
      </w:tr>
    </w:tbl>
    <w:p w14:paraId="6308BD54"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7226EC2F" w14:textId="77777777">
        <w:trPr>
          <w:jc w:val="center"/>
        </w:trPr>
        <w:tc>
          <w:tcPr>
            <w:tcW w:w="9212" w:type="dxa"/>
            <w:gridSpan w:val="3"/>
            <w:tcBorders>
              <w:bottom w:val="single" w:sz="4" w:space="0" w:color="auto"/>
            </w:tcBorders>
            <w:shd w:val="clear" w:color="auto" w:fill="E0E0E0"/>
          </w:tcPr>
          <w:p w14:paraId="615417EE" w14:textId="77777777" w:rsidR="00F51464" w:rsidRPr="00FC7496" w:rsidRDefault="00F51464" w:rsidP="00145A47">
            <w:pPr>
              <w:pStyle w:val="TAH"/>
            </w:pPr>
            <w:r w:rsidRPr="00FC7496">
              <w:t>TTCN-3 External Function</w:t>
            </w:r>
          </w:p>
        </w:tc>
      </w:tr>
      <w:tr w:rsidR="00F51464" w:rsidRPr="00FC7496" w14:paraId="4F2662B8" w14:textId="77777777">
        <w:trPr>
          <w:jc w:val="center"/>
        </w:trPr>
        <w:tc>
          <w:tcPr>
            <w:tcW w:w="1908" w:type="dxa"/>
            <w:tcBorders>
              <w:bottom w:val="single" w:sz="4" w:space="0" w:color="auto"/>
            </w:tcBorders>
            <w:shd w:val="clear" w:color="auto" w:fill="E0E0E0"/>
          </w:tcPr>
          <w:p w14:paraId="5A3FC866"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BF7DEAC" w14:textId="77777777" w:rsidR="00F51464" w:rsidRPr="00FC7496" w:rsidRDefault="00F51464" w:rsidP="00145A47">
            <w:pPr>
              <w:pStyle w:val="TAL"/>
              <w:rPr>
                <w:b/>
              </w:rPr>
            </w:pPr>
            <w:r w:rsidRPr="00FC7496">
              <w:rPr>
                <w:b/>
              </w:rPr>
              <w:t>fx_NasIntegrityAlgorithm</w:t>
            </w:r>
          </w:p>
        </w:tc>
      </w:tr>
      <w:tr w:rsidR="00F51464" w:rsidRPr="00FC7496" w14:paraId="05413013" w14:textId="77777777">
        <w:trPr>
          <w:jc w:val="center"/>
        </w:trPr>
        <w:tc>
          <w:tcPr>
            <w:tcW w:w="1908" w:type="dxa"/>
            <w:shd w:val="clear" w:color="auto" w:fill="E0E0E0"/>
          </w:tcPr>
          <w:p w14:paraId="0EA61ED0" w14:textId="77777777" w:rsidR="00F51464" w:rsidRPr="00FC7496" w:rsidRDefault="00F51464" w:rsidP="00145A47">
            <w:pPr>
              <w:pStyle w:val="TAH"/>
            </w:pPr>
            <w:r w:rsidRPr="00FC7496">
              <w:t>Description</w:t>
            </w:r>
          </w:p>
        </w:tc>
        <w:tc>
          <w:tcPr>
            <w:tcW w:w="7304" w:type="dxa"/>
            <w:gridSpan w:val="2"/>
            <w:shd w:val="clear" w:color="auto" w:fill="auto"/>
          </w:tcPr>
          <w:p w14:paraId="15F8CF9B" w14:textId="77777777" w:rsidR="00F51464" w:rsidRPr="00FC7496" w:rsidRDefault="00F51464" w:rsidP="00145A47">
            <w:pPr>
              <w:pStyle w:val="TAL"/>
            </w:pPr>
            <w:r w:rsidRPr="00FC7496">
              <w:t>Apply integrity protection algorithm on a given octetstring</w:t>
            </w:r>
          </w:p>
        </w:tc>
      </w:tr>
      <w:tr w:rsidR="00F51464" w:rsidRPr="00FC7496" w14:paraId="3C7C9112" w14:textId="77777777">
        <w:trPr>
          <w:jc w:val="center"/>
        </w:trPr>
        <w:tc>
          <w:tcPr>
            <w:tcW w:w="1908" w:type="dxa"/>
            <w:vMerge w:val="restart"/>
            <w:shd w:val="clear" w:color="auto" w:fill="E0E0E0"/>
          </w:tcPr>
          <w:p w14:paraId="30DDF64F" w14:textId="77777777" w:rsidR="00F51464" w:rsidRPr="00FC7496" w:rsidRDefault="00F51464" w:rsidP="00145A47">
            <w:pPr>
              <w:pStyle w:val="TAH"/>
            </w:pPr>
            <w:r w:rsidRPr="00FC7496">
              <w:t>Parameters</w:t>
            </w:r>
          </w:p>
        </w:tc>
        <w:tc>
          <w:tcPr>
            <w:tcW w:w="2131" w:type="dxa"/>
            <w:shd w:val="clear" w:color="auto" w:fill="auto"/>
          </w:tcPr>
          <w:p w14:paraId="4E3F1163" w14:textId="77777777" w:rsidR="00F51464" w:rsidRPr="00FC7496" w:rsidDel="008A0ED7" w:rsidRDefault="00F51464" w:rsidP="00145A47">
            <w:pPr>
              <w:pStyle w:val="TAL"/>
            </w:pPr>
            <w:r w:rsidRPr="00FC7496">
              <w:t>NAS PDU</w:t>
            </w:r>
          </w:p>
        </w:tc>
        <w:tc>
          <w:tcPr>
            <w:tcW w:w="5173" w:type="dxa"/>
            <w:shd w:val="clear" w:color="auto" w:fill="auto"/>
          </w:tcPr>
          <w:p w14:paraId="648AD0E3" w14:textId="77777777" w:rsidR="00F51464" w:rsidRPr="00FC7496" w:rsidRDefault="00F51464" w:rsidP="00145A47">
            <w:pPr>
              <w:pStyle w:val="TAL"/>
            </w:pPr>
            <w:r w:rsidRPr="00FC7496">
              <w:t>octetstring</w:t>
            </w:r>
            <w:r w:rsidR="00414884" w:rsidRPr="00FC7496">
              <w:t xml:space="preserve"> according to TS 24.301 [21], clause 4.4.3.3 this shall include octet 6 to n of the security protected NAS message, i.e. the sequence number IE and the NAS message IE</w:t>
            </w:r>
          </w:p>
        </w:tc>
      </w:tr>
      <w:tr w:rsidR="00F51464" w:rsidRPr="00FC7496" w14:paraId="56921997" w14:textId="77777777">
        <w:trPr>
          <w:jc w:val="center"/>
        </w:trPr>
        <w:tc>
          <w:tcPr>
            <w:tcW w:w="1908" w:type="dxa"/>
            <w:vMerge/>
            <w:shd w:val="clear" w:color="auto" w:fill="E0E0E0"/>
          </w:tcPr>
          <w:p w14:paraId="11D63C01" w14:textId="77777777" w:rsidR="00F51464" w:rsidRPr="00FC7496" w:rsidRDefault="00F51464" w:rsidP="00145A47">
            <w:pPr>
              <w:pStyle w:val="TAH"/>
            </w:pPr>
          </w:p>
        </w:tc>
        <w:tc>
          <w:tcPr>
            <w:tcW w:w="2131" w:type="dxa"/>
            <w:shd w:val="clear" w:color="auto" w:fill="auto"/>
          </w:tcPr>
          <w:p w14:paraId="62C8AB62" w14:textId="77777777" w:rsidR="00F51464" w:rsidRPr="00FC7496" w:rsidDel="008A0ED7" w:rsidRDefault="00F51464" w:rsidP="00145A47">
            <w:pPr>
              <w:pStyle w:val="TAL"/>
            </w:pPr>
            <w:r w:rsidRPr="00FC7496">
              <w:t>Integrity Algorithm</w:t>
            </w:r>
          </w:p>
        </w:tc>
        <w:tc>
          <w:tcPr>
            <w:tcW w:w="5173" w:type="dxa"/>
            <w:shd w:val="clear" w:color="auto" w:fill="auto"/>
          </w:tcPr>
          <w:p w14:paraId="4763B135"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DC75AB" w14:textId="77777777">
        <w:trPr>
          <w:jc w:val="center"/>
        </w:trPr>
        <w:tc>
          <w:tcPr>
            <w:tcW w:w="1908" w:type="dxa"/>
            <w:vMerge/>
            <w:shd w:val="clear" w:color="auto" w:fill="E0E0E0"/>
          </w:tcPr>
          <w:p w14:paraId="3DEC9FCE" w14:textId="77777777" w:rsidR="00F51464" w:rsidRPr="00FC7496" w:rsidRDefault="00F51464" w:rsidP="00145A47">
            <w:pPr>
              <w:pStyle w:val="TAH"/>
            </w:pPr>
          </w:p>
        </w:tc>
        <w:tc>
          <w:tcPr>
            <w:tcW w:w="2131" w:type="dxa"/>
            <w:shd w:val="clear" w:color="auto" w:fill="auto"/>
          </w:tcPr>
          <w:p w14:paraId="39BB7588" w14:textId="77777777" w:rsidR="00F51464" w:rsidRPr="00FC7496" w:rsidDel="008A0ED7" w:rsidRDefault="00F51464" w:rsidP="00145A47">
            <w:pPr>
              <w:pStyle w:val="TAL"/>
            </w:pPr>
            <w:r w:rsidRPr="00FC7496">
              <w:t>KNAS</w:t>
            </w:r>
            <w:r w:rsidRPr="00FC7496">
              <w:rPr>
                <w:vertAlign w:val="subscript"/>
              </w:rPr>
              <w:t>int</w:t>
            </w:r>
          </w:p>
        </w:tc>
        <w:tc>
          <w:tcPr>
            <w:tcW w:w="5173" w:type="dxa"/>
            <w:shd w:val="clear" w:color="auto" w:fill="auto"/>
          </w:tcPr>
          <w:p w14:paraId="6798B81F" w14:textId="77777777" w:rsidR="00F51464" w:rsidRPr="00FC7496" w:rsidRDefault="00F51464" w:rsidP="00145A47">
            <w:pPr>
              <w:pStyle w:val="TAL"/>
            </w:pPr>
            <w:r w:rsidRPr="00FC7496">
              <w:t>Integrity key</w:t>
            </w:r>
          </w:p>
        </w:tc>
      </w:tr>
      <w:tr w:rsidR="00F51464" w:rsidRPr="00FC7496" w14:paraId="53DCFF58" w14:textId="77777777">
        <w:trPr>
          <w:jc w:val="center"/>
        </w:trPr>
        <w:tc>
          <w:tcPr>
            <w:tcW w:w="1908" w:type="dxa"/>
            <w:vMerge/>
            <w:shd w:val="clear" w:color="auto" w:fill="E0E0E0"/>
          </w:tcPr>
          <w:p w14:paraId="6C9B1D5A" w14:textId="77777777" w:rsidR="00F51464" w:rsidRPr="00FC7496" w:rsidRDefault="00F51464" w:rsidP="00145A47">
            <w:pPr>
              <w:pStyle w:val="TAH"/>
            </w:pPr>
          </w:p>
        </w:tc>
        <w:tc>
          <w:tcPr>
            <w:tcW w:w="2131" w:type="dxa"/>
            <w:shd w:val="clear" w:color="auto" w:fill="auto"/>
          </w:tcPr>
          <w:p w14:paraId="15C1E5AE" w14:textId="77777777" w:rsidR="00F51464" w:rsidRPr="00FC7496" w:rsidRDefault="00F51464" w:rsidP="00145A47">
            <w:pPr>
              <w:pStyle w:val="TAL"/>
            </w:pPr>
            <w:r w:rsidRPr="00FC7496">
              <w:t>NAS COUNT</w:t>
            </w:r>
          </w:p>
        </w:tc>
        <w:tc>
          <w:tcPr>
            <w:tcW w:w="5173" w:type="dxa"/>
            <w:shd w:val="clear" w:color="auto" w:fill="auto"/>
          </w:tcPr>
          <w:p w14:paraId="4A9511E9" w14:textId="77777777" w:rsidR="00F51464" w:rsidRPr="00FC7496" w:rsidRDefault="00F51464" w:rsidP="00145A47">
            <w:pPr>
              <w:pStyle w:val="TAL"/>
            </w:pPr>
            <w:r w:rsidRPr="00FC7496">
              <w:t>as documented in TS 24.301</w:t>
            </w:r>
          </w:p>
        </w:tc>
      </w:tr>
      <w:tr w:rsidR="00F51464" w:rsidRPr="00FC7496" w14:paraId="5499FC32" w14:textId="77777777">
        <w:trPr>
          <w:jc w:val="center"/>
        </w:trPr>
        <w:tc>
          <w:tcPr>
            <w:tcW w:w="1908" w:type="dxa"/>
            <w:vMerge/>
            <w:shd w:val="clear" w:color="auto" w:fill="E0E0E0"/>
          </w:tcPr>
          <w:p w14:paraId="603CBBCB" w14:textId="77777777" w:rsidR="00F51464" w:rsidRPr="00FC7496" w:rsidRDefault="00F51464" w:rsidP="00145A47">
            <w:pPr>
              <w:pStyle w:val="TAH"/>
            </w:pPr>
          </w:p>
        </w:tc>
        <w:tc>
          <w:tcPr>
            <w:tcW w:w="2131" w:type="dxa"/>
            <w:shd w:val="clear" w:color="auto" w:fill="auto"/>
          </w:tcPr>
          <w:p w14:paraId="14FD3902" w14:textId="77777777" w:rsidR="00F51464" w:rsidRPr="00FC7496" w:rsidRDefault="00F51464" w:rsidP="00145A47">
            <w:pPr>
              <w:pStyle w:val="TAL"/>
            </w:pPr>
            <w:r w:rsidRPr="00FC7496">
              <w:t>BEARER Id</w:t>
            </w:r>
          </w:p>
        </w:tc>
        <w:tc>
          <w:tcPr>
            <w:tcW w:w="5173" w:type="dxa"/>
            <w:shd w:val="clear" w:color="auto" w:fill="auto"/>
          </w:tcPr>
          <w:p w14:paraId="5180C888" w14:textId="77777777" w:rsidR="00F51464" w:rsidRPr="00FC7496" w:rsidRDefault="00F51464" w:rsidP="00BE6019">
            <w:pPr>
              <w:pStyle w:val="TAL"/>
            </w:pPr>
            <w:r w:rsidRPr="00FC7496">
              <w:t>fix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2AFD5402" w14:textId="77777777">
        <w:trPr>
          <w:jc w:val="center"/>
        </w:trPr>
        <w:tc>
          <w:tcPr>
            <w:tcW w:w="1908" w:type="dxa"/>
            <w:vMerge/>
            <w:shd w:val="clear" w:color="auto" w:fill="E0E0E0"/>
          </w:tcPr>
          <w:p w14:paraId="326CEE7F" w14:textId="77777777" w:rsidR="00F51464" w:rsidRPr="00FC7496" w:rsidRDefault="00F51464" w:rsidP="00145A47">
            <w:pPr>
              <w:pStyle w:val="TAH"/>
            </w:pPr>
          </w:p>
        </w:tc>
        <w:tc>
          <w:tcPr>
            <w:tcW w:w="2131" w:type="dxa"/>
            <w:shd w:val="clear" w:color="auto" w:fill="auto"/>
          </w:tcPr>
          <w:p w14:paraId="180639EF" w14:textId="77777777" w:rsidR="00F51464" w:rsidRPr="00FC7496" w:rsidRDefault="00F51464" w:rsidP="00145A47">
            <w:pPr>
              <w:pStyle w:val="TAL"/>
            </w:pPr>
            <w:r w:rsidRPr="00FC7496">
              <w:t>Direction</w:t>
            </w:r>
          </w:p>
        </w:tc>
        <w:tc>
          <w:tcPr>
            <w:tcW w:w="5173" w:type="dxa"/>
            <w:shd w:val="clear" w:color="auto" w:fill="auto"/>
          </w:tcPr>
          <w:p w14:paraId="41E9375A" w14:textId="77777777" w:rsidR="00F51464" w:rsidRPr="00FC7496" w:rsidRDefault="00F51464" w:rsidP="00BE6019">
            <w:pPr>
              <w:pStyle w:val="TAL"/>
            </w:pPr>
            <w:r w:rsidRPr="00FC7496">
              <w:t xml:space="preserve">UL: </w:t>
            </w:r>
            <w:r w:rsidR="00414884" w:rsidRPr="00FC7496">
              <w:t>0</w:t>
            </w:r>
            <w:r w:rsidRPr="00FC7496">
              <w:br/>
              <w:t xml:space="preserve">DL: </w:t>
            </w:r>
            <w:r w:rsidR="00414884" w:rsidRPr="00FC7496">
              <w:t>1</w:t>
            </w:r>
            <w:r w:rsidRPr="00FC7496">
              <w:br/>
              <w:t xml:space="preserve">(acc. to TS </w:t>
            </w:r>
            <w:r w:rsidR="00414884" w:rsidRPr="00FC7496">
              <w:t xml:space="preserve">33.401 [24], </w:t>
            </w:r>
            <w:r w:rsidR="00BE6019" w:rsidRPr="00FC7496">
              <w:t>clause</w:t>
            </w:r>
            <w:r w:rsidR="00414884" w:rsidRPr="00FC7496">
              <w:t xml:space="preserve"> B.1</w:t>
            </w:r>
            <w:r w:rsidRPr="00FC7496">
              <w:t>)</w:t>
            </w:r>
          </w:p>
        </w:tc>
      </w:tr>
      <w:tr w:rsidR="00F51464" w:rsidRPr="00FC7496" w14:paraId="219431F8" w14:textId="77777777">
        <w:trPr>
          <w:jc w:val="center"/>
        </w:trPr>
        <w:tc>
          <w:tcPr>
            <w:tcW w:w="1908" w:type="dxa"/>
            <w:tcBorders>
              <w:bottom w:val="single" w:sz="4" w:space="0" w:color="auto"/>
            </w:tcBorders>
            <w:shd w:val="clear" w:color="auto" w:fill="E0E0E0"/>
          </w:tcPr>
          <w:p w14:paraId="538CA22C"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55365CD5" w14:textId="77777777" w:rsidR="00F51464" w:rsidRPr="00FC7496" w:rsidRDefault="00F51464" w:rsidP="00145A47">
            <w:pPr>
              <w:pStyle w:val="TAL"/>
            </w:pPr>
            <w:r w:rsidRPr="00FC7496">
              <w:t>Message Authentication Code (4 octets)</w:t>
            </w:r>
          </w:p>
        </w:tc>
      </w:tr>
    </w:tbl>
    <w:p w14:paraId="4D4DC1B9" w14:textId="77777777" w:rsidR="00876991" w:rsidRPr="00FC7496" w:rsidRDefault="00876991" w:rsidP="00876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76991" w:rsidRPr="00FC7496" w14:paraId="16A913B9" w14:textId="77777777" w:rsidTr="00E37D15">
        <w:trPr>
          <w:jc w:val="center"/>
        </w:trPr>
        <w:tc>
          <w:tcPr>
            <w:tcW w:w="9212" w:type="dxa"/>
            <w:gridSpan w:val="3"/>
            <w:tcBorders>
              <w:bottom w:val="single" w:sz="4" w:space="0" w:color="auto"/>
            </w:tcBorders>
            <w:shd w:val="clear" w:color="auto" w:fill="E0E0E0"/>
          </w:tcPr>
          <w:p w14:paraId="3B0DACC0" w14:textId="77777777" w:rsidR="00876991" w:rsidRPr="00FC7496" w:rsidRDefault="00876991" w:rsidP="00E37D15">
            <w:pPr>
              <w:pStyle w:val="TAH"/>
            </w:pPr>
            <w:r w:rsidRPr="00FC7496">
              <w:t>TTCN-3 External Function</w:t>
            </w:r>
          </w:p>
        </w:tc>
      </w:tr>
      <w:tr w:rsidR="00876991" w:rsidRPr="00FC7496" w14:paraId="5C30D842" w14:textId="77777777" w:rsidTr="00E37D15">
        <w:trPr>
          <w:jc w:val="center"/>
        </w:trPr>
        <w:tc>
          <w:tcPr>
            <w:tcW w:w="1908" w:type="dxa"/>
            <w:tcBorders>
              <w:bottom w:val="single" w:sz="4" w:space="0" w:color="auto"/>
            </w:tcBorders>
            <w:shd w:val="clear" w:color="auto" w:fill="E0E0E0"/>
          </w:tcPr>
          <w:p w14:paraId="6F666F1B" w14:textId="77777777" w:rsidR="00876991" w:rsidRPr="00FC7496" w:rsidRDefault="00876991" w:rsidP="00E37D15">
            <w:pPr>
              <w:pStyle w:val="TAH"/>
            </w:pPr>
            <w:r w:rsidRPr="00FC7496">
              <w:t>Name</w:t>
            </w:r>
          </w:p>
        </w:tc>
        <w:tc>
          <w:tcPr>
            <w:tcW w:w="7304" w:type="dxa"/>
            <w:gridSpan w:val="2"/>
            <w:tcBorders>
              <w:bottom w:val="single" w:sz="4" w:space="0" w:color="auto"/>
            </w:tcBorders>
            <w:shd w:val="clear" w:color="auto" w:fill="auto"/>
          </w:tcPr>
          <w:p w14:paraId="47C142EA" w14:textId="77777777" w:rsidR="00876991" w:rsidRPr="00FC7496" w:rsidRDefault="00876991" w:rsidP="00E37D15">
            <w:pPr>
              <w:pStyle w:val="TAL"/>
              <w:rPr>
                <w:b/>
              </w:rPr>
            </w:pPr>
            <w:r w:rsidRPr="00FC7496">
              <w:rPr>
                <w:b/>
              </w:rPr>
              <w:t>fx_NasIntegrityAlgorithmBitstring</w:t>
            </w:r>
          </w:p>
        </w:tc>
      </w:tr>
      <w:tr w:rsidR="00876991" w:rsidRPr="00FC7496" w14:paraId="76B199C5" w14:textId="77777777" w:rsidTr="00E37D15">
        <w:trPr>
          <w:jc w:val="center"/>
        </w:trPr>
        <w:tc>
          <w:tcPr>
            <w:tcW w:w="1908" w:type="dxa"/>
            <w:shd w:val="clear" w:color="auto" w:fill="E0E0E0"/>
          </w:tcPr>
          <w:p w14:paraId="58E5403B" w14:textId="77777777" w:rsidR="00876991" w:rsidRPr="00FC7496" w:rsidRDefault="00876991" w:rsidP="00E37D15">
            <w:pPr>
              <w:pStyle w:val="TAH"/>
            </w:pPr>
            <w:r w:rsidRPr="00FC7496">
              <w:t>Description</w:t>
            </w:r>
          </w:p>
        </w:tc>
        <w:tc>
          <w:tcPr>
            <w:tcW w:w="7304" w:type="dxa"/>
            <w:gridSpan w:val="2"/>
            <w:shd w:val="clear" w:color="auto" w:fill="auto"/>
          </w:tcPr>
          <w:p w14:paraId="6DDDF29E" w14:textId="77777777" w:rsidR="00876991" w:rsidRPr="00FC7496" w:rsidRDefault="00876991" w:rsidP="00E37D15">
            <w:pPr>
              <w:pStyle w:val="TAL"/>
            </w:pPr>
            <w:r w:rsidRPr="00FC7496">
              <w:t>Apply integrity protection algorithm on a given bitstring</w:t>
            </w:r>
          </w:p>
        </w:tc>
      </w:tr>
      <w:tr w:rsidR="00876991" w:rsidRPr="00FC7496" w14:paraId="5A0ED904" w14:textId="77777777" w:rsidTr="00E37D15">
        <w:trPr>
          <w:jc w:val="center"/>
        </w:trPr>
        <w:tc>
          <w:tcPr>
            <w:tcW w:w="1908" w:type="dxa"/>
            <w:vMerge w:val="restart"/>
            <w:shd w:val="clear" w:color="auto" w:fill="E0E0E0"/>
          </w:tcPr>
          <w:p w14:paraId="16651CDF" w14:textId="77777777" w:rsidR="00876991" w:rsidRPr="00FC7496" w:rsidRDefault="00876991" w:rsidP="00E37D15">
            <w:pPr>
              <w:pStyle w:val="TAH"/>
            </w:pPr>
            <w:r w:rsidRPr="00FC7496">
              <w:t>Parameters</w:t>
            </w:r>
          </w:p>
        </w:tc>
        <w:tc>
          <w:tcPr>
            <w:tcW w:w="2131" w:type="dxa"/>
            <w:shd w:val="clear" w:color="auto" w:fill="auto"/>
          </w:tcPr>
          <w:p w14:paraId="401145B1" w14:textId="77777777" w:rsidR="00876991" w:rsidRPr="00FC7496" w:rsidDel="008A0ED7" w:rsidRDefault="00876991" w:rsidP="00E37D15">
            <w:pPr>
              <w:pStyle w:val="TAL"/>
            </w:pPr>
            <w:r w:rsidRPr="00FC7496">
              <w:t>Message</w:t>
            </w:r>
          </w:p>
        </w:tc>
        <w:tc>
          <w:tcPr>
            <w:tcW w:w="5173" w:type="dxa"/>
            <w:shd w:val="clear" w:color="auto" w:fill="auto"/>
          </w:tcPr>
          <w:p w14:paraId="71AB775B" w14:textId="77777777" w:rsidR="00876991" w:rsidRPr="00FC7496" w:rsidRDefault="00876991" w:rsidP="00E37D15">
            <w:pPr>
              <w:pStyle w:val="TAL"/>
            </w:pPr>
            <w:r w:rsidRPr="00FC7496">
              <w:t>bitstring according to TS 33.401 [24], clause 7.4.4 this shall contain the target cell identity</w:t>
            </w:r>
          </w:p>
        </w:tc>
      </w:tr>
      <w:tr w:rsidR="00876991" w:rsidRPr="00FC7496" w14:paraId="071624C6" w14:textId="77777777" w:rsidTr="00E37D15">
        <w:trPr>
          <w:jc w:val="center"/>
        </w:trPr>
        <w:tc>
          <w:tcPr>
            <w:tcW w:w="1908" w:type="dxa"/>
            <w:vMerge/>
            <w:shd w:val="clear" w:color="auto" w:fill="E0E0E0"/>
          </w:tcPr>
          <w:p w14:paraId="06A84B25" w14:textId="77777777" w:rsidR="00876991" w:rsidRPr="00FC7496" w:rsidRDefault="00876991" w:rsidP="00E37D15">
            <w:pPr>
              <w:pStyle w:val="TAH"/>
            </w:pPr>
          </w:p>
        </w:tc>
        <w:tc>
          <w:tcPr>
            <w:tcW w:w="2131" w:type="dxa"/>
            <w:shd w:val="clear" w:color="auto" w:fill="auto"/>
          </w:tcPr>
          <w:p w14:paraId="01577202" w14:textId="77777777" w:rsidR="00876991" w:rsidRPr="00FC7496" w:rsidDel="008A0ED7" w:rsidRDefault="00876991" w:rsidP="00E37D15">
            <w:pPr>
              <w:pStyle w:val="TAL"/>
            </w:pPr>
            <w:r w:rsidRPr="00FC7496">
              <w:t>Integrity Algorithm</w:t>
            </w:r>
          </w:p>
        </w:tc>
        <w:tc>
          <w:tcPr>
            <w:tcW w:w="5173" w:type="dxa"/>
            <w:shd w:val="clear" w:color="auto" w:fill="auto"/>
          </w:tcPr>
          <w:p w14:paraId="12BD669C" w14:textId="77777777" w:rsidR="00876991" w:rsidRPr="00FC7496" w:rsidRDefault="00876991" w:rsidP="00E37D15">
            <w:pPr>
              <w:pStyle w:val="TAL"/>
            </w:pPr>
            <w:r w:rsidRPr="00FC7496">
              <w:t>3 bits as defined in TS 24.301 [21], clause 9.9.3.23</w:t>
            </w:r>
          </w:p>
        </w:tc>
      </w:tr>
      <w:tr w:rsidR="00876991" w:rsidRPr="00FC7496" w14:paraId="5B2472B2" w14:textId="77777777" w:rsidTr="00E37D15">
        <w:trPr>
          <w:jc w:val="center"/>
        </w:trPr>
        <w:tc>
          <w:tcPr>
            <w:tcW w:w="1908" w:type="dxa"/>
            <w:vMerge/>
            <w:shd w:val="clear" w:color="auto" w:fill="E0E0E0"/>
          </w:tcPr>
          <w:p w14:paraId="778D8473" w14:textId="77777777" w:rsidR="00876991" w:rsidRPr="00FC7496" w:rsidRDefault="00876991" w:rsidP="00E37D15">
            <w:pPr>
              <w:pStyle w:val="TAH"/>
            </w:pPr>
          </w:p>
        </w:tc>
        <w:tc>
          <w:tcPr>
            <w:tcW w:w="2131" w:type="dxa"/>
            <w:shd w:val="clear" w:color="auto" w:fill="auto"/>
          </w:tcPr>
          <w:p w14:paraId="0B1F2109" w14:textId="77777777" w:rsidR="00876991" w:rsidRPr="00FC7496" w:rsidDel="008A0ED7" w:rsidRDefault="00876991" w:rsidP="00E37D15">
            <w:pPr>
              <w:pStyle w:val="TAL"/>
            </w:pPr>
            <w:r w:rsidRPr="00FC7496">
              <w:t>KNAS</w:t>
            </w:r>
            <w:r w:rsidRPr="00FC7496">
              <w:rPr>
                <w:vertAlign w:val="subscript"/>
              </w:rPr>
              <w:t>int</w:t>
            </w:r>
          </w:p>
        </w:tc>
        <w:tc>
          <w:tcPr>
            <w:tcW w:w="5173" w:type="dxa"/>
            <w:shd w:val="clear" w:color="auto" w:fill="auto"/>
          </w:tcPr>
          <w:p w14:paraId="44430BB2" w14:textId="77777777" w:rsidR="00876991" w:rsidRPr="00FC7496" w:rsidRDefault="00876991" w:rsidP="00E37D15">
            <w:pPr>
              <w:pStyle w:val="TAL"/>
            </w:pPr>
            <w:r w:rsidRPr="00FC7496">
              <w:t>Integrity key</w:t>
            </w:r>
          </w:p>
        </w:tc>
      </w:tr>
      <w:tr w:rsidR="00876991" w:rsidRPr="00FC7496" w14:paraId="43C90A65" w14:textId="77777777" w:rsidTr="00E37D15">
        <w:trPr>
          <w:jc w:val="center"/>
        </w:trPr>
        <w:tc>
          <w:tcPr>
            <w:tcW w:w="1908" w:type="dxa"/>
            <w:vMerge/>
            <w:shd w:val="clear" w:color="auto" w:fill="E0E0E0"/>
          </w:tcPr>
          <w:p w14:paraId="2050F800" w14:textId="77777777" w:rsidR="00876991" w:rsidRPr="00FC7496" w:rsidRDefault="00876991" w:rsidP="00E37D15">
            <w:pPr>
              <w:pStyle w:val="TAH"/>
            </w:pPr>
          </w:p>
        </w:tc>
        <w:tc>
          <w:tcPr>
            <w:tcW w:w="2131" w:type="dxa"/>
            <w:shd w:val="clear" w:color="auto" w:fill="auto"/>
          </w:tcPr>
          <w:p w14:paraId="5D46C99A" w14:textId="77777777" w:rsidR="00876991" w:rsidRPr="00FC7496" w:rsidRDefault="00876991" w:rsidP="00E37D15">
            <w:pPr>
              <w:pStyle w:val="TAL"/>
            </w:pPr>
            <w:r w:rsidRPr="00FC7496">
              <w:t>NAS COUNT</w:t>
            </w:r>
          </w:p>
        </w:tc>
        <w:tc>
          <w:tcPr>
            <w:tcW w:w="5173" w:type="dxa"/>
            <w:shd w:val="clear" w:color="auto" w:fill="auto"/>
          </w:tcPr>
          <w:p w14:paraId="7FB0FC39" w14:textId="77777777" w:rsidR="00876991" w:rsidRPr="00FC7496" w:rsidRDefault="00876991" w:rsidP="00E37D15">
            <w:pPr>
              <w:pStyle w:val="TAL"/>
            </w:pPr>
            <w:r w:rsidRPr="00FC7496">
              <w:t>as documented in TS 24.301</w:t>
            </w:r>
          </w:p>
        </w:tc>
      </w:tr>
      <w:tr w:rsidR="00876991" w:rsidRPr="00FC7496" w14:paraId="366B434D" w14:textId="77777777" w:rsidTr="00E37D15">
        <w:trPr>
          <w:jc w:val="center"/>
        </w:trPr>
        <w:tc>
          <w:tcPr>
            <w:tcW w:w="1908" w:type="dxa"/>
            <w:vMerge/>
            <w:shd w:val="clear" w:color="auto" w:fill="E0E0E0"/>
          </w:tcPr>
          <w:p w14:paraId="12A0AFEB" w14:textId="77777777" w:rsidR="00876991" w:rsidRPr="00FC7496" w:rsidRDefault="00876991" w:rsidP="00E37D15">
            <w:pPr>
              <w:pStyle w:val="TAH"/>
            </w:pPr>
          </w:p>
        </w:tc>
        <w:tc>
          <w:tcPr>
            <w:tcW w:w="2131" w:type="dxa"/>
            <w:shd w:val="clear" w:color="auto" w:fill="auto"/>
          </w:tcPr>
          <w:p w14:paraId="39897B13" w14:textId="77777777" w:rsidR="00876991" w:rsidRPr="00FC7496" w:rsidRDefault="00876991" w:rsidP="00E37D15">
            <w:pPr>
              <w:pStyle w:val="TAL"/>
            </w:pPr>
            <w:r w:rsidRPr="00FC7496">
              <w:t>BEARER Id</w:t>
            </w:r>
          </w:p>
        </w:tc>
        <w:tc>
          <w:tcPr>
            <w:tcW w:w="5173" w:type="dxa"/>
            <w:shd w:val="clear" w:color="auto" w:fill="auto"/>
          </w:tcPr>
          <w:p w14:paraId="6A436449" w14:textId="77777777" w:rsidR="00876991" w:rsidRPr="00FC7496" w:rsidRDefault="00876991" w:rsidP="00E37D15">
            <w:pPr>
              <w:pStyle w:val="TAL"/>
            </w:pPr>
            <w:r w:rsidRPr="00FC7496">
              <w:t>fix value ('00000'B) acc. TS 33.401 [24], clause 8.1</w:t>
            </w:r>
          </w:p>
        </w:tc>
      </w:tr>
      <w:tr w:rsidR="00876991" w:rsidRPr="00FC7496" w14:paraId="043DDCCD" w14:textId="77777777" w:rsidTr="00E37D15">
        <w:trPr>
          <w:jc w:val="center"/>
        </w:trPr>
        <w:tc>
          <w:tcPr>
            <w:tcW w:w="1908" w:type="dxa"/>
            <w:vMerge/>
            <w:shd w:val="clear" w:color="auto" w:fill="E0E0E0"/>
          </w:tcPr>
          <w:p w14:paraId="4C01A156" w14:textId="77777777" w:rsidR="00876991" w:rsidRPr="00FC7496" w:rsidRDefault="00876991" w:rsidP="00E37D15">
            <w:pPr>
              <w:pStyle w:val="TAH"/>
            </w:pPr>
          </w:p>
        </w:tc>
        <w:tc>
          <w:tcPr>
            <w:tcW w:w="2131" w:type="dxa"/>
            <w:shd w:val="clear" w:color="auto" w:fill="auto"/>
          </w:tcPr>
          <w:p w14:paraId="75973B34" w14:textId="77777777" w:rsidR="00876991" w:rsidRPr="00FC7496" w:rsidRDefault="00876991" w:rsidP="00E37D15">
            <w:pPr>
              <w:pStyle w:val="TAL"/>
            </w:pPr>
            <w:r w:rsidRPr="00FC7496">
              <w:t>Direction</w:t>
            </w:r>
          </w:p>
        </w:tc>
        <w:tc>
          <w:tcPr>
            <w:tcW w:w="5173" w:type="dxa"/>
            <w:shd w:val="clear" w:color="auto" w:fill="auto"/>
          </w:tcPr>
          <w:p w14:paraId="45C7275C" w14:textId="77777777" w:rsidR="00876991" w:rsidRPr="00FC7496" w:rsidRDefault="00876991" w:rsidP="00E37D15">
            <w:pPr>
              <w:pStyle w:val="TAL"/>
            </w:pPr>
            <w:r w:rsidRPr="00FC7496">
              <w:t>UL: 0</w:t>
            </w:r>
            <w:r w:rsidRPr="00FC7496">
              <w:br/>
              <w:t>DL: 1</w:t>
            </w:r>
            <w:r w:rsidRPr="00FC7496">
              <w:br/>
              <w:t>(acc. to TS 33.401 [24], clause B.1)</w:t>
            </w:r>
          </w:p>
        </w:tc>
      </w:tr>
      <w:tr w:rsidR="00876991" w:rsidRPr="00FC7496" w14:paraId="5994623F" w14:textId="77777777" w:rsidTr="00E37D15">
        <w:trPr>
          <w:jc w:val="center"/>
        </w:trPr>
        <w:tc>
          <w:tcPr>
            <w:tcW w:w="1908" w:type="dxa"/>
            <w:tcBorders>
              <w:bottom w:val="single" w:sz="4" w:space="0" w:color="auto"/>
            </w:tcBorders>
            <w:shd w:val="clear" w:color="auto" w:fill="E0E0E0"/>
          </w:tcPr>
          <w:p w14:paraId="544C58EC" w14:textId="77777777" w:rsidR="00876991" w:rsidRPr="00FC7496" w:rsidRDefault="00876991" w:rsidP="00E37D15">
            <w:pPr>
              <w:pStyle w:val="TAH"/>
            </w:pPr>
            <w:r w:rsidRPr="00FC7496">
              <w:t>Return Value</w:t>
            </w:r>
          </w:p>
        </w:tc>
        <w:tc>
          <w:tcPr>
            <w:tcW w:w="7304" w:type="dxa"/>
            <w:gridSpan w:val="2"/>
            <w:tcBorders>
              <w:bottom w:val="single" w:sz="4" w:space="0" w:color="auto"/>
            </w:tcBorders>
            <w:shd w:val="clear" w:color="auto" w:fill="auto"/>
          </w:tcPr>
          <w:p w14:paraId="0FFC3545" w14:textId="77777777" w:rsidR="00876991" w:rsidRPr="00FC7496" w:rsidRDefault="00876991" w:rsidP="00E37D15">
            <w:pPr>
              <w:pStyle w:val="TAL"/>
            </w:pPr>
            <w:r w:rsidRPr="00FC7496">
              <w:t>Message Authentication Code (4 octets)</w:t>
            </w:r>
          </w:p>
        </w:tc>
      </w:tr>
    </w:tbl>
    <w:p w14:paraId="2C89DDFC"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1FFB3AC1" w14:textId="77777777">
        <w:trPr>
          <w:jc w:val="center"/>
        </w:trPr>
        <w:tc>
          <w:tcPr>
            <w:tcW w:w="9212" w:type="dxa"/>
            <w:gridSpan w:val="3"/>
            <w:tcBorders>
              <w:bottom w:val="single" w:sz="4" w:space="0" w:color="auto"/>
            </w:tcBorders>
            <w:shd w:val="clear" w:color="auto" w:fill="E0E0E0"/>
          </w:tcPr>
          <w:p w14:paraId="4015D0E2" w14:textId="77777777" w:rsidR="00F51464" w:rsidRPr="00FC7496" w:rsidRDefault="00F51464" w:rsidP="00145A47">
            <w:pPr>
              <w:pStyle w:val="TAH"/>
            </w:pPr>
            <w:r w:rsidRPr="00FC7496">
              <w:t>TTCN-3 External Function</w:t>
            </w:r>
          </w:p>
        </w:tc>
      </w:tr>
      <w:tr w:rsidR="00F51464" w:rsidRPr="00FC7496" w14:paraId="1975C79F" w14:textId="77777777">
        <w:trPr>
          <w:jc w:val="center"/>
        </w:trPr>
        <w:tc>
          <w:tcPr>
            <w:tcW w:w="1908" w:type="dxa"/>
            <w:tcBorders>
              <w:bottom w:val="single" w:sz="4" w:space="0" w:color="auto"/>
            </w:tcBorders>
            <w:shd w:val="clear" w:color="auto" w:fill="E0E0E0"/>
          </w:tcPr>
          <w:p w14:paraId="0409D0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07A32958" w14:textId="77777777" w:rsidR="00F51464" w:rsidRPr="00FC7496" w:rsidRDefault="00F51464" w:rsidP="00145A47">
            <w:pPr>
              <w:pStyle w:val="TAL"/>
              <w:rPr>
                <w:b/>
              </w:rPr>
            </w:pPr>
            <w:r w:rsidRPr="00FC7496">
              <w:rPr>
                <w:b/>
              </w:rPr>
              <w:t>fx_NasCiphering</w:t>
            </w:r>
          </w:p>
        </w:tc>
      </w:tr>
      <w:tr w:rsidR="00F51464" w:rsidRPr="00FC7496" w14:paraId="43C1C399" w14:textId="77777777">
        <w:trPr>
          <w:jc w:val="center"/>
        </w:trPr>
        <w:tc>
          <w:tcPr>
            <w:tcW w:w="1908" w:type="dxa"/>
            <w:shd w:val="clear" w:color="auto" w:fill="E0E0E0"/>
          </w:tcPr>
          <w:p w14:paraId="5677F082" w14:textId="77777777" w:rsidR="00F51464" w:rsidRPr="00FC7496" w:rsidRDefault="00F51464" w:rsidP="00145A47">
            <w:pPr>
              <w:pStyle w:val="TAH"/>
            </w:pPr>
            <w:r w:rsidRPr="00FC7496">
              <w:t>Description</w:t>
            </w:r>
          </w:p>
        </w:tc>
        <w:tc>
          <w:tcPr>
            <w:tcW w:w="7304" w:type="dxa"/>
            <w:gridSpan w:val="2"/>
            <w:shd w:val="clear" w:color="auto" w:fill="auto"/>
          </w:tcPr>
          <w:p w14:paraId="52528B95" w14:textId="77777777" w:rsidR="00F51464" w:rsidRPr="00FC7496" w:rsidRDefault="00F51464" w:rsidP="00145A47">
            <w:pPr>
              <w:pStyle w:val="TAL"/>
            </w:pPr>
            <w:r w:rsidRPr="00FC7496">
              <w:t>Apply ciphering on a given octetstring</w:t>
            </w:r>
          </w:p>
        </w:tc>
      </w:tr>
      <w:tr w:rsidR="00F51464" w:rsidRPr="00FC7496" w14:paraId="0ACB3E7B" w14:textId="77777777">
        <w:trPr>
          <w:jc w:val="center"/>
        </w:trPr>
        <w:tc>
          <w:tcPr>
            <w:tcW w:w="1908" w:type="dxa"/>
            <w:vMerge w:val="restart"/>
            <w:shd w:val="clear" w:color="auto" w:fill="E0E0E0"/>
          </w:tcPr>
          <w:p w14:paraId="7B7990B5" w14:textId="77777777" w:rsidR="00F51464" w:rsidRPr="00FC7496" w:rsidRDefault="00F51464" w:rsidP="00145A47">
            <w:pPr>
              <w:pStyle w:val="TAH"/>
            </w:pPr>
            <w:r w:rsidRPr="00FC7496">
              <w:t>Parameters</w:t>
            </w:r>
          </w:p>
        </w:tc>
        <w:tc>
          <w:tcPr>
            <w:tcW w:w="2131" w:type="dxa"/>
            <w:shd w:val="clear" w:color="auto" w:fill="auto"/>
          </w:tcPr>
          <w:p w14:paraId="01B15E94" w14:textId="77777777" w:rsidR="00F51464" w:rsidRPr="00FC7496" w:rsidDel="008A0ED7" w:rsidRDefault="00F51464" w:rsidP="00145A47">
            <w:pPr>
              <w:pStyle w:val="TAL"/>
            </w:pPr>
            <w:r w:rsidRPr="00FC7496">
              <w:t>NAS PDU</w:t>
            </w:r>
          </w:p>
        </w:tc>
        <w:tc>
          <w:tcPr>
            <w:tcW w:w="5173" w:type="dxa"/>
            <w:shd w:val="clear" w:color="auto" w:fill="auto"/>
          </w:tcPr>
          <w:p w14:paraId="0C85F9C2" w14:textId="77777777" w:rsidR="00F51464" w:rsidRPr="00FC7496" w:rsidRDefault="00F51464" w:rsidP="00145A47">
            <w:pPr>
              <w:pStyle w:val="TAL"/>
            </w:pPr>
            <w:r w:rsidRPr="00FC7496">
              <w:t>octetstring</w:t>
            </w:r>
          </w:p>
        </w:tc>
      </w:tr>
      <w:tr w:rsidR="00F51464" w:rsidRPr="00FC7496" w14:paraId="491A2674" w14:textId="77777777">
        <w:trPr>
          <w:jc w:val="center"/>
        </w:trPr>
        <w:tc>
          <w:tcPr>
            <w:tcW w:w="1908" w:type="dxa"/>
            <w:vMerge/>
            <w:shd w:val="clear" w:color="auto" w:fill="E0E0E0"/>
          </w:tcPr>
          <w:p w14:paraId="3228A53B" w14:textId="77777777" w:rsidR="00F51464" w:rsidRPr="00FC7496" w:rsidRDefault="00F51464" w:rsidP="00145A47">
            <w:pPr>
              <w:pStyle w:val="TAH"/>
            </w:pPr>
          </w:p>
        </w:tc>
        <w:tc>
          <w:tcPr>
            <w:tcW w:w="2131" w:type="dxa"/>
            <w:shd w:val="clear" w:color="auto" w:fill="auto"/>
          </w:tcPr>
          <w:p w14:paraId="5C5787A0" w14:textId="77777777" w:rsidR="00F51464" w:rsidRPr="00FC7496" w:rsidDel="008A0ED7" w:rsidRDefault="00F51464" w:rsidP="00145A47">
            <w:pPr>
              <w:pStyle w:val="TAL"/>
            </w:pPr>
            <w:r w:rsidRPr="00FC7496">
              <w:t>Ciphering Algorithm</w:t>
            </w:r>
          </w:p>
        </w:tc>
        <w:tc>
          <w:tcPr>
            <w:tcW w:w="5173" w:type="dxa"/>
            <w:shd w:val="clear" w:color="auto" w:fill="auto"/>
          </w:tcPr>
          <w:p w14:paraId="24FAEB1B"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F21A97" w14:textId="77777777">
        <w:trPr>
          <w:jc w:val="center"/>
        </w:trPr>
        <w:tc>
          <w:tcPr>
            <w:tcW w:w="1908" w:type="dxa"/>
            <w:vMerge/>
            <w:shd w:val="clear" w:color="auto" w:fill="E0E0E0"/>
          </w:tcPr>
          <w:p w14:paraId="0B41FA19" w14:textId="77777777" w:rsidR="00F51464" w:rsidRPr="00FC7496" w:rsidRDefault="00F51464" w:rsidP="00145A47">
            <w:pPr>
              <w:pStyle w:val="TAH"/>
            </w:pPr>
          </w:p>
        </w:tc>
        <w:tc>
          <w:tcPr>
            <w:tcW w:w="2131" w:type="dxa"/>
            <w:shd w:val="clear" w:color="auto" w:fill="auto"/>
          </w:tcPr>
          <w:p w14:paraId="7D244F45"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75020120" w14:textId="77777777" w:rsidR="00F51464" w:rsidRPr="00FC7496" w:rsidRDefault="00F51464" w:rsidP="00145A47">
            <w:pPr>
              <w:pStyle w:val="TAL"/>
            </w:pPr>
            <w:r w:rsidRPr="00FC7496">
              <w:t>Ciphering Key</w:t>
            </w:r>
          </w:p>
        </w:tc>
      </w:tr>
      <w:tr w:rsidR="00F51464" w:rsidRPr="00FC7496" w14:paraId="38E167DF" w14:textId="77777777">
        <w:trPr>
          <w:jc w:val="center"/>
        </w:trPr>
        <w:tc>
          <w:tcPr>
            <w:tcW w:w="1908" w:type="dxa"/>
            <w:vMerge/>
            <w:shd w:val="clear" w:color="auto" w:fill="E0E0E0"/>
          </w:tcPr>
          <w:p w14:paraId="2AF2F756" w14:textId="77777777" w:rsidR="00F51464" w:rsidRPr="00FC7496" w:rsidRDefault="00F51464" w:rsidP="00145A47">
            <w:pPr>
              <w:pStyle w:val="TAH"/>
            </w:pPr>
          </w:p>
        </w:tc>
        <w:tc>
          <w:tcPr>
            <w:tcW w:w="2131" w:type="dxa"/>
            <w:shd w:val="clear" w:color="auto" w:fill="auto"/>
          </w:tcPr>
          <w:p w14:paraId="460767F9" w14:textId="77777777" w:rsidR="00F51464" w:rsidRPr="00FC7496" w:rsidDel="008A0ED7" w:rsidRDefault="00F51464" w:rsidP="00145A47">
            <w:pPr>
              <w:pStyle w:val="TAL"/>
            </w:pPr>
            <w:r w:rsidRPr="00FC7496">
              <w:t>NAS COUNT</w:t>
            </w:r>
          </w:p>
        </w:tc>
        <w:tc>
          <w:tcPr>
            <w:tcW w:w="5173" w:type="dxa"/>
            <w:shd w:val="clear" w:color="auto" w:fill="auto"/>
          </w:tcPr>
          <w:p w14:paraId="252C8B1C" w14:textId="77777777" w:rsidR="00F51464" w:rsidRPr="00FC7496" w:rsidRDefault="00F51464" w:rsidP="00145A47">
            <w:pPr>
              <w:pStyle w:val="TAL"/>
            </w:pPr>
            <w:r w:rsidRPr="00FC7496">
              <w:t>as documented in TS 24.301</w:t>
            </w:r>
          </w:p>
        </w:tc>
      </w:tr>
      <w:tr w:rsidR="00F51464" w:rsidRPr="00FC7496" w14:paraId="549A7116" w14:textId="77777777">
        <w:trPr>
          <w:jc w:val="center"/>
        </w:trPr>
        <w:tc>
          <w:tcPr>
            <w:tcW w:w="1908" w:type="dxa"/>
            <w:vMerge/>
            <w:shd w:val="clear" w:color="auto" w:fill="E0E0E0"/>
          </w:tcPr>
          <w:p w14:paraId="3A5AA06B" w14:textId="77777777" w:rsidR="00F51464" w:rsidRPr="00FC7496" w:rsidRDefault="00F51464" w:rsidP="00145A47">
            <w:pPr>
              <w:pStyle w:val="TAH"/>
            </w:pPr>
          </w:p>
        </w:tc>
        <w:tc>
          <w:tcPr>
            <w:tcW w:w="2131" w:type="dxa"/>
            <w:shd w:val="clear" w:color="auto" w:fill="auto"/>
          </w:tcPr>
          <w:p w14:paraId="41C8EA82" w14:textId="77777777" w:rsidR="00F51464" w:rsidRPr="00FC7496" w:rsidDel="008A0ED7" w:rsidRDefault="00F51464" w:rsidP="00145A47">
            <w:pPr>
              <w:pStyle w:val="TAL"/>
            </w:pPr>
            <w:r w:rsidRPr="00FC7496">
              <w:t>BEARER Id</w:t>
            </w:r>
          </w:p>
        </w:tc>
        <w:tc>
          <w:tcPr>
            <w:tcW w:w="5173" w:type="dxa"/>
            <w:shd w:val="clear" w:color="auto" w:fill="auto"/>
          </w:tcPr>
          <w:p w14:paraId="53D95B8F"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171EB4B8" w14:textId="77777777">
        <w:trPr>
          <w:jc w:val="center"/>
        </w:trPr>
        <w:tc>
          <w:tcPr>
            <w:tcW w:w="1908" w:type="dxa"/>
            <w:tcBorders>
              <w:bottom w:val="single" w:sz="4" w:space="0" w:color="auto"/>
            </w:tcBorders>
            <w:shd w:val="clear" w:color="auto" w:fill="E0E0E0"/>
          </w:tcPr>
          <w:p w14:paraId="43F147A9"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1A57031A" w14:textId="77777777" w:rsidR="00F51464" w:rsidRPr="00FC7496" w:rsidRDefault="00F51464" w:rsidP="00145A47">
            <w:pPr>
              <w:pStyle w:val="TAL"/>
            </w:pPr>
            <w:r w:rsidRPr="00FC7496">
              <w:t>ciphered octet string</w:t>
            </w:r>
          </w:p>
        </w:tc>
      </w:tr>
    </w:tbl>
    <w:p w14:paraId="1007BA22"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25CF1830" w14:textId="77777777">
        <w:trPr>
          <w:jc w:val="center"/>
        </w:trPr>
        <w:tc>
          <w:tcPr>
            <w:tcW w:w="9212" w:type="dxa"/>
            <w:gridSpan w:val="3"/>
            <w:tcBorders>
              <w:bottom w:val="single" w:sz="4" w:space="0" w:color="auto"/>
            </w:tcBorders>
            <w:shd w:val="clear" w:color="auto" w:fill="E0E0E0"/>
          </w:tcPr>
          <w:p w14:paraId="137C622D" w14:textId="77777777" w:rsidR="00F51464" w:rsidRPr="00FC7496" w:rsidRDefault="00F51464" w:rsidP="00145A47">
            <w:pPr>
              <w:pStyle w:val="TAH"/>
            </w:pPr>
            <w:r w:rsidRPr="00FC7496">
              <w:t>TTCN-3 External Function</w:t>
            </w:r>
          </w:p>
        </w:tc>
      </w:tr>
      <w:tr w:rsidR="00F51464" w:rsidRPr="00FC7496" w14:paraId="178E002E" w14:textId="77777777">
        <w:trPr>
          <w:jc w:val="center"/>
        </w:trPr>
        <w:tc>
          <w:tcPr>
            <w:tcW w:w="1908" w:type="dxa"/>
            <w:tcBorders>
              <w:bottom w:val="single" w:sz="4" w:space="0" w:color="auto"/>
            </w:tcBorders>
            <w:shd w:val="clear" w:color="auto" w:fill="E0E0E0"/>
          </w:tcPr>
          <w:p w14:paraId="14DFB9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65EEDC80" w14:textId="77777777" w:rsidR="00F51464" w:rsidRPr="00FC7496" w:rsidRDefault="00F51464" w:rsidP="00145A47">
            <w:pPr>
              <w:pStyle w:val="TAL"/>
              <w:rPr>
                <w:b/>
              </w:rPr>
            </w:pPr>
            <w:r w:rsidRPr="00FC7496">
              <w:rPr>
                <w:b/>
              </w:rPr>
              <w:t>fx_NasDeciphering</w:t>
            </w:r>
          </w:p>
        </w:tc>
      </w:tr>
      <w:tr w:rsidR="00F51464" w:rsidRPr="00FC7496" w14:paraId="33A57956" w14:textId="77777777">
        <w:trPr>
          <w:jc w:val="center"/>
        </w:trPr>
        <w:tc>
          <w:tcPr>
            <w:tcW w:w="1908" w:type="dxa"/>
            <w:shd w:val="clear" w:color="auto" w:fill="E0E0E0"/>
          </w:tcPr>
          <w:p w14:paraId="3DA9AAD8" w14:textId="77777777" w:rsidR="00F51464" w:rsidRPr="00FC7496" w:rsidRDefault="00F51464" w:rsidP="00145A47">
            <w:pPr>
              <w:pStyle w:val="TAH"/>
            </w:pPr>
            <w:r w:rsidRPr="00FC7496">
              <w:t>Description</w:t>
            </w:r>
          </w:p>
        </w:tc>
        <w:tc>
          <w:tcPr>
            <w:tcW w:w="7304" w:type="dxa"/>
            <w:gridSpan w:val="2"/>
            <w:shd w:val="clear" w:color="auto" w:fill="auto"/>
          </w:tcPr>
          <w:p w14:paraId="310BFAE9" w14:textId="77777777" w:rsidR="00F51464" w:rsidRPr="00FC7496" w:rsidRDefault="00F51464" w:rsidP="00145A47">
            <w:pPr>
              <w:pStyle w:val="TAL"/>
            </w:pPr>
            <w:r w:rsidRPr="00FC7496">
              <w:t>Apply deciphering on a given octetstring</w:t>
            </w:r>
          </w:p>
        </w:tc>
      </w:tr>
      <w:tr w:rsidR="00F51464" w:rsidRPr="00FC7496" w14:paraId="0528CB66" w14:textId="77777777">
        <w:trPr>
          <w:jc w:val="center"/>
        </w:trPr>
        <w:tc>
          <w:tcPr>
            <w:tcW w:w="1908" w:type="dxa"/>
            <w:vMerge w:val="restart"/>
            <w:shd w:val="clear" w:color="auto" w:fill="E0E0E0"/>
          </w:tcPr>
          <w:p w14:paraId="6E2CB706" w14:textId="77777777" w:rsidR="00F51464" w:rsidRPr="00FC7496" w:rsidRDefault="00F51464" w:rsidP="00145A47">
            <w:pPr>
              <w:pStyle w:val="TAH"/>
            </w:pPr>
            <w:r w:rsidRPr="00FC7496">
              <w:t>Parameters</w:t>
            </w:r>
          </w:p>
        </w:tc>
        <w:tc>
          <w:tcPr>
            <w:tcW w:w="2131" w:type="dxa"/>
            <w:shd w:val="clear" w:color="auto" w:fill="auto"/>
          </w:tcPr>
          <w:p w14:paraId="447658C4" w14:textId="77777777" w:rsidR="00F51464" w:rsidRPr="00FC7496" w:rsidDel="008A0ED7" w:rsidRDefault="00F51464" w:rsidP="00145A47">
            <w:pPr>
              <w:pStyle w:val="TAL"/>
            </w:pPr>
            <w:r w:rsidRPr="00FC7496">
              <w:t>ciphered NAS PDU</w:t>
            </w:r>
          </w:p>
        </w:tc>
        <w:tc>
          <w:tcPr>
            <w:tcW w:w="5173" w:type="dxa"/>
            <w:shd w:val="clear" w:color="auto" w:fill="auto"/>
          </w:tcPr>
          <w:p w14:paraId="0B382D26" w14:textId="77777777" w:rsidR="00F51464" w:rsidRPr="00FC7496" w:rsidRDefault="00F51464" w:rsidP="00145A47">
            <w:pPr>
              <w:pStyle w:val="TAL"/>
            </w:pPr>
            <w:r w:rsidRPr="00FC7496">
              <w:t>octetstring</w:t>
            </w:r>
          </w:p>
        </w:tc>
      </w:tr>
      <w:tr w:rsidR="00F51464" w:rsidRPr="00FC7496" w14:paraId="7019D90D" w14:textId="77777777">
        <w:trPr>
          <w:jc w:val="center"/>
        </w:trPr>
        <w:tc>
          <w:tcPr>
            <w:tcW w:w="1908" w:type="dxa"/>
            <w:vMerge/>
            <w:shd w:val="clear" w:color="auto" w:fill="E0E0E0"/>
          </w:tcPr>
          <w:p w14:paraId="090FAB33" w14:textId="77777777" w:rsidR="00F51464" w:rsidRPr="00FC7496" w:rsidRDefault="00F51464" w:rsidP="00145A47">
            <w:pPr>
              <w:pStyle w:val="TAH"/>
            </w:pPr>
          </w:p>
        </w:tc>
        <w:tc>
          <w:tcPr>
            <w:tcW w:w="2131" w:type="dxa"/>
            <w:shd w:val="clear" w:color="auto" w:fill="auto"/>
          </w:tcPr>
          <w:p w14:paraId="39277E46" w14:textId="77777777" w:rsidR="00F51464" w:rsidRPr="00FC7496" w:rsidDel="008A0ED7" w:rsidRDefault="00F51464" w:rsidP="00145A47">
            <w:pPr>
              <w:pStyle w:val="TAL"/>
            </w:pPr>
            <w:r w:rsidRPr="00FC7496">
              <w:t>Ciphering Algorithm</w:t>
            </w:r>
          </w:p>
        </w:tc>
        <w:tc>
          <w:tcPr>
            <w:tcW w:w="5173" w:type="dxa"/>
            <w:shd w:val="clear" w:color="auto" w:fill="auto"/>
          </w:tcPr>
          <w:p w14:paraId="3B24067E"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0206B038" w14:textId="77777777">
        <w:trPr>
          <w:jc w:val="center"/>
        </w:trPr>
        <w:tc>
          <w:tcPr>
            <w:tcW w:w="1908" w:type="dxa"/>
            <w:vMerge/>
            <w:shd w:val="clear" w:color="auto" w:fill="E0E0E0"/>
          </w:tcPr>
          <w:p w14:paraId="2AA8BA4A" w14:textId="77777777" w:rsidR="00F51464" w:rsidRPr="00FC7496" w:rsidRDefault="00F51464" w:rsidP="00145A47">
            <w:pPr>
              <w:pStyle w:val="TAH"/>
            </w:pPr>
          </w:p>
        </w:tc>
        <w:tc>
          <w:tcPr>
            <w:tcW w:w="2131" w:type="dxa"/>
            <w:shd w:val="clear" w:color="auto" w:fill="auto"/>
          </w:tcPr>
          <w:p w14:paraId="25FF7862"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54BA16BA" w14:textId="77777777" w:rsidR="00F51464" w:rsidRPr="00FC7496" w:rsidRDefault="00F51464" w:rsidP="00145A47">
            <w:pPr>
              <w:pStyle w:val="TAL"/>
            </w:pPr>
            <w:r w:rsidRPr="00FC7496">
              <w:t>Ciphering Key</w:t>
            </w:r>
          </w:p>
        </w:tc>
      </w:tr>
      <w:tr w:rsidR="00F51464" w:rsidRPr="00FC7496" w14:paraId="7C5CFF5E" w14:textId="77777777">
        <w:trPr>
          <w:jc w:val="center"/>
        </w:trPr>
        <w:tc>
          <w:tcPr>
            <w:tcW w:w="1908" w:type="dxa"/>
            <w:vMerge/>
            <w:shd w:val="clear" w:color="auto" w:fill="E0E0E0"/>
          </w:tcPr>
          <w:p w14:paraId="55A3153B" w14:textId="77777777" w:rsidR="00F51464" w:rsidRPr="00FC7496" w:rsidRDefault="00F51464" w:rsidP="00145A47">
            <w:pPr>
              <w:pStyle w:val="TAH"/>
            </w:pPr>
          </w:p>
        </w:tc>
        <w:tc>
          <w:tcPr>
            <w:tcW w:w="2131" w:type="dxa"/>
            <w:shd w:val="clear" w:color="auto" w:fill="auto"/>
          </w:tcPr>
          <w:p w14:paraId="6C725DD0" w14:textId="77777777" w:rsidR="00F51464" w:rsidRPr="00FC7496" w:rsidDel="008A0ED7" w:rsidRDefault="00F51464" w:rsidP="00145A47">
            <w:pPr>
              <w:pStyle w:val="TAL"/>
            </w:pPr>
            <w:r w:rsidRPr="00FC7496">
              <w:t>NAS COUNT</w:t>
            </w:r>
          </w:p>
        </w:tc>
        <w:tc>
          <w:tcPr>
            <w:tcW w:w="5173" w:type="dxa"/>
            <w:shd w:val="clear" w:color="auto" w:fill="auto"/>
          </w:tcPr>
          <w:p w14:paraId="7A85DC2F" w14:textId="77777777" w:rsidR="00F51464" w:rsidRPr="00FC7496" w:rsidRDefault="00F51464" w:rsidP="00BE6019">
            <w:pPr>
              <w:pStyle w:val="TAL"/>
            </w:pPr>
            <w:r w:rsidRPr="00FC7496">
              <w:t>as documented in TS 24.301</w:t>
            </w:r>
            <w:r w:rsidR="00CF7212" w:rsidRPr="00FC7496">
              <w:t xml:space="preserve"> [</w:t>
            </w:r>
            <w:r w:rsidR="00BE6019" w:rsidRPr="00FC7496">
              <w:t>21</w:t>
            </w:r>
            <w:r w:rsidR="00CF7212" w:rsidRPr="00FC7496">
              <w:t>]</w:t>
            </w:r>
          </w:p>
        </w:tc>
      </w:tr>
      <w:tr w:rsidR="00F51464" w:rsidRPr="00FC7496" w14:paraId="0185569D" w14:textId="77777777">
        <w:trPr>
          <w:jc w:val="center"/>
        </w:trPr>
        <w:tc>
          <w:tcPr>
            <w:tcW w:w="1908" w:type="dxa"/>
            <w:vMerge/>
            <w:shd w:val="clear" w:color="auto" w:fill="E0E0E0"/>
          </w:tcPr>
          <w:p w14:paraId="16BDA293" w14:textId="77777777" w:rsidR="00F51464" w:rsidRPr="00FC7496" w:rsidRDefault="00F51464" w:rsidP="00145A47">
            <w:pPr>
              <w:pStyle w:val="TAH"/>
            </w:pPr>
          </w:p>
        </w:tc>
        <w:tc>
          <w:tcPr>
            <w:tcW w:w="2131" w:type="dxa"/>
            <w:shd w:val="clear" w:color="auto" w:fill="auto"/>
          </w:tcPr>
          <w:p w14:paraId="0412AAC3" w14:textId="77777777" w:rsidR="00F51464" w:rsidRPr="00FC7496" w:rsidDel="008A0ED7" w:rsidRDefault="00F51464" w:rsidP="00145A47">
            <w:pPr>
              <w:pStyle w:val="TAL"/>
            </w:pPr>
            <w:r w:rsidRPr="00FC7496">
              <w:t>BEARER Id</w:t>
            </w:r>
          </w:p>
        </w:tc>
        <w:tc>
          <w:tcPr>
            <w:tcW w:w="5173" w:type="dxa"/>
            <w:shd w:val="clear" w:color="auto" w:fill="auto"/>
          </w:tcPr>
          <w:p w14:paraId="5B2DA7A5"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 clause</w:t>
            </w:r>
            <w:r w:rsidRPr="00FC7496">
              <w:t xml:space="preserve"> 8.1</w:t>
            </w:r>
          </w:p>
        </w:tc>
      </w:tr>
      <w:tr w:rsidR="00F51464" w:rsidRPr="00FC7496" w14:paraId="2E77619A" w14:textId="77777777">
        <w:trPr>
          <w:jc w:val="center"/>
        </w:trPr>
        <w:tc>
          <w:tcPr>
            <w:tcW w:w="1908" w:type="dxa"/>
            <w:tcBorders>
              <w:bottom w:val="single" w:sz="4" w:space="0" w:color="auto"/>
            </w:tcBorders>
            <w:shd w:val="clear" w:color="auto" w:fill="E0E0E0"/>
          </w:tcPr>
          <w:p w14:paraId="73586733"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217C0924" w14:textId="77777777" w:rsidR="00F51464" w:rsidRPr="00FC7496" w:rsidRDefault="00F51464" w:rsidP="00145A47">
            <w:pPr>
              <w:pStyle w:val="TAL"/>
            </w:pPr>
            <w:r w:rsidRPr="00FC7496">
              <w:t>deciphered octet string</w:t>
            </w:r>
          </w:p>
        </w:tc>
      </w:tr>
    </w:tbl>
    <w:p w14:paraId="34E81B46"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75BBEA52" w14:textId="77777777">
        <w:trPr>
          <w:jc w:val="center"/>
        </w:trPr>
        <w:tc>
          <w:tcPr>
            <w:tcW w:w="9212" w:type="dxa"/>
            <w:gridSpan w:val="3"/>
            <w:tcBorders>
              <w:bottom w:val="single" w:sz="4" w:space="0" w:color="auto"/>
            </w:tcBorders>
            <w:shd w:val="clear" w:color="auto" w:fill="E0E0E0"/>
          </w:tcPr>
          <w:p w14:paraId="476B2D76" w14:textId="77777777" w:rsidR="00414884" w:rsidRPr="00FC7496" w:rsidRDefault="00414884" w:rsidP="00904638">
            <w:pPr>
              <w:pStyle w:val="TAH"/>
            </w:pPr>
            <w:r w:rsidRPr="00FC7496">
              <w:t>TTCN-3 External Function</w:t>
            </w:r>
          </w:p>
        </w:tc>
      </w:tr>
      <w:tr w:rsidR="00414884" w:rsidRPr="00FC7496" w14:paraId="6AA7F352" w14:textId="77777777">
        <w:trPr>
          <w:jc w:val="center"/>
        </w:trPr>
        <w:tc>
          <w:tcPr>
            <w:tcW w:w="1908" w:type="dxa"/>
            <w:tcBorders>
              <w:bottom w:val="single" w:sz="4" w:space="0" w:color="auto"/>
            </w:tcBorders>
            <w:shd w:val="clear" w:color="auto" w:fill="E0E0E0"/>
          </w:tcPr>
          <w:p w14:paraId="45193F8E"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74A7F67C" w14:textId="77777777" w:rsidR="00414884" w:rsidRPr="00FC7496" w:rsidRDefault="00414884" w:rsidP="00904638">
            <w:pPr>
              <w:pStyle w:val="TAL"/>
              <w:rPr>
                <w:b/>
              </w:rPr>
            </w:pPr>
            <w:r w:rsidRPr="00FC7496">
              <w:rPr>
                <w:b/>
              </w:rPr>
              <w:t>fx_AsIntegrityAlgorithm</w:t>
            </w:r>
          </w:p>
        </w:tc>
      </w:tr>
      <w:tr w:rsidR="00414884" w:rsidRPr="00FC7496" w14:paraId="228B4C0E" w14:textId="77777777">
        <w:trPr>
          <w:jc w:val="center"/>
        </w:trPr>
        <w:tc>
          <w:tcPr>
            <w:tcW w:w="1908" w:type="dxa"/>
            <w:shd w:val="clear" w:color="auto" w:fill="E0E0E0"/>
          </w:tcPr>
          <w:p w14:paraId="482E8FCB" w14:textId="77777777" w:rsidR="00414884" w:rsidRPr="00FC7496" w:rsidRDefault="00414884" w:rsidP="00904638">
            <w:pPr>
              <w:pStyle w:val="TAH"/>
            </w:pPr>
            <w:r w:rsidRPr="00FC7496">
              <w:t>Description</w:t>
            </w:r>
          </w:p>
        </w:tc>
        <w:tc>
          <w:tcPr>
            <w:tcW w:w="7304" w:type="dxa"/>
            <w:gridSpan w:val="2"/>
            <w:shd w:val="clear" w:color="auto" w:fill="auto"/>
          </w:tcPr>
          <w:p w14:paraId="3D4F3404" w14:textId="77777777" w:rsidR="00414884" w:rsidRPr="00FC7496" w:rsidRDefault="00414884" w:rsidP="00904638">
            <w:pPr>
              <w:pStyle w:val="TAL"/>
            </w:pPr>
            <w:r w:rsidRPr="00FC7496">
              <w:t>Apply integrity protection algorithm on a given octetstring</w:t>
            </w:r>
          </w:p>
        </w:tc>
      </w:tr>
      <w:tr w:rsidR="00414884" w:rsidRPr="00FC7496" w14:paraId="18D78E95" w14:textId="77777777">
        <w:trPr>
          <w:jc w:val="center"/>
        </w:trPr>
        <w:tc>
          <w:tcPr>
            <w:tcW w:w="1908" w:type="dxa"/>
            <w:vMerge w:val="restart"/>
            <w:shd w:val="clear" w:color="auto" w:fill="E0E0E0"/>
          </w:tcPr>
          <w:p w14:paraId="54F17D51" w14:textId="77777777" w:rsidR="00414884" w:rsidRPr="00FC7496" w:rsidRDefault="00414884" w:rsidP="00904638">
            <w:pPr>
              <w:pStyle w:val="TAH"/>
            </w:pPr>
            <w:r w:rsidRPr="00FC7496">
              <w:t>Parameters</w:t>
            </w:r>
          </w:p>
        </w:tc>
        <w:tc>
          <w:tcPr>
            <w:tcW w:w="2131" w:type="dxa"/>
            <w:shd w:val="clear" w:color="auto" w:fill="auto"/>
          </w:tcPr>
          <w:p w14:paraId="4F616A29" w14:textId="77777777" w:rsidR="00414884" w:rsidRPr="00FC7496" w:rsidDel="008A0ED7" w:rsidRDefault="00414884" w:rsidP="00904638">
            <w:pPr>
              <w:pStyle w:val="TAL"/>
            </w:pPr>
            <w:r w:rsidRPr="00FC7496">
              <w:t>PDCP PDU</w:t>
            </w:r>
          </w:p>
        </w:tc>
        <w:tc>
          <w:tcPr>
            <w:tcW w:w="5173" w:type="dxa"/>
            <w:shd w:val="clear" w:color="auto" w:fill="auto"/>
          </w:tcPr>
          <w:p w14:paraId="673289A6" w14:textId="77777777" w:rsidR="00414884" w:rsidRPr="00FC7496" w:rsidRDefault="00414884" w:rsidP="00904638">
            <w:pPr>
              <w:pStyle w:val="TAL"/>
            </w:pPr>
            <w:r w:rsidRPr="00FC7496">
              <w:t>octetstring</w:t>
            </w:r>
          </w:p>
        </w:tc>
      </w:tr>
      <w:tr w:rsidR="00414884" w:rsidRPr="00FC7496" w14:paraId="60F84CEB" w14:textId="77777777">
        <w:trPr>
          <w:jc w:val="center"/>
        </w:trPr>
        <w:tc>
          <w:tcPr>
            <w:tcW w:w="1908" w:type="dxa"/>
            <w:vMerge/>
            <w:shd w:val="clear" w:color="auto" w:fill="E0E0E0"/>
          </w:tcPr>
          <w:p w14:paraId="2085A579" w14:textId="77777777" w:rsidR="00414884" w:rsidRPr="00FC7496" w:rsidRDefault="00414884" w:rsidP="00904638">
            <w:pPr>
              <w:pStyle w:val="TAH"/>
            </w:pPr>
          </w:p>
        </w:tc>
        <w:tc>
          <w:tcPr>
            <w:tcW w:w="2131" w:type="dxa"/>
            <w:shd w:val="clear" w:color="auto" w:fill="auto"/>
          </w:tcPr>
          <w:p w14:paraId="4229E767" w14:textId="77777777" w:rsidR="00414884" w:rsidRPr="00FC7496" w:rsidDel="008A0ED7" w:rsidRDefault="00414884" w:rsidP="00904638">
            <w:pPr>
              <w:pStyle w:val="TAL"/>
            </w:pPr>
            <w:r w:rsidRPr="00FC7496">
              <w:t>Integrity Algorithm</w:t>
            </w:r>
          </w:p>
        </w:tc>
        <w:tc>
          <w:tcPr>
            <w:tcW w:w="5173" w:type="dxa"/>
            <w:shd w:val="clear" w:color="auto" w:fill="auto"/>
          </w:tcPr>
          <w:p w14:paraId="5C9F2917"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A76DD0C" w14:textId="77777777">
        <w:trPr>
          <w:jc w:val="center"/>
        </w:trPr>
        <w:tc>
          <w:tcPr>
            <w:tcW w:w="1908" w:type="dxa"/>
            <w:vMerge/>
            <w:shd w:val="clear" w:color="auto" w:fill="E0E0E0"/>
          </w:tcPr>
          <w:p w14:paraId="30ABACFD" w14:textId="77777777" w:rsidR="00414884" w:rsidRPr="00FC7496" w:rsidRDefault="00414884" w:rsidP="00904638">
            <w:pPr>
              <w:pStyle w:val="TAH"/>
            </w:pPr>
          </w:p>
        </w:tc>
        <w:tc>
          <w:tcPr>
            <w:tcW w:w="2131" w:type="dxa"/>
            <w:shd w:val="clear" w:color="auto" w:fill="auto"/>
          </w:tcPr>
          <w:p w14:paraId="451822AD" w14:textId="77777777" w:rsidR="00414884" w:rsidRPr="00FC7496" w:rsidDel="008A0ED7" w:rsidRDefault="00414884" w:rsidP="00904638">
            <w:pPr>
              <w:pStyle w:val="TAL"/>
            </w:pPr>
            <w:r w:rsidRPr="00FC7496">
              <w:t>KRRC</w:t>
            </w:r>
            <w:r w:rsidRPr="00FC7496">
              <w:rPr>
                <w:vertAlign w:val="subscript"/>
              </w:rPr>
              <w:t>int</w:t>
            </w:r>
          </w:p>
        </w:tc>
        <w:tc>
          <w:tcPr>
            <w:tcW w:w="5173" w:type="dxa"/>
            <w:shd w:val="clear" w:color="auto" w:fill="auto"/>
          </w:tcPr>
          <w:p w14:paraId="49F72C9A" w14:textId="77777777" w:rsidR="00414884" w:rsidRPr="00FC7496" w:rsidRDefault="00414884" w:rsidP="00904638">
            <w:pPr>
              <w:pStyle w:val="TAL"/>
            </w:pPr>
            <w:r w:rsidRPr="00FC7496">
              <w:t>Integrity key</w:t>
            </w:r>
          </w:p>
        </w:tc>
      </w:tr>
      <w:tr w:rsidR="00414884" w:rsidRPr="00FC7496" w14:paraId="324A0611" w14:textId="77777777">
        <w:trPr>
          <w:jc w:val="center"/>
        </w:trPr>
        <w:tc>
          <w:tcPr>
            <w:tcW w:w="1908" w:type="dxa"/>
            <w:vMerge/>
            <w:shd w:val="clear" w:color="auto" w:fill="E0E0E0"/>
          </w:tcPr>
          <w:p w14:paraId="2D0AEBAE" w14:textId="77777777" w:rsidR="00414884" w:rsidRPr="00FC7496" w:rsidRDefault="00414884" w:rsidP="00904638">
            <w:pPr>
              <w:pStyle w:val="TAH"/>
            </w:pPr>
          </w:p>
        </w:tc>
        <w:tc>
          <w:tcPr>
            <w:tcW w:w="2131" w:type="dxa"/>
            <w:shd w:val="clear" w:color="auto" w:fill="auto"/>
          </w:tcPr>
          <w:p w14:paraId="17002F48" w14:textId="77777777" w:rsidR="00414884" w:rsidRPr="00FC7496" w:rsidRDefault="00414884" w:rsidP="00904638">
            <w:pPr>
              <w:pStyle w:val="TAL"/>
            </w:pPr>
            <w:r w:rsidRPr="00FC7496">
              <w:t>PDCP COUNT</w:t>
            </w:r>
          </w:p>
        </w:tc>
        <w:tc>
          <w:tcPr>
            <w:tcW w:w="5173" w:type="dxa"/>
            <w:shd w:val="clear" w:color="auto" w:fill="auto"/>
          </w:tcPr>
          <w:p w14:paraId="7D22920D" w14:textId="77777777" w:rsidR="00414884" w:rsidRPr="00FC7496" w:rsidRDefault="00414884" w:rsidP="00904638">
            <w:pPr>
              <w:pStyle w:val="TAL"/>
            </w:pPr>
            <w:r w:rsidRPr="00FC7496">
              <w:t>octetstring, length 4</w:t>
            </w:r>
          </w:p>
        </w:tc>
      </w:tr>
      <w:tr w:rsidR="00414884" w:rsidRPr="00FC7496" w14:paraId="6B921A67" w14:textId="77777777">
        <w:trPr>
          <w:jc w:val="center"/>
        </w:trPr>
        <w:tc>
          <w:tcPr>
            <w:tcW w:w="1908" w:type="dxa"/>
            <w:vMerge/>
            <w:shd w:val="clear" w:color="auto" w:fill="E0E0E0"/>
          </w:tcPr>
          <w:p w14:paraId="5CD79211" w14:textId="77777777" w:rsidR="00414884" w:rsidRPr="00FC7496" w:rsidRDefault="00414884" w:rsidP="00904638">
            <w:pPr>
              <w:pStyle w:val="TAH"/>
            </w:pPr>
          </w:p>
        </w:tc>
        <w:tc>
          <w:tcPr>
            <w:tcW w:w="2131" w:type="dxa"/>
            <w:shd w:val="clear" w:color="auto" w:fill="auto"/>
          </w:tcPr>
          <w:p w14:paraId="550B727D" w14:textId="77777777" w:rsidR="00414884" w:rsidRPr="00FC7496" w:rsidRDefault="00414884" w:rsidP="00904638">
            <w:pPr>
              <w:pStyle w:val="TAL"/>
            </w:pPr>
            <w:r w:rsidRPr="00FC7496">
              <w:t>BEARER Id</w:t>
            </w:r>
          </w:p>
        </w:tc>
        <w:tc>
          <w:tcPr>
            <w:tcW w:w="5173" w:type="dxa"/>
            <w:shd w:val="clear" w:color="auto" w:fill="auto"/>
          </w:tcPr>
          <w:p w14:paraId="3333F6DC" w14:textId="77777777" w:rsidR="00414884" w:rsidRPr="00FC7496" w:rsidRDefault="00561DA9" w:rsidP="00904638">
            <w:pPr>
              <w:pStyle w:val="TAL"/>
            </w:pPr>
            <w:r w:rsidRPr="00FC7496">
              <w:t>the value of the DRB identity minus one</w:t>
            </w:r>
          </w:p>
        </w:tc>
      </w:tr>
      <w:tr w:rsidR="00414884" w:rsidRPr="00FC7496" w14:paraId="72FB679F" w14:textId="77777777">
        <w:trPr>
          <w:jc w:val="center"/>
        </w:trPr>
        <w:tc>
          <w:tcPr>
            <w:tcW w:w="1908" w:type="dxa"/>
            <w:vMerge/>
            <w:shd w:val="clear" w:color="auto" w:fill="E0E0E0"/>
          </w:tcPr>
          <w:p w14:paraId="5F0BE25E" w14:textId="77777777" w:rsidR="00414884" w:rsidRPr="00FC7496" w:rsidRDefault="00414884" w:rsidP="00904638">
            <w:pPr>
              <w:pStyle w:val="TAH"/>
            </w:pPr>
          </w:p>
        </w:tc>
        <w:tc>
          <w:tcPr>
            <w:tcW w:w="2131" w:type="dxa"/>
            <w:shd w:val="clear" w:color="auto" w:fill="auto"/>
          </w:tcPr>
          <w:p w14:paraId="65F82137" w14:textId="77777777" w:rsidR="00414884" w:rsidRPr="00FC7496" w:rsidRDefault="00414884" w:rsidP="00904638">
            <w:pPr>
              <w:pStyle w:val="TAL"/>
            </w:pPr>
            <w:r w:rsidRPr="00FC7496">
              <w:t>Direction</w:t>
            </w:r>
          </w:p>
        </w:tc>
        <w:tc>
          <w:tcPr>
            <w:tcW w:w="5173" w:type="dxa"/>
            <w:shd w:val="clear" w:color="auto" w:fill="auto"/>
          </w:tcPr>
          <w:p w14:paraId="7B1F187D" w14:textId="77777777" w:rsidR="00414884" w:rsidRPr="00FC7496" w:rsidRDefault="00414884" w:rsidP="00BE6019">
            <w:pPr>
              <w:pStyle w:val="TAL"/>
            </w:pPr>
            <w:r w:rsidRPr="00FC7496">
              <w:t>UL: 0</w:t>
            </w:r>
            <w:r w:rsidRPr="00FC7496">
              <w:br/>
              <w:t>DL: 1</w:t>
            </w:r>
            <w:r w:rsidRPr="00FC7496">
              <w:br/>
              <w:t xml:space="preserve">(acc. to TS 33.401 [24], </w:t>
            </w:r>
            <w:r w:rsidR="00BE6019" w:rsidRPr="00FC7496">
              <w:t>clause</w:t>
            </w:r>
            <w:r w:rsidRPr="00FC7496">
              <w:t xml:space="preserve"> B.2)</w:t>
            </w:r>
          </w:p>
        </w:tc>
      </w:tr>
      <w:tr w:rsidR="00414884" w:rsidRPr="00FC7496" w14:paraId="0C674EFD" w14:textId="77777777">
        <w:trPr>
          <w:jc w:val="center"/>
        </w:trPr>
        <w:tc>
          <w:tcPr>
            <w:tcW w:w="1908" w:type="dxa"/>
            <w:tcBorders>
              <w:bottom w:val="single" w:sz="4" w:space="0" w:color="auto"/>
            </w:tcBorders>
            <w:shd w:val="clear" w:color="auto" w:fill="E0E0E0"/>
          </w:tcPr>
          <w:p w14:paraId="31C3347A"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28C0ED96" w14:textId="77777777" w:rsidR="00414884" w:rsidRPr="00FC7496" w:rsidRDefault="00414884" w:rsidP="00904638">
            <w:pPr>
              <w:pStyle w:val="TAL"/>
            </w:pPr>
            <w:r w:rsidRPr="00FC7496">
              <w:t>Message Authentication Code (4 octets)</w:t>
            </w:r>
          </w:p>
        </w:tc>
      </w:tr>
    </w:tbl>
    <w:p w14:paraId="724DFBED"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42F0E424" w14:textId="77777777">
        <w:trPr>
          <w:jc w:val="center"/>
        </w:trPr>
        <w:tc>
          <w:tcPr>
            <w:tcW w:w="9212" w:type="dxa"/>
            <w:gridSpan w:val="3"/>
            <w:tcBorders>
              <w:bottom w:val="single" w:sz="4" w:space="0" w:color="auto"/>
            </w:tcBorders>
            <w:shd w:val="clear" w:color="auto" w:fill="E0E0E0"/>
          </w:tcPr>
          <w:p w14:paraId="34C69FE5" w14:textId="77777777" w:rsidR="00414884" w:rsidRPr="00FC7496" w:rsidRDefault="00414884" w:rsidP="00904638">
            <w:pPr>
              <w:pStyle w:val="TAH"/>
            </w:pPr>
            <w:r w:rsidRPr="00FC7496">
              <w:t>TTCN-3 External Function</w:t>
            </w:r>
          </w:p>
        </w:tc>
      </w:tr>
      <w:tr w:rsidR="00414884" w:rsidRPr="00FC7496" w14:paraId="3C16C6FE" w14:textId="77777777">
        <w:trPr>
          <w:jc w:val="center"/>
        </w:trPr>
        <w:tc>
          <w:tcPr>
            <w:tcW w:w="1908" w:type="dxa"/>
            <w:tcBorders>
              <w:bottom w:val="single" w:sz="4" w:space="0" w:color="auto"/>
            </w:tcBorders>
            <w:shd w:val="clear" w:color="auto" w:fill="E0E0E0"/>
          </w:tcPr>
          <w:p w14:paraId="2E6D0BA7"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864BF97" w14:textId="77777777" w:rsidR="00414884" w:rsidRPr="00FC7496" w:rsidRDefault="00414884" w:rsidP="00904638">
            <w:pPr>
              <w:pStyle w:val="TAL"/>
              <w:rPr>
                <w:b/>
              </w:rPr>
            </w:pPr>
            <w:r w:rsidRPr="00FC7496">
              <w:rPr>
                <w:b/>
              </w:rPr>
              <w:t>fx_AsCiphering</w:t>
            </w:r>
          </w:p>
        </w:tc>
      </w:tr>
      <w:tr w:rsidR="00414884" w:rsidRPr="00FC7496" w14:paraId="0A35B2A4" w14:textId="77777777">
        <w:trPr>
          <w:jc w:val="center"/>
        </w:trPr>
        <w:tc>
          <w:tcPr>
            <w:tcW w:w="1908" w:type="dxa"/>
            <w:shd w:val="clear" w:color="auto" w:fill="E0E0E0"/>
          </w:tcPr>
          <w:p w14:paraId="50DCCE85" w14:textId="77777777" w:rsidR="00414884" w:rsidRPr="00FC7496" w:rsidRDefault="00414884" w:rsidP="00904638">
            <w:pPr>
              <w:pStyle w:val="TAH"/>
            </w:pPr>
            <w:r w:rsidRPr="00FC7496">
              <w:t>Description</w:t>
            </w:r>
          </w:p>
        </w:tc>
        <w:tc>
          <w:tcPr>
            <w:tcW w:w="7304" w:type="dxa"/>
            <w:gridSpan w:val="2"/>
            <w:shd w:val="clear" w:color="auto" w:fill="auto"/>
          </w:tcPr>
          <w:p w14:paraId="41EBB2C3" w14:textId="77777777" w:rsidR="00414884" w:rsidRPr="00FC7496" w:rsidRDefault="00414884" w:rsidP="00904638">
            <w:pPr>
              <w:pStyle w:val="TAL"/>
            </w:pPr>
            <w:r w:rsidRPr="00FC7496">
              <w:t>Apply ciphering on a given octetstring</w:t>
            </w:r>
          </w:p>
        </w:tc>
      </w:tr>
      <w:tr w:rsidR="00414884" w:rsidRPr="00FC7496" w14:paraId="59AC9F75" w14:textId="77777777">
        <w:trPr>
          <w:jc w:val="center"/>
        </w:trPr>
        <w:tc>
          <w:tcPr>
            <w:tcW w:w="1908" w:type="dxa"/>
            <w:vMerge w:val="restart"/>
            <w:shd w:val="clear" w:color="auto" w:fill="E0E0E0"/>
          </w:tcPr>
          <w:p w14:paraId="49130236" w14:textId="77777777" w:rsidR="00414884" w:rsidRPr="00FC7496" w:rsidRDefault="00414884" w:rsidP="00904638">
            <w:pPr>
              <w:pStyle w:val="TAH"/>
            </w:pPr>
            <w:r w:rsidRPr="00FC7496">
              <w:t>Parameters</w:t>
            </w:r>
          </w:p>
        </w:tc>
        <w:tc>
          <w:tcPr>
            <w:tcW w:w="2131" w:type="dxa"/>
            <w:shd w:val="clear" w:color="auto" w:fill="auto"/>
          </w:tcPr>
          <w:p w14:paraId="7948BA24" w14:textId="77777777" w:rsidR="00414884" w:rsidRPr="00FC7496" w:rsidDel="008A0ED7" w:rsidRDefault="00414884" w:rsidP="00904638">
            <w:pPr>
              <w:pStyle w:val="TAL"/>
            </w:pPr>
            <w:r w:rsidRPr="00FC7496">
              <w:t>SDU</w:t>
            </w:r>
          </w:p>
        </w:tc>
        <w:tc>
          <w:tcPr>
            <w:tcW w:w="5173" w:type="dxa"/>
            <w:shd w:val="clear" w:color="auto" w:fill="auto"/>
          </w:tcPr>
          <w:p w14:paraId="7619DFD3" w14:textId="77777777" w:rsidR="00414884" w:rsidRPr="00FC7496" w:rsidRDefault="00414884" w:rsidP="00904638">
            <w:pPr>
              <w:pStyle w:val="TAL"/>
            </w:pPr>
            <w:r w:rsidRPr="00FC7496">
              <w:t>octetstring</w:t>
            </w:r>
          </w:p>
        </w:tc>
      </w:tr>
      <w:tr w:rsidR="00414884" w:rsidRPr="00FC7496" w14:paraId="2B74F3F6" w14:textId="77777777">
        <w:trPr>
          <w:jc w:val="center"/>
        </w:trPr>
        <w:tc>
          <w:tcPr>
            <w:tcW w:w="1908" w:type="dxa"/>
            <w:vMerge/>
            <w:shd w:val="clear" w:color="auto" w:fill="E0E0E0"/>
          </w:tcPr>
          <w:p w14:paraId="4E6E2471" w14:textId="77777777" w:rsidR="00414884" w:rsidRPr="00FC7496" w:rsidRDefault="00414884" w:rsidP="00904638">
            <w:pPr>
              <w:pStyle w:val="TAH"/>
            </w:pPr>
          </w:p>
        </w:tc>
        <w:tc>
          <w:tcPr>
            <w:tcW w:w="2131" w:type="dxa"/>
            <w:shd w:val="clear" w:color="auto" w:fill="auto"/>
          </w:tcPr>
          <w:p w14:paraId="7278F431" w14:textId="77777777" w:rsidR="00414884" w:rsidRPr="00FC7496" w:rsidDel="008A0ED7" w:rsidRDefault="00414884" w:rsidP="00904638">
            <w:pPr>
              <w:pStyle w:val="TAL"/>
            </w:pPr>
            <w:r w:rsidRPr="00FC7496">
              <w:t>Ciphering Algorithm</w:t>
            </w:r>
          </w:p>
        </w:tc>
        <w:tc>
          <w:tcPr>
            <w:tcW w:w="5173" w:type="dxa"/>
            <w:shd w:val="clear" w:color="auto" w:fill="auto"/>
          </w:tcPr>
          <w:p w14:paraId="253CE048"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0C6421EB" w14:textId="77777777">
        <w:trPr>
          <w:jc w:val="center"/>
        </w:trPr>
        <w:tc>
          <w:tcPr>
            <w:tcW w:w="1908" w:type="dxa"/>
            <w:vMerge/>
            <w:shd w:val="clear" w:color="auto" w:fill="E0E0E0"/>
          </w:tcPr>
          <w:p w14:paraId="40BFFAFC" w14:textId="77777777" w:rsidR="00414884" w:rsidRPr="00FC7496" w:rsidRDefault="00414884" w:rsidP="00904638">
            <w:pPr>
              <w:pStyle w:val="TAH"/>
            </w:pPr>
          </w:p>
        </w:tc>
        <w:tc>
          <w:tcPr>
            <w:tcW w:w="2131" w:type="dxa"/>
            <w:shd w:val="clear" w:color="auto" w:fill="auto"/>
          </w:tcPr>
          <w:p w14:paraId="200C6E7D"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17F77C31" w14:textId="77777777" w:rsidR="00414884" w:rsidRPr="00FC7496" w:rsidRDefault="00414884" w:rsidP="00904638">
            <w:pPr>
              <w:pStyle w:val="TAL"/>
            </w:pPr>
            <w:r w:rsidRPr="00FC7496">
              <w:t>Ciphering Key</w:t>
            </w:r>
          </w:p>
        </w:tc>
      </w:tr>
      <w:tr w:rsidR="00414884" w:rsidRPr="00FC7496" w14:paraId="650336EE" w14:textId="77777777">
        <w:trPr>
          <w:jc w:val="center"/>
        </w:trPr>
        <w:tc>
          <w:tcPr>
            <w:tcW w:w="1908" w:type="dxa"/>
            <w:vMerge/>
            <w:shd w:val="clear" w:color="auto" w:fill="E0E0E0"/>
          </w:tcPr>
          <w:p w14:paraId="7875FE19" w14:textId="77777777" w:rsidR="00414884" w:rsidRPr="00FC7496" w:rsidRDefault="00414884" w:rsidP="00904638">
            <w:pPr>
              <w:pStyle w:val="TAH"/>
            </w:pPr>
          </w:p>
        </w:tc>
        <w:tc>
          <w:tcPr>
            <w:tcW w:w="2131" w:type="dxa"/>
            <w:shd w:val="clear" w:color="auto" w:fill="auto"/>
          </w:tcPr>
          <w:p w14:paraId="61A1FB18" w14:textId="77777777" w:rsidR="00414884" w:rsidRPr="00FC7496" w:rsidDel="008A0ED7" w:rsidRDefault="00414884" w:rsidP="00904638">
            <w:pPr>
              <w:pStyle w:val="TAL"/>
            </w:pPr>
            <w:r w:rsidRPr="00FC7496">
              <w:t>PDCP COUNT</w:t>
            </w:r>
          </w:p>
        </w:tc>
        <w:tc>
          <w:tcPr>
            <w:tcW w:w="5173" w:type="dxa"/>
            <w:shd w:val="clear" w:color="auto" w:fill="auto"/>
          </w:tcPr>
          <w:p w14:paraId="1E2AA4DB" w14:textId="77777777" w:rsidR="00414884" w:rsidRPr="00FC7496" w:rsidRDefault="00414884" w:rsidP="00904638">
            <w:pPr>
              <w:pStyle w:val="TAL"/>
            </w:pPr>
            <w:r w:rsidRPr="00FC7496">
              <w:t>octetstring, length 4</w:t>
            </w:r>
          </w:p>
        </w:tc>
      </w:tr>
      <w:tr w:rsidR="00414884" w:rsidRPr="00FC7496" w14:paraId="293E0A47" w14:textId="77777777">
        <w:trPr>
          <w:jc w:val="center"/>
        </w:trPr>
        <w:tc>
          <w:tcPr>
            <w:tcW w:w="1908" w:type="dxa"/>
            <w:vMerge/>
            <w:shd w:val="clear" w:color="auto" w:fill="E0E0E0"/>
          </w:tcPr>
          <w:p w14:paraId="475F2C57" w14:textId="77777777" w:rsidR="00414884" w:rsidRPr="00FC7496" w:rsidRDefault="00414884" w:rsidP="00904638">
            <w:pPr>
              <w:pStyle w:val="TAH"/>
            </w:pPr>
          </w:p>
        </w:tc>
        <w:tc>
          <w:tcPr>
            <w:tcW w:w="2131" w:type="dxa"/>
            <w:shd w:val="clear" w:color="auto" w:fill="auto"/>
          </w:tcPr>
          <w:p w14:paraId="2934E451" w14:textId="77777777" w:rsidR="00414884" w:rsidRPr="00FC7496" w:rsidDel="008A0ED7" w:rsidRDefault="00414884" w:rsidP="00904638">
            <w:pPr>
              <w:pStyle w:val="TAL"/>
            </w:pPr>
            <w:r w:rsidRPr="00FC7496">
              <w:t>BEARER Id</w:t>
            </w:r>
          </w:p>
        </w:tc>
        <w:tc>
          <w:tcPr>
            <w:tcW w:w="5173" w:type="dxa"/>
            <w:shd w:val="clear" w:color="auto" w:fill="auto"/>
          </w:tcPr>
          <w:p w14:paraId="6D27C1AD" w14:textId="77777777" w:rsidR="00414884" w:rsidRPr="00FC7496" w:rsidRDefault="00561DA9" w:rsidP="00904638">
            <w:pPr>
              <w:pStyle w:val="TAL"/>
            </w:pPr>
            <w:r w:rsidRPr="00FC7496">
              <w:t>the value of the DRB identity minus one</w:t>
            </w:r>
          </w:p>
        </w:tc>
      </w:tr>
      <w:tr w:rsidR="00414884" w:rsidRPr="00FC7496" w14:paraId="67665A3E" w14:textId="77777777">
        <w:trPr>
          <w:jc w:val="center"/>
        </w:trPr>
        <w:tc>
          <w:tcPr>
            <w:tcW w:w="1908" w:type="dxa"/>
            <w:tcBorders>
              <w:bottom w:val="single" w:sz="4" w:space="0" w:color="auto"/>
            </w:tcBorders>
            <w:shd w:val="clear" w:color="auto" w:fill="E0E0E0"/>
          </w:tcPr>
          <w:p w14:paraId="4C1D0628"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1082077F" w14:textId="77777777" w:rsidR="00414884" w:rsidRPr="00FC7496" w:rsidRDefault="00414884" w:rsidP="00904638">
            <w:pPr>
              <w:pStyle w:val="TAL"/>
            </w:pPr>
            <w:r w:rsidRPr="00FC7496">
              <w:t>ciphered octet string</w:t>
            </w:r>
          </w:p>
        </w:tc>
      </w:tr>
    </w:tbl>
    <w:p w14:paraId="5CA0E4D2"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31D859CB" w14:textId="77777777">
        <w:trPr>
          <w:jc w:val="center"/>
        </w:trPr>
        <w:tc>
          <w:tcPr>
            <w:tcW w:w="9212" w:type="dxa"/>
            <w:gridSpan w:val="3"/>
            <w:tcBorders>
              <w:bottom w:val="single" w:sz="4" w:space="0" w:color="auto"/>
            </w:tcBorders>
            <w:shd w:val="clear" w:color="auto" w:fill="E0E0E0"/>
          </w:tcPr>
          <w:p w14:paraId="23774680" w14:textId="77777777" w:rsidR="00414884" w:rsidRPr="00FC7496" w:rsidRDefault="00414884" w:rsidP="00904638">
            <w:pPr>
              <w:pStyle w:val="TAH"/>
            </w:pPr>
            <w:r w:rsidRPr="00FC7496">
              <w:t>TTCN-3 External Function</w:t>
            </w:r>
          </w:p>
        </w:tc>
      </w:tr>
      <w:tr w:rsidR="00414884" w:rsidRPr="00FC7496" w14:paraId="20FD260C" w14:textId="77777777">
        <w:trPr>
          <w:jc w:val="center"/>
        </w:trPr>
        <w:tc>
          <w:tcPr>
            <w:tcW w:w="1908" w:type="dxa"/>
            <w:tcBorders>
              <w:bottom w:val="single" w:sz="4" w:space="0" w:color="auto"/>
            </w:tcBorders>
            <w:shd w:val="clear" w:color="auto" w:fill="E0E0E0"/>
          </w:tcPr>
          <w:p w14:paraId="53F98A8D"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74519D7" w14:textId="77777777" w:rsidR="00414884" w:rsidRPr="00FC7496" w:rsidRDefault="00414884" w:rsidP="00904638">
            <w:pPr>
              <w:pStyle w:val="TAL"/>
              <w:rPr>
                <w:b/>
              </w:rPr>
            </w:pPr>
            <w:r w:rsidRPr="00FC7496">
              <w:rPr>
                <w:b/>
              </w:rPr>
              <w:t>fx_AsDeciphering</w:t>
            </w:r>
          </w:p>
        </w:tc>
      </w:tr>
      <w:tr w:rsidR="00414884" w:rsidRPr="00FC7496" w14:paraId="0B6E4BE6" w14:textId="77777777">
        <w:trPr>
          <w:jc w:val="center"/>
        </w:trPr>
        <w:tc>
          <w:tcPr>
            <w:tcW w:w="1908" w:type="dxa"/>
            <w:shd w:val="clear" w:color="auto" w:fill="E0E0E0"/>
          </w:tcPr>
          <w:p w14:paraId="2AA96524" w14:textId="77777777" w:rsidR="00414884" w:rsidRPr="00FC7496" w:rsidRDefault="00414884" w:rsidP="00904638">
            <w:pPr>
              <w:pStyle w:val="TAH"/>
            </w:pPr>
            <w:r w:rsidRPr="00FC7496">
              <w:t>Description</w:t>
            </w:r>
          </w:p>
        </w:tc>
        <w:tc>
          <w:tcPr>
            <w:tcW w:w="7304" w:type="dxa"/>
            <w:gridSpan w:val="2"/>
            <w:shd w:val="clear" w:color="auto" w:fill="auto"/>
          </w:tcPr>
          <w:p w14:paraId="3F99D432" w14:textId="77777777" w:rsidR="00414884" w:rsidRPr="00FC7496" w:rsidRDefault="00414884" w:rsidP="00904638">
            <w:pPr>
              <w:pStyle w:val="TAL"/>
            </w:pPr>
            <w:r w:rsidRPr="00FC7496">
              <w:t>Apply deciphering on a given octetstring</w:t>
            </w:r>
          </w:p>
        </w:tc>
      </w:tr>
      <w:tr w:rsidR="00414884" w:rsidRPr="00FC7496" w14:paraId="63FCF22E" w14:textId="77777777">
        <w:trPr>
          <w:jc w:val="center"/>
        </w:trPr>
        <w:tc>
          <w:tcPr>
            <w:tcW w:w="1908" w:type="dxa"/>
            <w:vMerge w:val="restart"/>
            <w:shd w:val="clear" w:color="auto" w:fill="E0E0E0"/>
          </w:tcPr>
          <w:p w14:paraId="21625FD8" w14:textId="77777777" w:rsidR="00414884" w:rsidRPr="00FC7496" w:rsidRDefault="00414884" w:rsidP="00904638">
            <w:pPr>
              <w:pStyle w:val="TAH"/>
            </w:pPr>
            <w:r w:rsidRPr="00FC7496">
              <w:t>Parameters</w:t>
            </w:r>
          </w:p>
        </w:tc>
        <w:tc>
          <w:tcPr>
            <w:tcW w:w="2131" w:type="dxa"/>
            <w:shd w:val="clear" w:color="auto" w:fill="auto"/>
          </w:tcPr>
          <w:p w14:paraId="5603982A" w14:textId="77777777" w:rsidR="00414884" w:rsidRPr="00FC7496" w:rsidDel="008A0ED7" w:rsidRDefault="00414884" w:rsidP="00904638">
            <w:pPr>
              <w:pStyle w:val="TAL"/>
            </w:pPr>
            <w:r w:rsidRPr="00FC7496">
              <w:t>ciphered SDU</w:t>
            </w:r>
          </w:p>
        </w:tc>
        <w:tc>
          <w:tcPr>
            <w:tcW w:w="5173" w:type="dxa"/>
            <w:shd w:val="clear" w:color="auto" w:fill="auto"/>
          </w:tcPr>
          <w:p w14:paraId="62F17406" w14:textId="77777777" w:rsidR="00414884" w:rsidRPr="00FC7496" w:rsidRDefault="00414884" w:rsidP="00904638">
            <w:pPr>
              <w:pStyle w:val="TAL"/>
            </w:pPr>
            <w:r w:rsidRPr="00FC7496">
              <w:t>octetstring</w:t>
            </w:r>
          </w:p>
        </w:tc>
      </w:tr>
      <w:tr w:rsidR="00414884" w:rsidRPr="00FC7496" w14:paraId="616D3A42" w14:textId="77777777">
        <w:trPr>
          <w:jc w:val="center"/>
        </w:trPr>
        <w:tc>
          <w:tcPr>
            <w:tcW w:w="1908" w:type="dxa"/>
            <w:vMerge/>
            <w:shd w:val="clear" w:color="auto" w:fill="E0E0E0"/>
          </w:tcPr>
          <w:p w14:paraId="79E3AD0B" w14:textId="77777777" w:rsidR="00414884" w:rsidRPr="00FC7496" w:rsidRDefault="00414884" w:rsidP="00904638">
            <w:pPr>
              <w:pStyle w:val="TAH"/>
            </w:pPr>
          </w:p>
        </w:tc>
        <w:tc>
          <w:tcPr>
            <w:tcW w:w="2131" w:type="dxa"/>
            <w:shd w:val="clear" w:color="auto" w:fill="auto"/>
          </w:tcPr>
          <w:p w14:paraId="2E727323" w14:textId="77777777" w:rsidR="00414884" w:rsidRPr="00FC7496" w:rsidDel="008A0ED7" w:rsidRDefault="00414884" w:rsidP="00904638">
            <w:pPr>
              <w:pStyle w:val="TAL"/>
            </w:pPr>
            <w:r w:rsidRPr="00FC7496">
              <w:t>Ciphering Algorithm</w:t>
            </w:r>
          </w:p>
        </w:tc>
        <w:tc>
          <w:tcPr>
            <w:tcW w:w="5173" w:type="dxa"/>
            <w:shd w:val="clear" w:color="auto" w:fill="auto"/>
          </w:tcPr>
          <w:p w14:paraId="77B7CE2B"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5323194" w14:textId="77777777">
        <w:trPr>
          <w:jc w:val="center"/>
        </w:trPr>
        <w:tc>
          <w:tcPr>
            <w:tcW w:w="1908" w:type="dxa"/>
            <w:vMerge/>
            <w:shd w:val="clear" w:color="auto" w:fill="E0E0E0"/>
          </w:tcPr>
          <w:p w14:paraId="3660F2E2" w14:textId="77777777" w:rsidR="00414884" w:rsidRPr="00FC7496" w:rsidRDefault="00414884" w:rsidP="00904638">
            <w:pPr>
              <w:pStyle w:val="TAH"/>
            </w:pPr>
          </w:p>
        </w:tc>
        <w:tc>
          <w:tcPr>
            <w:tcW w:w="2131" w:type="dxa"/>
            <w:shd w:val="clear" w:color="auto" w:fill="auto"/>
          </w:tcPr>
          <w:p w14:paraId="40529A13"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3BED99CD" w14:textId="77777777" w:rsidR="00414884" w:rsidRPr="00FC7496" w:rsidRDefault="00414884" w:rsidP="00904638">
            <w:pPr>
              <w:pStyle w:val="TAL"/>
            </w:pPr>
            <w:r w:rsidRPr="00FC7496">
              <w:t>Ciphering Key</w:t>
            </w:r>
          </w:p>
        </w:tc>
      </w:tr>
      <w:tr w:rsidR="00414884" w:rsidRPr="00FC7496" w14:paraId="4A2AD8A3" w14:textId="77777777">
        <w:trPr>
          <w:jc w:val="center"/>
        </w:trPr>
        <w:tc>
          <w:tcPr>
            <w:tcW w:w="1908" w:type="dxa"/>
            <w:vMerge/>
            <w:shd w:val="clear" w:color="auto" w:fill="E0E0E0"/>
          </w:tcPr>
          <w:p w14:paraId="11A4C805" w14:textId="77777777" w:rsidR="00414884" w:rsidRPr="00FC7496" w:rsidRDefault="00414884" w:rsidP="00904638">
            <w:pPr>
              <w:pStyle w:val="TAH"/>
            </w:pPr>
          </w:p>
        </w:tc>
        <w:tc>
          <w:tcPr>
            <w:tcW w:w="2131" w:type="dxa"/>
            <w:shd w:val="clear" w:color="auto" w:fill="auto"/>
          </w:tcPr>
          <w:p w14:paraId="799A25B4" w14:textId="77777777" w:rsidR="00414884" w:rsidRPr="00FC7496" w:rsidDel="008A0ED7" w:rsidRDefault="00414884" w:rsidP="00904638">
            <w:pPr>
              <w:pStyle w:val="TAL"/>
            </w:pPr>
            <w:r w:rsidRPr="00FC7496">
              <w:t>PDCP COUNT</w:t>
            </w:r>
          </w:p>
        </w:tc>
        <w:tc>
          <w:tcPr>
            <w:tcW w:w="5173" w:type="dxa"/>
            <w:shd w:val="clear" w:color="auto" w:fill="auto"/>
          </w:tcPr>
          <w:p w14:paraId="29A56BF1" w14:textId="77777777" w:rsidR="00414884" w:rsidRPr="00FC7496" w:rsidRDefault="00414884" w:rsidP="00904638">
            <w:pPr>
              <w:pStyle w:val="TAL"/>
            </w:pPr>
            <w:r w:rsidRPr="00FC7496">
              <w:t>octetstring, length 4</w:t>
            </w:r>
          </w:p>
        </w:tc>
      </w:tr>
      <w:tr w:rsidR="00414884" w:rsidRPr="00FC7496" w14:paraId="0EE8CF69" w14:textId="77777777">
        <w:trPr>
          <w:jc w:val="center"/>
        </w:trPr>
        <w:tc>
          <w:tcPr>
            <w:tcW w:w="1908" w:type="dxa"/>
            <w:vMerge/>
            <w:shd w:val="clear" w:color="auto" w:fill="E0E0E0"/>
          </w:tcPr>
          <w:p w14:paraId="68C5C81E" w14:textId="77777777" w:rsidR="00414884" w:rsidRPr="00FC7496" w:rsidRDefault="00414884" w:rsidP="00904638">
            <w:pPr>
              <w:pStyle w:val="TAH"/>
            </w:pPr>
          </w:p>
        </w:tc>
        <w:tc>
          <w:tcPr>
            <w:tcW w:w="2131" w:type="dxa"/>
            <w:shd w:val="clear" w:color="auto" w:fill="auto"/>
          </w:tcPr>
          <w:p w14:paraId="069B1E1D" w14:textId="77777777" w:rsidR="00414884" w:rsidRPr="00FC7496" w:rsidDel="008A0ED7" w:rsidRDefault="00414884" w:rsidP="00904638">
            <w:pPr>
              <w:pStyle w:val="TAL"/>
            </w:pPr>
            <w:r w:rsidRPr="00FC7496">
              <w:t>BEARER Id</w:t>
            </w:r>
          </w:p>
        </w:tc>
        <w:tc>
          <w:tcPr>
            <w:tcW w:w="5173" w:type="dxa"/>
            <w:shd w:val="clear" w:color="auto" w:fill="auto"/>
          </w:tcPr>
          <w:p w14:paraId="07DEF1A4" w14:textId="77777777" w:rsidR="00414884" w:rsidRPr="00FC7496" w:rsidRDefault="00561DA9" w:rsidP="00904638">
            <w:pPr>
              <w:pStyle w:val="TAL"/>
            </w:pPr>
            <w:r w:rsidRPr="00FC7496">
              <w:t>the value of the DRB identity minus one</w:t>
            </w:r>
          </w:p>
        </w:tc>
      </w:tr>
      <w:tr w:rsidR="00414884" w:rsidRPr="00FC7496" w14:paraId="2972E34E" w14:textId="77777777">
        <w:trPr>
          <w:jc w:val="center"/>
        </w:trPr>
        <w:tc>
          <w:tcPr>
            <w:tcW w:w="1908" w:type="dxa"/>
            <w:tcBorders>
              <w:bottom w:val="single" w:sz="4" w:space="0" w:color="auto"/>
            </w:tcBorders>
            <w:shd w:val="clear" w:color="auto" w:fill="E0E0E0"/>
          </w:tcPr>
          <w:p w14:paraId="1469B6C7"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3695BCA5" w14:textId="77777777" w:rsidR="00414884" w:rsidRPr="00FC7496" w:rsidRDefault="00414884" w:rsidP="00904638">
            <w:pPr>
              <w:pStyle w:val="TAL"/>
            </w:pPr>
            <w:r w:rsidRPr="00FC7496">
              <w:t>deciphered octet string</w:t>
            </w:r>
          </w:p>
        </w:tc>
      </w:tr>
    </w:tbl>
    <w:p w14:paraId="3786E740" w14:textId="77777777" w:rsidR="007B2E86" w:rsidRPr="00FC7496" w:rsidRDefault="007B2E86" w:rsidP="007B2E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7B2E86" w:rsidRPr="00FC7496" w14:paraId="511A9409" w14:textId="77777777">
        <w:trPr>
          <w:jc w:val="center"/>
        </w:trPr>
        <w:tc>
          <w:tcPr>
            <w:tcW w:w="9208" w:type="dxa"/>
            <w:gridSpan w:val="3"/>
            <w:tcBorders>
              <w:bottom w:val="single" w:sz="4" w:space="0" w:color="auto"/>
            </w:tcBorders>
            <w:shd w:val="clear" w:color="auto" w:fill="E0E0E0"/>
          </w:tcPr>
          <w:p w14:paraId="4D6259C4" w14:textId="77777777" w:rsidR="007B2E86" w:rsidRPr="00FC7496" w:rsidRDefault="007B2E86" w:rsidP="002B4B59">
            <w:pPr>
              <w:pStyle w:val="TAH"/>
            </w:pPr>
            <w:r w:rsidRPr="00FC7496">
              <w:t>TTCN-3 External Function</w:t>
            </w:r>
          </w:p>
        </w:tc>
      </w:tr>
      <w:tr w:rsidR="007B2E86" w:rsidRPr="00FC7496" w14:paraId="4994AA09" w14:textId="77777777">
        <w:trPr>
          <w:jc w:val="center"/>
        </w:trPr>
        <w:tc>
          <w:tcPr>
            <w:tcW w:w="1907" w:type="dxa"/>
            <w:tcBorders>
              <w:bottom w:val="single" w:sz="4" w:space="0" w:color="auto"/>
            </w:tcBorders>
            <w:shd w:val="clear" w:color="auto" w:fill="E0E0E0"/>
          </w:tcPr>
          <w:p w14:paraId="03AE0353" w14:textId="77777777" w:rsidR="007B2E86" w:rsidRPr="00FC7496" w:rsidRDefault="007B2E86" w:rsidP="002B4B59">
            <w:pPr>
              <w:pStyle w:val="TAH"/>
            </w:pPr>
            <w:r w:rsidRPr="00FC7496">
              <w:t>Name</w:t>
            </w:r>
          </w:p>
        </w:tc>
        <w:tc>
          <w:tcPr>
            <w:tcW w:w="7301" w:type="dxa"/>
            <w:gridSpan w:val="2"/>
            <w:tcBorders>
              <w:bottom w:val="single" w:sz="4" w:space="0" w:color="auto"/>
            </w:tcBorders>
            <w:shd w:val="clear" w:color="auto" w:fill="auto"/>
          </w:tcPr>
          <w:p w14:paraId="45C249C3" w14:textId="77777777" w:rsidR="007B2E86" w:rsidRPr="00FC7496" w:rsidRDefault="007B2E86" w:rsidP="002B4B59">
            <w:pPr>
              <w:pStyle w:val="TAL"/>
              <w:rPr>
                <w:b/>
              </w:rPr>
            </w:pPr>
            <w:r w:rsidRPr="00FC7496">
              <w:rPr>
                <w:b/>
              </w:rPr>
              <w:t>fx_GetSystemTime</w:t>
            </w:r>
          </w:p>
        </w:tc>
      </w:tr>
      <w:tr w:rsidR="007B2E86" w:rsidRPr="00FC7496" w14:paraId="3106E3AD" w14:textId="77777777">
        <w:trPr>
          <w:jc w:val="center"/>
        </w:trPr>
        <w:tc>
          <w:tcPr>
            <w:tcW w:w="1907" w:type="dxa"/>
            <w:shd w:val="clear" w:color="auto" w:fill="E0E0E0"/>
          </w:tcPr>
          <w:p w14:paraId="674C0032" w14:textId="77777777" w:rsidR="007B2E86" w:rsidRPr="00FC7496" w:rsidRDefault="007B2E86" w:rsidP="002B4B59">
            <w:pPr>
              <w:pStyle w:val="TAH"/>
            </w:pPr>
            <w:r w:rsidRPr="00FC7496">
              <w:t>Description</w:t>
            </w:r>
          </w:p>
        </w:tc>
        <w:tc>
          <w:tcPr>
            <w:tcW w:w="7301" w:type="dxa"/>
            <w:gridSpan w:val="2"/>
            <w:shd w:val="clear" w:color="auto" w:fill="auto"/>
          </w:tcPr>
          <w:p w14:paraId="69B071B4" w14:textId="77777777" w:rsidR="007B2E86" w:rsidRPr="00FC7496" w:rsidRDefault="007B2E86" w:rsidP="002B4B59">
            <w:pPr>
              <w:pStyle w:val="TAL"/>
            </w:pPr>
            <w:r w:rsidRPr="00FC7496">
              <w:t>Function to get the system time: Implementation is based on C standard library (time.h)</w:t>
            </w:r>
          </w:p>
        </w:tc>
      </w:tr>
      <w:tr w:rsidR="007B2E86" w:rsidRPr="00FC7496" w14:paraId="2F2F8CEB" w14:textId="77777777">
        <w:trPr>
          <w:jc w:val="center"/>
        </w:trPr>
        <w:tc>
          <w:tcPr>
            <w:tcW w:w="1907" w:type="dxa"/>
            <w:vMerge w:val="restart"/>
            <w:shd w:val="clear" w:color="auto" w:fill="E0E0E0"/>
          </w:tcPr>
          <w:p w14:paraId="70594327" w14:textId="77777777" w:rsidR="007B2E86" w:rsidRPr="00FC7496" w:rsidRDefault="007B2E86" w:rsidP="002B4B59">
            <w:pPr>
              <w:pStyle w:val="TAH"/>
            </w:pPr>
            <w:r w:rsidRPr="00FC7496">
              <w:t>Parameters</w:t>
            </w:r>
          </w:p>
        </w:tc>
        <w:tc>
          <w:tcPr>
            <w:tcW w:w="2130" w:type="dxa"/>
            <w:shd w:val="clear" w:color="auto" w:fill="auto"/>
          </w:tcPr>
          <w:p w14:paraId="2B72312C" w14:textId="77777777" w:rsidR="007B2E86" w:rsidRPr="00FC7496" w:rsidDel="008A0ED7" w:rsidRDefault="007B2E86" w:rsidP="002B4B59">
            <w:pPr>
              <w:pStyle w:val="TAL"/>
            </w:pPr>
            <w:r w:rsidRPr="00FC7496">
              <w:t>p_Struct_tm (out)</w:t>
            </w:r>
          </w:p>
        </w:tc>
        <w:tc>
          <w:tcPr>
            <w:tcW w:w="5171" w:type="dxa"/>
            <w:shd w:val="clear" w:color="auto" w:fill="auto"/>
          </w:tcPr>
          <w:p w14:paraId="56D51E27" w14:textId="77777777" w:rsidR="007B2E86" w:rsidRPr="00FC7496" w:rsidRDefault="007B2E86" w:rsidP="002B4B59">
            <w:pPr>
              <w:pStyle w:val="TAL"/>
            </w:pPr>
            <w:r w:rsidRPr="00FC7496">
              <w:t>p_Struct_tm returns local system time equivalent to "struct tm" as defined for C standard library (time.h or ctime):</w:t>
            </w:r>
          </w:p>
          <w:p w14:paraId="48F2AEB6" w14:textId="77777777" w:rsidR="007B2E86" w:rsidRPr="00FC7496" w:rsidRDefault="007B2E86" w:rsidP="002B4B59">
            <w:pPr>
              <w:pStyle w:val="TAL"/>
            </w:pPr>
          </w:p>
          <w:p w14:paraId="21254F37"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type record Struct_tm_Type {</w:t>
            </w:r>
          </w:p>
          <w:p w14:paraId="2F5CB551"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tm_sec,  // seconds after the minute</w:t>
            </w:r>
          </w:p>
          <w:p w14:paraId="12A4B11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 (0..61; see NOTE)</w:t>
            </w:r>
          </w:p>
          <w:p w14:paraId="532A1F2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tm_min,  // minutes after the hour (0..59)</w:t>
            </w:r>
          </w:p>
          <w:p w14:paraId="11F9578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tm_hour, // hours since midnight (0..23)</w:t>
            </w:r>
          </w:p>
          <w:p w14:paraId="259EEF3E"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tm_mday, // day of the month (1..31)</w:t>
            </w:r>
          </w:p>
          <w:p w14:paraId="5D4CEF4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tm_mon,  // months since January (0..11)</w:t>
            </w:r>
          </w:p>
          <w:p w14:paraId="6B840A6C"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tm_year, // years since 1900</w:t>
            </w:r>
          </w:p>
          <w:p w14:paraId="4390C1B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tm_wday, // days since Sunday (0..6)</w:t>
            </w:r>
          </w:p>
          <w:p w14:paraId="2363E29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tm_yday, // days since January 1 (0..365)</w:t>
            </w:r>
          </w:p>
          <w:p w14:paraId="49F8B0A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tm_isdst // Daylight Saving Time flag</w:t>
            </w:r>
          </w:p>
          <w:p w14:paraId="649D721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w:t>
            </w:r>
          </w:p>
          <w:p w14:paraId="072EFFDA" w14:textId="77777777" w:rsidR="007B2E86" w:rsidRPr="00FC7496" w:rsidRDefault="007B2E86" w:rsidP="00BD38F5">
            <w:pPr>
              <w:pStyle w:val="TAL"/>
            </w:pPr>
          </w:p>
          <w:p w14:paraId="311A0EB6" w14:textId="77777777" w:rsidR="007B2E86" w:rsidRPr="00FC7496" w:rsidRDefault="007B2E86" w:rsidP="00BD38F5">
            <w:pPr>
              <w:pStyle w:val="TAL"/>
            </w:pPr>
            <w:r w:rsidRPr="00FC7496">
              <w:t>NOTE: tm_sec is generally 0-59. Extra range to accommodate for leap seconds in certain systems</w:t>
            </w:r>
          </w:p>
          <w:p w14:paraId="4FB31EA7" w14:textId="77777777" w:rsidR="007B2E86" w:rsidRPr="00FC7496" w:rsidRDefault="007B2E86" w:rsidP="00BD38F5">
            <w:pPr>
              <w:pStyle w:val="TAL"/>
            </w:pPr>
          </w:p>
          <w:p w14:paraId="25ABD1E6" w14:textId="77777777" w:rsidR="007B2E86" w:rsidRPr="00FC7496" w:rsidRDefault="007B2E86" w:rsidP="00BD38F5">
            <w:pPr>
              <w:pStyle w:val="TAL"/>
            </w:pPr>
          </w:p>
          <w:p w14:paraId="4BA0273E" w14:textId="77777777" w:rsidR="007B2E86" w:rsidRPr="00FC7496" w:rsidRDefault="007B2E86" w:rsidP="002B4B59">
            <w:pPr>
              <w:pStyle w:val="TAL"/>
            </w:pPr>
            <w:r w:rsidRPr="00FC7496">
              <w:t>C implementation:</w:t>
            </w:r>
          </w:p>
          <w:p w14:paraId="5A0E425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time_t v_Now = time(NULL);</w:t>
            </w:r>
          </w:p>
          <w:p w14:paraId="70134AF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struct tm *v_Tm = localtime(&amp;v_Now);</w:t>
            </w:r>
          </w:p>
        </w:tc>
      </w:tr>
      <w:tr w:rsidR="007B2E86" w:rsidRPr="00FC7496" w14:paraId="2E43D7FD" w14:textId="77777777">
        <w:trPr>
          <w:jc w:val="center"/>
        </w:trPr>
        <w:tc>
          <w:tcPr>
            <w:tcW w:w="1907" w:type="dxa"/>
            <w:vMerge/>
            <w:shd w:val="clear" w:color="auto" w:fill="E0E0E0"/>
          </w:tcPr>
          <w:p w14:paraId="4E3DED36" w14:textId="77777777" w:rsidR="007B2E86" w:rsidRPr="00FC7496" w:rsidRDefault="007B2E86" w:rsidP="002B4B59">
            <w:pPr>
              <w:pStyle w:val="TAH"/>
            </w:pPr>
          </w:p>
        </w:tc>
        <w:tc>
          <w:tcPr>
            <w:tcW w:w="2130" w:type="dxa"/>
            <w:shd w:val="clear" w:color="auto" w:fill="auto"/>
          </w:tcPr>
          <w:p w14:paraId="38C2024A" w14:textId="77777777" w:rsidR="007B2E86" w:rsidRPr="00FC7496" w:rsidDel="008A0ED7" w:rsidRDefault="007B2E86" w:rsidP="002B4B59">
            <w:pPr>
              <w:pStyle w:val="TAL"/>
            </w:pPr>
            <w:r w:rsidRPr="00FC7496">
              <w:t>p_TimezoneInfo (out)</w:t>
            </w:r>
          </w:p>
        </w:tc>
        <w:tc>
          <w:tcPr>
            <w:tcW w:w="5171" w:type="dxa"/>
            <w:shd w:val="clear" w:color="auto" w:fill="auto"/>
          </w:tcPr>
          <w:p w14:paraId="05DEAA47" w14:textId="77777777" w:rsidR="007B2E86" w:rsidRPr="00FC7496" w:rsidRDefault="007B2E86" w:rsidP="002B4B59">
            <w:pPr>
              <w:pStyle w:val="TAL"/>
            </w:pPr>
            <w:r w:rsidRPr="00FC7496">
              <w:t>p_TimezoneInfo returns the difference (in seconds) between the UTC time (GMT) and the local time (integer value);</w:t>
            </w:r>
          </w:p>
          <w:p w14:paraId="4A370DA8" w14:textId="77777777" w:rsidR="007B2E86" w:rsidRPr="00FC7496" w:rsidRDefault="007B2E86" w:rsidP="002B4B59">
            <w:pPr>
              <w:pStyle w:val="TAL"/>
            </w:pPr>
          </w:p>
          <w:p w14:paraId="3D13B1C9" w14:textId="77777777" w:rsidR="007B2E86" w:rsidRPr="00FC7496" w:rsidRDefault="007B2E86" w:rsidP="002B4B59">
            <w:pPr>
              <w:pStyle w:val="TAL"/>
            </w:pPr>
            <w:r w:rsidRPr="00FC7496">
              <w:t>C implementation:</w:t>
            </w:r>
          </w:p>
          <w:p w14:paraId="379837FF"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 timezone = </w:t>
            </w:r>
          </w:p>
          <w:p w14:paraId="65A9128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(int)difftime(mktime(gmtime(&amp;v_Now)), v_Now);</w:t>
            </w:r>
          </w:p>
          <w:p w14:paraId="22384CD6" w14:textId="77777777" w:rsidR="007B2E86" w:rsidRPr="00FC7496" w:rsidRDefault="007B2E86" w:rsidP="002B4B59">
            <w:pPr>
              <w:pStyle w:val="TAL"/>
            </w:pPr>
          </w:p>
          <w:p w14:paraId="64E88362" w14:textId="77777777" w:rsidR="007B2E86" w:rsidRPr="00FC7496" w:rsidRDefault="00BD38F5" w:rsidP="002B4B59">
            <w:pPr>
              <w:pStyle w:val="TAL"/>
            </w:pPr>
            <w:r w:rsidRPr="00FC7496">
              <w:t>NOTE:</w:t>
            </w:r>
          </w:p>
          <w:p w14:paraId="4705380B" w14:textId="77777777" w:rsidR="007B2E86" w:rsidRPr="00FC7496" w:rsidRDefault="007B2E86" w:rsidP="002B4B59">
            <w:pPr>
              <w:pStyle w:val="TAL"/>
            </w:pPr>
            <w:r w:rsidRPr="00FC7496">
              <w:t>p_TimezoneInfo does not consider daylight saving e.g. it is always 3600 for CET independent of summer/winter</w:t>
            </w:r>
          </w:p>
        </w:tc>
      </w:tr>
      <w:tr w:rsidR="007B2E86" w:rsidRPr="00FC7496" w14:paraId="321A4343" w14:textId="77777777">
        <w:trPr>
          <w:jc w:val="center"/>
        </w:trPr>
        <w:tc>
          <w:tcPr>
            <w:tcW w:w="1907" w:type="dxa"/>
            <w:tcBorders>
              <w:bottom w:val="single" w:sz="4" w:space="0" w:color="auto"/>
            </w:tcBorders>
            <w:shd w:val="clear" w:color="auto" w:fill="E0E0E0"/>
          </w:tcPr>
          <w:p w14:paraId="7BC1BE27" w14:textId="77777777" w:rsidR="007B2E86" w:rsidRPr="00FC7496" w:rsidRDefault="007B2E86" w:rsidP="002B4B59">
            <w:pPr>
              <w:pStyle w:val="TAH"/>
            </w:pPr>
            <w:r w:rsidRPr="00FC7496">
              <w:t>Return Value</w:t>
            </w:r>
          </w:p>
        </w:tc>
        <w:tc>
          <w:tcPr>
            <w:tcW w:w="7301" w:type="dxa"/>
            <w:gridSpan w:val="2"/>
            <w:tcBorders>
              <w:bottom w:val="single" w:sz="4" w:space="0" w:color="auto"/>
            </w:tcBorders>
            <w:shd w:val="clear" w:color="auto" w:fill="auto"/>
          </w:tcPr>
          <w:p w14:paraId="52A8D5AE" w14:textId="77777777" w:rsidR="007B2E86" w:rsidRPr="00FC7496" w:rsidRDefault="007B2E86" w:rsidP="002B4B59">
            <w:pPr>
              <w:pStyle w:val="TAL"/>
            </w:pPr>
            <w:r w:rsidRPr="00FC7496">
              <w:t>None</w:t>
            </w:r>
          </w:p>
        </w:tc>
      </w:tr>
    </w:tbl>
    <w:p w14:paraId="34932D05" w14:textId="77777777" w:rsidR="009E4155" w:rsidRPr="00FC7496" w:rsidRDefault="009E4155" w:rsidP="009E41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E4155" w:rsidRPr="00FC7496" w14:paraId="7374CCA7" w14:textId="77777777" w:rsidTr="00E22E17">
        <w:trPr>
          <w:jc w:val="center"/>
        </w:trPr>
        <w:tc>
          <w:tcPr>
            <w:tcW w:w="9212" w:type="dxa"/>
            <w:gridSpan w:val="3"/>
            <w:tcBorders>
              <w:bottom w:val="single" w:sz="4" w:space="0" w:color="auto"/>
            </w:tcBorders>
            <w:shd w:val="clear" w:color="auto" w:fill="E0E0E0"/>
          </w:tcPr>
          <w:p w14:paraId="0D32DDD4" w14:textId="77777777" w:rsidR="009E4155" w:rsidRPr="00FC7496" w:rsidRDefault="009E4155" w:rsidP="00E22E17">
            <w:pPr>
              <w:pStyle w:val="TAH"/>
            </w:pPr>
            <w:r w:rsidRPr="00FC7496">
              <w:t>TTCN-3 External Function</w:t>
            </w:r>
          </w:p>
        </w:tc>
      </w:tr>
      <w:tr w:rsidR="009E4155" w:rsidRPr="00FC7496" w14:paraId="1CE70125" w14:textId="77777777" w:rsidTr="00E22E17">
        <w:trPr>
          <w:jc w:val="center"/>
        </w:trPr>
        <w:tc>
          <w:tcPr>
            <w:tcW w:w="1908" w:type="dxa"/>
            <w:tcBorders>
              <w:bottom w:val="single" w:sz="4" w:space="0" w:color="auto"/>
            </w:tcBorders>
            <w:shd w:val="clear" w:color="auto" w:fill="E0E0E0"/>
          </w:tcPr>
          <w:p w14:paraId="62DC1D2D" w14:textId="77777777" w:rsidR="009E4155" w:rsidRPr="00FC7496" w:rsidRDefault="009E4155" w:rsidP="00E22E17">
            <w:pPr>
              <w:pStyle w:val="TAH"/>
            </w:pPr>
            <w:r w:rsidRPr="00FC7496">
              <w:t>Name</w:t>
            </w:r>
          </w:p>
        </w:tc>
        <w:tc>
          <w:tcPr>
            <w:tcW w:w="7304" w:type="dxa"/>
            <w:gridSpan w:val="2"/>
            <w:tcBorders>
              <w:bottom w:val="single" w:sz="4" w:space="0" w:color="auto"/>
            </w:tcBorders>
            <w:shd w:val="clear" w:color="auto" w:fill="auto"/>
          </w:tcPr>
          <w:p w14:paraId="31582097" w14:textId="77777777" w:rsidR="009E4155" w:rsidRPr="00FC7496" w:rsidRDefault="009E4155" w:rsidP="00E22E17">
            <w:pPr>
              <w:pStyle w:val="TAL"/>
              <w:rPr>
                <w:b/>
              </w:rPr>
            </w:pPr>
            <w:r w:rsidRPr="00FC7496">
              <w:rPr>
                <w:b/>
              </w:rPr>
              <w:t>fx_MD5_Hex</w:t>
            </w:r>
          </w:p>
        </w:tc>
      </w:tr>
      <w:tr w:rsidR="009E4155" w:rsidRPr="00FC7496" w14:paraId="679AFBEE" w14:textId="77777777" w:rsidTr="00E22E17">
        <w:trPr>
          <w:jc w:val="center"/>
        </w:trPr>
        <w:tc>
          <w:tcPr>
            <w:tcW w:w="1908" w:type="dxa"/>
            <w:shd w:val="clear" w:color="auto" w:fill="E0E0E0"/>
          </w:tcPr>
          <w:p w14:paraId="6523BC6F" w14:textId="77777777" w:rsidR="009E4155" w:rsidRPr="00FC7496" w:rsidRDefault="009E4155" w:rsidP="00E22E17">
            <w:pPr>
              <w:pStyle w:val="TAH"/>
            </w:pPr>
            <w:r w:rsidRPr="00FC7496">
              <w:t>Description</w:t>
            </w:r>
          </w:p>
        </w:tc>
        <w:tc>
          <w:tcPr>
            <w:tcW w:w="7304" w:type="dxa"/>
            <w:gridSpan w:val="2"/>
            <w:shd w:val="clear" w:color="auto" w:fill="auto"/>
          </w:tcPr>
          <w:p w14:paraId="2700DFEB" w14:textId="77777777" w:rsidR="009E4155" w:rsidRPr="00FC7496" w:rsidRDefault="009E4155" w:rsidP="00E22E17">
            <w:pPr>
              <w:pStyle w:val="TAL"/>
            </w:pPr>
            <w:r w:rsidRPr="00FC7496">
              <w:t>external function to calculate the MD5 Message-Digest Algorithm according to RFC 1321</w:t>
            </w:r>
          </w:p>
        </w:tc>
      </w:tr>
      <w:tr w:rsidR="009E4155" w:rsidRPr="00FC7496" w14:paraId="6940F53A" w14:textId="77777777" w:rsidTr="00E22E17">
        <w:trPr>
          <w:jc w:val="center"/>
        </w:trPr>
        <w:tc>
          <w:tcPr>
            <w:tcW w:w="1908" w:type="dxa"/>
            <w:shd w:val="clear" w:color="auto" w:fill="E0E0E0"/>
          </w:tcPr>
          <w:p w14:paraId="3FBFD731" w14:textId="77777777" w:rsidR="009E4155" w:rsidRPr="00FC7496" w:rsidRDefault="009E4155" w:rsidP="00E22E17">
            <w:pPr>
              <w:pStyle w:val="TAH"/>
            </w:pPr>
            <w:r w:rsidRPr="00FC7496">
              <w:t>Parameters</w:t>
            </w:r>
          </w:p>
        </w:tc>
        <w:tc>
          <w:tcPr>
            <w:tcW w:w="2131" w:type="dxa"/>
            <w:shd w:val="clear" w:color="auto" w:fill="auto"/>
          </w:tcPr>
          <w:p w14:paraId="3DAF44B3" w14:textId="77777777" w:rsidR="009E4155" w:rsidRPr="00FC7496" w:rsidDel="008A0ED7" w:rsidRDefault="009E4155" w:rsidP="00E22E17">
            <w:pPr>
              <w:pStyle w:val="TAL"/>
            </w:pPr>
            <w:r w:rsidRPr="00FC7496">
              <w:t>Data</w:t>
            </w:r>
          </w:p>
        </w:tc>
        <w:tc>
          <w:tcPr>
            <w:tcW w:w="5173" w:type="dxa"/>
            <w:shd w:val="clear" w:color="auto" w:fill="auto"/>
          </w:tcPr>
          <w:p w14:paraId="07EB4EF6" w14:textId="77777777" w:rsidR="009E4155" w:rsidRPr="00FC7496" w:rsidRDefault="009E4155" w:rsidP="00E22E17">
            <w:pPr>
              <w:pStyle w:val="TAL"/>
            </w:pPr>
            <w:r w:rsidRPr="00FC7496">
              <w:t>octetstring</w:t>
            </w:r>
          </w:p>
        </w:tc>
      </w:tr>
      <w:tr w:rsidR="009E4155" w:rsidRPr="00FC7496" w14:paraId="760EA4D2" w14:textId="77777777" w:rsidTr="00E22E17">
        <w:trPr>
          <w:jc w:val="center"/>
        </w:trPr>
        <w:tc>
          <w:tcPr>
            <w:tcW w:w="1908" w:type="dxa"/>
            <w:tcBorders>
              <w:bottom w:val="single" w:sz="4" w:space="0" w:color="auto"/>
            </w:tcBorders>
            <w:shd w:val="clear" w:color="auto" w:fill="E0E0E0"/>
          </w:tcPr>
          <w:p w14:paraId="7C0CA54F" w14:textId="77777777" w:rsidR="009E4155" w:rsidRPr="00FC7496" w:rsidRDefault="009E4155" w:rsidP="00E22E17">
            <w:pPr>
              <w:pStyle w:val="TAH"/>
            </w:pPr>
            <w:r w:rsidRPr="00FC7496">
              <w:t>Return Value</w:t>
            </w:r>
          </w:p>
        </w:tc>
        <w:tc>
          <w:tcPr>
            <w:tcW w:w="7304" w:type="dxa"/>
            <w:gridSpan w:val="2"/>
            <w:tcBorders>
              <w:bottom w:val="single" w:sz="4" w:space="0" w:color="auto"/>
            </w:tcBorders>
            <w:shd w:val="clear" w:color="auto" w:fill="auto"/>
          </w:tcPr>
          <w:p w14:paraId="0C2EAF7A" w14:textId="77777777" w:rsidR="009E4155" w:rsidRPr="00FC7496" w:rsidRDefault="009E4155" w:rsidP="00E22E17">
            <w:pPr>
              <w:pStyle w:val="TAL"/>
            </w:pPr>
            <w:r w:rsidRPr="00FC7496">
              <w:t>octetstring</w:t>
            </w:r>
          </w:p>
        </w:tc>
      </w:tr>
    </w:tbl>
    <w:p w14:paraId="2AD613C3" w14:textId="77777777" w:rsidR="009B100F" w:rsidRPr="00FC7496" w:rsidRDefault="009B100F" w:rsidP="009B10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B100F" w:rsidRPr="00FC7496" w14:paraId="0FCD8133" w14:textId="77777777" w:rsidTr="00F0225E">
        <w:trPr>
          <w:jc w:val="center"/>
        </w:trPr>
        <w:tc>
          <w:tcPr>
            <w:tcW w:w="9212" w:type="dxa"/>
            <w:gridSpan w:val="3"/>
            <w:tcBorders>
              <w:bottom w:val="single" w:sz="4" w:space="0" w:color="auto"/>
            </w:tcBorders>
            <w:shd w:val="clear" w:color="auto" w:fill="E0E0E0"/>
          </w:tcPr>
          <w:p w14:paraId="71C0E2E6" w14:textId="77777777" w:rsidR="009B100F" w:rsidRPr="00FC7496" w:rsidRDefault="009B100F" w:rsidP="00F0225E">
            <w:pPr>
              <w:pStyle w:val="TAH"/>
            </w:pPr>
            <w:r w:rsidRPr="00FC7496">
              <w:t>TTCN-3 External Function</w:t>
            </w:r>
          </w:p>
        </w:tc>
      </w:tr>
      <w:tr w:rsidR="009B100F" w:rsidRPr="00FC7496" w14:paraId="7DA23B5B" w14:textId="77777777" w:rsidTr="00F0225E">
        <w:trPr>
          <w:jc w:val="center"/>
        </w:trPr>
        <w:tc>
          <w:tcPr>
            <w:tcW w:w="1908" w:type="dxa"/>
            <w:tcBorders>
              <w:bottom w:val="single" w:sz="4" w:space="0" w:color="auto"/>
            </w:tcBorders>
            <w:shd w:val="clear" w:color="auto" w:fill="E0E0E0"/>
          </w:tcPr>
          <w:p w14:paraId="59E24DE1" w14:textId="77777777" w:rsidR="009B100F" w:rsidRPr="00FC7496" w:rsidRDefault="009B100F" w:rsidP="00F0225E">
            <w:pPr>
              <w:pStyle w:val="TAH"/>
            </w:pPr>
            <w:r w:rsidRPr="00FC7496">
              <w:t>Name</w:t>
            </w:r>
          </w:p>
        </w:tc>
        <w:tc>
          <w:tcPr>
            <w:tcW w:w="7304" w:type="dxa"/>
            <w:gridSpan w:val="2"/>
            <w:tcBorders>
              <w:bottom w:val="single" w:sz="4" w:space="0" w:color="auto"/>
            </w:tcBorders>
            <w:shd w:val="clear" w:color="auto" w:fill="auto"/>
          </w:tcPr>
          <w:p w14:paraId="59D28E19" w14:textId="77777777" w:rsidR="009B100F" w:rsidRPr="00FC7496" w:rsidRDefault="009B100F" w:rsidP="00F0225E">
            <w:pPr>
              <w:pStyle w:val="TAL"/>
              <w:rPr>
                <w:b/>
              </w:rPr>
            </w:pPr>
            <w:r w:rsidRPr="00FC7496">
              <w:rPr>
                <w:b/>
              </w:rPr>
              <w:t>fx_Calculate</w:t>
            </w:r>
            <w:r w:rsidR="00B9017D" w:rsidRPr="00FC7496">
              <w:rPr>
                <w:b/>
              </w:rPr>
              <w:t>FCS</w:t>
            </w:r>
            <w:r w:rsidRPr="00FC7496">
              <w:rPr>
                <w:b/>
              </w:rPr>
              <w:t>32</w:t>
            </w:r>
          </w:p>
        </w:tc>
      </w:tr>
      <w:tr w:rsidR="009B100F" w:rsidRPr="00FC7496" w14:paraId="5F0087DE" w14:textId="77777777" w:rsidTr="00F0225E">
        <w:trPr>
          <w:jc w:val="center"/>
        </w:trPr>
        <w:tc>
          <w:tcPr>
            <w:tcW w:w="1908" w:type="dxa"/>
            <w:shd w:val="clear" w:color="auto" w:fill="E0E0E0"/>
          </w:tcPr>
          <w:p w14:paraId="53CC0FF0" w14:textId="77777777" w:rsidR="009B100F" w:rsidRPr="00FC7496" w:rsidRDefault="009B100F" w:rsidP="00F0225E">
            <w:pPr>
              <w:pStyle w:val="TAH"/>
            </w:pPr>
            <w:r w:rsidRPr="00FC7496">
              <w:t>Description</w:t>
            </w:r>
          </w:p>
        </w:tc>
        <w:tc>
          <w:tcPr>
            <w:tcW w:w="7304" w:type="dxa"/>
            <w:gridSpan w:val="2"/>
            <w:shd w:val="clear" w:color="auto" w:fill="auto"/>
          </w:tcPr>
          <w:p w14:paraId="568C4A05" w14:textId="77777777" w:rsidR="009B100F" w:rsidRPr="00FC7496" w:rsidRDefault="00B9017D" w:rsidP="00B9017D">
            <w:pPr>
              <w:pStyle w:val="TAL"/>
            </w:pPr>
            <w:r w:rsidRPr="00FC7496">
              <w:t xml:space="preserve">32-bit frame check sequence (FCS) </w:t>
            </w:r>
            <w:r w:rsidR="009B100F" w:rsidRPr="00FC7496">
              <w:t>calculation according to ITU-T Recommendation V.42</w:t>
            </w:r>
            <w:r w:rsidRPr="00FC7496">
              <w:t xml:space="preserve"> [68] section 8.1.1.6.2 and TS36.304 [14] section 7.3</w:t>
            </w:r>
            <w:r w:rsidR="009B100F" w:rsidRPr="00FC7496">
              <w:t>.</w:t>
            </w:r>
          </w:p>
        </w:tc>
      </w:tr>
      <w:tr w:rsidR="009B100F" w:rsidRPr="00FC7496" w14:paraId="22E2FC01" w14:textId="77777777" w:rsidTr="00F0225E">
        <w:trPr>
          <w:jc w:val="center"/>
        </w:trPr>
        <w:tc>
          <w:tcPr>
            <w:tcW w:w="1908" w:type="dxa"/>
            <w:shd w:val="clear" w:color="auto" w:fill="E0E0E0"/>
          </w:tcPr>
          <w:p w14:paraId="326938A0" w14:textId="77777777" w:rsidR="009B100F" w:rsidRPr="00FC7496" w:rsidRDefault="009B100F" w:rsidP="00F0225E">
            <w:pPr>
              <w:pStyle w:val="TAH"/>
            </w:pPr>
            <w:r w:rsidRPr="00FC7496">
              <w:t>Parameters</w:t>
            </w:r>
          </w:p>
        </w:tc>
        <w:tc>
          <w:tcPr>
            <w:tcW w:w="2131" w:type="dxa"/>
            <w:shd w:val="clear" w:color="auto" w:fill="auto"/>
          </w:tcPr>
          <w:p w14:paraId="09AE17F6" w14:textId="77777777" w:rsidR="009B100F" w:rsidRPr="00FC7496" w:rsidDel="008A0ED7" w:rsidRDefault="009B100F" w:rsidP="00F0225E">
            <w:pPr>
              <w:pStyle w:val="TAL"/>
            </w:pPr>
            <w:r w:rsidRPr="00FC7496">
              <w:t>p_Input</w:t>
            </w:r>
          </w:p>
        </w:tc>
        <w:tc>
          <w:tcPr>
            <w:tcW w:w="5173" w:type="dxa"/>
            <w:shd w:val="clear" w:color="auto" w:fill="auto"/>
          </w:tcPr>
          <w:p w14:paraId="76D9F6EE" w14:textId="77777777" w:rsidR="009B100F" w:rsidRPr="00FC7496" w:rsidRDefault="009B100F" w:rsidP="00F0225E">
            <w:pPr>
              <w:pStyle w:val="TAL"/>
            </w:pPr>
            <w:r w:rsidRPr="00FC7496">
              <w:t>bitstring</w:t>
            </w:r>
          </w:p>
        </w:tc>
      </w:tr>
      <w:tr w:rsidR="009B100F" w:rsidRPr="00FC7496" w14:paraId="2EAB1896" w14:textId="77777777" w:rsidTr="00F0225E">
        <w:trPr>
          <w:jc w:val="center"/>
        </w:trPr>
        <w:tc>
          <w:tcPr>
            <w:tcW w:w="1908" w:type="dxa"/>
            <w:tcBorders>
              <w:bottom w:val="single" w:sz="4" w:space="0" w:color="auto"/>
            </w:tcBorders>
            <w:shd w:val="clear" w:color="auto" w:fill="E0E0E0"/>
          </w:tcPr>
          <w:p w14:paraId="78EA696F" w14:textId="77777777" w:rsidR="009B100F" w:rsidRPr="00FC7496" w:rsidRDefault="009B100F" w:rsidP="00F0225E">
            <w:pPr>
              <w:pStyle w:val="TAH"/>
            </w:pPr>
            <w:r w:rsidRPr="00FC7496">
              <w:t>Return Value</w:t>
            </w:r>
          </w:p>
        </w:tc>
        <w:tc>
          <w:tcPr>
            <w:tcW w:w="7304" w:type="dxa"/>
            <w:gridSpan w:val="2"/>
            <w:tcBorders>
              <w:bottom w:val="single" w:sz="4" w:space="0" w:color="auto"/>
            </w:tcBorders>
            <w:shd w:val="clear" w:color="auto" w:fill="auto"/>
          </w:tcPr>
          <w:p w14:paraId="53DBB492" w14:textId="77777777" w:rsidR="009B100F" w:rsidRPr="00FC7496" w:rsidRDefault="009B100F" w:rsidP="00F0225E">
            <w:pPr>
              <w:pStyle w:val="TAL"/>
            </w:pPr>
            <w:r w:rsidRPr="00FC7496">
              <w:t>bitstring, length 32</w:t>
            </w:r>
          </w:p>
        </w:tc>
      </w:tr>
    </w:tbl>
    <w:p w14:paraId="74DAFA45"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A0D4D09" w14:textId="77777777" w:rsidTr="001248C4">
        <w:trPr>
          <w:jc w:val="center"/>
        </w:trPr>
        <w:tc>
          <w:tcPr>
            <w:tcW w:w="9208" w:type="dxa"/>
            <w:gridSpan w:val="3"/>
            <w:tcBorders>
              <w:bottom w:val="single" w:sz="4" w:space="0" w:color="auto"/>
            </w:tcBorders>
            <w:shd w:val="clear" w:color="auto" w:fill="E0E0E0"/>
          </w:tcPr>
          <w:p w14:paraId="0FC029B9" w14:textId="77777777" w:rsidR="00F56F87" w:rsidRPr="00FC7496" w:rsidRDefault="00F56F87" w:rsidP="001248C4">
            <w:pPr>
              <w:pStyle w:val="TAH"/>
            </w:pPr>
            <w:r w:rsidRPr="00FC7496">
              <w:t>TTCN-3 External Function</w:t>
            </w:r>
          </w:p>
        </w:tc>
      </w:tr>
      <w:tr w:rsidR="00F56F87" w:rsidRPr="00FC7496" w14:paraId="3B021F72" w14:textId="77777777" w:rsidTr="001248C4">
        <w:trPr>
          <w:jc w:val="center"/>
        </w:trPr>
        <w:tc>
          <w:tcPr>
            <w:tcW w:w="1907" w:type="dxa"/>
            <w:tcBorders>
              <w:bottom w:val="single" w:sz="4" w:space="0" w:color="auto"/>
            </w:tcBorders>
            <w:shd w:val="clear" w:color="auto" w:fill="E0E0E0"/>
          </w:tcPr>
          <w:p w14:paraId="4B514044"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071B3D0F" w14:textId="77777777" w:rsidR="00F56F87" w:rsidRPr="00FC7496" w:rsidRDefault="00F56F87" w:rsidP="001248C4">
            <w:pPr>
              <w:pStyle w:val="TAL"/>
              <w:rPr>
                <w:b/>
                <w:lang w:eastAsia="zh-CN"/>
              </w:rPr>
            </w:pPr>
            <w:r w:rsidRPr="00FC7496">
              <w:rPr>
                <w:b/>
              </w:rPr>
              <w:t>fx_</w:t>
            </w:r>
            <w:r w:rsidRPr="00FC7496">
              <w:rPr>
                <w:b/>
                <w:lang w:eastAsia="zh-CN"/>
              </w:rPr>
              <w:t xml:space="preserve"> UDC</w:t>
            </w:r>
            <w:r w:rsidRPr="00FC7496">
              <w:rPr>
                <w:b/>
              </w:rPr>
              <w:t>_</w:t>
            </w:r>
            <w:r w:rsidRPr="00FC7496">
              <w:rPr>
                <w:b/>
                <w:lang w:eastAsia="zh-CN"/>
              </w:rPr>
              <w:t>Initialise</w:t>
            </w:r>
          </w:p>
        </w:tc>
      </w:tr>
      <w:tr w:rsidR="00F56F87" w:rsidRPr="00FC7496" w14:paraId="5E62A8C2" w14:textId="77777777" w:rsidTr="001248C4">
        <w:trPr>
          <w:jc w:val="center"/>
        </w:trPr>
        <w:tc>
          <w:tcPr>
            <w:tcW w:w="1907" w:type="dxa"/>
            <w:shd w:val="clear" w:color="auto" w:fill="E0E0E0"/>
          </w:tcPr>
          <w:p w14:paraId="5B7D3EB1" w14:textId="77777777" w:rsidR="00F56F87" w:rsidRPr="00FC7496" w:rsidRDefault="00F56F87" w:rsidP="001248C4">
            <w:pPr>
              <w:pStyle w:val="TAH"/>
            </w:pPr>
            <w:r w:rsidRPr="00FC7496">
              <w:t>Description</w:t>
            </w:r>
          </w:p>
        </w:tc>
        <w:tc>
          <w:tcPr>
            <w:tcW w:w="7301" w:type="dxa"/>
            <w:gridSpan w:val="2"/>
            <w:shd w:val="clear" w:color="auto" w:fill="auto"/>
          </w:tcPr>
          <w:p w14:paraId="6EDAE3D1" w14:textId="77777777" w:rsidR="00F56F87" w:rsidRPr="00FC7496" w:rsidRDefault="00F56F87" w:rsidP="001248C4">
            <w:pPr>
              <w:pStyle w:val="TAL"/>
              <w:rPr>
                <w:lang w:eastAsia="zh-CN"/>
              </w:rPr>
            </w:pPr>
            <w:r w:rsidRPr="00FC7496">
              <w:t>Initialise decompressor and decompression buffer in the SS</w:t>
            </w:r>
          </w:p>
        </w:tc>
      </w:tr>
      <w:tr w:rsidR="00F56F87" w:rsidRPr="00FC7496" w14:paraId="4444D5F5" w14:textId="77777777" w:rsidTr="001248C4">
        <w:trPr>
          <w:jc w:val="center"/>
        </w:trPr>
        <w:tc>
          <w:tcPr>
            <w:tcW w:w="1907" w:type="dxa"/>
            <w:vMerge w:val="restart"/>
            <w:shd w:val="clear" w:color="auto" w:fill="E0E0E0"/>
          </w:tcPr>
          <w:p w14:paraId="09F1009C" w14:textId="77777777" w:rsidR="00F56F87" w:rsidRPr="00FC7496" w:rsidRDefault="00F56F87" w:rsidP="001248C4">
            <w:pPr>
              <w:pStyle w:val="TAH"/>
            </w:pPr>
            <w:r w:rsidRPr="00FC7496">
              <w:t>Parameters</w:t>
            </w:r>
          </w:p>
        </w:tc>
        <w:tc>
          <w:tcPr>
            <w:tcW w:w="2130" w:type="dxa"/>
            <w:shd w:val="clear" w:color="auto" w:fill="auto"/>
          </w:tcPr>
          <w:p w14:paraId="7DB103E2" w14:textId="77777777" w:rsidR="00F56F87" w:rsidRPr="00FC7496" w:rsidDel="008A0ED7" w:rsidRDefault="00F56F87" w:rsidP="001248C4">
            <w:pPr>
              <w:pStyle w:val="TAL"/>
              <w:rPr>
                <w:lang w:eastAsia="zh-CN"/>
              </w:rPr>
            </w:pPr>
            <w:r w:rsidRPr="00FC7496">
              <w:rPr>
                <w:szCs w:val="16"/>
              </w:rPr>
              <w:t>bufferSize</w:t>
            </w:r>
          </w:p>
        </w:tc>
        <w:tc>
          <w:tcPr>
            <w:tcW w:w="5171" w:type="dxa"/>
            <w:shd w:val="clear" w:color="auto" w:fill="auto"/>
          </w:tcPr>
          <w:p w14:paraId="0AEF038B" w14:textId="77777777" w:rsidR="00F56F87" w:rsidRPr="00FC7496" w:rsidRDefault="00F56F87" w:rsidP="001248C4">
            <w:pPr>
              <w:pStyle w:val="TAL"/>
              <w:rPr>
                <w:lang w:eastAsia="zh-CN"/>
              </w:rPr>
            </w:pPr>
            <w:r w:rsidRPr="00FC7496">
              <w:rPr>
                <w:lang w:eastAsia="zh-CN"/>
              </w:rPr>
              <w:t>2 bits</w:t>
            </w:r>
          </w:p>
          <w:p w14:paraId="0E67AA84" w14:textId="77777777" w:rsidR="00F56F87" w:rsidRPr="00FC7496" w:rsidRDefault="00F56F87" w:rsidP="001248C4">
            <w:pPr>
              <w:pStyle w:val="TAL"/>
              <w:rPr>
                <w:szCs w:val="16"/>
                <w:lang w:eastAsia="zh-CN"/>
              </w:rPr>
            </w:pPr>
            <w:r w:rsidRPr="00FC7496">
              <w:t>0</w:t>
            </w:r>
            <w:r w:rsidRPr="00FC7496">
              <w:rPr>
                <w:lang w:eastAsia="zh-CN"/>
              </w:rPr>
              <w:t>0</w:t>
            </w:r>
            <w:r w:rsidRPr="00FC7496">
              <w:t xml:space="preserve"> - </w:t>
            </w:r>
            <w:r w:rsidRPr="00FC7496">
              <w:rPr>
                <w:szCs w:val="16"/>
              </w:rPr>
              <w:t>kbyte2</w:t>
            </w:r>
            <w:r w:rsidRPr="00FC7496">
              <w:rPr>
                <w:szCs w:val="16"/>
                <w:lang w:eastAsia="zh-CN"/>
              </w:rPr>
              <w:t xml:space="preserve"> (2048 bytes)</w:t>
            </w:r>
          </w:p>
          <w:p w14:paraId="3A053437" w14:textId="77777777" w:rsidR="00F56F87" w:rsidRPr="00FC7496" w:rsidRDefault="00F56F87" w:rsidP="001248C4">
            <w:pPr>
              <w:pStyle w:val="TAL"/>
              <w:rPr>
                <w:szCs w:val="16"/>
                <w:lang w:eastAsia="zh-CN"/>
              </w:rPr>
            </w:pPr>
            <w:r w:rsidRPr="00FC7496">
              <w:t>0</w:t>
            </w:r>
            <w:r w:rsidRPr="00FC7496">
              <w:rPr>
                <w:lang w:eastAsia="zh-CN"/>
              </w:rPr>
              <w:t>1</w:t>
            </w:r>
            <w:r w:rsidRPr="00FC7496">
              <w:t xml:space="preserve"> -</w:t>
            </w:r>
            <w:r w:rsidRPr="00FC7496">
              <w:rPr>
                <w:szCs w:val="16"/>
              </w:rPr>
              <w:t xml:space="preserve"> kbyte4</w:t>
            </w:r>
            <w:r w:rsidRPr="00FC7496">
              <w:rPr>
                <w:szCs w:val="16"/>
                <w:lang w:eastAsia="zh-CN"/>
              </w:rPr>
              <w:t xml:space="preserve"> (4096 bytes)</w:t>
            </w:r>
          </w:p>
          <w:p w14:paraId="74B0E689" w14:textId="77777777" w:rsidR="00F56F87" w:rsidRPr="00FC7496" w:rsidRDefault="00F56F87" w:rsidP="001248C4">
            <w:pPr>
              <w:pStyle w:val="TAL"/>
              <w:rPr>
                <w:szCs w:val="16"/>
                <w:lang w:eastAsia="zh-CN"/>
              </w:rPr>
            </w:pPr>
            <w:r w:rsidRPr="00FC7496">
              <w:rPr>
                <w:lang w:eastAsia="zh-CN"/>
              </w:rPr>
              <w:t>10</w:t>
            </w:r>
            <w:r w:rsidRPr="00FC7496">
              <w:t xml:space="preserve"> -</w:t>
            </w:r>
            <w:r w:rsidRPr="00FC7496">
              <w:rPr>
                <w:szCs w:val="16"/>
              </w:rPr>
              <w:t xml:space="preserve"> kbyte8</w:t>
            </w:r>
            <w:r w:rsidRPr="00FC7496">
              <w:rPr>
                <w:szCs w:val="16"/>
                <w:lang w:eastAsia="zh-CN"/>
              </w:rPr>
              <w:t xml:space="preserve"> (8192 bytes)</w:t>
            </w:r>
          </w:p>
          <w:p w14:paraId="41891DB1" w14:textId="77777777" w:rsidR="00F56F87" w:rsidRPr="00FC7496" w:rsidRDefault="00F56F87" w:rsidP="001248C4">
            <w:pPr>
              <w:pStyle w:val="TAL"/>
              <w:rPr>
                <w:rFonts w:ascii="Courier New" w:hAnsi="Courier New" w:cs="Courier New"/>
                <w:sz w:val="16"/>
                <w:szCs w:val="16"/>
              </w:rPr>
            </w:pPr>
            <w:r w:rsidRPr="00FC7496">
              <w:rPr>
                <w:lang w:eastAsia="zh-CN"/>
              </w:rPr>
              <w:t>11</w:t>
            </w:r>
            <w:r w:rsidRPr="00FC7496">
              <w:t xml:space="preserve"> -</w:t>
            </w:r>
            <w:r w:rsidRPr="00FC7496">
              <w:rPr>
                <w:szCs w:val="16"/>
              </w:rPr>
              <w:t xml:space="preserve"> spare1</w:t>
            </w:r>
          </w:p>
        </w:tc>
      </w:tr>
      <w:tr w:rsidR="00F56F87" w:rsidRPr="00FC7496" w14:paraId="0EEEE539" w14:textId="77777777" w:rsidTr="001248C4">
        <w:trPr>
          <w:jc w:val="center"/>
        </w:trPr>
        <w:tc>
          <w:tcPr>
            <w:tcW w:w="1907" w:type="dxa"/>
            <w:vMerge/>
            <w:shd w:val="clear" w:color="auto" w:fill="E0E0E0"/>
          </w:tcPr>
          <w:p w14:paraId="1FD0FCDC" w14:textId="77777777" w:rsidR="00F56F87" w:rsidRPr="00FC7496" w:rsidRDefault="00F56F87" w:rsidP="001248C4">
            <w:pPr>
              <w:pStyle w:val="TAH"/>
            </w:pPr>
          </w:p>
        </w:tc>
        <w:tc>
          <w:tcPr>
            <w:tcW w:w="2130" w:type="dxa"/>
            <w:shd w:val="clear" w:color="auto" w:fill="auto"/>
          </w:tcPr>
          <w:p w14:paraId="2F814A22" w14:textId="77777777" w:rsidR="00F56F87" w:rsidRPr="00FC7496" w:rsidDel="008A0ED7" w:rsidRDefault="00F56F87" w:rsidP="001248C4">
            <w:pPr>
              <w:pStyle w:val="TAL"/>
              <w:rPr>
                <w:lang w:eastAsia="zh-CN"/>
              </w:rPr>
            </w:pPr>
            <w:r w:rsidRPr="00FC7496">
              <w:rPr>
                <w:szCs w:val="16"/>
                <w:lang w:eastAsia="zh-CN"/>
              </w:rPr>
              <w:t>D</w:t>
            </w:r>
            <w:r w:rsidRPr="00FC7496">
              <w:rPr>
                <w:szCs w:val="16"/>
              </w:rPr>
              <w:t>ictionary</w:t>
            </w:r>
          </w:p>
        </w:tc>
        <w:tc>
          <w:tcPr>
            <w:tcW w:w="5171" w:type="dxa"/>
            <w:shd w:val="clear" w:color="auto" w:fill="auto"/>
          </w:tcPr>
          <w:p w14:paraId="0E05B566" w14:textId="77777777" w:rsidR="00F56F87" w:rsidRPr="00FC7496" w:rsidRDefault="00F56F87" w:rsidP="001248C4">
            <w:pPr>
              <w:pStyle w:val="TAL"/>
              <w:rPr>
                <w:lang w:eastAsia="zh-CN"/>
              </w:rPr>
            </w:pPr>
            <w:r w:rsidRPr="00FC7496">
              <w:rPr>
                <w:lang w:eastAsia="zh-CN"/>
              </w:rPr>
              <w:t>1 bit</w:t>
            </w:r>
          </w:p>
          <w:p w14:paraId="0C0CC2A1" w14:textId="77777777" w:rsidR="00F56F87" w:rsidRPr="00FC7496" w:rsidRDefault="00F56F87" w:rsidP="001248C4">
            <w:pPr>
              <w:pStyle w:val="TAL"/>
              <w:rPr>
                <w:lang w:eastAsia="zh-CN"/>
              </w:rPr>
            </w:pPr>
            <w:r w:rsidRPr="00FC7496">
              <w:t xml:space="preserve">0 - </w:t>
            </w:r>
            <w:r w:rsidRPr="00FC7496">
              <w:rPr>
                <w:lang w:eastAsia="zh-CN"/>
              </w:rPr>
              <w:t>Decompression buffer is set to all zeros</w:t>
            </w:r>
          </w:p>
          <w:p w14:paraId="60935348"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set to </w:t>
            </w:r>
            <w:r w:rsidRPr="00FC7496">
              <w:rPr>
                <w:szCs w:val="16"/>
              </w:rPr>
              <w:t>sip-SDP</w:t>
            </w:r>
          </w:p>
        </w:tc>
      </w:tr>
      <w:tr w:rsidR="00F56F87" w:rsidRPr="00FC7496" w14:paraId="2FE90A60" w14:textId="77777777" w:rsidTr="001248C4">
        <w:trPr>
          <w:jc w:val="center"/>
        </w:trPr>
        <w:tc>
          <w:tcPr>
            <w:tcW w:w="1907" w:type="dxa"/>
            <w:tcBorders>
              <w:bottom w:val="single" w:sz="4" w:space="0" w:color="auto"/>
            </w:tcBorders>
            <w:shd w:val="clear" w:color="auto" w:fill="E0E0E0"/>
          </w:tcPr>
          <w:p w14:paraId="7DDC7D0B"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0EB5F7D3" w14:textId="77777777" w:rsidR="00F56F87" w:rsidRPr="00FC7496" w:rsidRDefault="00F56F87" w:rsidP="001248C4">
            <w:pPr>
              <w:pStyle w:val="TAL"/>
              <w:rPr>
                <w:lang w:eastAsia="zh-CN"/>
              </w:rPr>
            </w:pPr>
            <w:r w:rsidRPr="00FC7496">
              <w:rPr>
                <w:lang w:eastAsia="zh-CN"/>
              </w:rPr>
              <w:t>error_indicator: 1 bit</w:t>
            </w:r>
          </w:p>
          <w:p w14:paraId="75F1119F" w14:textId="77777777" w:rsidR="00F56F87" w:rsidRPr="00FC7496" w:rsidRDefault="00F56F87" w:rsidP="001248C4">
            <w:pPr>
              <w:pStyle w:val="TAL"/>
              <w:rPr>
                <w:lang w:eastAsia="zh-CN"/>
              </w:rPr>
            </w:pPr>
            <w:r w:rsidRPr="00FC7496">
              <w:t xml:space="preserve">0 - </w:t>
            </w:r>
            <w:r w:rsidRPr="00FC7496">
              <w:rPr>
                <w:lang w:eastAsia="zh-CN"/>
              </w:rPr>
              <w:t>Initialization is success</w:t>
            </w:r>
          </w:p>
          <w:p w14:paraId="3C3DF4E7"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Initialization is not success</w:t>
            </w:r>
          </w:p>
        </w:tc>
      </w:tr>
    </w:tbl>
    <w:p w14:paraId="1A3FD128"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F27A759" w14:textId="77777777" w:rsidTr="001248C4">
        <w:trPr>
          <w:jc w:val="center"/>
        </w:trPr>
        <w:tc>
          <w:tcPr>
            <w:tcW w:w="9208" w:type="dxa"/>
            <w:gridSpan w:val="3"/>
            <w:tcBorders>
              <w:bottom w:val="single" w:sz="4" w:space="0" w:color="auto"/>
            </w:tcBorders>
            <w:shd w:val="clear" w:color="auto" w:fill="E0E0E0"/>
          </w:tcPr>
          <w:p w14:paraId="1D479B90" w14:textId="77777777" w:rsidR="00F56F87" w:rsidRPr="00FC7496" w:rsidRDefault="00F56F87" w:rsidP="001248C4">
            <w:pPr>
              <w:pStyle w:val="TAH"/>
            </w:pPr>
            <w:r w:rsidRPr="00FC7496">
              <w:t>TTCN-3 External Function</w:t>
            </w:r>
          </w:p>
        </w:tc>
      </w:tr>
      <w:tr w:rsidR="00F56F87" w:rsidRPr="00FC7496" w14:paraId="39203A5C" w14:textId="77777777" w:rsidTr="001248C4">
        <w:trPr>
          <w:jc w:val="center"/>
        </w:trPr>
        <w:tc>
          <w:tcPr>
            <w:tcW w:w="1907" w:type="dxa"/>
            <w:tcBorders>
              <w:bottom w:val="single" w:sz="4" w:space="0" w:color="auto"/>
            </w:tcBorders>
            <w:shd w:val="clear" w:color="auto" w:fill="E0E0E0"/>
          </w:tcPr>
          <w:p w14:paraId="0F4BD87A"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6BBC7D4F" w14:textId="77777777" w:rsidR="00F56F87" w:rsidRPr="00FC7496" w:rsidRDefault="00F56F87" w:rsidP="001248C4">
            <w:pPr>
              <w:pStyle w:val="TAL"/>
              <w:rPr>
                <w:b/>
                <w:lang w:eastAsia="zh-CN"/>
              </w:rPr>
            </w:pPr>
            <w:r w:rsidRPr="00FC7496">
              <w:rPr>
                <w:b/>
              </w:rPr>
              <w:t>fx_</w:t>
            </w:r>
            <w:r w:rsidRPr="00FC7496">
              <w:rPr>
                <w:b/>
                <w:lang w:eastAsia="zh-CN"/>
              </w:rPr>
              <w:t>UDC_Decompress</w:t>
            </w:r>
          </w:p>
        </w:tc>
      </w:tr>
      <w:tr w:rsidR="00F56F87" w:rsidRPr="00FC7496" w14:paraId="6F4EAD5A" w14:textId="77777777" w:rsidTr="001248C4">
        <w:trPr>
          <w:jc w:val="center"/>
        </w:trPr>
        <w:tc>
          <w:tcPr>
            <w:tcW w:w="1907" w:type="dxa"/>
            <w:tcBorders>
              <w:bottom w:val="single" w:sz="4" w:space="0" w:color="auto"/>
            </w:tcBorders>
            <w:shd w:val="clear" w:color="auto" w:fill="E0E0E0"/>
          </w:tcPr>
          <w:p w14:paraId="246B9C3D" w14:textId="77777777" w:rsidR="00F56F87" w:rsidRPr="00FC7496" w:rsidRDefault="00F56F87" w:rsidP="001248C4">
            <w:pPr>
              <w:pStyle w:val="TAH"/>
            </w:pPr>
            <w:r w:rsidRPr="00FC7496">
              <w:t>Description</w:t>
            </w:r>
          </w:p>
        </w:tc>
        <w:tc>
          <w:tcPr>
            <w:tcW w:w="7301" w:type="dxa"/>
            <w:gridSpan w:val="2"/>
            <w:shd w:val="clear" w:color="auto" w:fill="auto"/>
          </w:tcPr>
          <w:p w14:paraId="4F558835" w14:textId="77777777" w:rsidR="00F56F87" w:rsidRPr="00FC7496" w:rsidRDefault="00F56F87" w:rsidP="001248C4">
            <w:pPr>
              <w:pStyle w:val="TAL"/>
              <w:rPr>
                <w:lang w:eastAsia="zh-CN"/>
              </w:rPr>
            </w:pPr>
            <w:r w:rsidRPr="00FC7496">
              <w:t>Applies dec</w:t>
            </w:r>
            <w:r w:rsidRPr="00FC7496">
              <w:rPr>
                <w:lang w:eastAsia="zh-CN"/>
              </w:rPr>
              <w:t>ompression</w:t>
            </w:r>
            <w:r w:rsidRPr="00FC7496">
              <w:t xml:space="preserve"> </w:t>
            </w:r>
            <w:r w:rsidRPr="00FC7496">
              <w:rPr>
                <w:lang w:eastAsia="zh-CN"/>
              </w:rPr>
              <w:t>of a compressed PDCP SDU.</w:t>
            </w:r>
          </w:p>
          <w:p w14:paraId="1F572E00" w14:textId="77777777" w:rsidR="00F56F87" w:rsidRPr="00FC7496" w:rsidRDefault="00F56F87" w:rsidP="001248C4">
            <w:pPr>
              <w:pStyle w:val="TAL"/>
              <w:rPr>
                <w:lang w:eastAsia="zh-CN"/>
              </w:rPr>
            </w:pPr>
            <w:r w:rsidRPr="00FC7496">
              <w:t>The decompression function makes use of IE FR and</w:t>
            </w:r>
            <w:r w:rsidRPr="00FC7496">
              <w:rPr>
                <w:lang w:eastAsia="zh-CN"/>
              </w:rPr>
              <w:t xml:space="preserve"> </w:t>
            </w:r>
            <w:r w:rsidRPr="00FC7496">
              <w:t>the content of the decompression buffer</w:t>
            </w:r>
            <w:r w:rsidRPr="00FC7496">
              <w:rPr>
                <w:lang w:eastAsia="zh-CN"/>
              </w:rPr>
              <w:t>.</w:t>
            </w:r>
          </w:p>
          <w:p w14:paraId="6E8C7A2F" w14:textId="77777777" w:rsidR="00F56F87" w:rsidRPr="00FC7496" w:rsidRDefault="00F56F87" w:rsidP="001248C4">
            <w:pPr>
              <w:pStyle w:val="TAL"/>
              <w:rPr>
                <w:lang w:eastAsia="zh-CN"/>
              </w:rPr>
            </w:pPr>
            <w:r w:rsidRPr="00FC7496">
              <w:rPr>
                <w:lang w:eastAsia="zh-CN"/>
              </w:rPr>
              <w:t>Checksum:</w:t>
            </w:r>
            <w:r w:rsidRPr="00FC7496">
              <w:t xml:space="preserve"> Implementation is calculated by the content of </w:t>
            </w:r>
            <w:r w:rsidRPr="00FC7496">
              <w:rPr>
                <w:lang w:eastAsia="zh-CN"/>
              </w:rPr>
              <w:t>de</w:t>
            </w:r>
            <w:r w:rsidRPr="00FC7496">
              <w:t>compression buffer</w:t>
            </w:r>
            <w:r w:rsidRPr="00FC7496">
              <w:rPr>
                <w:lang w:eastAsia="zh-CN"/>
              </w:rPr>
              <w:t xml:space="preserve"> before decompression. In the case of FR is set to 1, the value of checksum is after decompression buffer reset.</w:t>
            </w:r>
          </w:p>
          <w:p w14:paraId="1E384228" w14:textId="77777777" w:rsidR="00F56F87" w:rsidRPr="00FC7496" w:rsidRDefault="00F56F87" w:rsidP="001248C4">
            <w:pPr>
              <w:pStyle w:val="TAL"/>
              <w:rPr>
                <w:lang w:eastAsia="zh-CN"/>
              </w:rPr>
            </w:pPr>
            <w:r w:rsidRPr="00FC7496">
              <w:rPr>
                <w:lang w:eastAsia="zh-CN"/>
              </w:rPr>
              <w:t xml:space="preserve">SS shall </w:t>
            </w:r>
            <w:r w:rsidRPr="00FC7496">
              <w:t>update the content of the decompression buffer</w:t>
            </w:r>
            <w:r w:rsidRPr="00FC7496">
              <w:rPr>
                <w:lang w:eastAsia="zh-CN"/>
              </w:rPr>
              <w:t xml:space="preserve"> after the decompression.</w:t>
            </w:r>
          </w:p>
        </w:tc>
      </w:tr>
      <w:tr w:rsidR="00F56F87" w:rsidRPr="00FC7496" w14:paraId="4F52AF1F" w14:textId="77777777" w:rsidTr="001248C4">
        <w:trPr>
          <w:jc w:val="center"/>
        </w:trPr>
        <w:tc>
          <w:tcPr>
            <w:tcW w:w="1907" w:type="dxa"/>
            <w:vMerge w:val="restart"/>
            <w:tcBorders>
              <w:bottom w:val="nil"/>
            </w:tcBorders>
            <w:shd w:val="clear" w:color="auto" w:fill="E0E0E0"/>
          </w:tcPr>
          <w:p w14:paraId="385D5812" w14:textId="77777777" w:rsidR="00F56F87" w:rsidRPr="00FC7496" w:rsidRDefault="00F56F87" w:rsidP="001248C4">
            <w:pPr>
              <w:pStyle w:val="TAH"/>
            </w:pPr>
            <w:r w:rsidRPr="00FC7496">
              <w:t>Parameters</w:t>
            </w:r>
          </w:p>
        </w:tc>
        <w:tc>
          <w:tcPr>
            <w:tcW w:w="2130" w:type="dxa"/>
            <w:shd w:val="clear" w:color="auto" w:fill="auto"/>
          </w:tcPr>
          <w:p w14:paraId="70088679" w14:textId="77777777" w:rsidR="00F56F87" w:rsidRPr="00FC7496" w:rsidDel="008A0ED7" w:rsidRDefault="00F56F87" w:rsidP="001248C4">
            <w:pPr>
              <w:pStyle w:val="TAL"/>
              <w:rPr>
                <w:lang w:eastAsia="zh-CN"/>
              </w:rPr>
            </w:pPr>
            <w:r w:rsidRPr="00FC7496">
              <w:rPr>
                <w:lang w:eastAsia="zh-CN"/>
              </w:rPr>
              <w:t xml:space="preserve">compressed </w:t>
            </w:r>
            <w:r w:rsidRPr="00FC7496">
              <w:t>S</w:t>
            </w:r>
            <w:r w:rsidRPr="00FC7496">
              <w:rPr>
                <w:lang w:eastAsia="zh-CN"/>
              </w:rPr>
              <w:t>DU</w:t>
            </w:r>
          </w:p>
        </w:tc>
        <w:tc>
          <w:tcPr>
            <w:tcW w:w="5171" w:type="dxa"/>
            <w:shd w:val="clear" w:color="auto" w:fill="auto"/>
          </w:tcPr>
          <w:p w14:paraId="121BCB4B" w14:textId="77777777" w:rsidR="00F56F87" w:rsidRPr="00FC7496" w:rsidRDefault="00F56F87" w:rsidP="001248C4">
            <w:pPr>
              <w:pStyle w:val="TAL"/>
              <w:rPr>
                <w:rFonts w:ascii="Courier New" w:hAnsi="Courier New" w:cs="Courier New"/>
                <w:sz w:val="16"/>
                <w:szCs w:val="16"/>
              </w:rPr>
            </w:pPr>
            <w:r w:rsidRPr="00FC7496">
              <w:rPr>
                <w:lang w:eastAsia="zh-CN"/>
              </w:rPr>
              <w:t>octetstring</w:t>
            </w:r>
          </w:p>
        </w:tc>
      </w:tr>
      <w:tr w:rsidR="00F56F87" w:rsidRPr="00FC7496" w14:paraId="78238013" w14:textId="77777777" w:rsidTr="001248C4">
        <w:trPr>
          <w:jc w:val="center"/>
        </w:trPr>
        <w:tc>
          <w:tcPr>
            <w:tcW w:w="1907" w:type="dxa"/>
            <w:vMerge/>
            <w:tcBorders>
              <w:top w:val="nil"/>
              <w:bottom w:val="nil"/>
            </w:tcBorders>
            <w:shd w:val="clear" w:color="auto" w:fill="E0E0E0"/>
          </w:tcPr>
          <w:p w14:paraId="32151EEA" w14:textId="77777777" w:rsidR="00F56F87" w:rsidRPr="00FC7496" w:rsidRDefault="00F56F87" w:rsidP="001248C4">
            <w:pPr>
              <w:pStyle w:val="TAH"/>
            </w:pPr>
          </w:p>
        </w:tc>
        <w:tc>
          <w:tcPr>
            <w:tcW w:w="2130" w:type="dxa"/>
            <w:shd w:val="clear" w:color="auto" w:fill="auto"/>
          </w:tcPr>
          <w:p w14:paraId="6F4FCB00" w14:textId="77777777" w:rsidR="00F56F87" w:rsidRPr="00FC7496" w:rsidDel="008A0ED7" w:rsidRDefault="00F56F87" w:rsidP="001248C4">
            <w:pPr>
              <w:pStyle w:val="TAL"/>
              <w:rPr>
                <w:lang w:eastAsia="zh-CN"/>
              </w:rPr>
            </w:pPr>
            <w:r w:rsidRPr="00FC7496">
              <w:rPr>
                <w:lang w:eastAsia="zh-CN"/>
              </w:rPr>
              <w:t>FR</w:t>
            </w:r>
          </w:p>
        </w:tc>
        <w:tc>
          <w:tcPr>
            <w:tcW w:w="5171" w:type="dxa"/>
            <w:shd w:val="clear" w:color="auto" w:fill="auto"/>
          </w:tcPr>
          <w:p w14:paraId="632BB097" w14:textId="77777777" w:rsidR="00F56F87" w:rsidRPr="00FC7496" w:rsidRDefault="00F56F87" w:rsidP="001248C4">
            <w:pPr>
              <w:pStyle w:val="TAL"/>
              <w:rPr>
                <w:lang w:eastAsia="zh-CN"/>
              </w:rPr>
            </w:pPr>
            <w:r w:rsidRPr="00FC7496">
              <w:rPr>
                <w:lang w:eastAsia="zh-CN"/>
              </w:rPr>
              <w:t>1 bit</w:t>
            </w:r>
          </w:p>
          <w:p w14:paraId="1E2278C9" w14:textId="77777777" w:rsidR="00F56F87" w:rsidRPr="00FC7496" w:rsidRDefault="00F56F87" w:rsidP="001248C4">
            <w:pPr>
              <w:pStyle w:val="TAL"/>
              <w:rPr>
                <w:lang w:eastAsia="zh-CN"/>
              </w:rPr>
            </w:pPr>
            <w:r w:rsidRPr="00FC7496">
              <w:t xml:space="preserve">0 - </w:t>
            </w:r>
            <w:r w:rsidRPr="00FC7496">
              <w:rPr>
                <w:lang w:eastAsia="zh-CN"/>
              </w:rPr>
              <w:t>Decompression buffer is not reset</w:t>
            </w:r>
          </w:p>
          <w:p w14:paraId="2B806806"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reset to all zeros</w:t>
            </w:r>
          </w:p>
        </w:tc>
      </w:tr>
      <w:tr w:rsidR="00F56F87" w:rsidRPr="00FC7496" w14:paraId="551CB0DB" w14:textId="77777777" w:rsidTr="001248C4">
        <w:trPr>
          <w:jc w:val="center"/>
        </w:trPr>
        <w:tc>
          <w:tcPr>
            <w:tcW w:w="1907" w:type="dxa"/>
            <w:tcBorders>
              <w:bottom w:val="single" w:sz="4" w:space="0" w:color="auto"/>
            </w:tcBorders>
            <w:shd w:val="clear" w:color="auto" w:fill="E0E0E0"/>
          </w:tcPr>
          <w:p w14:paraId="04F54733"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50B93163" w14:textId="77777777" w:rsidR="00F56F87" w:rsidRPr="00FC7496" w:rsidRDefault="00F56F87" w:rsidP="001248C4">
            <w:pPr>
              <w:pStyle w:val="TAL"/>
              <w:rPr>
                <w:lang w:eastAsia="zh-CN"/>
              </w:rPr>
            </w:pPr>
            <w:r w:rsidRPr="00FC7496">
              <w:rPr>
                <w:lang w:eastAsia="zh-CN"/>
              </w:rPr>
              <w:t>b</w:t>
            </w:r>
            <w:r w:rsidRPr="00FC7496">
              <w:t>itstring</w:t>
            </w:r>
            <w:r w:rsidRPr="00FC7496">
              <w:rPr>
                <w:lang w:eastAsia="zh-CN"/>
              </w:rPr>
              <w:t>, error_indicator(1 bit) + checksum(4 bits) + decompressed SDU(octetstring), error_indicator: 1 bit</w:t>
            </w:r>
          </w:p>
          <w:p w14:paraId="6BA89634" w14:textId="77777777" w:rsidR="00F56F87" w:rsidRPr="00FC7496" w:rsidRDefault="00F56F87" w:rsidP="001248C4">
            <w:pPr>
              <w:pStyle w:val="TAL"/>
              <w:rPr>
                <w:lang w:eastAsia="zh-CN"/>
              </w:rPr>
            </w:pPr>
            <w:r w:rsidRPr="00FC7496">
              <w:t xml:space="preserve">0 - </w:t>
            </w:r>
            <w:r w:rsidRPr="00FC7496">
              <w:rPr>
                <w:lang w:eastAsia="zh-CN"/>
              </w:rPr>
              <w:t>Decompression is success</w:t>
            </w:r>
          </w:p>
          <w:p w14:paraId="3D9730AB" w14:textId="77777777" w:rsidR="00F56F87" w:rsidRPr="00FC7496" w:rsidRDefault="00F56F87" w:rsidP="001248C4">
            <w:pPr>
              <w:pStyle w:val="TAL"/>
              <w:rPr>
                <w:lang w:eastAsia="zh-CN"/>
              </w:rPr>
            </w:pPr>
            <w:r w:rsidRPr="00FC7496">
              <w:rPr>
                <w:lang w:eastAsia="zh-CN"/>
              </w:rPr>
              <w:t>1</w:t>
            </w:r>
            <w:r w:rsidRPr="00FC7496">
              <w:t xml:space="preserve"> -</w:t>
            </w:r>
            <w:r w:rsidRPr="00FC7496">
              <w:rPr>
                <w:lang w:eastAsia="zh-CN"/>
              </w:rPr>
              <w:t xml:space="preserve"> Decompression is not success</w:t>
            </w:r>
          </w:p>
          <w:p w14:paraId="6C32D9A0" w14:textId="77777777" w:rsidR="00F56F87" w:rsidRPr="00FC7496" w:rsidRDefault="00F56F87" w:rsidP="001248C4">
            <w:pPr>
              <w:pStyle w:val="TAL"/>
              <w:rPr>
                <w:lang w:eastAsia="zh-CN"/>
              </w:rPr>
            </w:pPr>
            <w:r w:rsidRPr="00FC7496">
              <w:rPr>
                <w:lang w:eastAsia="zh-CN"/>
              </w:rPr>
              <w:t>decompressed SDU : octetstring</w:t>
            </w:r>
          </w:p>
          <w:p w14:paraId="75D3B03B" w14:textId="77777777" w:rsidR="00F56F87" w:rsidRPr="00FC7496" w:rsidRDefault="00F56F87" w:rsidP="001248C4">
            <w:pPr>
              <w:pStyle w:val="TAL"/>
              <w:rPr>
                <w:lang w:eastAsia="zh-CN"/>
              </w:rPr>
            </w:pPr>
            <w:r w:rsidRPr="00FC7496">
              <w:rPr>
                <w:color w:val="1F497D"/>
              </w:rPr>
              <w:t xml:space="preserve">The </w:t>
            </w:r>
            <w:r w:rsidRPr="00FC7496">
              <w:rPr>
                <w:lang w:eastAsia="zh-CN"/>
              </w:rPr>
              <w:t>decompressed SDU</w:t>
            </w:r>
            <w:r w:rsidRPr="00FC7496">
              <w:rPr>
                <w:color w:val="1F497D"/>
              </w:rPr>
              <w:t xml:space="preserve"> is valid only </w:t>
            </w:r>
            <w:r w:rsidRPr="00FC7496">
              <w:rPr>
                <w:color w:val="1F497D"/>
                <w:lang w:eastAsia="zh-CN"/>
              </w:rPr>
              <w:t>when</w:t>
            </w:r>
            <w:r w:rsidRPr="00FC7496">
              <w:rPr>
                <w:color w:val="1F497D"/>
              </w:rPr>
              <w:t xml:space="preserve"> </w:t>
            </w:r>
            <w:r w:rsidRPr="00FC7496">
              <w:rPr>
                <w:lang w:eastAsia="zh-CN"/>
              </w:rPr>
              <w:t>error_indicator</w:t>
            </w:r>
            <w:r w:rsidRPr="00FC7496">
              <w:rPr>
                <w:color w:val="1F497D"/>
              </w:rPr>
              <w:t xml:space="preserve"> </w:t>
            </w:r>
            <w:r w:rsidRPr="00FC7496">
              <w:rPr>
                <w:color w:val="1F497D"/>
                <w:lang w:eastAsia="zh-CN"/>
              </w:rPr>
              <w:t>is set to 0</w:t>
            </w:r>
          </w:p>
        </w:tc>
      </w:tr>
    </w:tbl>
    <w:p w14:paraId="48B9B147" w14:textId="77777777" w:rsidR="00CF7212" w:rsidRPr="00FC7496" w:rsidRDefault="00CF7212" w:rsidP="00CF7212"/>
    <w:p w14:paraId="16D2C3F7" w14:textId="77777777" w:rsidR="00F51464" w:rsidRPr="00FC7496" w:rsidRDefault="00F51464" w:rsidP="00DB1099">
      <w:pPr>
        <w:pStyle w:val="Heading1"/>
      </w:pPr>
      <w:r w:rsidRPr="00FC7496">
        <w:t>9</w:t>
      </w:r>
      <w:r w:rsidRPr="00FC7496">
        <w:tab/>
        <w:t>IXIT Proforma</w:t>
      </w:r>
    </w:p>
    <w:p w14:paraId="2EB4A609" w14:textId="77777777" w:rsidR="00F51464" w:rsidRPr="00FC7496" w:rsidRDefault="00F51464" w:rsidP="00BE6019">
      <w:pPr>
        <w:keepNext/>
        <w:keepLines/>
      </w:pPr>
      <w:r w:rsidRPr="00FC7496">
        <w:t>This partial IXIT proforma contained in the present document is provided for completion, when the related Abstract Test Suite is to be used against the Implementation Under Test (IUT).</w:t>
      </w:r>
    </w:p>
    <w:p w14:paraId="63526FCC" w14:textId="77777777" w:rsidR="00F51464" w:rsidRPr="00FC7496" w:rsidRDefault="00F51464" w:rsidP="00BE6019">
      <w:pPr>
        <w:keepNext/>
        <w:keepLines/>
      </w:pPr>
      <w:r w:rsidRPr="00FC7496">
        <w:t xml:space="preserve">Text in </w:t>
      </w:r>
      <w:r w:rsidRPr="00FC7496">
        <w:rPr>
          <w:i/>
        </w:rPr>
        <w:t>italics</w:t>
      </w:r>
      <w:r w:rsidRPr="00FC7496">
        <w:t xml:space="preserve"> is a comment for </w:t>
      </w:r>
      <w:r w:rsidR="00414884" w:rsidRPr="00FC7496">
        <w:t>g</w:t>
      </w:r>
      <w:r w:rsidRPr="00FC7496">
        <w:t>uidance for the production of an IXIT, and is not to be included in the actual IXIT.</w:t>
      </w:r>
    </w:p>
    <w:p w14:paraId="6C97DEB7" w14:textId="77777777" w:rsidR="00F51464" w:rsidRPr="00FC7496" w:rsidRDefault="00F51464" w:rsidP="00BE6019">
      <w:pPr>
        <w:keepNext/>
        <w:keepLines/>
      </w:pPr>
      <w:r w:rsidRPr="00FC7496">
        <w:t>The completed partial IXIT will normally be used in conjunction with the completed ICS, as it adds precision to the information provided by the ICS.</w:t>
      </w:r>
    </w:p>
    <w:p w14:paraId="19480B1E" w14:textId="77777777" w:rsidR="00F51464" w:rsidRPr="00FC7496" w:rsidRDefault="00BE2415" w:rsidP="00DB1099">
      <w:pPr>
        <w:pStyle w:val="Heading2"/>
      </w:pPr>
      <w:r>
        <w:pict w14:anchorId="15C5C311">
          <v:shape id="_x0000_s1026" type="#_x0000_t201" style="position:absolute;left:0;text-align:left;margin-left:0;margin-top:9.2pt;width:187.5pt;height:25.5pt;z-index:1;visibility:hidden" stroked="f" o:insetmode="auto">
            <o:lock v:ext="edit" rotation="t"/>
          </v:shape>
        </w:pic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shd w:val="clear" w:color="auto" w:fill="auto"/>
            <w:noWrap/>
            <w:vAlign w:val="center"/>
          </w:tcPr>
          <w:p w14:paraId="3F056410" w14:textId="77777777" w:rsidR="00F51464" w:rsidRPr="00FC7496" w:rsidRDefault="00F51464" w:rsidP="00C701EC">
            <w:pPr>
              <w:pStyle w:val="TAH"/>
            </w:pPr>
            <w:r w:rsidRPr="00FC7496">
              <w:t>Parameter Name</w:t>
            </w:r>
          </w:p>
        </w:tc>
        <w:tc>
          <w:tcPr>
            <w:tcW w:w="1509" w:type="dxa"/>
            <w:shd w:val="clear" w:color="auto" w:fill="auto"/>
            <w:vAlign w:val="center"/>
          </w:tcPr>
          <w:p w14:paraId="4CDC8078" w14:textId="77777777" w:rsidR="00F51464" w:rsidRPr="00FC7496" w:rsidRDefault="00F51464" w:rsidP="00C701EC">
            <w:pPr>
              <w:pStyle w:val="TAH"/>
            </w:pPr>
            <w:r w:rsidRPr="00FC7496">
              <w:t>Parameter Type</w:t>
            </w:r>
          </w:p>
        </w:tc>
        <w:tc>
          <w:tcPr>
            <w:tcW w:w="1695" w:type="dxa"/>
            <w:shd w:val="clear" w:color="auto" w:fill="auto"/>
            <w:vAlign w:val="center"/>
          </w:tcPr>
          <w:p w14:paraId="42396073" w14:textId="77777777" w:rsidR="00F51464" w:rsidRPr="00FC7496" w:rsidRDefault="00F51464" w:rsidP="00C701EC">
            <w:pPr>
              <w:pStyle w:val="TAH"/>
            </w:pPr>
            <w:r w:rsidRPr="00FC7496">
              <w:t>Default Value</w:t>
            </w:r>
          </w:p>
        </w:tc>
        <w:tc>
          <w:tcPr>
            <w:tcW w:w="1130" w:type="dxa"/>
            <w:shd w:val="clear" w:color="auto" w:fill="auto"/>
            <w:vAlign w:val="center"/>
          </w:tcPr>
          <w:p w14:paraId="2E35E1FD" w14:textId="77777777" w:rsidR="00F51464" w:rsidRPr="00FC7496" w:rsidRDefault="00F51464" w:rsidP="00C701EC">
            <w:pPr>
              <w:pStyle w:val="TAH"/>
            </w:pPr>
            <w:r w:rsidRPr="00FC7496">
              <w:t>Supported Values</w:t>
            </w:r>
          </w:p>
        </w:tc>
        <w:tc>
          <w:tcPr>
            <w:tcW w:w="2824" w:type="dxa"/>
            <w:shd w:val="clear" w:color="auto" w:fill="auto"/>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shd w:val="clear" w:color="auto" w:fill="auto"/>
            <w:noWrap/>
            <w:vAlign w:val="center"/>
          </w:tcPr>
          <w:p w14:paraId="5E3E628F" w14:textId="77777777" w:rsidR="00904638" w:rsidRPr="00FC7496" w:rsidRDefault="00904638" w:rsidP="00904638">
            <w:pPr>
              <w:pStyle w:val="TAL"/>
            </w:pPr>
            <w:r w:rsidRPr="00FC7496">
              <w:t>px_AccessPointName</w:t>
            </w:r>
          </w:p>
        </w:tc>
        <w:tc>
          <w:tcPr>
            <w:tcW w:w="1509" w:type="dxa"/>
            <w:shd w:val="clear" w:color="auto" w:fill="auto"/>
            <w:vAlign w:val="center"/>
          </w:tcPr>
          <w:p w14:paraId="1A57FC2A" w14:textId="77777777" w:rsidR="00904638" w:rsidRPr="00FC7496" w:rsidRDefault="00904638" w:rsidP="00904638">
            <w:pPr>
              <w:pStyle w:val="TAL"/>
            </w:pPr>
            <w:r w:rsidRPr="00FC7496">
              <w:t>octetstring</w:t>
            </w:r>
          </w:p>
        </w:tc>
        <w:tc>
          <w:tcPr>
            <w:tcW w:w="1695" w:type="dxa"/>
            <w:shd w:val="clear" w:color="auto" w:fill="auto"/>
            <w:vAlign w:val="center"/>
          </w:tcPr>
          <w:p w14:paraId="3C71A688" w14:textId="77777777" w:rsidR="00904638" w:rsidRPr="00FC7496" w:rsidRDefault="00904638" w:rsidP="00904638">
            <w:pPr>
              <w:pStyle w:val="TAL"/>
            </w:pPr>
          </w:p>
        </w:tc>
        <w:tc>
          <w:tcPr>
            <w:tcW w:w="1130" w:type="dxa"/>
            <w:shd w:val="clear" w:color="auto" w:fill="auto"/>
            <w:vAlign w:val="center"/>
          </w:tcPr>
          <w:p w14:paraId="6F0E8FFC" w14:textId="77777777" w:rsidR="00904638" w:rsidRPr="00FC7496" w:rsidRDefault="00904638" w:rsidP="00904638">
            <w:pPr>
              <w:pStyle w:val="TAL"/>
            </w:pPr>
          </w:p>
        </w:tc>
        <w:tc>
          <w:tcPr>
            <w:tcW w:w="2824" w:type="dxa"/>
            <w:shd w:val="clear" w:color="auto" w:fill="auto"/>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shd w:val="clear" w:color="auto" w:fill="auto"/>
            <w:noWrap/>
            <w:vAlign w:val="center"/>
          </w:tcPr>
          <w:p w14:paraId="18705415" w14:textId="77777777" w:rsidR="004C4D6C" w:rsidRPr="00FC7496" w:rsidRDefault="004C4D6C" w:rsidP="002B4B59">
            <w:pPr>
              <w:pStyle w:val="TAL"/>
              <w:rPr>
                <w:rFonts w:cs="Arial"/>
              </w:rPr>
            </w:pPr>
            <w:r w:rsidRPr="00FC7496">
              <w:t>px_AttachTypeTested</w:t>
            </w:r>
          </w:p>
        </w:tc>
        <w:tc>
          <w:tcPr>
            <w:tcW w:w="1509" w:type="dxa"/>
            <w:shd w:val="clear" w:color="auto" w:fill="auto"/>
            <w:vAlign w:val="center"/>
          </w:tcPr>
          <w:p w14:paraId="28566B58" w14:textId="77777777" w:rsidR="004C4D6C" w:rsidRPr="00FC7496" w:rsidRDefault="004C4D6C" w:rsidP="002B4B59">
            <w:pPr>
              <w:pStyle w:val="TAL"/>
            </w:pPr>
            <w:r w:rsidRPr="00FC7496">
              <w:t>EUTRA_ATTACH_TESTED_Type</w:t>
            </w:r>
          </w:p>
        </w:tc>
        <w:tc>
          <w:tcPr>
            <w:tcW w:w="1695" w:type="dxa"/>
            <w:shd w:val="clear" w:color="auto" w:fill="auto"/>
            <w:vAlign w:val="center"/>
          </w:tcPr>
          <w:p w14:paraId="1660CDE9" w14:textId="77777777" w:rsidR="004C4D6C" w:rsidRPr="00FC7496" w:rsidRDefault="004C4D6C" w:rsidP="002B4B59">
            <w:pPr>
              <w:pStyle w:val="TAL"/>
            </w:pPr>
            <w:r w:rsidRPr="00FC7496">
              <w:t>EPS_ATTACH_ONLY</w:t>
            </w:r>
          </w:p>
        </w:tc>
        <w:tc>
          <w:tcPr>
            <w:tcW w:w="1130" w:type="dxa"/>
            <w:shd w:val="clear" w:color="auto" w:fill="auto"/>
            <w:vAlign w:val="center"/>
          </w:tcPr>
          <w:p w14:paraId="1AC82D4D" w14:textId="77777777" w:rsidR="004C4D6C" w:rsidRPr="00FC7496" w:rsidRDefault="004C4D6C" w:rsidP="002B4B59">
            <w:pPr>
              <w:pStyle w:val="TAL"/>
            </w:pPr>
            <w:r w:rsidRPr="00FC7496">
              <w:t>EPS_ATTACH_ONLY, COMBINED_ATTACH</w:t>
            </w:r>
          </w:p>
        </w:tc>
        <w:tc>
          <w:tcPr>
            <w:tcW w:w="2824" w:type="dxa"/>
            <w:shd w:val="clear" w:color="auto" w:fill="auto"/>
            <w:vAlign w:val="center"/>
          </w:tcPr>
          <w:p w14:paraId="0C7EABA8" w14:textId="77777777" w:rsidR="004C4D6C" w:rsidRPr="00FC7496" w:rsidRDefault="004C4D6C" w:rsidP="002B4B59">
            <w:pPr>
              <w:pStyle w:val="TAL"/>
            </w:pPr>
            <w:r w:rsidRPr="00FC7496">
              <w:t>Attach Type to be tested, if UE supports both pc_Attach and pc_Combined_Attach</w:t>
            </w:r>
          </w:p>
        </w:tc>
      </w:tr>
      <w:tr w:rsidR="00F51464" w:rsidRPr="00FC7496" w14:paraId="27E928A3" w14:textId="77777777">
        <w:trPr>
          <w:jc w:val="center"/>
        </w:trPr>
        <w:tc>
          <w:tcPr>
            <w:tcW w:w="2728" w:type="dxa"/>
            <w:shd w:val="clear" w:color="auto" w:fill="auto"/>
            <w:noWrap/>
            <w:vAlign w:val="center"/>
          </w:tcPr>
          <w:p w14:paraId="00EFA33B" w14:textId="77777777" w:rsidR="00F51464" w:rsidRPr="00FC7496" w:rsidRDefault="00F51464" w:rsidP="00CF7212">
            <w:pPr>
              <w:pStyle w:val="TAL"/>
            </w:pPr>
            <w:r w:rsidRPr="00FC7496">
              <w:t>px_eAuthRAND</w:t>
            </w:r>
          </w:p>
        </w:tc>
        <w:tc>
          <w:tcPr>
            <w:tcW w:w="1509" w:type="dxa"/>
            <w:shd w:val="clear" w:color="auto" w:fill="auto"/>
            <w:vAlign w:val="center"/>
          </w:tcPr>
          <w:p w14:paraId="0455AD3C" w14:textId="77777777" w:rsidR="00F51464" w:rsidRPr="00FC7496" w:rsidRDefault="00F51464" w:rsidP="00CF7212">
            <w:pPr>
              <w:pStyle w:val="TAL"/>
            </w:pPr>
            <w:r w:rsidRPr="00FC7496">
              <w:t>B128_Type</w:t>
            </w:r>
          </w:p>
        </w:tc>
        <w:tc>
          <w:tcPr>
            <w:tcW w:w="1695" w:type="dxa"/>
            <w:shd w:val="clear" w:color="auto" w:fill="auto"/>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shd w:val="clear" w:color="auto" w:fill="auto"/>
            <w:vAlign w:val="center"/>
          </w:tcPr>
          <w:p w14:paraId="633FB37D" w14:textId="77777777" w:rsidR="00F51464" w:rsidRPr="00FC7496" w:rsidRDefault="00F51464" w:rsidP="00CF7212">
            <w:pPr>
              <w:pStyle w:val="TAL"/>
            </w:pPr>
          </w:p>
        </w:tc>
        <w:tc>
          <w:tcPr>
            <w:tcW w:w="2824" w:type="dxa"/>
            <w:shd w:val="clear" w:color="auto" w:fill="auto"/>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shd w:val="clear" w:color="auto" w:fill="auto"/>
            <w:noWrap/>
            <w:vAlign w:val="center"/>
          </w:tcPr>
          <w:p w14:paraId="36C8C6BD" w14:textId="77777777" w:rsidR="0084498C" w:rsidRPr="00FC7496" w:rsidRDefault="0084498C" w:rsidP="00072F9E">
            <w:pPr>
              <w:pStyle w:val="TAL"/>
            </w:pPr>
            <w:r w:rsidRPr="00FC7496">
              <w:t>px_EllipsoidPointWithAltitude</w:t>
            </w:r>
          </w:p>
        </w:tc>
        <w:tc>
          <w:tcPr>
            <w:tcW w:w="1509" w:type="dxa"/>
            <w:shd w:val="clear" w:color="auto" w:fill="auto"/>
            <w:vAlign w:val="center"/>
          </w:tcPr>
          <w:p w14:paraId="4F7D0C1D" w14:textId="77777777" w:rsidR="0084498C" w:rsidRPr="00FC7496" w:rsidRDefault="0084498C" w:rsidP="00072F9E">
            <w:pPr>
              <w:pStyle w:val="TAL"/>
            </w:pPr>
            <w:r w:rsidRPr="00FC7496">
              <w:t>O8_Type</w:t>
            </w:r>
          </w:p>
        </w:tc>
        <w:tc>
          <w:tcPr>
            <w:tcW w:w="1695" w:type="dxa"/>
            <w:shd w:val="clear" w:color="auto" w:fill="auto"/>
            <w:vAlign w:val="center"/>
          </w:tcPr>
          <w:p w14:paraId="0B468B02" w14:textId="77777777" w:rsidR="0084498C" w:rsidRPr="00FC7496" w:rsidRDefault="0084498C" w:rsidP="00072F9E">
            <w:pPr>
              <w:pStyle w:val="TAL"/>
            </w:pPr>
          </w:p>
        </w:tc>
        <w:tc>
          <w:tcPr>
            <w:tcW w:w="1130" w:type="dxa"/>
            <w:shd w:val="clear" w:color="auto" w:fill="auto"/>
            <w:vAlign w:val="center"/>
          </w:tcPr>
          <w:p w14:paraId="2C4F705E" w14:textId="77777777" w:rsidR="0084498C" w:rsidRPr="00FC7496" w:rsidRDefault="0084498C" w:rsidP="00072F9E">
            <w:pPr>
              <w:pStyle w:val="TAL"/>
            </w:pPr>
          </w:p>
        </w:tc>
        <w:tc>
          <w:tcPr>
            <w:tcW w:w="2824" w:type="dxa"/>
            <w:shd w:val="clear" w:color="auto" w:fill="auto"/>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shd w:val="clear" w:color="auto" w:fill="auto"/>
            <w:noWrap/>
            <w:vAlign w:val="center"/>
          </w:tcPr>
          <w:p w14:paraId="09F14F8C" w14:textId="77777777" w:rsidR="0084498C" w:rsidRPr="00FC7496" w:rsidRDefault="0084498C" w:rsidP="00072F9E">
            <w:pPr>
              <w:pStyle w:val="TAL"/>
            </w:pPr>
            <w:r w:rsidRPr="00FC7496">
              <w:t>px_HorizontalVelocity</w:t>
            </w:r>
          </w:p>
        </w:tc>
        <w:tc>
          <w:tcPr>
            <w:tcW w:w="1509" w:type="dxa"/>
            <w:shd w:val="clear" w:color="auto" w:fill="auto"/>
            <w:vAlign w:val="center"/>
          </w:tcPr>
          <w:p w14:paraId="0985610A" w14:textId="77777777" w:rsidR="0084498C" w:rsidRPr="00FC7496" w:rsidRDefault="0084498C" w:rsidP="00072F9E">
            <w:pPr>
              <w:pStyle w:val="TAL"/>
            </w:pPr>
            <w:r w:rsidRPr="00FC7496">
              <w:t>O3_Type</w:t>
            </w:r>
          </w:p>
        </w:tc>
        <w:tc>
          <w:tcPr>
            <w:tcW w:w="1695" w:type="dxa"/>
            <w:shd w:val="clear" w:color="auto" w:fill="auto"/>
            <w:vAlign w:val="center"/>
          </w:tcPr>
          <w:p w14:paraId="5CE8726E" w14:textId="77777777" w:rsidR="0084498C" w:rsidRPr="00FC7496" w:rsidRDefault="0084498C" w:rsidP="00072F9E">
            <w:pPr>
              <w:pStyle w:val="TAL"/>
            </w:pPr>
          </w:p>
        </w:tc>
        <w:tc>
          <w:tcPr>
            <w:tcW w:w="1130" w:type="dxa"/>
            <w:shd w:val="clear" w:color="auto" w:fill="auto"/>
            <w:vAlign w:val="center"/>
          </w:tcPr>
          <w:p w14:paraId="5C7ACFD5" w14:textId="77777777" w:rsidR="0084498C" w:rsidRPr="00FC7496" w:rsidRDefault="0084498C" w:rsidP="00072F9E">
            <w:pPr>
              <w:pStyle w:val="TAL"/>
            </w:pPr>
          </w:p>
        </w:tc>
        <w:tc>
          <w:tcPr>
            <w:tcW w:w="2824" w:type="dxa"/>
            <w:shd w:val="clear" w:color="auto" w:fill="auto"/>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shd w:val="clear" w:color="auto" w:fill="auto"/>
            <w:noWrap/>
            <w:vAlign w:val="center"/>
          </w:tcPr>
          <w:p w14:paraId="7E2D2E11" w14:textId="77777777" w:rsidR="00F51464" w:rsidRPr="00FC7496" w:rsidRDefault="00F51464" w:rsidP="00CF7212">
            <w:pPr>
              <w:pStyle w:val="TAL"/>
            </w:pPr>
            <w:r w:rsidRPr="00FC7496">
              <w:t>px_eJapanMCC_Band6</w:t>
            </w:r>
          </w:p>
        </w:tc>
        <w:tc>
          <w:tcPr>
            <w:tcW w:w="1509" w:type="dxa"/>
            <w:shd w:val="clear" w:color="auto" w:fill="auto"/>
            <w:vAlign w:val="center"/>
          </w:tcPr>
          <w:p w14:paraId="264D48E6" w14:textId="77777777" w:rsidR="00F51464" w:rsidRPr="00FC7496" w:rsidRDefault="00F51464" w:rsidP="00CF7212">
            <w:pPr>
              <w:pStyle w:val="TAL"/>
            </w:pPr>
            <w:r w:rsidRPr="00FC7496">
              <w:t>NAS_Mcc</w:t>
            </w:r>
          </w:p>
        </w:tc>
        <w:tc>
          <w:tcPr>
            <w:tcW w:w="1695" w:type="dxa"/>
            <w:shd w:val="clear" w:color="auto" w:fill="auto"/>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shd w:val="clear" w:color="auto" w:fill="auto"/>
            <w:vAlign w:val="center"/>
          </w:tcPr>
          <w:p w14:paraId="57D20443" w14:textId="77777777" w:rsidR="00F51464" w:rsidRPr="00FC7496" w:rsidRDefault="00F51464" w:rsidP="00CF7212">
            <w:pPr>
              <w:pStyle w:val="TAL"/>
            </w:pPr>
          </w:p>
        </w:tc>
        <w:tc>
          <w:tcPr>
            <w:tcW w:w="2824" w:type="dxa"/>
            <w:shd w:val="clear" w:color="auto" w:fill="auto"/>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shd w:val="clear" w:color="auto" w:fill="auto"/>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shd w:val="clear" w:color="auto" w:fill="auto"/>
            <w:vAlign w:val="center"/>
          </w:tcPr>
          <w:p w14:paraId="6324C75F" w14:textId="77777777" w:rsidR="00970C30" w:rsidRPr="00FC7496" w:rsidRDefault="00970C30" w:rsidP="005F0339">
            <w:pPr>
              <w:pStyle w:val="TAL"/>
            </w:pPr>
            <w:r w:rsidRPr="00FC7496">
              <w:t>charstring</w:t>
            </w:r>
          </w:p>
        </w:tc>
        <w:tc>
          <w:tcPr>
            <w:tcW w:w="1695" w:type="dxa"/>
            <w:shd w:val="clear" w:color="auto" w:fill="auto"/>
            <w:vAlign w:val="center"/>
          </w:tcPr>
          <w:p w14:paraId="150181B9" w14:textId="77777777" w:rsidR="00970C30" w:rsidRPr="00FC7496" w:rsidRDefault="00970C30" w:rsidP="005F0339">
            <w:pPr>
              <w:pStyle w:val="TAL"/>
            </w:pPr>
          </w:p>
        </w:tc>
        <w:tc>
          <w:tcPr>
            <w:tcW w:w="1130" w:type="dxa"/>
            <w:shd w:val="clear" w:color="auto" w:fill="auto"/>
            <w:vAlign w:val="center"/>
          </w:tcPr>
          <w:p w14:paraId="75DA537F" w14:textId="77777777" w:rsidR="00970C30" w:rsidRPr="00FC7496" w:rsidRDefault="00970C30" w:rsidP="005F0339">
            <w:pPr>
              <w:pStyle w:val="TAL"/>
            </w:pPr>
          </w:p>
        </w:tc>
        <w:tc>
          <w:tcPr>
            <w:tcW w:w="2824" w:type="dxa"/>
            <w:shd w:val="clear" w:color="auto" w:fill="auto"/>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shd w:val="clear" w:color="auto" w:fill="auto"/>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shd w:val="clear" w:color="auto" w:fill="auto"/>
            <w:vAlign w:val="center"/>
          </w:tcPr>
          <w:p w14:paraId="73247ECC" w14:textId="77777777" w:rsidR="00970C30" w:rsidRPr="00FC7496" w:rsidRDefault="00970C30" w:rsidP="005F0339">
            <w:pPr>
              <w:pStyle w:val="TAL"/>
            </w:pPr>
            <w:r w:rsidRPr="00FC7496">
              <w:t>charstring</w:t>
            </w:r>
          </w:p>
        </w:tc>
        <w:tc>
          <w:tcPr>
            <w:tcW w:w="1695" w:type="dxa"/>
            <w:shd w:val="clear" w:color="auto" w:fill="auto"/>
            <w:vAlign w:val="center"/>
          </w:tcPr>
          <w:p w14:paraId="5A213CF6" w14:textId="77777777" w:rsidR="00970C30" w:rsidRPr="00FC7496" w:rsidRDefault="00970C30" w:rsidP="005F0339">
            <w:pPr>
              <w:pStyle w:val="TAL"/>
            </w:pPr>
          </w:p>
        </w:tc>
        <w:tc>
          <w:tcPr>
            <w:tcW w:w="1130" w:type="dxa"/>
            <w:shd w:val="clear" w:color="auto" w:fill="auto"/>
            <w:vAlign w:val="center"/>
          </w:tcPr>
          <w:p w14:paraId="482C9617" w14:textId="77777777" w:rsidR="00970C30" w:rsidRPr="00FC7496" w:rsidRDefault="00970C30" w:rsidP="005F0339">
            <w:pPr>
              <w:pStyle w:val="TAL"/>
            </w:pPr>
          </w:p>
        </w:tc>
        <w:tc>
          <w:tcPr>
            <w:tcW w:w="2824" w:type="dxa"/>
            <w:shd w:val="clear" w:color="auto" w:fill="auto"/>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shd w:val="clear" w:color="auto" w:fill="auto"/>
            <w:noWrap/>
            <w:vAlign w:val="center"/>
          </w:tcPr>
          <w:p w14:paraId="655B26CE" w14:textId="77777777" w:rsidR="001012E5" w:rsidRPr="00FC7496" w:rsidRDefault="001012E5" w:rsidP="001012E5">
            <w:pPr>
              <w:pStyle w:val="TAL"/>
            </w:pPr>
            <w:r w:rsidRPr="00FC7496">
              <w:t>px_PWS_CB_DataPage3</w:t>
            </w:r>
          </w:p>
        </w:tc>
        <w:tc>
          <w:tcPr>
            <w:tcW w:w="1509" w:type="dxa"/>
            <w:shd w:val="clear" w:color="auto" w:fill="auto"/>
            <w:vAlign w:val="center"/>
          </w:tcPr>
          <w:p w14:paraId="74ECA0D2" w14:textId="77777777" w:rsidR="001012E5" w:rsidRPr="00FC7496" w:rsidRDefault="001012E5" w:rsidP="001012E5">
            <w:pPr>
              <w:pStyle w:val="TAL"/>
            </w:pPr>
            <w:r w:rsidRPr="00FC7496">
              <w:t>charstring</w:t>
            </w:r>
          </w:p>
        </w:tc>
        <w:tc>
          <w:tcPr>
            <w:tcW w:w="1695" w:type="dxa"/>
            <w:shd w:val="clear" w:color="auto" w:fill="auto"/>
            <w:vAlign w:val="center"/>
          </w:tcPr>
          <w:p w14:paraId="34E29F63" w14:textId="77777777" w:rsidR="001012E5" w:rsidRPr="00FC7496" w:rsidRDefault="001012E5" w:rsidP="001012E5">
            <w:pPr>
              <w:pStyle w:val="TAL"/>
            </w:pPr>
          </w:p>
        </w:tc>
        <w:tc>
          <w:tcPr>
            <w:tcW w:w="1130" w:type="dxa"/>
            <w:shd w:val="clear" w:color="auto" w:fill="auto"/>
            <w:vAlign w:val="center"/>
          </w:tcPr>
          <w:p w14:paraId="75095F9F" w14:textId="77777777" w:rsidR="001012E5" w:rsidRPr="00FC7496" w:rsidRDefault="001012E5" w:rsidP="001012E5">
            <w:pPr>
              <w:pStyle w:val="TAL"/>
            </w:pPr>
          </w:p>
        </w:tc>
        <w:tc>
          <w:tcPr>
            <w:tcW w:w="2824" w:type="dxa"/>
            <w:shd w:val="clear" w:color="auto" w:fill="auto"/>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shd w:val="clear" w:color="auto" w:fill="auto"/>
            <w:noWrap/>
            <w:vAlign w:val="center"/>
          </w:tcPr>
          <w:p w14:paraId="7C8CF574" w14:textId="77777777" w:rsidR="001012E5" w:rsidRPr="00FC7496" w:rsidRDefault="001012E5" w:rsidP="001012E5">
            <w:pPr>
              <w:pStyle w:val="TAL"/>
            </w:pPr>
            <w:r w:rsidRPr="00FC7496">
              <w:t>px_PWS_CB_DataPage4</w:t>
            </w:r>
          </w:p>
        </w:tc>
        <w:tc>
          <w:tcPr>
            <w:tcW w:w="1509" w:type="dxa"/>
            <w:shd w:val="clear" w:color="auto" w:fill="auto"/>
            <w:vAlign w:val="center"/>
          </w:tcPr>
          <w:p w14:paraId="46B16032" w14:textId="77777777" w:rsidR="001012E5" w:rsidRPr="00FC7496" w:rsidRDefault="001012E5" w:rsidP="001012E5">
            <w:pPr>
              <w:pStyle w:val="TAL"/>
            </w:pPr>
            <w:r w:rsidRPr="00FC7496">
              <w:t>charstring</w:t>
            </w:r>
          </w:p>
        </w:tc>
        <w:tc>
          <w:tcPr>
            <w:tcW w:w="1695" w:type="dxa"/>
            <w:shd w:val="clear" w:color="auto" w:fill="auto"/>
            <w:vAlign w:val="center"/>
          </w:tcPr>
          <w:p w14:paraId="1DC43E26" w14:textId="77777777" w:rsidR="001012E5" w:rsidRPr="00FC7496" w:rsidRDefault="001012E5" w:rsidP="001012E5">
            <w:pPr>
              <w:pStyle w:val="TAL"/>
            </w:pPr>
          </w:p>
        </w:tc>
        <w:tc>
          <w:tcPr>
            <w:tcW w:w="1130" w:type="dxa"/>
            <w:shd w:val="clear" w:color="auto" w:fill="auto"/>
            <w:vAlign w:val="center"/>
          </w:tcPr>
          <w:p w14:paraId="0C91056F" w14:textId="77777777" w:rsidR="001012E5" w:rsidRPr="00FC7496" w:rsidRDefault="001012E5" w:rsidP="001012E5">
            <w:pPr>
              <w:pStyle w:val="TAL"/>
            </w:pPr>
          </w:p>
        </w:tc>
        <w:tc>
          <w:tcPr>
            <w:tcW w:w="2824" w:type="dxa"/>
            <w:shd w:val="clear" w:color="auto" w:fill="auto"/>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shd w:val="clear" w:color="auto" w:fill="auto"/>
            <w:noWrap/>
            <w:vAlign w:val="center"/>
          </w:tcPr>
          <w:p w14:paraId="18336AC6" w14:textId="77777777" w:rsidR="00A81A7D" w:rsidRPr="00FC7496" w:rsidRDefault="00A81A7D" w:rsidP="003B065B">
            <w:pPr>
              <w:pStyle w:val="TAL"/>
            </w:pPr>
            <w:r w:rsidRPr="00FC7496">
              <w:t>px_PWS_CB_DataCodingScheme</w:t>
            </w:r>
          </w:p>
        </w:tc>
        <w:tc>
          <w:tcPr>
            <w:tcW w:w="1509" w:type="dxa"/>
            <w:shd w:val="clear" w:color="auto" w:fill="auto"/>
            <w:vAlign w:val="center"/>
          </w:tcPr>
          <w:p w14:paraId="0793F856" w14:textId="77777777" w:rsidR="00A81A7D" w:rsidRPr="00FC7496" w:rsidRDefault="00A81A7D" w:rsidP="003B065B">
            <w:pPr>
              <w:pStyle w:val="TAL"/>
            </w:pPr>
            <w:r w:rsidRPr="00FC7496">
              <w:t>bitstring</w:t>
            </w:r>
          </w:p>
        </w:tc>
        <w:tc>
          <w:tcPr>
            <w:tcW w:w="1695" w:type="dxa"/>
            <w:shd w:val="clear" w:color="auto" w:fill="auto"/>
            <w:vAlign w:val="center"/>
          </w:tcPr>
          <w:p w14:paraId="52AABCE1" w14:textId="77777777" w:rsidR="00A81A7D" w:rsidRPr="00FC7496" w:rsidRDefault="00A81A7D" w:rsidP="003B065B">
            <w:pPr>
              <w:pStyle w:val="TAL"/>
            </w:pPr>
          </w:p>
        </w:tc>
        <w:tc>
          <w:tcPr>
            <w:tcW w:w="1130" w:type="dxa"/>
            <w:shd w:val="clear" w:color="auto" w:fill="auto"/>
            <w:vAlign w:val="center"/>
          </w:tcPr>
          <w:p w14:paraId="7B1CE212" w14:textId="77777777" w:rsidR="00A81A7D" w:rsidRPr="00FC7496" w:rsidRDefault="00A81A7D" w:rsidP="003B065B">
            <w:pPr>
              <w:pStyle w:val="TAL"/>
            </w:pPr>
          </w:p>
        </w:tc>
        <w:tc>
          <w:tcPr>
            <w:tcW w:w="2824" w:type="dxa"/>
            <w:shd w:val="clear" w:color="auto" w:fill="auto"/>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shd w:val="clear" w:color="auto" w:fill="auto"/>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shd w:val="clear" w:color="auto" w:fill="auto"/>
            <w:vAlign w:val="center"/>
          </w:tcPr>
          <w:p w14:paraId="06CB0E73" w14:textId="77777777" w:rsidR="00904638" w:rsidRPr="00FC7496" w:rsidRDefault="00904638" w:rsidP="00904638">
            <w:pPr>
              <w:pStyle w:val="TAL"/>
            </w:pPr>
            <w:r w:rsidRPr="00FC7496">
              <w:t>charstring</w:t>
            </w:r>
          </w:p>
        </w:tc>
        <w:tc>
          <w:tcPr>
            <w:tcW w:w="1695" w:type="dxa"/>
            <w:shd w:val="clear" w:color="auto" w:fill="auto"/>
            <w:vAlign w:val="center"/>
          </w:tcPr>
          <w:p w14:paraId="36F615D0" w14:textId="77777777" w:rsidR="00904638" w:rsidRPr="00FC7496" w:rsidRDefault="00904638" w:rsidP="00904638">
            <w:pPr>
              <w:pStyle w:val="TAL"/>
            </w:pPr>
          </w:p>
        </w:tc>
        <w:tc>
          <w:tcPr>
            <w:tcW w:w="1130" w:type="dxa"/>
            <w:shd w:val="clear" w:color="auto" w:fill="auto"/>
            <w:vAlign w:val="center"/>
          </w:tcPr>
          <w:p w14:paraId="19AFA3B5" w14:textId="77777777" w:rsidR="00904638" w:rsidRPr="00FC7496" w:rsidRDefault="00904638" w:rsidP="00904638">
            <w:pPr>
              <w:pStyle w:val="TAL"/>
            </w:pPr>
          </w:p>
        </w:tc>
        <w:tc>
          <w:tcPr>
            <w:tcW w:w="2824" w:type="dxa"/>
            <w:shd w:val="clear" w:color="auto" w:fill="auto"/>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shd w:val="clear" w:color="auto" w:fill="auto"/>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shd w:val="clear" w:color="auto" w:fill="auto"/>
            <w:vAlign w:val="center"/>
          </w:tcPr>
          <w:p w14:paraId="7E706781" w14:textId="77777777" w:rsidR="00641CEE" w:rsidRPr="00FC7496" w:rsidRDefault="00641CEE" w:rsidP="00CA39BB">
            <w:pPr>
              <w:pStyle w:val="TAL"/>
            </w:pPr>
            <w:r w:rsidRPr="00FC7496">
              <w:t>charstring</w:t>
            </w:r>
          </w:p>
        </w:tc>
        <w:tc>
          <w:tcPr>
            <w:tcW w:w="1695" w:type="dxa"/>
            <w:shd w:val="clear" w:color="auto" w:fill="auto"/>
            <w:vAlign w:val="center"/>
          </w:tcPr>
          <w:p w14:paraId="393FB607" w14:textId="77777777" w:rsidR="00641CEE" w:rsidRPr="00FC7496" w:rsidRDefault="00641CEE" w:rsidP="00CA39BB">
            <w:pPr>
              <w:pStyle w:val="TAL"/>
            </w:pPr>
          </w:p>
        </w:tc>
        <w:tc>
          <w:tcPr>
            <w:tcW w:w="1130" w:type="dxa"/>
            <w:shd w:val="clear" w:color="auto" w:fill="auto"/>
            <w:vAlign w:val="center"/>
          </w:tcPr>
          <w:p w14:paraId="5C36EF40" w14:textId="77777777" w:rsidR="00641CEE" w:rsidRPr="00FC7496" w:rsidRDefault="00641CEE" w:rsidP="00CA39BB">
            <w:pPr>
              <w:pStyle w:val="TAL"/>
            </w:pPr>
          </w:p>
        </w:tc>
        <w:tc>
          <w:tcPr>
            <w:tcW w:w="2824" w:type="dxa"/>
            <w:shd w:val="clear" w:color="auto" w:fill="auto"/>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shd w:val="clear" w:color="auto" w:fill="auto"/>
            <w:noWrap/>
            <w:vAlign w:val="center"/>
          </w:tcPr>
          <w:p w14:paraId="31628856" w14:textId="77777777" w:rsidR="002D7362" w:rsidRPr="00FC7496" w:rsidRDefault="002D7362" w:rsidP="00DF79A1">
            <w:pPr>
              <w:pStyle w:val="TAL"/>
            </w:pPr>
            <w:r w:rsidRPr="00FC7496">
              <w:t>px_IPv4_Address2a_UE</w:t>
            </w:r>
          </w:p>
        </w:tc>
        <w:tc>
          <w:tcPr>
            <w:tcW w:w="1509" w:type="dxa"/>
            <w:shd w:val="clear" w:color="auto" w:fill="auto"/>
            <w:vAlign w:val="center"/>
          </w:tcPr>
          <w:p w14:paraId="2C1512A7" w14:textId="77777777" w:rsidR="002D7362" w:rsidRPr="00FC7496" w:rsidRDefault="002D7362" w:rsidP="00DF79A1">
            <w:pPr>
              <w:pStyle w:val="TAL"/>
            </w:pPr>
            <w:r w:rsidRPr="00FC7496">
              <w:t>charstring</w:t>
            </w:r>
          </w:p>
        </w:tc>
        <w:tc>
          <w:tcPr>
            <w:tcW w:w="1695" w:type="dxa"/>
            <w:shd w:val="clear" w:color="auto" w:fill="auto"/>
            <w:vAlign w:val="center"/>
          </w:tcPr>
          <w:p w14:paraId="3F79481E" w14:textId="77777777" w:rsidR="002D7362" w:rsidRPr="00FC7496" w:rsidRDefault="002D7362" w:rsidP="00DF79A1">
            <w:pPr>
              <w:pStyle w:val="TAL"/>
            </w:pPr>
          </w:p>
        </w:tc>
        <w:tc>
          <w:tcPr>
            <w:tcW w:w="1130" w:type="dxa"/>
            <w:shd w:val="clear" w:color="auto" w:fill="auto"/>
            <w:vAlign w:val="center"/>
          </w:tcPr>
          <w:p w14:paraId="2AD06A43" w14:textId="77777777" w:rsidR="002D7362" w:rsidRPr="00FC7496" w:rsidRDefault="002D7362" w:rsidP="00DF79A1">
            <w:pPr>
              <w:pStyle w:val="TAL"/>
            </w:pPr>
          </w:p>
        </w:tc>
        <w:tc>
          <w:tcPr>
            <w:tcW w:w="2824" w:type="dxa"/>
            <w:shd w:val="clear" w:color="auto" w:fill="auto"/>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shd w:val="clear" w:color="auto" w:fill="auto"/>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shd w:val="clear" w:color="auto" w:fill="auto"/>
            <w:vAlign w:val="center"/>
          </w:tcPr>
          <w:p w14:paraId="61FD114C"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448D880C" w14:textId="77777777" w:rsidR="00BA22D4" w:rsidRPr="00FC7496" w:rsidRDefault="00BA22D4" w:rsidP="00042C41">
            <w:pPr>
              <w:pStyle w:val="TAL"/>
            </w:pPr>
          </w:p>
        </w:tc>
        <w:tc>
          <w:tcPr>
            <w:tcW w:w="1130" w:type="dxa"/>
            <w:shd w:val="clear" w:color="auto" w:fill="auto"/>
            <w:vAlign w:val="center"/>
          </w:tcPr>
          <w:p w14:paraId="04A8FC5F" w14:textId="77777777" w:rsidR="00BA22D4" w:rsidRPr="00FC7496" w:rsidRDefault="00BA22D4" w:rsidP="00042C41">
            <w:pPr>
              <w:pStyle w:val="TAL"/>
            </w:pPr>
          </w:p>
        </w:tc>
        <w:tc>
          <w:tcPr>
            <w:tcW w:w="2824" w:type="dxa"/>
            <w:shd w:val="clear" w:color="auto" w:fill="auto"/>
            <w:vAlign w:val="center"/>
          </w:tcPr>
          <w:p w14:paraId="61E66AFA" w14:textId="77777777" w:rsidR="00BA22D4" w:rsidRPr="00FC7496" w:rsidRDefault="00BA22D4" w:rsidP="00042C41">
            <w:pPr>
              <w:pStyle w:val="TAL"/>
            </w:pPr>
            <w:r w:rsidRPr="00E87D68">
              <w:rPr>
                <w:rFonts w:cs="Arial"/>
              </w:rPr>
              <w:t>IPv4 Address connected to PDN3</w:t>
            </w:r>
          </w:p>
        </w:tc>
      </w:tr>
      <w:tr w:rsidR="00945896" w:rsidRPr="00FC7496" w14:paraId="76B5169D" w14:textId="77777777">
        <w:trPr>
          <w:jc w:val="center"/>
        </w:trPr>
        <w:tc>
          <w:tcPr>
            <w:tcW w:w="2728" w:type="dxa"/>
            <w:shd w:val="clear" w:color="auto" w:fill="auto"/>
            <w:noWrap/>
            <w:vAlign w:val="center"/>
          </w:tcPr>
          <w:p w14:paraId="07A8CA57" w14:textId="77777777" w:rsidR="00945896" w:rsidRPr="00FC7496" w:rsidRDefault="00945896" w:rsidP="002B4B59">
            <w:pPr>
              <w:pStyle w:val="TAL"/>
            </w:pPr>
            <w:r w:rsidRPr="00FC7496">
              <w:t>px_IPv4_Address</w:t>
            </w:r>
            <w:r w:rsidR="00970C30" w:rsidRPr="00FC7496">
              <w:t>1_NW</w:t>
            </w:r>
          </w:p>
        </w:tc>
        <w:tc>
          <w:tcPr>
            <w:tcW w:w="1509" w:type="dxa"/>
            <w:shd w:val="clear" w:color="auto" w:fill="auto"/>
            <w:vAlign w:val="center"/>
          </w:tcPr>
          <w:p w14:paraId="71673183" w14:textId="77777777" w:rsidR="00945896" w:rsidRPr="00FC7496" w:rsidRDefault="00945896" w:rsidP="002B4B59">
            <w:pPr>
              <w:pStyle w:val="TAL"/>
            </w:pPr>
            <w:r w:rsidRPr="00FC7496">
              <w:t>charstring</w:t>
            </w:r>
          </w:p>
        </w:tc>
        <w:tc>
          <w:tcPr>
            <w:tcW w:w="1695" w:type="dxa"/>
            <w:shd w:val="clear" w:color="auto" w:fill="auto"/>
            <w:vAlign w:val="center"/>
          </w:tcPr>
          <w:p w14:paraId="1EE35A7D" w14:textId="77777777" w:rsidR="00945896" w:rsidRPr="00FC7496" w:rsidRDefault="00945896" w:rsidP="002B4B59">
            <w:pPr>
              <w:pStyle w:val="TAL"/>
            </w:pPr>
          </w:p>
        </w:tc>
        <w:tc>
          <w:tcPr>
            <w:tcW w:w="1130" w:type="dxa"/>
            <w:shd w:val="clear" w:color="auto" w:fill="auto"/>
            <w:vAlign w:val="center"/>
          </w:tcPr>
          <w:p w14:paraId="13133678" w14:textId="77777777" w:rsidR="00945896" w:rsidRPr="00FC7496" w:rsidRDefault="00945896" w:rsidP="002B4B59">
            <w:pPr>
              <w:pStyle w:val="TAL"/>
            </w:pPr>
          </w:p>
        </w:tc>
        <w:tc>
          <w:tcPr>
            <w:tcW w:w="2824" w:type="dxa"/>
            <w:shd w:val="clear" w:color="auto" w:fill="auto"/>
            <w:vAlign w:val="center"/>
          </w:tcPr>
          <w:p w14:paraId="631D50E4" w14:textId="77777777" w:rsidR="00945896" w:rsidRPr="00FC7496" w:rsidRDefault="00945896" w:rsidP="002B4B59">
            <w:pPr>
              <w:pStyle w:val="TAL"/>
            </w:pPr>
            <w:r w:rsidRPr="00FC7496">
              <w:t xml:space="preserve">IPv4 </w:t>
            </w:r>
            <w:r w:rsidR="00970C30" w:rsidRPr="00FC7496">
              <w:t xml:space="preserve">Gateway </w:t>
            </w:r>
            <w:r w:rsidRPr="00FC7496">
              <w:t>Address</w:t>
            </w:r>
            <w:r w:rsidR="00970C30" w:rsidRPr="00FC7496">
              <w:t xml:space="preserve"> in PDN1</w:t>
            </w:r>
          </w:p>
        </w:tc>
      </w:tr>
      <w:tr w:rsidR="00970C30" w:rsidRPr="00FC7496" w14:paraId="653F97F4" w14:textId="77777777">
        <w:trPr>
          <w:jc w:val="center"/>
        </w:trPr>
        <w:tc>
          <w:tcPr>
            <w:tcW w:w="2728" w:type="dxa"/>
            <w:shd w:val="clear" w:color="auto" w:fill="auto"/>
            <w:noWrap/>
            <w:vAlign w:val="center"/>
          </w:tcPr>
          <w:p w14:paraId="1C31726F" w14:textId="77777777" w:rsidR="00970C30" w:rsidRPr="00FC7496" w:rsidRDefault="00970C30" w:rsidP="005F0339">
            <w:pPr>
              <w:pStyle w:val="TAL"/>
            </w:pPr>
            <w:r w:rsidRPr="00FC7496">
              <w:t>px_I</w:t>
            </w:r>
            <w:r w:rsidR="002C0377" w:rsidRPr="00FC7496">
              <w:t>P</w:t>
            </w:r>
            <w:r w:rsidRPr="00FC7496">
              <w:t>v4_Address2_NW</w:t>
            </w:r>
          </w:p>
        </w:tc>
        <w:tc>
          <w:tcPr>
            <w:tcW w:w="1509" w:type="dxa"/>
            <w:shd w:val="clear" w:color="auto" w:fill="auto"/>
            <w:vAlign w:val="center"/>
          </w:tcPr>
          <w:p w14:paraId="2FFFC74B" w14:textId="77777777" w:rsidR="00970C30" w:rsidRPr="00FC7496" w:rsidRDefault="00970C30" w:rsidP="005F0339">
            <w:pPr>
              <w:pStyle w:val="TAL"/>
            </w:pPr>
            <w:r w:rsidRPr="00FC7496">
              <w:t>charstring</w:t>
            </w:r>
          </w:p>
        </w:tc>
        <w:tc>
          <w:tcPr>
            <w:tcW w:w="1695" w:type="dxa"/>
            <w:shd w:val="clear" w:color="auto" w:fill="auto"/>
            <w:vAlign w:val="center"/>
          </w:tcPr>
          <w:p w14:paraId="028D6037" w14:textId="77777777" w:rsidR="00970C30" w:rsidRPr="00FC7496" w:rsidRDefault="00970C30" w:rsidP="005F0339">
            <w:pPr>
              <w:pStyle w:val="TAL"/>
            </w:pPr>
          </w:p>
        </w:tc>
        <w:tc>
          <w:tcPr>
            <w:tcW w:w="1130" w:type="dxa"/>
            <w:shd w:val="clear" w:color="auto" w:fill="auto"/>
            <w:vAlign w:val="center"/>
          </w:tcPr>
          <w:p w14:paraId="04B0DAE7" w14:textId="77777777" w:rsidR="00970C30" w:rsidRPr="00FC7496" w:rsidRDefault="00970C30" w:rsidP="005F0339">
            <w:pPr>
              <w:pStyle w:val="TAL"/>
            </w:pPr>
          </w:p>
        </w:tc>
        <w:tc>
          <w:tcPr>
            <w:tcW w:w="2824" w:type="dxa"/>
            <w:shd w:val="clear" w:color="auto" w:fill="auto"/>
            <w:vAlign w:val="center"/>
          </w:tcPr>
          <w:p w14:paraId="0FCA76E3" w14:textId="77777777" w:rsidR="00970C30" w:rsidRPr="00FC7496" w:rsidRDefault="00970C30" w:rsidP="005F0339">
            <w:pPr>
              <w:pStyle w:val="TAL"/>
            </w:pPr>
            <w:r w:rsidRPr="00FC7496">
              <w:t>I</w:t>
            </w:r>
            <w:r w:rsidR="002C0377" w:rsidRPr="00FC7496">
              <w:t>P</w:t>
            </w:r>
            <w:r w:rsidRPr="00FC7496">
              <w:t>v4 Gateway Address in PDN2</w:t>
            </w:r>
          </w:p>
        </w:tc>
      </w:tr>
      <w:tr w:rsidR="00BA22D4" w:rsidRPr="00FC7496" w14:paraId="6AE4CF5F" w14:textId="77777777" w:rsidTr="00042C41">
        <w:trPr>
          <w:jc w:val="center"/>
        </w:trPr>
        <w:tc>
          <w:tcPr>
            <w:tcW w:w="2728" w:type="dxa"/>
            <w:shd w:val="clear" w:color="auto" w:fill="auto"/>
            <w:noWrap/>
            <w:vAlign w:val="center"/>
          </w:tcPr>
          <w:p w14:paraId="53B550C1" w14:textId="77777777" w:rsidR="00BA22D4" w:rsidRPr="00FC7496" w:rsidRDefault="00BA22D4" w:rsidP="00042C41">
            <w:pPr>
              <w:pStyle w:val="TAL"/>
            </w:pPr>
            <w:r w:rsidRPr="00E87D68">
              <w:rPr>
                <w:lang w:eastAsia="ja-JP"/>
              </w:rPr>
              <w:t>px_IPv4_Address3_NW</w:t>
            </w:r>
          </w:p>
        </w:tc>
        <w:tc>
          <w:tcPr>
            <w:tcW w:w="1509" w:type="dxa"/>
            <w:shd w:val="clear" w:color="auto" w:fill="auto"/>
            <w:vAlign w:val="center"/>
          </w:tcPr>
          <w:p w14:paraId="6DE7EDDA"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59CBA0E" w14:textId="77777777" w:rsidR="00BA22D4" w:rsidRPr="00FC7496" w:rsidRDefault="00BA22D4" w:rsidP="00042C41">
            <w:pPr>
              <w:pStyle w:val="TAL"/>
            </w:pPr>
          </w:p>
        </w:tc>
        <w:tc>
          <w:tcPr>
            <w:tcW w:w="1130" w:type="dxa"/>
            <w:shd w:val="clear" w:color="auto" w:fill="auto"/>
            <w:vAlign w:val="center"/>
          </w:tcPr>
          <w:p w14:paraId="189AA0A7" w14:textId="77777777" w:rsidR="00BA22D4" w:rsidRPr="00FC7496" w:rsidRDefault="00BA22D4" w:rsidP="00042C41">
            <w:pPr>
              <w:pStyle w:val="TAL"/>
            </w:pPr>
          </w:p>
        </w:tc>
        <w:tc>
          <w:tcPr>
            <w:tcW w:w="2824" w:type="dxa"/>
            <w:shd w:val="clear" w:color="auto" w:fill="auto"/>
            <w:vAlign w:val="center"/>
          </w:tcPr>
          <w:p w14:paraId="7F11D9FE" w14:textId="77777777" w:rsidR="00BA22D4" w:rsidRPr="00FC7496" w:rsidRDefault="00BA22D4" w:rsidP="00042C41">
            <w:pPr>
              <w:pStyle w:val="TAL"/>
            </w:pPr>
            <w:r w:rsidRPr="00E87D68">
              <w:rPr>
                <w:rFonts w:cs="Arial"/>
              </w:rPr>
              <w:t>IPv4 Gateway Address in PDN3</w:t>
            </w:r>
          </w:p>
        </w:tc>
      </w:tr>
      <w:tr w:rsidR="009C1781" w:rsidRPr="00FC7496" w14:paraId="38B9FAF7" w14:textId="77777777" w:rsidTr="009C1781">
        <w:trPr>
          <w:jc w:val="center"/>
        </w:trPr>
        <w:tc>
          <w:tcPr>
            <w:tcW w:w="2728" w:type="dxa"/>
            <w:shd w:val="clear" w:color="auto" w:fill="auto"/>
            <w:noWrap/>
            <w:vAlign w:val="center"/>
          </w:tcPr>
          <w:p w14:paraId="66F45124" w14:textId="77777777" w:rsidR="009C1781" w:rsidRPr="00FC7496" w:rsidRDefault="009C1781" w:rsidP="009C1781">
            <w:pPr>
              <w:pStyle w:val="TAL"/>
            </w:pPr>
            <w:r w:rsidRPr="00FC7496">
              <w:t>px_IPv4_Address1_RemoteUE</w:t>
            </w:r>
          </w:p>
        </w:tc>
        <w:tc>
          <w:tcPr>
            <w:tcW w:w="1509" w:type="dxa"/>
            <w:shd w:val="clear" w:color="auto" w:fill="auto"/>
            <w:vAlign w:val="center"/>
          </w:tcPr>
          <w:p w14:paraId="45D9C5FE" w14:textId="77777777" w:rsidR="009C1781" w:rsidRPr="00FC7496" w:rsidRDefault="009C1781" w:rsidP="009C1781">
            <w:pPr>
              <w:pStyle w:val="TAL"/>
            </w:pPr>
            <w:r w:rsidRPr="00FC7496">
              <w:t>charstring</w:t>
            </w:r>
          </w:p>
        </w:tc>
        <w:tc>
          <w:tcPr>
            <w:tcW w:w="1695" w:type="dxa"/>
            <w:shd w:val="clear" w:color="auto" w:fill="auto"/>
            <w:vAlign w:val="center"/>
          </w:tcPr>
          <w:p w14:paraId="4E8D7B09" w14:textId="77777777" w:rsidR="009C1781" w:rsidRPr="00FC7496" w:rsidRDefault="009C1781" w:rsidP="009C1781">
            <w:pPr>
              <w:pStyle w:val="TAL"/>
            </w:pPr>
          </w:p>
        </w:tc>
        <w:tc>
          <w:tcPr>
            <w:tcW w:w="1130" w:type="dxa"/>
            <w:shd w:val="clear" w:color="auto" w:fill="auto"/>
            <w:vAlign w:val="center"/>
          </w:tcPr>
          <w:p w14:paraId="24B5F957" w14:textId="77777777" w:rsidR="009C1781" w:rsidRPr="00FC7496" w:rsidRDefault="009C1781" w:rsidP="009C1781">
            <w:pPr>
              <w:pStyle w:val="TAL"/>
            </w:pPr>
          </w:p>
        </w:tc>
        <w:tc>
          <w:tcPr>
            <w:tcW w:w="2824" w:type="dxa"/>
            <w:shd w:val="clear" w:color="auto" w:fill="auto"/>
            <w:vAlign w:val="center"/>
          </w:tcPr>
          <w:p w14:paraId="742B35C0" w14:textId="77777777" w:rsidR="009C1781" w:rsidRPr="00FC7496" w:rsidRDefault="009C1781" w:rsidP="009C1781">
            <w:pPr>
              <w:pStyle w:val="TAL"/>
            </w:pPr>
            <w:r w:rsidRPr="00FC7496">
              <w:t>IPv4 Address of remote UE connected to PDN1</w:t>
            </w:r>
          </w:p>
        </w:tc>
      </w:tr>
      <w:tr w:rsidR="009C1781" w:rsidRPr="00FC7496" w14:paraId="43D62044" w14:textId="77777777" w:rsidTr="009C1781">
        <w:trPr>
          <w:jc w:val="center"/>
        </w:trPr>
        <w:tc>
          <w:tcPr>
            <w:tcW w:w="2728" w:type="dxa"/>
            <w:shd w:val="clear" w:color="auto" w:fill="auto"/>
            <w:noWrap/>
            <w:vAlign w:val="center"/>
          </w:tcPr>
          <w:p w14:paraId="51DDA514" w14:textId="77777777" w:rsidR="009C1781" w:rsidRPr="00FC7496" w:rsidRDefault="009C1781" w:rsidP="009C1781">
            <w:pPr>
              <w:pStyle w:val="TAL"/>
            </w:pPr>
            <w:r w:rsidRPr="00FC7496">
              <w:t>px_IPv4_Address2_RemoteUE</w:t>
            </w:r>
          </w:p>
        </w:tc>
        <w:tc>
          <w:tcPr>
            <w:tcW w:w="1509" w:type="dxa"/>
            <w:shd w:val="clear" w:color="auto" w:fill="auto"/>
            <w:vAlign w:val="center"/>
          </w:tcPr>
          <w:p w14:paraId="3F12D7D1" w14:textId="77777777" w:rsidR="009C1781" w:rsidRPr="00FC7496" w:rsidRDefault="009C1781" w:rsidP="009C1781">
            <w:pPr>
              <w:pStyle w:val="TAL"/>
            </w:pPr>
            <w:r w:rsidRPr="00FC7496">
              <w:t>charstring</w:t>
            </w:r>
          </w:p>
        </w:tc>
        <w:tc>
          <w:tcPr>
            <w:tcW w:w="1695" w:type="dxa"/>
            <w:shd w:val="clear" w:color="auto" w:fill="auto"/>
            <w:vAlign w:val="center"/>
          </w:tcPr>
          <w:p w14:paraId="50EE47D0" w14:textId="77777777" w:rsidR="009C1781" w:rsidRPr="00FC7496" w:rsidRDefault="009C1781" w:rsidP="009C1781">
            <w:pPr>
              <w:pStyle w:val="TAL"/>
            </w:pPr>
          </w:p>
        </w:tc>
        <w:tc>
          <w:tcPr>
            <w:tcW w:w="1130" w:type="dxa"/>
            <w:shd w:val="clear" w:color="auto" w:fill="auto"/>
            <w:vAlign w:val="center"/>
          </w:tcPr>
          <w:p w14:paraId="6045DD10" w14:textId="77777777" w:rsidR="009C1781" w:rsidRPr="00FC7496" w:rsidRDefault="009C1781" w:rsidP="009C1781">
            <w:pPr>
              <w:pStyle w:val="TAL"/>
            </w:pPr>
          </w:p>
        </w:tc>
        <w:tc>
          <w:tcPr>
            <w:tcW w:w="2824" w:type="dxa"/>
            <w:shd w:val="clear" w:color="auto" w:fill="auto"/>
            <w:vAlign w:val="center"/>
          </w:tcPr>
          <w:p w14:paraId="733E9B3B" w14:textId="77777777" w:rsidR="009C1781" w:rsidRPr="00FC7496" w:rsidRDefault="009C1781" w:rsidP="009C1781">
            <w:pPr>
              <w:pStyle w:val="TAL"/>
            </w:pPr>
            <w:r w:rsidRPr="00FC7496">
              <w:t>IPv4 Address of remote UE connected to PDN2</w:t>
            </w:r>
          </w:p>
        </w:tc>
      </w:tr>
      <w:tr w:rsidR="00BA22D4" w:rsidRPr="00FC7496" w14:paraId="74B8F6EB" w14:textId="77777777" w:rsidTr="00042C41">
        <w:trPr>
          <w:jc w:val="center"/>
        </w:trPr>
        <w:tc>
          <w:tcPr>
            <w:tcW w:w="2728" w:type="dxa"/>
            <w:shd w:val="clear" w:color="auto" w:fill="auto"/>
            <w:noWrap/>
            <w:vAlign w:val="center"/>
          </w:tcPr>
          <w:p w14:paraId="08A0B808" w14:textId="77777777" w:rsidR="00BA22D4" w:rsidRPr="00FC7496" w:rsidRDefault="00BA22D4" w:rsidP="00042C41">
            <w:pPr>
              <w:pStyle w:val="TAL"/>
            </w:pPr>
            <w:r w:rsidRPr="00E87D68">
              <w:rPr>
                <w:lang w:eastAsia="ja-JP"/>
              </w:rPr>
              <w:t>px_IPv4_Address3_RemoteUE</w:t>
            </w:r>
          </w:p>
        </w:tc>
        <w:tc>
          <w:tcPr>
            <w:tcW w:w="1509" w:type="dxa"/>
            <w:shd w:val="clear" w:color="auto" w:fill="auto"/>
            <w:vAlign w:val="center"/>
          </w:tcPr>
          <w:p w14:paraId="18C0D0E4"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381A8755" w14:textId="77777777" w:rsidR="00BA22D4" w:rsidRPr="00FC7496" w:rsidRDefault="00BA22D4" w:rsidP="00042C41">
            <w:pPr>
              <w:pStyle w:val="TAL"/>
            </w:pPr>
          </w:p>
        </w:tc>
        <w:tc>
          <w:tcPr>
            <w:tcW w:w="1130" w:type="dxa"/>
            <w:shd w:val="clear" w:color="auto" w:fill="auto"/>
            <w:vAlign w:val="center"/>
          </w:tcPr>
          <w:p w14:paraId="6CC68CCF" w14:textId="77777777" w:rsidR="00BA22D4" w:rsidRPr="00FC7496" w:rsidRDefault="00BA22D4" w:rsidP="00042C41">
            <w:pPr>
              <w:pStyle w:val="TAL"/>
            </w:pPr>
          </w:p>
        </w:tc>
        <w:tc>
          <w:tcPr>
            <w:tcW w:w="2824" w:type="dxa"/>
            <w:shd w:val="clear" w:color="auto" w:fill="auto"/>
            <w:vAlign w:val="center"/>
          </w:tcPr>
          <w:p w14:paraId="1814E59A" w14:textId="77777777" w:rsidR="00BA22D4" w:rsidRPr="00FC7496" w:rsidRDefault="00BA22D4" w:rsidP="00042C41">
            <w:pPr>
              <w:pStyle w:val="TAL"/>
            </w:pPr>
            <w:r w:rsidRPr="00E87D68">
              <w:rPr>
                <w:rFonts w:cs="Arial"/>
              </w:rPr>
              <w:t>IPv4 Address of remote UE connected to PDN3</w:t>
            </w:r>
          </w:p>
        </w:tc>
      </w:tr>
      <w:tr w:rsidR="00970C30" w:rsidRPr="00FC7496" w14:paraId="6EC606A4" w14:textId="77777777">
        <w:trPr>
          <w:jc w:val="center"/>
        </w:trPr>
        <w:tc>
          <w:tcPr>
            <w:tcW w:w="2728" w:type="dxa"/>
            <w:shd w:val="clear" w:color="auto" w:fill="auto"/>
            <w:noWrap/>
            <w:vAlign w:val="center"/>
          </w:tcPr>
          <w:p w14:paraId="76E59B7D" w14:textId="77777777" w:rsidR="00970C30" w:rsidRPr="00FC7496" w:rsidRDefault="00970C30" w:rsidP="005F0339">
            <w:pPr>
              <w:pStyle w:val="TAL"/>
            </w:pPr>
            <w:r w:rsidRPr="00FC7496">
              <w:t>px_I</w:t>
            </w:r>
            <w:r w:rsidR="002C0377" w:rsidRPr="00FC7496">
              <w:t>P</w:t>
            </w:r>
            <w:r w:rsidRPr="00FC7496">
              <w:t>v4_Address_HomeAgent</w:t>
            </w:r>
          </w:p>
        </w:tc>
        <w:tc>
          <w:tcPr>
            <w:tcW w:w="1509" w:type="dxa"/>
            <w:shd w:val="clear" w:color="auto" w:fill="auto"/>
            <w:vAlign w:val="center"/>
          </w:tcPr>
          <w:p w14:paraId="618B1001" w14:textId="77777777" w:rsidR="00970C30" w:rsidRPr="00FC7496" w:rsidRDefault="00970C30" w:rsidP="005F0339">
            <w:pPr>
              <w:pStyle w:val="TAL"/>
            </w:pPr>
            <w:r w:rsidRPr="00FC7496">
              <w:t>charstring</w:t>
            </w:r>
          </w:p>
        </w:tc>
        <w:tc>
          <w:tcPr>
            <w:tcW w:w="1695" w:type="dxa"/>
            <w:shd w:val="clear" w:color="auto" w:fill="auto"/>
            <w:vAlign w:val="center"/>
          </w:tcPr>
          <w:p w14:paraId="2EF1F179" w14:textId="77777777" w:rsidR="00970C30" w:rsidRPr="00FC7496" w:rsidRDefault="00970C30" w:rsidP="005F0339">
            <w:pPr>
              <w:pStyle w:val="TAL"/>
            </w:pPr>
          </w:p>
        </w:tc>
        <w:tc>
          <w:tcPr>
            <w:tcW w:w="1130" w:type="dxa"/>
            <w:shd w:val="clear" w:color="auto" w:fill="auto"/>
            <w:vAlign w:val="center"/>
          </w:tcPr>
          <w:p w14:paraId="12C97325" w14:textId="77777777" w:rsidR="00970C30" w:rsidRPr="00FC7496" w:rsidRDefault="00970C30" w:rsidP="005F0339">
            <w:pPr>
              <w:pStyle w:val="TAL"/>
            </w:pPr>
          </w:p>
        </w:tc>
        <w:tc>
          <w:tcPr>
            <w:tcW w:w="2824" w:type="dxa"/>
            <w:shd w:val="clear" w:color="auto" w:fill="auto"/>
            <w:vAlign w:val="center"/>
          </w:tcPr>
          <w:p w14:paraId="55531128" w14:textId="77777777" w:rsidR="00970C30" w:rsidRPr="00FC7496" w:rsidRDefault="00970C30" w:rsidP="005F0339">
            <w:pPr>
              <w:pStyle w:val="TAL"/>
            </w:pPr>
            <w:r w:rsidRPr="00FC7496">
              <w:t>I</w:t>
            </w:r>
            <w:r w:rsidR="002C0377" w:rsidRPr="00FC7496">
              <w:t>P</w:t>
            </w:r>
            <w:r w:rsidRPr="00FC7496">
              <w:t>v4 Home Agent Address</w:t>
            </w:r>
          </w:p>
        </w:tc>
      </w:tr>
      <w:tr w:rsidR="00904638" w:rsidRPr="00FC7496" w14:paraId="12E35885" w14:textId="77777777">
        <w:trPr>
          <w:jc w:val="center"/>
        </w:trPr>
        <w:tc>
          <w:tcPr>
            <w:tcW w:w="2728" w:type="dxa"/>
            <w:shd w:val="clear" w:color="auto" w:fill="auto"/>
            <w:noWrap/>
            <w:vAlign w:val="center"/>
          </w:tcPr>
          <w:p w14:paraId="3DF9BCFC" w14:textId="77777777" w:rsidR="00904638" w:rsidRPr="00FC7496" w:rsidRDefault="00904638" w:rsidP="00904638">
            <w:pPr>
              <w:pStyle w:val="TAL"/>
            </w:pPr>
            <w:r w:rsidRPr="00FC7496">
              <w:t>px_IPv6_Address</w:t>
            </w:r>
            <w:r w:rsidR="00970C30" w:rsidRPr="00FC7496">
              <w:t>1_UE</w:t>
            </w:r>
          </w:p>
        </w:tc>
        <w:tc>
          <w:tcPr>
            <w:tcW w:w="1509" w:type="dxa"/>
            <w:shd w:val="clear" w:color="auto" w:fill="auto"/>
            <w:vAlign w:val="center"/>
          </w:tcPr>
          <w:p w14:paraId="30D3EFAE" w14:textId="77777777" w:rsidR="00904638" w:rsidRPr="00FC7496" w:rsidRDefault="00904638" w:rsidP="00904638">
            <w:pPr>
              <w:pStyle w:val="TAL"/>
            </w:pPr>
            <w:r w:rsidRPr="00FC7496">
              <w:t>charstring</w:t>
            </w:r>
          </w:p>
        </w:tc>
        <w:tc>
          <w:tcPr>
            <w:tcW w:w="1695" w:type="dxa"/>
            <w:shd w:val="clear" w:color="auto" w:fill="auto"/>
            <w:vAlign w:val="center"/>
          </w:tcPr>
          <w:p w14:paraId="4D9EC1C6" w14:textId="77777777" w:rsidR="00904638" w:rsidRPr="00FC7496" w:rsidRDefault="00904638" w:rsidP="00904638">
            <w:pPr>
              <w:pStyle w:val="TAL"/>
            </w:pPr>
          </w:p>
        </w:tc>
        <w:tc>
          <w:tcPr>
            <w:tcW w:w="1130" w:type="dxa"/>
            <w:shd w:val="clear" w:color="auto" w:fill="auto"/>
            <w:vAlign w:val="center"/>
          </w:tcPr>
          <w:p w14:paraId="5E7CA16B" w14:textId="77777777" w:rsidR="00904638" w:rsidRPr="00FC7496" w:rsidRDefault="00904638" w:rsidP="00904638">
            <w:pPr>
              <w:pStyle w:val="TAL"/>
            </w:pPr>
          </w:p>
        </w:tc>
        <w:tc>
          <w:tcPr>
            <w:tcW w:w="2824" w:type="dxa"/>
            <w:shd w:val="clear" w:color="auto" w:fill="auto"/>
            <w:vAlign w:val="center"/>
          </w:tcPr>
          <w:p w14:paraId="6E497390" w14:textId="77777777" w:rsidR="00904638" w:rsidRPr="00FC7496" w:rsidRDefault="00904638" w:rsidP="00904638">
            <w:pPr>
              <w:pStyle w:val="TAL"/>
            </w:pPr>
            <w:r w:rsidRPr="00FC7496">
              <w:t>IPv6 Address</w:t>
            </w:r>
            <w:r w:rsidR="00970C30" w:rsidRPr="00FC7496">
              <w:t xml:space="preserve"> connected to PDN1</w:t>
            </w:r>
          </w:p>
        </w:tc>
      </w:tr>
      <w:tr w:rsidR="00641CEE" w:rsidRPr="00FC7496" w14:paraId="071E74DE" w14:textId="77777777">
        <w:trPr>
          <w:jc w:val="center"/>
        </w:trPr>
        <w:tc>
          <w:tcPr>
            <w:tcW w:w="2728" w:type="dxa"/>
            <w:shd w:val="clear" w:color="auto" w:fill="auto"/>
            <w:noWrap/>
            <w:vAlign w:val="center"/>
          </w:tcPr>
          <w:p w14:paraId="36C7ADE0" w14:textId="77777777" w:rsidR="00641CEE" w:rsidRPr="00FC7496" w:rsidRDefault="00641CEE" w:rsidP="00CA39BB">
            <w:pPr>
              <w:pStyle w:val="TAL"/>
            </w:pPr>
            <w:r w:rsidRPr="00FC7496">
              <w:t>px_IPv6_Address2</w:t>
            </w:r>
            <w:r w:rsidR="00970C30" w:rsidRPr="00FC7496">
              <w:t>_UE</w:t>
            </w:r>
          </w:p>
        </w:tc>
        <w:tc>
          <w:tcPr>
            <w:tcW w:w="1509" w:type="dxa"/>
            <w:shd w:val="clear" w:color="auto" w:fill="auto"/>
            <w:vAlign w:val="center"/>
          </w:tcPr>
          <w:p w14:paraId="25662FC3" w14:textId="77777777" w:rsidR="00641CEE" w:rsidRPr="00FC7496" w:rsidRDefault="00641CEE" w:rsidP="00CA39BB">
            <w:pPr>
              <w:pStyle w:val="TAL"/>
            </w:pPr>
            <w:r w:rsidRPr="00FC7496">
              <w:t>charstring</w:t>
            </w:r>
          </w:p>
        </w:tc>
        <w:tc>
          <w:tcPr>
            <w:tcW w:w="1695" w:type="dxa"/>
            <w:shd w:val="clear" w:color="auto" w:fill="auto"/>
            <w:vAlign w:val="center"/>
          </w:tcPr>
          <w:p w14:paraId="5C4306F5" w14:textId="77777777" w:rsidR="00641CEE" w:rsidRPr="00FC7496" w:rsidRDefault="00641CEE" w:rsidP="00CA39BB">
            <w:pPr>
              <w:pStyle w:val="TAL"/>
            </w:pPr>
          </w:p>
        </w:tc>
        <w:tc>
          <w:tcPr>
            <w:tcW w:w="1130" w:type="dxa"/>
            <w:shd w:val="clear" w:color="auto" w:fill="auto"/>
            <w:vAlign w:val="center"/>
          </w:tcPr>
          <w:p w14:paraId="126ECAE9" w14:textId="77777777" w:rsidR="00641CEE" w:rsidRPr="00FC7496" w:rsidRDefault="00641CEE" w:rsidP="00CA39BB">
            <w:pPr>
              <w:pStyle w:val="TAL"/>
            </w:pPr>
          </w:p>
        </w:tc>
        <w:tc>
          <w:tcPr>
            <w:tcW w:w="2824" w:type="dxa"/>
            <w:shd w:val="clear" w:color="auto" w:fill="auto"/>
            <w:vAlign w:val="center"/>
          </w:tcPr>
          <w:p w14:paraId="3F6B0152" w14:textId="77777777" w:rsidR="00641CEE" w:rsidRPr="00FC7496" w:rsidRDefault="00641CEE" w:rsidP="00CA39BB">
            <w:pPr>
              <w:pStyle w:val="TAL"/>
            </w:pPr>
            <w:r w:rsidRPr="00FC7496">
              <w:t>IPv6 Address</w:t>
            </w:r>
            <w:r w:rsidR="00970C30" w:rsidRPr="00FC7496">
              <w:t xml:space="preserve"> connected to PDN2</w:t>
            </w:r>
          </w:p>
        </w:tc>
      </w:tr>
      <w:tr w:rsidR="002D7362" w:rsidRPr="00FC7496" w14:paraId="3881F99C" w14:textId="77777777" w:rsidTr="00DF79A1">
        <w:trPr>
          <w:jc w:val="center"/>
        </w:trPr>
        <w:tc>
          <w:tcPr>
            <w:tcW w:w="2728" w:type="dxa"/>
            <w:shd w:val="clear" w:color="auto" w:fill="auto"/>
            <w:noWrap/>
            <w:vAlign w:val="center"/>
          </w:tcPr>
          <w:p w14:paraId="36762677" w14:textId="77777777" w:rsidR="002D7362" w:rsidRPr="00FC7496" w:rsidRDefault="002D7362" w:rsidP="00DF79A1">
            <w:pPr>
              <w:pStyle w:val="TAL"/>
            </w:pPr>
            <w:r w:rsidRPr="00FC7496">
              <w:t>px_IPv6_Address2a_UE</w:t>
            </w:r>
          </w:p>
        </w:tc>
        <w:tc>
          <w:tcPr>
            <w:tcW w:w="1509" w:type="dxa"/>
            <w:shd w:val="clear" w:color="auto" w:fill="auto"/>
            <w:vAlign w:val="center"/>
          </w:tcPr>
          <w:p w14:paraId="6DAE7773" w14:textId="77777777" w:rsidR="002D7362" w:rsidRPr="00FC7496" w:rsidRDefault="002D7362" w:rsidP="00DF79A1">
            <w:pPr>
              <w:pStyle w:val="TAL"/>
            </w:pPr>
            <w:r w:rsidRPr="00FC7496">
              <w:t>charstring</w:t>
            </w:r>
          </w:p>
        </w:tc>
        <w:tc>
          <w:tcPr>
            <w:tcW w:w="1695" w:type="dxa"/>
            <w:shd w:val="clear" w:color="auto" w:fill="auto"/>
            <w:vAlign w:val="center"/>
          </w:tcPr>
          <w:p w14:paraId="592956E9" w14:textId="77777777" w:rsidR="002D7362" w:rsidRPr="00FC7496" w:rsidRDefault="002D7362" w:rsidP="00DF79A1">
            <w:pPr>
              <w:pStyle w:val="TAL"/>
            </w:pPr>
          </w:p>
        </w:tc>
        <w:tc>
          <w:tcPr>
            <w:tcW w:w="1130" w:type="dxa"/>
            <w:shd w:val="clear" w:color="auto" w:fill="auto"/>
            <w:vAlign w:val="center"/>
          </w:tcPr>
          <w:p w14:paraId="21F80449" w14:textId="77777777" w:rsidR="002D7362" w:rsidRPr="00FC7496" w:rsidRDefault="002D7362" w:rsidP="00DF79A1">
            <w:pPr>
              <w:pStyle w:val="TAL"/>
            </w:pPr>
          </w:p>
        </w:tc>
        <w:tc>
          <w:tcPr>
            <w:tcW w:w="2824" w:type="dxa"/>
            <w:shd w:val="clear" w:color="auto" w:fill="auto"/>
            <w:vAlign w:val="center"/>
          </w:tcPr>
          <w:p w14:paraId="42C91D9D" w14:textId="77777777" w:rsidR="002D7362" w:rsidRPr="00FC7496" w:rsidRDefault="002D7362" w:rsidP="00DF79A1">
            <w:pPr>
              <w:pStyle w:val="TAL"/>
            </w:pPr>
            <w:r w:rsidRPr="00FC7496">
              <w:t>IPv6 Address connected to PDN2a</w:t>
            </w:r>
          </w:p>
        </w:tc>
      </w:tr>
      <w:tr w:rsidR="00BA22D4" w:rsidRPr="00FC7496" w14:paraId="288139A7" w14:textId="77777777" w:rsidTr="00042C41">
        <w:trPr>
          <w:jc w:val="center"/>
        </w:trPr>
        <w:tc>
          <w:tcPr>
            <w:tcW w:w="2728" w:type="dxa"/>
            <w:shd w:val="clear" w:color="auto" w:fill="auto"/>
            <w:noWrap/>
            <w:vAlign w:val="center"/>
          </w:tcPr>
          <w:p w14:paraId="6D51ACE3" w14:textId="77777777" w:rsidR="00BA22D4" w:rsidRPr="00FC7496" w:rsidRDefault="00BA22D4" w:rsidP="00042C41">
            <w:pPr>
              <w:pStyle w:val="TAL"/>
            </w:pPr>
            <w:r w:rsidRPr="00E87D68">
              <w:rPr>
                <w:lang w:eastAsia="ja-JP"/>
              </w:rPr>
              <w:t>px_IPv6_Address3_UE</w:t>
            </w:r>
          </w:p>
        </w:tc>
        <w:tc>
          <w:tcPr>
            <w:tcW w:w="1509" w:type="dxa"/>
            <w:shd w:val="clear" w:color="auto" w:fill="auto"/>
            <w:vAlign w:val="center"/>
          </w:tcPr>
          <w:p w14:paraId="71626AC9"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67A797A1" w14:textId="77777777" w:rsidR="00BA22D4" w:rsidRPr="00FC7496" w:rsidRDefault="00BA22D4" w:rsidP="00042C41">
            <w:pPr>
              <w:pStyle w:val="TAL"/>
            </w:pPr>
          </w:p>
        </w:tc>
        <w:tc>
          <w:tcPr>
            <w:tcW w:w="1130" w:type="dxa"/>
            <w:shd w:val="clear" w:color="auto" w:fill="auto"/>
            <w:vAlign w:val="center"/>
          </w:tcPr>
          <w:p w14:paraId="2370EA02" w14:textId="77777777" w:rsidR="00BA22D4" w:rsidRPr="00FC7496" w:rsidRDefault="00BA22D4" w:rsidP="00042C41">
            <w:pPr>
              <w:pStyle w:val="TAL"/>
            </w:pPr>
          </w:p>
        </w:tc>
        <w:tc>
          <w:tcPr>
            <w:tcW w:w="2824" w:type="dxa"/>
            <w:shd w:val="clear" w:color="auto" w:fill="auto"/>
            <w:vAlign w:val="center"/>
          </w:tcPr>
          <w:p w14:paraId="3DCE257E" w14:textId="77777777" w:rsidR="00BA22D4" w:rsidRPr="00FC7496" w:rsidRDefault="00BA22D4" w:rsidP="00042C41">
            <w:pPr>
              <w:pStyle w:val="TAL"/>
            </w:pPr>
            <w:r w:rsidRPr="00E87D68">
              <w:rPr>
                <w:rFonts w:cs="Arial"/>
              </w:rPr>
              <w:t>IPv6 Address connected to PDN3</w:t>
            </w:r>
          </w:p>
        </w:tc>
      </w:tr>
      <w:tr w:rsidR="00945896" w:rsidRPr="00FC7496" w14:paraId="6E769777" w14:textId="77777777">
        <w:trPr>
          <w:jc w:val="center"/>
        </w:trPr>
        <w:tc>
          <w:tcPr>
            <w:tcW w:w="2728" w:type="dxa"/>
            <w:shd w:val="clear" w:color="auto" w:fill="auto"/>
            <w:noWrap/>
            <w:vAlign w:val="center"/>
          </w:tcPr>
          <w:p w14:paraId="008D7E35" w14:textId="77777777" w:rsidR="00945896" w:rsidRPr="00FC7496" w:rsidRDefault="00945896" w:rsidP="002B4B59">
            <w:pPr>
              <w:pStyle w:val="TAL"/>
            </w:pPr>
            <w:r w:rsidRPr="00FC7496">
              <w:t>px_IPv6_Address</w:t>
            </w:r>
            <w:r w:rsidR="00970C30" w:rsidRPr="00FC7496">
              <w:t>1_NW</w:t>
            </w:r>
          </w:p>
        </w:tc>
        <w:tc>
          <w:tcPr>
            <w:tcW w:w="1509" w:type="dxa"/>
            <w:shd w:val="clear" w:color="auto" w:fill="auto"/>
            <w:vAlign w:val="center"/>
          </w:tcPr>
          <w:p w14:paraId="4F2F761E" w14:textId="77777777" w:rsidR="00945896" w:rsidRPr="00FC7496" w:rsidRDefault="00945896" w:rsidP="002B4B59">
            <w:pPr>
              <w:pStyle w:val="TAL"/>
            </w:pPr>
            <w:r w:rsidRPr="00FC7496">
              <w:t>charstring</w:t>
            </w:r>
          </w:p>
        </w:tc>
        <w:tc>
          <w:tcPr>
            <w:tcW w:w="1695" w:type="dxa"/>
            <w:shd w:val="clear" w:color="auto" w:fill="auto"/>
            <w:vAlign w:val="center"/>
          </w:tcPr>
          <w:p w14:paraId="6AD345F2" w14:textId="77777777" w:rsidR="00945896" w:rsidRPr="00FC7496" w:rsidRDefault="00945896" w:rsidP="002B4B59">
            <w:pPr>
              <w:pStyle w:val="TAL"/>
            </w:pPr>
          </w:p>
        </w:tc>
        <w:tc>
          <w:tcPr>
            <w:tcW w:w="1130" w:type="dxa"/>
            <w:shd w:val="clear" w:color="auto" w:fill="auto"/>
            <w:vAlign w:val="center"/>
          </w:tcPr>
          <w:p w14:paraId="462F538B" w14:textId="77777777" w:rsidR="00945896" w:rsidRPr="00FC7496" w:rsidRDefault="00945896" w:rsidP="002B4B59">
            <w:pPr>
              <w:pStyle w:val="TAL"/>
            </w:pPr>
          </w:p>
        </w:tc>
        <w:tc>
          <w:tcPr>
            <w:tcW w:w="2824" w:type="dxa"/>
            <w:shd w:val="clear" w:color="auto" w:fill="auto"/>
            <w:vAlign w:val="center"/>
          </w:tcPr>
          <w:p w14:paraId="20A4D470" w14:textId="77777777" w:rsidR="00945896" w:rsidRPr="00FC7496" w:rsidRDefault="00945896" w:rsidP="002B4B59">
            <w:pPr>
              <w:pStyle w:val="TAL"/>
            </w:pPr>
            <w:r w:rsidRPr="00FC7496">
              <w:t xml:space="preserve">IPv6 </w:t>
            </w:r>
            <w:r w:rsidR="00970C30" w:rsidRPr="00FC7496">
              <w:t xml:space="preserve">Gateway </w:t>
            </w:r>
            <w:r w:rsidRPr="00FC7496">
              <w:t>Address</w:t>
            </w:r>
            <w:r w:rsidR="00970C30" w:rsidRPr="00FC7496">
              <w:t xml:space="preserve"> in PDN1</w:t>
            </w:r>
          </w:p>
        </w:tc>
      </w:tr>
      <w:tr w:rsidR="00970C30" w:rsidRPr="00FC7496" w14:paraId="582FF3C1" w14:textId="77777777">
        <w:trPr>
          <w:jc w:val="center"/>
        </w:trPr>
        <w:tc>
          <w:tcPr>
            <w:tcW w:w="2728" w:type="dxa"/>
            <w:shd w:val="clear" w:color="auto" w:fill="auto"/>
            <w:noWrap/>
            <w:vAlign w:val="center"/>
          </w:tcPr>
          <w:p w14:paraId="569D94B5" w14:textId="77777777" w:rsidR="00970C30" w:rsidRPr="00FC7496" w:rsidRDefault="00970C30" w:rsidP="005F0339">
            <w:pPr>
              <w:pStyle w:val="TAL"/>
            </w:pPr>
            <w:r w:rsidRPr="00FC7496">
              <w:t>px_I</w:t>
            </w:r>
            <w:r w:rsidR="002C0377" w:rsidRPr="00FC7496">
              <w:t>P</w:t>
            </w:r>
            <w:r w:rsidRPr="00FC7496">
              <w:t>v6_Address2_NW</w:t>
            </w:r>
          </w:p>
        </w:tc>
        <w:tc>
          <w:tcPr>
            <w:tcW w:w="1509" w:type="dxa"/>
            <w:shd w:val="clear" w:color="auto" w:fill="auto"/>
            <w:vAlign w:val="center"/>
          </w:tcPr>
          <w:p w14:paraId="765ED3EB" w14:textId="77777777" w:rsidR="00970C30" w:rsidRPr="00FC7496" w:rsidRDefault="00970C30" w:rsidP="005F0339">
            <w:pPr>
              <w:pStyle w:val="TAL"/>
            </w:pPr>
            <w:r w:rsidRPr="00FC7496">
              <w:t>charstring</w:t>
            </w:r>
          </w:p>
        </w:tc>
        <w:tc>
          <w:tcPr>
            <w:tcW w:w="1695" w:type="dxa"/>
            <w:shd w:val="clear" w:color="auto" w:fill="auto"/>
            <w:vAlign w:val="center"/>
          </w:tcPr>
          <w:p w14:paraId="2EF4DB5A" w14:textId="77777777" w:rsidR="00970C30" w:rsidRPr="00FC7496" w:rsidRDefault="00970C30" w:rsidP="005F0339">
            <w:pPr>
              <w:pStyle w:val="TAL"/>
            </w:pPr>
          </w:p>
        </w:tc>
        <w:tc>
          <w:tcPr>
            <w:tcW w:w="1130" w:type="dxa"/>
            <w:shd w:val="clear" w:color="auto" w:fill="auto"/>
            <w:vAlign w:val="center"/>
          </w:tcPr>
          <w:p w14:paraId="028FE4A4" w14:textId="77777777" w:rsidR="00970C30" w:rsidRPr="00FC7496" w:rsidRDefault="00970C30" w:rsidP="005F0339">
            <w:pPr>
              <w:pStyle w:val="TAL"/>
            </w:pPr>
          </w:p>
        </w:tc>
        <w:tc>
          <w:tcPr>
            <w:tcW w:w="2824" w:type="dxa"/>
            <w:shd w:val="clear" w:color="auto" w:fill="auto"/>
            <w:vAlign w:val="center"/>
          </w:tcPr>
          <w:p w14:paraId="65430BFE" w14:textId="77777777" w:rsidR="00970C30" w:rsidRPr="00FC7496" w:rsidRDefault="00970C30" w:rsidP="005F0339">
            <w:pPr>
              <w:pStyle w:val="TAL"/>
            </w:pPr>
            <w:r w:rsidRPr="00FC7496">
              <w:t>I</w:t>
            </w:r>
            <w:r w:rsidR="002C0377" w:rsidRPr="00FC7496">
              <w:t>P</w:t>
            </w:r>
            <w:r w:rsidRPr="00FC7496">
              <w:t>v6 Gateway Address in PDN2</w:t>
            </w:r>
          </w:p>
        </w:tc>
      </w:tr>
      <w:tr w:rsidR="00BA22D4" w:rsidRPr="00FC7496" w14:paraId="061E2E5E" w14:textId="77777777" w:rsidTr="00042C41">
        <w:trPr>
          <w:jc w:val="center"/>
        </w:trPr>
        <w:tc>
          <w:tcPr>
            <w:tcW w:w="2728" w:type="dxa"/>
            <w:shd w:val="clear" w:color="auto" w:fill="auto"/>
            <w:noWrap/>
            <w:vAlign w:val="center"/>
          </w:tcPr>
          <w:p w14:paraId="42A713D9" w14:textId="77777777" w:rsidR="00BA22D4" w:rsidRPr="00FC7496" w:rsidRDefault="00BA22D4" w:rsidP="00042C41">
            <w:pPr>
              <w:pStyle w:val="TAL"/>
            </w:pPr>
            <w:r w:rsidRPr="00E87D68">
              <w:rPr>
                <w:lang w:eastAsia="ja-JP"/>
              </w:rPr>
              <w:t>px_IPv6_Address3_NW</w:t>
            </w:r>
          </w:p>
        </w:tc>
        <w:tc>
          <w:tcPr>
            <w:tcW w:w="1509" w:type="dxa"/>
            <w:shd w:val="clear" w:color="auto" w:fill="auto"/>
            <w:vAlign w:val="center"/>
          </w:tcPr>
          <w:p w14:paraId="1EB1326B"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0EE7EA65" w14:textId="77777777" w:rsidR="00BA22D4" w:rsidRPr="00FC7496" w:rsidRDefault="00BA22D4" w:rsidP="00042C41">
            <w:pPr>
              <w:pStyle w:val="TAL"/>
            </w:pPr>
          </w:p>
        </w:tc>
        <w:tc>
          <w:tcPr>
            <w:tcW w:w="1130" w:type="dxa"/>
            <w:shd w:val="clear" w:color="auto" w:fill="auto"/>
            <w:vAlign w:val="center"/>
          </w:tcPr>
          <w:p w14:paraId="7217EF04" w14:textId="77777777" w:rsidR="00BA22D4" w:rsidRPr="00FC7496" w:rsidRDefault="00BA22D4" w:rsidP="00042C41">
            <w:pPr>
              <w:pStyle w:val="TAL"/>
            </w:pPr>
          </w:p>
        </w:tc>
        <w:tc>
          <w:tcPr>
            <w:tcW w:w="2824" w:type="dxa"/>
            <w:shd w:val="clear" w:color="auto" w:fill="auto"/>
            <w:vAlign w:val="center"/>
          </w:tcPr>
          <w:p w14:paraId="1B3973DA" w14:textId="77777777" w:rsidR="00BA22D4" w:rsidRPr="00FC7496" w:rsidRDefault="00BA22D4" w:rsidP="00042C41">
            <w:pPr>
              <w:pStyle w:val="TAL"/>
            </w:pPr>
            <w:r w:rsidRPr="00E87D68">
              <w:rPr>
                <w:rFonts w:cs="Arial"/>
              </w:rPr>
              <w:t>IPv6 Gateway Address in PDN3</w:t>
            </w:r>
          </w:p>
        </w:tc>
      </w:tr>
      <w:tr w:rsidR="009C1781" w:rsidRPr="00FC7496" w14:paraId="2B23881C" w14:textId="77777777" w:rsidTr="009C1781">
        <w:trPr>
          <w:jc w:val="center"/>
        </w:trPr>
        <w:tc>
          <w:tcPr>
            <w:tcW w:w="2728" w:type="dxa"/>
            <w:shd w:val="clear" w:color="auto" w:fill="auto"/>
            <w:noWrap/>
            <w:vAlign w:val="center"/>
          </w:tcPr>
          <w:p w14:paraId="4EE57A27" w14:textId="77777777" w:rsidR="009C1781" w:rsidRPr="00FC7496" w:rsidRDefault="009C1781" w:rsidP="009C1781">
            <w:pPr>
              <w:pStyle w:val="TAL"/>
            </w:pPr>
            <w:r w:rsidRPr="00FC7496">
              <w:t>px_IPv6_Address1_RemoteUE</w:t>
            </w:r>
          </w:p>
        </w:tc>
        <w:tc>
          <w:tcPr>
            <w:tcW w:w="1509" w:type="dxa"/>
            <w:shd w:val="clear" w:color="auto" w:fill="auto"/>
            <w:vAlign w:val="center"/>
          </w:tcPr>
          <w:p w14:paraId="548C183D" w14:textId="77777777" w:rsidR="009C1781" w:rsidRPr="00FC7496" w:rsidRDefault="009C1781" w:rsidP="009C1781">
            <w:pPr>
              <w:pStyle w:val="TAL"/>
            </w:pPr>
            <w:r w:rsidRPr="00FC7496">
              <w:t>charstring</w:t>
            </w:r>
          </w:p>
        </w:tc>
        <w:tc>
          <w:tcPr>
            <w:tcW w:w="1695" w:type="dxa"/>
            <w:shd w:val="clear" w:color="auto" w:fill="auto"/>
            <w:vAlign w:val="center"/>
          </w:tcPr>
          <w:p w14:paraId="1D8AAF7C" w14:textId="77777777" w:rsidR="009C1781" w:rsidRPr="00FC7496" w:rsidRDefault="009C1781" w:rsidP="009C1781">
            <w:pPr>
              <w:pStyle w:val="TAL"/>
            </w:pPr>
          </w:p>
        </w:tc>
        <w:tc>
          <w:tcPr>
            <w:tcW w:w="1130" w:type="dxa"/>
            <w:shd w:val="clear" w:color="auto" w:fill="auto"/>
            <w:vAlign w:val="center"/>
          </w:tcPr>
          <w:p w14:paraId="6C7ADAEC" w14:textId="77777777" w:rsidR="009C1781" w:rsidRPr="00FC7496" w:rsidRDefault="009C1781" w:rsidP="009C1781">
            <w:pPr>
              <w:pStyle w:val="TAL"/>
            </w:pPr>
          </w:p>
        </w:tc>
        <w:tc>
          <w:tcPr>
            <w:tcW w:w="2824" w:type="dxa"/>
            <w:shd w:val="clear" w:color="auto" w:fill="auto"/>
            <w:vAlign w:val="center"/>
          </w:tcPr>
          <w:p w14:paraId="402D7663" w14:textId="77777777" w:rsidR="009C1781" w:rsidRPr="00FC7496" w:rsidRDefault="009C1781" w:rsidP="009C1781">
            <w:pPr>
              <w:pStyle w:val="TAL"/>
            </w:pPr>
            <w:r w:rsidRPr="00FC7496">
              <w:t>IPv6 Address of remote UE connected to PDN1</w:t>
            </w:r>
          </w:p>
        </w:tc>
      </w:tr>
      <w:tr w:rsidR="009C1781" w:rsidRPr="00FC7496" w14:paraId="0F604CA1" w14:textId="77777777" w:rsidTr="009C1781">
        <w:trPr>
          <w:jc w:val="center"/>
        </w:trPr>
        <w:tc>
          <w:tcPr>
            <w:tcW w:w="2728" w:type="dxa"/>
            <w:shd w:val="clear" w:color="auto" w:fill="auto"/>
            <w:noWrap/>
            <w:vAlign w:val="center"/>
          </w:tcPr>
          <w:p w14:paraId="0D297357" w14:textId="77777777" w:rsidR="009C1781" w:rsidRPr="00FC7496" w:rsidRDefault="009C1781" w:rsidP="009C1781">
            <w:pPr>
              <w:pStyle w:val="TAL"/>
            </w:pPr>
            <w:r w:rsidRPr="00FC7496">
              <w:t>px_IPv6_Address2_RemoteUE</w:t>
            </w:r>
          </w:p>
        </w:tc>
        <w:tc>
          <w:tcPr>
            <w:tcW w:w="1509" w:type="dxa"/>
            <w:shd w:val="clear" w:color="auto" w:fill="auto"/>
            <w:vAlign w:val="center"/>
          </w:tcPr>
          <w:p w14:paraId="0A3A89EE" w14:textId="77777777" w:rsidR="009C1781" w:rsidRPr="00FC7496" w:rsidRDefault="009C1781" w:rsidP="009C1781">
            <w:pPr>
              <w:pStyle w:val="TAL"/>
            </w:pPr>
            <w:r w:rsidRPr="00FC7496">
              <w:t>charstring</w:t>
            </w:r>
          </w:p>
        </w:tc>
        <w:tc>
          <w:tcPr>
            <w:tcW w:w="1695" w:type="dxa"/>
            <w:shd w:val="clear" w:color="auto" w:fill="auto"/>
            <w:vAlign w:val="center"/>
          </w:tcPr>
          <w:p w14:paraId="02CA2138" w14:textId="77777777" w:rsidR="009C1781" w:rsidRPr="00FC7496" w:rsidRDefault="009C1781" w:rsidP="009C1781">
            <w:pPr>
              <w:pStyle w:val="TAL"/>
            </w:pPr>
          </w:p>
        </w:tc>
        <w:tc>
          <w:tcPr>
            <w:tcW w:w="1130" w:type="dxa"/>
            <w:shd w:val="clear" w:color="auto" w:fill="auto"/>
            <w:vAlign w:val="center"/>
          </w:tcPr>
          <w:p w14:paraId="1F6905D6" w14:textId="77777777" w:rsidR="009C1781" w:rsidRPr="00FC7496" w:rsidRDefault="009C1781" w:rsidP="009C1781">
            <w:pPr>
              <w:pStyle w:val="TAL"/>
            </w:pPr>
          </w:p>
        </w:tc>
        <w:tc>
          <w:tcPr>
            <w:tcW w:w="2824" w:type="dxa"/>
            <w:shd w:val="clear" w:color="auto" w:fill="auto"/>
            <w:vAlign w:val="center"/>
          </w:tcPr>
          <w:p w14:paraId="1B11A7D5" w14:textId="77777777" w:rsidR="009C1781" w:rsidRPr="00FC7496" w:rsidRDefault="009C1781" w:rsidP="009C1781">
            <w:pPr>
              <w:pStyle w:val="TAL"/>
            </w:pPr>
            <w:r w:rsidRPr="00FC7496">
              <w:t>IPv6 Address of remote UE connected to PDN2</w:t>
            </w:r>
          </w:p>
        </w:tc>
      </w:tr>
      <w:tr w:rsidR="00BA22D4" w:rsidRPr="00FC7496" w14:paraId="1BA1547F" w14:textId="77777777" w:rsidTr="00042C41">
        <w:trPr>
          <w:jc w:val="center"/>
        </w:trPr>
        <w:tc>
          <w:tcPr>
            <w:tcW w:w="2728" w:type="dxa"/>
            <w:shd w:val="clear" w:color="auto" w:fill="auto"/>
            <w:noWrap/>
            <w:vAlign w:val="center"/>
          </w:tcPr>
          <w:p w14:paraId="7C688371" w14:textId="77777777" w:rsidR="00BA22D4" w:rsidRPr="00FC7496" w:rsidRDefault="00BA22D4" w:rsidP="00042C41">
            <w:pPr>
              <w:pStyle w:val="TAL"/>
            </w:pPr>
            <w:r w:rsidRPr="00E87D68">
              <w:rPr>
                <w:lang w:eastAsia="ja-JP"/>
              </w:rPr>
              <w:t>px_IPv6_Address3_RemoteUE</w:t>
            </w:r>
          </w:p>
        </w:tc>
        <w:tc>
          <w:tcPr>
            <w:tcW w:w="1509" w:type="dxa"/>
            <w:shd w:val="clear" w:color="auto" w:fill="auto"/>
            <w:vAlign w:val="center"/>
          </w:tcPr>
          <w:p w14:paraId="508786C7"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A4A5C87" w14:textId="77777777" w:rsidR="00BA22D4" w:rsidRPr="00FC7496" w:rsidRDefault="00BA22D4" w:rsidP="00042C41">
            <w:pPr>
              <w:pStyle w:val="TAL"/>
            </w:pPr>
          </w:p>
        </w:tc>
        <w:tc>
          <w:tcPr>
            <w:tcW w:w="1130" w:type="dxa"/>
            <w:shd w:val="clear" w:color="auto" w:fill="auto"/>
            <w:vAlign w:val="center"/>
          </w:tcPr>
          <w:p w14:paraId="11CC97E3" w14:textId="77777777" w:rsidR="00BA22D4" w:rsidRPr="00FC7496" w:rsidRDefault="00BA22D4" w:rsidP="00042C41">
            <w:pPr>
              <w:pStyle w:val="TAL"/>
            </w:pPr>
          </w:p>
        </w:tc>
        <w:tc>
          <w:tcPr>
            <w:tcW w:w="2824" w:type="dxa"/>
            <w:shd w:val="clear" w:color="auto" w:fill="auto"/>
            <w:vAlign w:val="center"/>
          </w:tcPr>
          <w:p w14:paraId="70EBA838" w14:textId="77777777" w:rsidR="00BA22D4" w:rsidRPr="00FC7496" w:rsidRDefault="00BA22D4" w:rsidP="00042C41">
            <w:pPr>
              <w:pStyle w:val="TAL"/>
            </w:pPr>
            <w:r w:rsidRPr="00E87D68">
              <w:rPr>
                <w:rFonts w:cs="Arial"/>
              </w:rPr>
              <w:t>IPv6 Address of remote UE connected to PDN3</w:t>
            </w:r>
          </w:p>
        </w:tc>
      </w:tr>
      <w:tr w:rsidR="00970C30" w:rsidRPr="00FC7496" w14:paraId="374BF627" w14:textId="77777777">
        <w:trPr>
          <w:jc w:val="center"/>
        </w:trPr>
        <w:tc>
          <w:tcPr>
            <w:tcW w:w="2728" w:type="dxa"/>
            <w:shd w:val="clear" w:color="auto" w:fill="auto"/>
            <w:noWrap/>
            <w:vAlign w:val="center"/>
          </w:tcPr>
          <w:p w14:paraId="17335233" w14:textId="77777777" w:rsidR="00970C30" w:rsidRPr="00FC7496" w:rsidRDefault="00970C30" w:rsidP="005F0339">
            <w:pPr>
              <w:pStyle w:val="TAL"/>
            </w:pPr>
            <w:r w:rsidRPr="00FC7496">
              <w:t>px_I</w:t>
            </w:r>
            <w:r w:rsidR="002C0377" w:rsidRPr="00FC7496">
              <w:t>P</w:t>
            </w:r>
            <w:r w:rsidRPr="00FC7496">
              <w:t>v6_Address_HomeAgent</w:t>
            </w:r>
          </w:p>
        </w:tc>
        <w:tc>
          <w:tcPr>
            <w:tcW w:w="1509" w:type="dxa"/>
            <w:shd w:val="clear" w:color="auto" w:fill="auto"/>
            <w:vAlign w:val="center"/>
          </w:tcPr>
          <w:p w14:paraId="26E51BA3" w14:textId="77777777" w:rsidR="00970C30" w:rsidRPr="00FC7496" w:rsidRDefault="00970C30" w:rsidP="005F0339">
            <w:pPr>
              <w:pStyle w:val="TAL"/>
            </w:pPr>
            <w:r w:rsidRPr="00FC7496">
              <w:t>charstring</w:t>
            </w:r>
          </w:p>
        </w:tc>
        <w:tc>
          <w:tcPr>
            <w:tcW w:w="1695" w:type="dxa"/>
            <w:shd w:val="clear" w:color="auto" w:fill="auto"/>
            <w:vAlign w:val="center"/>
          </w:tcPr>
          <w:p w14:paraId="3E61FD07" w14:textId="77777777" w:rsidR="00970C30" w:rsidRPr="00FC7496" w:rsidRDefault="00970C30" w:rsidP="005F0339">
            <w:pPr>
              <w:pStyle w:val="TAL"/>
            </w:pPr>
          </w:p>
        </w:tc>
        <w:tc>
          <w:tcPr>
            <w:tcW w:w="1130" w:type="dxa"/>
            <w:shd w:val="clear" w:color="auto" w:fill="auto"/>
            <w:vAlign w:val="center"/>
          </w:tcPr>
          <w:p w14:paraId="5034D3F4" w14:textId="77777777" w:rsidR="00970C30" w:rsidRPr="00FC7496" w:rsidRDefault="00970C30" w:rsidP="005F0339">
            <w:pPr>
              <w:pStyle w:val="TAL"/>
            </w:pPr>
          </w:p>
        </w:tc>
        <w:tc>
          <w:tcPr>
            <w:tcW w:w="2824" w:type="dxa"/>
            <w:shd w:val="clear" w:color="auto" w:fill="auto"/>
            <w:vAlign w:val="center"/>
          </w:tcPr>
          <w:p w14:paraId="15B40C63" w14:textId="77777777" w:rsidR="00970C30" w:rsidRPr="00FC7496" w:rsidRDefault="00970C30" w:rsidP="005F0339">
            <w:pPr>
              <w:pStyle w:val="TAL"/>
            </w:pPr>
            <w:r w:rsidRPr="00FC7496">
              <w:t>I</w:t>
            </w:r>
            <w:r w:rsidR="002C0377" w:rsidRPr="00FC7496">
              <w:t>P</w:t>
            </w:r>
            <w:r w:rsidRPr="00FC7496">
              <w:t>v6 Home Agent Address</w:t>
            </w:r>
          </w:p>
        </w:tc>
      </w:tr>
      <w:tr w:rsidR="00982DBD" w:rsidRPr="00FC7496" w14:paraId="33766278" w14:textId="77777777" w:rsidTr="00827A9D">
        <w:trPr>
          <w:jc w:val="center"/>
        </w:trPr>
        <w:tc>
          <w:tcPr>
            <w:tcW w:w="2728" w:type="dxa"/>
            <w:shd w:val="clear" w:color="auto" w:fill="auto"/>
            <w:noWrap/>
            <w:vAlign w:val="center"/>
          </w:tcPr>
          <w:p w14:paraId="782EF4E1" w14:textId="77777777" w:rsidR="00982DBD" w:rsidRPr="00FC7496" w:rsidRDefault="00982DBD" w:rsidP="00827A9D">
            <w:pPr>
              <w:pStyle w:val="TAL"/>
            </w:pPr>
            <w:r w:rsidRPr="00FC7496">
              <w:t>px_ePrimaryFrequencyBand</w:t>
            </w:r>
          </w:p>
        </w:tc>
        <w:tc>
          <w:tcPr>
            <w:tcW w:w="1509" w:type="dxa"/>
            <w:shd w:val="clear" w:color="auto" w:fill="auto"/>
            <w:vAlign w:val="center"/>
          </w:tcPr>
          <w:p w14:paraId="3C755D37" w14:textId="77777777" w:rsidR="00982DBD" w:rsidRPr="00FC7496" w:rsidRDefault="00982DBD" w:rsidP="00827A9D">
            <w:pPr>
              <w:pStyle w:val="TAL"/>
            </w:pPr>
            <w:r w:rsidRPr="00FC7496">
              <w:t>integer</w:t>
            </w:r>
          </w:p>
        </w:tc>
        <w:tc>
          <w:tcPr>
            <w:tcW w:w="1695" w:type="dxa"/>
            <w:shd w:val="clear" w:color="auto" w:fill="auto"/>
            <w:vAlign w:val="center"/>
          </w:tcPr>
          <w:p w14:paraId="7D85DC05" w14:textId="77777777" w:rsidR="00982DBD" w:rsidRPr="00FC7496" w:rsidRDefault="00982DBD" w:rsidP="00827A9D">
            <w:pPr>
              <w:pStyle w:val="TAL"/>
            </w:pPr>
            <w:r w:rsidRPr="00FC7496">
              <w:t>1</w:t>
            </w:r>
          </w:p>
        </w:tc>
        <w:tc>
          <w:tcPr>
            <w:tcW w:w="1130" w:type="dxa"/>
            <w:shd w:val="clear" w:color="auto" w:fill="auto"/>
            <w:vAlign w:val="center"/>
          </w:tcPr>
          <w:p w14:paraId="1356B23E" w14:textId="77777777" w:rsidR="00982DBD" w:rsidRPr="00FC7496" w:rsidRDefault="00982DBD" w:rsidP="00827A9D">
            <w:pPr>
              <w:pStyle w:val="TAL"/>
            </w:pPr>
          </w:p>
        </w:tc>
        <w:tc>
          <w:tcPr>
            <w:tcW w:w="2824" w:type="dxa"/>
            <w:shd w:val="clear" w:color="auto" w:fill="auto"/>
            <w:vAlign w:val="center"/>
          </w:tcPr>
          <w:p w14:paraId="0000A2E9" w14:textId="77777777" w:rsidR="00982DBD" w:rsidRPr="00FC7496" w:rsidRDefault="00982DBD" w:rsidP="00827A9D">
            <w:pPr>
              <w:pStyle w:val="TAL"/>
            </w:pPr>
            <w:r w:rsidRPr="00FC7496">
              <w:t>E-UTRA primary frequency band</w:t>
            </w:r>
          </w:p>
        </w:tc>
      </w:tr>
      <w:tr w:rsidR="00063667" w:rsidRPr="00FC7496" w:rsidDel="00E07893" w14:paraId="4F8D3C6C" w14:textId="77777777" w:rsidTr="00074679">
        <w:trPr>
          <w:jc w:val="center"/>
        </w:trPr>
        <w:tc>
          <w:tcPr>
            <w:tcW w:w="2728" w:type="dxa"/>
            <w:shd w:val="clear" w:color="auto" w:fill="auto"/>
            <w:noWrap/>
            <w:vAlign w:val="center"/>
          </w:tcPr>
          <w:p w14:paraId="5FAC544F" w14:textId="77777777" w:rsidR="00063667" w:rsidRPr="00FC7496" w:rsidDel="00E07893" w:rsidRDefault="00063667" w:rsidP="00074679">
            <w:pPr>
              <w:pStyle w:val="TAL"/>
            </w:pPr>
            <w:r w:rsidRPr="00FC7496">
              <w:rPr>
                <w:rFonts w:cs="Arial"/>
              </w:rPr>
              <w:t>px_SMS_ChkMsgReceived</w:t>
            </w:r>
          </w:p>
        </w:tc>
        <w:tc>
          <w:tcPr>
            <w:tcW w:w="1509" w:type="dxa"/>
            <w:shd w:val="clear" w:color="auto" w:fill="auto"/>
            <w:vAlign w:val="center"/>
          </w:tcPr>
          <w:p w14:paraId="712B4399" w14:textId="77777777" w:rsidR="00063667" w:rsidRPr="00FC7496" w:rsidDel="00E07893" w:rsidRDefault="00063667" w:rsidP="00074679">
            <w:pPr>
              <w:pStyle w:val="TAL"/>
              <w:rPr>
                <w:rFonts w:cs="Arial"/>
              </w:rPr>
            </w:pPr>
            <w:r w:rsidRPr="00FC7496">
              <w:rPr>
                <w:rFonts w:cs="Arial"/>
              </w:rPr>
              <w:t>boolean</w:t>
            </w:r>
          </w:p>
        </w:tc>
        <w:tc>
          <w:tcPr>
            <w:tcW w:w="1695" w:type="dxa"/>
            <w:shd w:val="clear" w:color="auto" w:fill="auto"/>
            <w:vAlign w:val="center"/>
          </w:tcPr>
          <w:p w14:paraId="23CD29D0" w14:textId="77777777" w:rsidR="00063667" w:rsidRPr="00FC7496" w:rsidDel="00E07893" w:rsidRDefault="00063667" w:rsidP="00074679">
            <w:pPr>
              <w:pStyle w:val="TAL"/>
              <w:rPr>
                <w:rFonts w:cs="Arial"/>
              </w:rPr>
            </w:pPr>
            <w:r w:rsidRPr="00FC7496">
              <w:rPr>
                <w:rFonts w:cs="Arial"/>
              </w:rPr>
              <w:t>true</w:t>
            </w:r>
          </w:p>
        </w:tc>
        <w:tc>
          <w:tcPr>
            <w:tcW w:w="1130" w:type="dxa"/>
            <w:shd w:val="clear" w:color="auto" w:fill="auto"/>
            <w:vAlign w:val="center"/>
          </w:tcPr>
          <w:p w14:paraId="10C9D354" w14:textId="77777777" w:rsidR="00063667" w:rsidRPr="00FC7496" w:rsidRDefault="00063667" w:rsidP="00074679">
            <w:pPr>
              <w:pStyle w:val="TAL"/>
            </w:pPr>
          </w:p>
        </w:tc>
        <w:tc>
          <w:tcPr>
            <w:tcW w:w="2824" w:type="dxa"/>
            <w:shd w:val="clear" w:color="auto" w:fill="auto"/>
            <w:vAlign w:val="bottom"/>
          </w:tcPr>
          <w:p w14:paraId="29BCEAED" w14:textId="77777777" w:rsidR="00063667" w:rsidRPr="00FC7496" w:rsidDel="00E07893" w:rsidRDefault="00063667" w:rsidP="00ED7143">
            <w:pPr>
              <w:pStyle w:val="TAL"/>
              <w:rPr>
                <w:rFonts w:cs="Arial"/>
              </w:rPr>
            </w:pPr>
            <w:r w:rsidRPr="00FC7496">
              <w:rPr>
                <w:rFonts w:cs="Arial"/>
              </w:rPr>
              <w:t>Whether the operator can check an MT Short Message received</w:t>
            </w:r>
          </w:p>
        </w:tc>
      </w:tr>
      <w:tr w:rsidR="004704D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C928" w14:textId="77777777" w:rsidR="004704DE" w:rsidRPr="00FC7496" w:rsidRDefault="004704DE" w:rsidP="00F01EDA">
            <w:pPr>
              <w:pStyle w:val="TAL"/>
            </w:pPr>
            <w:r w:rsidRPr="00FC7496">
              <w:t>px_RATComb_Tested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590023" w14:textId="77777777" w:rsidR="004704DE" w:rsidRPr="00FC7496" w:rsidRDefault="004704DE" w:rsidP="00F01EDA">
            <w:pPr>
              <w:pStyle w:val="TAL"/>
              <w:rPr>
                <w:rFonts w:cs="Arial"/>
              </w:rPr>
            </w:pPr>
            <w:r w:rsidRPr="00FC7496">
              <w:rPr>
                <w:rFonts w:cs="Arial"/>
              </w:rPr>
              <w:t>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671B41" w14:textId="77777777" w:rsidR="004704DE" w:rsidRPr="00FC7496" w:rsidRDefault="004704DE" w:rsidP="00F01EDA">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8D4C9B" w14:textId="77777777" w:rsidR="004704DE" w:rsidRPr="00FC7496" w:rsidRDefault="004704DE" w:rsidP="00F01EDA">
            <w:pPr>
              <w:pStyle w:val="TAL"/>
            </w:pPr>
            <w:r w:rsidRPr="00FC7496">
              <w:t>EUTRA_UTRA, EUTRA_GERAN</w:t>
            </w:r>
            <w:r w:rsidR="00970C30" w:rsidRPr="00FC7496">
              <w:t>, EUTRA_Only</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C08E6E" w14:textId="77777777" w:rsidR="004704DE" w:rsidRPr="00FC7496" w:rsidRDefault="004704DE" w:rsidP="00F01EDA">
            <w:pPr>
              <w:pStyle w:val="TAL"/>
              <w:rPr>
                <w:rFonts w:cs="Arial"/>
              </w:rPr>
            </w:pPr>
            <w:r w:rsidRPr="00FC7496">
              <w:rPr>
                <w:rFonts w:cs="Arial"/>
              </w:rPr>
              <w:t xml:space="preserve">This parameter </w:t>
            </w:r>
            <w:r w:rsidR="00970C30" w:rsidRPr="00FC7496">
              <w:t>represents the network RAT capability / preference</w:t>
            </w:r>
            <w:r w:rsidR="00970C30" w:rsidRPr="00FC7496">
              <w:rPr>
                <w:rFonts w:cs="Arial"/>
              </w:rPr>
              <w:t xml:space="preserve"> and </w:t>
            </w:r>
            <w:r w:rsidRPr="00FC7496">
              <w:rPr>
                <w:rFonts w:cs="Arial"/>
              </w:rPr>
              <w:t>indicates which, if any is supported, RAT combination is to be tested</w:t>
            </w:r>
            <w:r w:rsidR="00970C30" w:rsidRPr="00FC7496">
              <w:rPr>
                <w:rFonts w:cs="Arial"/>
              </w:rPr>
              <w:t>.</w:t>
            </w:r>
          </w:p>
        </w:tc>
      </w:tr>
      <w:tr w:rsidR="00970C30"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C5E9" w14:textId="77777777" w:rsidR="00970C30" w:rsidRPr="00FC7496" w:rsidRDefault="00B3186B" w:rsidP="005F0339">
            <w:pPr>
              <w:pStyle w:val="TAL"/>
            </w:pPr>
            <w:r w:rsidRPr="00FC7496">
              <w:t>p</w:t>
            </w:r>
            <w:r w:rsidR="00970C30" w:rsidRPr="00FC7496">
              <w:t>x_SinglePLMN_Tested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BB6119" w14:textId="77777777" w:rsidR="00970C30" w:rsidRPr="00FC7496" w:rsidRDefault="00970C30" w:rsidP="005F0339">
            <w:pPr>
              <w:pStyle w:val="TAL"/>
              <w:rPr>
                <w:rFonts w:cs="Arial"/>
              </w:rPr>
            </w:pPr>
            <w:r w:rsidRPr="00FC7496">
              <w:rPr>
                <w:rFonts w:cs="Arial"/>
              </w:rPr>
              <w:t>SinglePLMN_Tested_Type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8D3D4" w14:textId="77777777" w:rsidR="00970C30" w:rsidRPr="00FC7496" w:rsidRDefault="00970C30" w:rsidP="005F0339">
            <w:pPr>
              <w:pStyle w:val="TAL"/>
            </w:pPr>
            <w:r w:rsidRPr="00FC7496">
              <w:t>MultiPLMN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331406" w14:textId="77777777" w:rsidR="00970C30" w:rsidRPr="00FC7496" w:rsidRDefault="00970C30" w:rsidP="00987D09">
            <w:pPr>
              <w:pStyle w:val="TAL"/>
            </w:pPr>
            <w:r w:rsidRPr="00FC7496">
              <w:t>SinglePLMN,</w:t>
            </w:r>
            <w:r w:rsidR="00987D09" w:rsidRPr="00FC7496">
              <w:t xml:space="preserve"> </w:t>
            </w:r>
            <w:r w:rsidRPr="00FC7496">
              <w:t>MultiPLMN</w:t>
            </w:r>
            <w:r w:rsidR="0072247E" w:rsidRPr="00FC7496">
              <w:t>, MultiPLMNinPrimaryBand, MultiPLMNinSecondaryBand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942A3B" w14:textId="77777777" w:rsidR="00970C30" w:rsidRPr="00FC7496" w:rsidRDefault="00970C30" w:rsidP="00CE4C9D">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w:t>
            </w:r>
            <w:r w:rsidR="001B4070" w:rsidRPr="00FC7496">
              <w:rPr>
                <w:rFonts w:cs="Arial"/>
              </w:rPr>
              <w:t xml:space="preserve"> This PIXIT shall be set to SinglePLMN when only one frequency is defined for the test band.</w:t>
            </w:r>
          </w:p>
        </w:tc>
      </w:tr>
      <w:tr w:rsidR="00B3186B"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39FC" w14:textId="77777777" w:rsidR="00B3186B" w:rsidRPr="00FC7496" w:rsidRDefault="00B3186B" w:rsidP="00074679">
            <w:pPr>
              <w:pStyle w:val="TAL"/>
            </w:pPr>
            <w:r w:rsidRPr="00FC7496">
              <w:t>px_UE_</w:t>
            </w:r>
            <w:r w:rsidR="00475050" w:rsidRPr="00FC7496">
              <w:t>CS_PS_</w:t>
            </w:r>
            <w:r w:rsidRPr="00FC7496">
              <w:t>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A548DE" w14:textId="77777777" w:rsidR="00B3186B" w:rsidRPr="00FC7496" w:rsidRDefault="00B3186B" w:rsidP="00931DA3">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E96210" w14:textId="77777777" w:rsidR="00B3186B" w:rsidRPr="00FC7496" w:rsidRDefault="00B3186B" w:rsidP="00931DA3">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3CB92" w14:textId="77777777" w:rsidR="00B3186B" w:rsidRPr="00FC7496" w:rsidRDefault="00B3186B" w:rsidP="00931DA3">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545A7" w14:textId="77777777" w:rsidR="00B3186B" w:rsidRPr="00FC7496" w:rsidRDefault="00B3186B" w:rsidP="00931DA3">
            <w:pPr>
              <w:pStyle w:val="TAL"/>
              <w:rPr>
                <w:rFonts w:cs="Arial"/>
              </w:rPr>
            </w:pPr>
            <w:r w:rsidRPr="00FC7496">
              <w:rPr>
                <w:rFonts w:cs="Arial"/>
              </w:rPr>
              <w:t>Specifies which CS/PS mode is under test</w:t>
            </w:r>
          </w:p>
        </w:tc>
      </w:tr>
      <w:tr w:rsidR="00475050"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50DBE" w14:textId="77777777" w:rsidR="00475050" w:rsidRPr="00FC7496" w:rsidRDefault="00475050" w:rsidP="00A471D2">
            <w:pPr>
              <w:pStyle w:val="TAL"/>
            </w:pPr>
            <w:r w:rsidRPr="00FC7496">
              <w:t>px_UE_PS_UsageSetting_Tested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AD07AC" w14:textId="77777777" w:rsidR="00475050" w:rsidRPr="00FC7496" w:rsidRDefault="00475050" w:rsidP="00A471D2">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0BF633" w14:textId="77777777" w:rsidR="00475050" w:rsidRPr="00FC7496" w:rsidRDefault="00475050" w:rsidP="00A471D2">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F0DC85" w14:textId="77777777" w:rsidR="00475050" w:rsidRPr="00FC7496" w:rsidRDefault="00475050" w:rsidP="00A471D2">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89391" w14:textId="77777777" w:rsidR="00475050" w:rsidRPr="00FC7496" w:rsidRDefault="00475050" w:rsidP="00A471D2">
            <w:pPr>
              <w:pStyle w:val="TAL"/>
              <w:rPr>
                <w:rFonts w:cs="Arial"/>
              </w:rPr>
            </w:pPr>
            <w:r w:rsidRPr="00FC7496">
              <w:rPr>
                <w:rFonts w:cs="Arial"/>
              </w:rPr>
              <w:t>Specifies which PS mode is under test</w:t>
            </w:r>
          </w:p>
        </w:tc>
      </w:tr>
      <w:tr w:rsidR="00B3186B"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D99D8" w14:textId="77777777" w:rsidR="00B3186B" w:rsidRPr="00FC7496" w:rsidRDefault="00B3186B" w:rsidP="00931DA3">
            <w:pPr>
              <w:pStyle w:val="TAL"/>
            </w:pPr>
            <w:r w:rsidRPr="00FC7496">
              <w:t>px_UTRAN_ModeUnderTest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A3B82E" w14:textId="77777777" w:rsidR="00B3186B" w:rsidRPr="00FC7496" w:rsidRDefault="00B3186B" w:rsidP="00931DA3">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DD85D8" w14:textId="77777777" w:rsidR="00B3186B" w:rsidRPr="00FC7496" w:rsidRDefault="00B3186B" w:rsidP="00931DA3">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646DBD" w14:textId="77777777" w:rsidR="00B3186B" w:rsidRPr="00FC7496" w:rsidRDefault="00B3186B" w:rsidP="00931DA3">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29CF6" w14:textId="77777777" w:rsidR="00B3186B" w:rsidRPr="00FC7496" w:rsidRDefault="00B3186B" w:rsidP="00931DA3">
            <w:pPr>
              <w:pStyle w:val="TAL"/>
              <w:rPr>
                <w:rFonts w:cs="Arial"/>
              </w:rPr>
            </w:pPr>
            <w:r w:rsidRPr="00FC7496">
              <w:rPr>
                <w:rFonts w:cs="Arial"/>
              </w:rPr>
              <w:t>Specifies which radio access technology is being tested in UTRAN</w:t>
            </w:r>
          </w:p>
        </w:tc>
      </w:tr>
      <w:tr w:rsidR="00946D17"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5799" w14:textId="77777777" w:rsidR="00946D17" w:rsidRPr="00FC7496" w:rsidRDefault="00946D17" w:rsidP="00946D17">
            <w:pPr>
              <w:pStyle w:val="TAL"/>
            </w:pPr>
            <w:r w:rsidRPr="00FC7496">
              <w:t>px_TestLoopModeB_Delay</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7D47947" w14:textId="77777777" w:rsidR="00946D17" w:rsidRPr="00FC7496" w:rsidRDefault="00946D17" w:rsidP="00946D17">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3D5377" w14:textId="77777777" w:rsidR="00946D17" w:rsidRPr="00FC7496" w:rsidRDefault="00946D17" w:rsidP="00946D17">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7B852" w14:textId="77777777" w:rsidR="00946D17" w:rsidRPr="00FC7496" w:rsidRDefault="00946D17" w:rsidP="00946D1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27158E" w14:textId="77777777" w:rsidR="00946D17" w:rsidRPr="00FC7496" w:rsidRDefault="00946D17" w:rsidP="00946D17">
            <w:pPr>
              <w:pStyle w:val="TAL"/>
              <w:rPr>
                <w:rFonts w:cs="Arial"/>
              </w:rPr>
            </w:pPr>
            <w:r w:rsidRPr="00FC7496">
              <w:rPr>
                <w:rFonts w:cs="Arial"/>
              </w:rPr>
              <w:t xml:space="preserve">This parameter represents the IP_PDU_delay to be used for UE test loop mode B in test cases, where long delay may be needed </w:t>
            </w:r>
            <w:r w:rsidR="00B93D4C" w:rsidRPr="00FC7496">
              <w:rPr>
                <w:rFonts w:cs="Arial"/>
              </w:rPr>
              <w:t>e.g.</w:t>
            </w:r>
            <w:r w:rsidRPr="00FC7496">
              <w:rPr>
                <w:rFonts w:cs="Arial"/>
              </w:rPr>
              <w:t xml:space="preserve"> because of user interaction.</w:t>
            </w:r>
          </w:p>
        </w:tc>
      </w:tr>
      <w:tr w:rsidR="009C178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01974" w14:textId="77777777" w:rsidR="009C1781" w:rsidRPr="00FC7496" w:rsidRDefault="009C1781" w:rsidP="009C1781">
            <w:pPr>
              <w:pStyle w:val="TAL"/>
            </w:pPr>
            <w:r w:rsidRPr="00FC7496">
              <w:t>px_IP_MTU_Size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5D53E6" w14:textId="77777777" w:rsidR="009C1781" w:rsidRPr="00FC7496" w:rsidRDefault="009C1781" w:rsidP="009C178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6899D1" w14:textId="77777777" w:rsidR="009C1781" w:rsidRPr="00FC7496" w:rsidRDefault="009C1781" w:rsidP="009C178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E192C1" w14:textId="77777777" w:rsidR="009C1781" w:rsidRPr="00FC7496" w:rsidRDefault="009C1781" w:rsidP="009C178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C80049" w14:textId="77777777" w:rsidR="009C1781" w:rsidRPr="00FC7496" w:rsidRDefault="009C1781" w:rsidP="009C1781">
            <w:pPr>
              <w:pStyle w:val="TAL"/>
              <w:rPr>
                <w:rFonts w:cs="Arial"/>
              </w:rPr>
            </w:pPr>
            <w:r w:rsidRPr="00FC7496">
              <w:rPr>
                <w:rFonts w:cs="Arial"/>
              </w:rPr>
              <w:t>MTU Size</w:t>
            </w:r>
            <w:r w:rsidR="00A81A7D" w:rsidRPr="00FC7496">
              <w:rPr>
                <w:rFonts w:cs="Arial"/>
              </w:rPr>
              <w:t>. This value is specific to the SS.</w:t>
            </w:r>
          </w:p>
        </w:tc>
      </w:tr>
      <w:tr w:rsidR="002D7362"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2C2EE" w14:textId="77777777" w:rsidR="002D7362" w:rsidRPr="00FC7496" w:rsidRDefault="002D7362" w:rsidP="00DF79A1">
            <w:pPr>
              <w:pStyle w:val="TAL"/>
            </w:pPr>
            <w:r w:rsidRPr="00FC7496">
              <w:rPr>
                <w:rFonts w:cs="Arial"/>
                <w:szCs w:val="18"/>
                <w:lang w:eastAsia="en-GB"/>
              </w:rPr>
              <w:t>px_UTRAN_OverlappingNotSupportedFrequencyBandMFBI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ECFE26" w14:textId="77777777" w:rsidR="002D7362" w:rsidRPr="00FC7496" w:rsidRDefault="002D7362" w:rsidP="00DF79A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DEE1E8" w14:textId="77777777" w:rsidR="002D7362" w:rsidRPr="00FC7496" w:rsidRDefault="002D7362" w:rsidP="00DF79A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8D3C8D" w14:textId="77777777" w:rsidR="002D7362" w:rsidRPr="00FC7496" w:rsidRDefault="002D7362" w:rsidP="00DF79A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8BAB3" w14:textId="77777777" w:rsidR="002D7362" w:rsidRPr="00FC7496" w:rsidRDefault="002D7362" w:rsidP="00DF79A1">
            <w:pPr>
              <w:pStyle w:val="TAL"/>
              <w:rPr>
                <w:rFonts w:cs="Arial"/>
              </w:rPr>
            </w:pPr>
            <w:r w:rsidRPr="00FC7496">
              <w:rPr>
                <w:lang w:eastAsia="en-GB"/>
              </w:rPr>
              <w:t xml:space="preserve">A not supported UTRAN frequency band that is overlapping with a supported band (px_MFBI_UTRAN_FrequencyBand). This </w:t>
            </w:r>
            <w:r w:rsidR="001B4070" w:rsidRPr="00FC7496">
              <w:rPr>
                <w:lang w:eastAsia="en-GB"/>
              </w:rPr>
              <w:t xml:space="preserve">PIXIT </w:t>
            </w:r>
            <w:r w:rsidRPr="00FC7496">
              <w:rPr>
                <w:lang w:eastAsia="en-GB"/>
              </w:rPr>
              <w:t xml:space="preserve">shall be set also in accordance with the values of the 3 </w:t>
            </w:r>
            <w:r w:rsidR="001B4070" w:rsidRPr="00FC7496">
              <w:rPr>
                <w:lang w:eastAsia="en-GB"/>
              </w:rPr>
              <w:t>PIXIT items</w:t>
            </w:r>
            <w:r w:rsidRPr="00FC7496">
              <w:rPr>
                <w:lang w:eastAsia="en-GB"/>
              </w:rPr>
              <w:t>: px_UARFCN_D_High, px_UARFCN_D_Mid,px_UARFCN_L_Mid.</w:t>
            </w:r>
            <w:r w:rsidR="00930A5A" w:rsidRPr="00FC7496">
              <w:rPr>
                <w:lang w:eastAsia="en-GB"/>
              </w:rPr>
              <w:t xml:space="preserve"> Applied to MFBI test case scenario.</w:t>
            </w:r>
          </w:p>
        </w:tc>
      </w:tr>
      <w:tr w:rsidR="00930A5A"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687B" w14:textId="77777777" w:rsidR="00930A5A" w:rsidRPr="00FC7496" w:rsidRDefault="00930A5A" w:rsidP="00205790">
            <w:pPr>
              <w:pStyle w:val="TAL"/>
              <w:rPr>
                <w:rFonts w:cs="Arial"/>
                <w:szCs w:val="18"/>
                <w:lang w:eastAsia="en-GB"/>
              </w:rPr>
            </w:pPr>
            <w:r w:rsidRPr="00FC7496">
              <w:rPr>
                <w:rFonts w:cs="Arial"/>
                <w:szCs w:val="18"/>
                <w:lang w:eastAsia="en-GB"/>
              </w:rPr>
              <w:t>px_MFBI_UTRAN_FrequencyBand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6DED75" w14:textId="77777777" w:rsidR="00930A5A" w:rsidRPr="00FC7496" w:rsidRDefault="00930A5A" w:rsidP="00205790">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3B72E1" w14:textId="77777777" w:rsidR="00930A5A" w:rsidRPr="00FC7496" w:rsidRDefault="00930A5A" w:rsidP="00205790">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2DF41" w14:textId="77777777" w:rsidR="00930A5A" w:rsidRPr="00FC7496" w:rsidRDefault="00930A5A" w:rsidP="0020579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2B9F52" w14:textId="77777777" w:rsidR="00930A5A" w:rsidRPr="00FC7496" w:rsidRDefault="00930A5A" w:rsidP="00205790">
            <w:pPr>
              <w:pStyle w:val="TAL"/>
              <w:rPr>
                <w:lang w:eastAsia="en-GB"/>
              </w:rPr>
            </w:pPr>
            <w:r w:rsidRPr="00FC7496">
              <w:rPr>
                <w:lang w:eastAsia="en-GB"/>
              </w:rPr>
              <w:t>A supported UTRAN frequency band overlapping with px_UTRAN_OverlappingNotSupportedFrequencyBandMFBI. Applied to MFBI test case scenario.</w:t>
            </w:r>
          </w:p>
        </w:tc>
      </w:tr>
      <w:tr w:rsidR="00982DBD"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58EC" w14:textId="77777777" w:rsidR="00982DBD" w:rsidRPr="00FC7496" w:rsidRDefault="00982DBD" w:rsidP="00827A9D">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B11CEB"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AF2C47" w14:textId="77777777" w:rsidR="00982DBD" w:rsidRPr="00FC7496" w:rsidRDefault="00982DBD" w:rsidP="00827A9D">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426F84"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BCFEFC" w14:textId="77777777" w:rsidR="00982DBD" w:rsidRPr="00FC7496" w:rsidRDefault="00982DBD" w:rsidP="00827A9D">
            <w:pPr>
              <w:pStyle w:val="TAL"/>
              <w:rPr>
                <w:lang w:eastAsia="en-GB"/>
              </w:rPr>
            </w:pPr>
            <w:r w:rsidRPr="00FC7496">
              <w:rPr>
                <w:lang w:eastAsia="en-GB"/>
              </w:rPr>
              <w:t>If set to true, the first PDN connection is offloaded to WLAN. If set to false, the second PDN connection is offloaded to WLAN.</w:t>
            </w:r>
          </w:p>
        </w:tc>
      </w:tr>
      <w:tr w:rsidR="000C6AD3"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E064" w14:textId="77777777" w:rsidR="000C6AD3" w:rsidRPr="00FC7496" w:rsidRDefault="000C6AD3" w:rsidP="00EC4643">
            <w:pPr>
              <w:pStyle w:val="TAL"/>
              <w:rPr>
                <w:rFonts w:cs="Arial"/>
                <w:szCs w:val="18"/>
                <w:lang w:eastAsia="en-GB"/>
              </w:rPr>
            </w:pPr>
            <w:r w:rsidRPr="00FC7496">
              <w:rPr>
                <w:rFonts w:cs="Arial"/>
                <w:szCs w:val="18"/>
                <w:lang w:eastAsia="en-GB"/>
              </w:rPr>
              <w:t>px_AquireGNSS_MaxTime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F83725" w14:textId="77777777" w:rsidR="000C6AD3" w:rsidRPr="00FC7496" w:rsidRDefault="000C6AD3" w:rsidP="00EC464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683F9D" w14:textId="77777777" w:rsidR="000C6AD3" w:rsidRPr="00FC7496" w:rsidRDefault="000C6AD3" w:rsidP="00EC4643">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E5D3437" w14:textId="77777777" w:rsidR="000C6AD3" w:rsidRPr="00FC7496" w:rsidRDefault="000C6AD3" w:rsidP="00EC464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8F513" w14:textId="77777777" w:rsidR="000C6AD3" w:rsidRPr="00FC7496" w:rsidRDefault="000C6AD3" w:rsidP="00EC4643">
            <w:pPr>
              <w:pStyle w:val="TAL"/>
              <w:rPr>
                <w:lang w:eastAsia="en-GB"/>
              </w:rPr>
            </w:pPr>
            <w:r w:rsidRPr="00FC7496">
              <w:rPr>
                <w:lang w:eastAsia="en-GB"/>
              </w:rPr>
              <w:t>The maximum time (in seconds) taken for the UE to aquire GNSS and derive UTC time (and normally position) and then start to transmit or receive as appropriate</w:t>
            </w:r>
          </w:p>
        </w:tc>
      </w:tr>
      <w:tr w:rsidR="00F56F87"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9149A" w14:textId="77777777" w:rsidR="00F56F87" w:rsidRPr="00FC7496" w:rsidRDefault="00F56F87" w:rsidP="001248C4">
            <w:pPr>
              <w:pStyle w:val="TAL"/>
              <w:rPr>
                <w:rFonts w:cs="Arial"/>
                <w:szCs w:val="18"/>
                <w:lang w:eastAsia="en-GB"/>
              </w:rPr>
            </w:pPr>
            <w:r w:rsidRPr="00FC7496">
              <w:rPr>
                <w:rFonts w:cs="Arial"/>
                <w:szCs w:val="18"/>
                <w:lang w:eastAsia="en-GB"/>
              </w:rPr>
              <w:t>px_MobileDataOn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780473" w14:textId="77777777" w:rsidR="00F56F87" w:rsidRPr="00FC7496" w:rsidRDefault="00F56F87" w:rsidP="001248C4">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4FABEF" w14:textId="77777777" w:rsidR="00F56F87" w:rsidRPr="00FC7496" w:rsidRDefault="00F56F87" w:rsidP="001248C4">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83C8EA" w14:textId="77777777" w:rsidR="00F56F87" w:rsidRPr="00FC7496" w:rsidRDefault="00F56F87" w:rsidP="001248C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BF91BA" w14:textId="77777777" w:rsidR="00F56F87" w:rsidRPr="00FC7496" w:rsidRDefault="00F56F87" w:rsidP="001248C4">
            <w:pPr>
              <w:pStyle w:val="TAL"/>
              <w:rPr>
                <w:lang w:eastAsia="en-GB"/>
              </w:rPr>
            </w:pPr>
            <w:r w:rsidRPr="00FC7496">
              <w:rPr>
                <w:lang w:eastAsia="en-GB"/>
              </w:rPr>
              <w:t>Specifes whether mobile data, associated with Internet PDN, is enabled on the DUT.</w:t>
            </w:r>
          </w:p>
        </w:tc>
      </w:tr>
    </w:tbl>
    <w:p w14:paraId="516FD9E4" w14:textId="77777777" w:rsidR="00946DC2" w:rsidRPr="00FC7496" w:rsidRDefault="00946DC2" w:rsidP="00946DC2"/>
    <w:p w14:paraId="4B06EEF2" w14:textId="77777777" w:rsidR="00946DC2" w:rsidRPr="00FC7496" w:rsidRDefault="00946DC2" w:rsidP="00946DC2">
      <w:pPr>
        <w:pStyle w:val="TH"/>
      </w:pPr>
      <w:r w:rsidRPr="00FC7496">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753565CF" w14:textId="77777777" w:rsidTr="00325E2D">
        <w:trPr>
          <w:jc w:val="center"/>
        </w:trPr>
        <w:tc>
          <w:tcPr>
            <w:tcW w:w="2728" w:type="dxa"/>
            <w:shd w:val="clear" w:color="auto" w:fill="auto"/>
            <w:noWrap/>
            <w:vAlign w:val="center"/>
          </w:tcPr>
          <w:p w14:paraId="6409A210" w14:textId="77777777" w:rsidR="00946DC2" w:rsidRPr="00FC7496" w:rsidRDefault="00946DC2" w:rsidP="00992404">
            <w:pPr>
              <w:pStyle w:val="TAH"/>
            </w:pPr>
            <w:r w:rsidRPr="00FC7496">
              <w:t>Parameter Name</w:t>
            </w:r>
          </w:p>
        </w:tc>
        <w:tc>
          <w:tcPr>
            <w:tcW w:w="1509" w:type="dxa"/>
            <w:shd w:val="clear" w:color="auto" w:fill="auto"/>
            <w:vAlign w:val="center"/>
          </w:tcPr>
          <w:p w14:paraId="609B2C15" w14:textId="77777777" w:rsidR="00946DC2" w:rsidRPr="00FC7496" w:rsidRDefault="00946DC2" w:rsidP="00992404">
            <w:pPr>
              <w:pStyle w:val="TAH"/>
            </w:pPr>
            <w:r w:rsidRPr="00FC7496">
              <w:t>Parameter Type</w:t>
            </w:r>
          </w:p>
        </w:tc>
        <w:tc>
          <w:tcPr>
            <w:tcW w:w="1695" w:type="dxa"/>
            <w:shd w:val="clear" w:color="auto" w:fill="auto"/>
            <w:vAlign w:val="center"/>
          </w:tcPr>
          <w:p w14:paraId="3BF70D87" w14:textId="77777777" w:rsidR="00946DC2" w:rsidRPr="00FC7496" w:rsidRDefault="00946DC2" w:rsidP="00992404">
            <w:pPr>
              <w:pStyle w:val="TAH"/>
            </w:pPr>
            <w:r w:rsidRPr="00FC7496">
              <w:t>Default Value</w:t>
            </w:r>
          </w:p>
        </w:tc>
        <w:tc>
          <w:tcPr>
            <w:tcW w:w="1130" w:type="dxa"/>
            <w:shd w:val="clear" w:color="auto" w:fill="auto"/>
            <w:vAlign w:val="center"/>
          </w:tcPr>
          <w:p w14:paraId="0FCEBD1A" w14:textId="77777777" w:rsidR="00946DC2" w:rsidRPr="00FC7496" w:rsidRDefault="00946DC2" w:rsidP="00992404">
            <w:pPr>
              <w:pStyle w:val="TAH"/>
            </w:pPr>
            <w:r w:rsidRPr="00FC7496">
              <w:t>Supported Values</w:t>
            </w:r>
          </w:p>
        </w:tc>
        <w:tc>
          <w:tcPr>
            <w:tcW w:w="2824" w:type="dxa"/>
            <w:shd w:val="clear" w:color="auto" w:fill="auto"/>
            <w:vAlign w:val="center"/>
          </w:tcPr>
          <w:p w14:paraId="093945BF" w14:textId="77777777" w:rsidR="00946DC2" w:rsidRPr="00FC7496" w:rsidRDefault="00946DC2" w:rsidP="00992404">
            <w:pPr>
              <w:pStyle w:val="TAH"/>
            </w:pPr>
            <w:r w:rsidRPr="00FC7496">
              <w:t>Description</w:t>
            </w:r>
          </w:p>
        </w:tc>
      </w:tr>
      <w:tr w:rsidR="00946DC2" w:rsidRPr="00FC7496" w14:paraId="7D19DCD7" w14:textId="77777777" w:rsidTr="00325E2D">
        <w:trPr>
          <w:jc w:val="center"/>
        </w:trPr>
        <w:tc>
          <w:tcPr>
            <w:tcW w:w="2728" w:type="dxa"/>
            <w:shd w:val="clear" w:color="auto" w:fill="auto"/>
            <w:noWrap/>
            <w:vAlign w:val="center"/>
          </w:tcPr>
          <w:p w14:paraId="1C8FA399" w14:textId="77777777" w:rsidR="00946DC2" w:rsidRPr="00FC7496" w:rsidRDefault="00946DC2" w:rsidP="00992404">
            <w:pPr>
              <w:pStyle w:val="TAL"/>
              <w:rPr>
                <w:szCs w:val="18"/>
              </w:rPr>
            </w:pPr>
            <w:r w:rsidRPr="00FC7496">
              <w:rPr>
                <w:rFonts w:cs="Arial"/>
                <w:szCs w:val="18"/>
              </w:rPr>
              <w:t>px_eTDDsubframeConfig</w:t>
            </w:r>
          </w:p>
        </w:tc>
        <w:tc>
          <w:tcPr>
            <w:tcW w:w="1509" w:type="dxa"/>
            <w:shd w:val="clear" w:color="auto" w:fill="auto"/>
            <w:vAlign w:val="center"/>
          </w:tcPr>
          <w:p w14:paraId="4D83DF8D" w14:textId="77777777" w:rsidR="00946DC2" w:rsidRPr="00FC7496" w:rsidRDefault="00946DC2" w:rsidP="00992404">
            <w:pPr>
              <w:pStyle w:val="TAL"/>
            </w:pPr>
            <w:r w:rsidRPr="00FC7496">
              <w:t>TDD_SubframeAssignment_Type</w:t>
            </w:r>
          </w:p>
        </w:tc>
        <w:tc>
          <w:tcPr>
            <w:tcW w:w="1695" w:type="dxa"/>
            <w:shd w:val="clear" w:color="auto" w:fill="auto"/>
            <w:vAlign w:val="center"/>
          </w:tcPr>
          <w:p w14:paraId="5723FC30" w14:textId="77777777" w:rsidR="00946DC2" w:rsidRPr="00FC7496" w:rsidRDefault="00946DC2" w:rsidP="00992404">
            <w:pPr>
              <w:pStyle w:val="TAL"/>
            </w:pPr>
            <w:r w:rsidRPr="00FC7496">
              <w:t>1</w:t>
            </w:r>
          </w:p>
        </w:tc>
        <w:tc>
          <w:tcPr>
            <w:tcW w:w="1130" w:type="dxa"/>
            <w:shd w:val="clear" w:color="auto" w:fill="auto"/>
            <w:vAlign w:val="center"/>
          </w:tcPr>
          <w:p w14:paraId="1A8EA0B8" w14:textId="77777777" w:rsidR="00946DC2" w:rsidRPr="00FC7496" w:rsidRDefault="00946DC2" w:rsidP="00992404">
            <w:pPr>
              <w:pStyle w:val="TAL"/>
            </w:pPr>
          </w:p>
        </w:tc>
        <w:tc>
          <w:tcPr>
            <w:tcW w:w="2824" w:type="dxa"/>
            <w:shd w:val="clear" w:color="auto" w:fill="auto"/>
            <w:vAlign w:val="center"/>
          </w:tcPr>
          <w:p w14:paraId="6CB8802B" w14:textId="77777777" w:rsidR="00946DC2" w:rsidRPr="00FC7496" w:rsidRDefault="00946DC2" w:rsidP="00992404">
            <w:pPr>
              <w:pStyle w:val="TAL"/>
            </w:pPr>
            <w:r w:rsidRPr="00FC7496">
              <w:t>TDD uplink-downlink subframe configuration</w:t>
            </w:r>
          </w:p>
        </w:tc>
      </w:tr>
      <w:tr w:rsidR="001012E5" w:rsidRPr="00FC7496" w14:paraId="6ECB04E0" w14:textId="77777777" w:rsidTr="00325E2D">
        <w:trPr>
          <w:jc w:val="center"/>
        </w:trPr>
        <w:tc>
          <w:tcPr>
            <w:tcW w:w="2728" w:type="dxa"/>
            <w:shd w:val="clear" w:color="auto" w:fill="auto"/>
            <w:noWrap/>
            <w:vAlign w:val="center"/>
          </w:tcPr>
          <w:p w14:paraId="643A219C" w14:textId="77777777" w:rsidR="001012E5" w:rsidRPr="00FC7496" w:rsidRDefault="001012E5" w:rsidP="001012E5">
            <w:pPr>
              <w:pStyle w:val="TAL"/>
            </w:pPr>
            <w:r w:rsidRPr="00FC7496">
              <w:t>px_ePrimaryBandChannelBandwidth</w:t>
            </w:r>
          </w:p>
        </w:tc>
        <w:tc>
          <w:tcPr>
            <w:tcW w:w="1509" w:type="dxa"/>
            <w:shd w:val="clear" w:color="auto" w:fill="auto"/>
            <w:vAlign w:val="center"/>
          </w:tcPr>
          <w:p w14:paraId="2528411B" w14:textId="77777777" w:rsidR="001012E5" w:rsidRPr="00FC7496" w:rsidRDefault="001012E5" w:rsidP="001012E5">
            <w:pPr>
              <w:pStyle w:val="TAL"/>
            </w:pPr>
            <w:r w:rsidRPr="00FC7496">
              <w:t>Dl_Bandwidth_Type</w:t>
            </w:r>
          </w:p>
        </w:tc>
        <w:tc>
          <w:tcPr>
            <w:tcW w:w="1695" w:type="dxa"/>
            <w:shd w:val="clear" w:color="auto" w:fill="auto"/>
            <w:vAlign w:val="center"/>
          </w:tcPr>
          <w:p w14:paraId="14565DB6" w14:textId="77777777" w:rsidR="001012E5" w:rsidRPr="00FC7496" w:rsidRDefault="001012E5" w:rsidP="001012E5">
            <w:pPr>
              <w:pStyle w:val="TAL"/>
            </w:pPr>
            <w:r w:rsidRPr="00FC7496">
              <w:t>n25</w:t>
            </w:r>
          </w:p>
        </w:tc>
        <w:tc>
          <w:tcPr>
            <w:tcW w:w="1130" w:type="dxa"/>
            <w:shd w:val="clear" w:color="auto" w:fill="auto"/>
            <w:vAlign w:val="center"/>
          </w:tcPr>
          <w:p w14:paraId="5055CBBC" w14:textId="77777777" w:rsidR="001012E5" w:rsidRPr="00FC7496" w:rsidRDefault="001012E5" w:rsidP="001012E5">
            <w:pPr>
              <w:pStyle w:val="TAL"/>
            </w:pPr>
          </w:p>
        </w:tc>
        <w:tc>
          <w:tcPr>
            <w:tcW w:w="2824" w:type="dxa"/>
            <w:shd w:val="clear" w:color="auto" w:fill="auto"/>
            <w:vAlign w:val="center"/>
          </w:tcPr>
          <w:p w14:paraId="0675C31E" w14:textId="77777777" w:rsidR="001012E5" w:rsidRPr="00FC7496" w:rsidRDefault="009E4155" w:rsidP="001012E5">
            <w:pPr>
              <w:pStyle w:val="TAL"/>
            </w:pPr>
            <w:r w:rsidRPr="00FC7496">
              <w:t>C</w:t>
            </w:r>
            <w:r w:rsidR="001012E5" w:rsidRPr="00FC7496">
              <w:t>hannel bandwidth</w:t>
            </w:r>
            <w:r w:rsidRPr="00FC7496">
              <w:t xml:space="preserve"> used on px_ePrimaryFrequencyBand</w:t>
            </w:r>
          </w:p>
        </w:tc>
      </w:tr>
      <w:tr w:rsidR="00946DC2" w:rsidRPr="00FC7496" w14:paraId="0BD5E85F" w14:textId="77777777" w:rsidTr="00325E2D">
        <w:trPr>
          <w:jc w:val="center"/>
        </w:trPr>
        <w:tc>
          <w:tcPr>
            <w:tcW w:w="2728" w:type="dxa"/>
            <w:shd w:val="clear" w:color="auto" w:fill="auto"/>
            <w:noWrap/>
            <w:vAlign w:val="center"/>
          </w:tcPr>
          <w:p w14:paraId="7D87014E" w14:textId="77777777" w:rsidR="00946DC2" w:rsidRPr="00FC7496" w:rsidRDefault="00946DC2" w:rsidP="00992404">
            <w:pPr>
              <w:pStyle w:val="TAL"/>
            </w:pPr>
            <w:r w:rsidRPr="00FC7496">
              <w:t>px_eSecondaryBandChannelBandwidth</w:t>
            </w:r>
          </w:p>
        </w:tc>
        <w:tc>
          <w:tcPr>
            <w:tcW w:w="1509" w:type="dxa"/>
            <w:shd w:val="clear" w:color="auto" w:fill="auto"/>
            <w:vAlign w:val="center"/>
          </w:tcPr>
          <w:p w14:paraId="3F49F7F6" w14:textId="77777777" w:rsidR="00946DC2" w:rsidRPr="00FC7496" w:rsidRDefault="00946DC2" w:rsidP="00992404">
            <w:pPr>
              <w:pStyle w:val="TAL"/>
            </w:pPr>
            <w:r w:rsidRPr="00FC7496">
              <w:t>Dl_Bandwidth_Type</w:t>
            </w:r>
          </w:p>
        </w:tc>
        <w:tc>
          <w:tcPr>
            <w:tcW w:w="1695" w:type="dxa"/>
            <w:shd w:val="clear" w:color="auto" w:fill="auto"/>
            <w:vAlign w:val="center"/>
          </w:tcPr>
          <w:p w14:paraId="13BA5E21" w14:textId="77777777" w:rsidR="00946DC2" w:rsidRPr="00FC7496" w:rsidRDefault="00946DC2" w:rsidP="00992404">
            <w:pPr>
              <w:pStyle w:val="TAL"/>
            </w:pPr>
            <w:r w:rsidRPr="00FC7496">
              <w:t>n25</w:t>
            </w:r>
          </w:p>
        </w:tc>
        <w:tc>
          <w:tcPr>
            <w:tcW w:w="1130" w:type="dxa"/>
            <w:shd w:val="clear" w:color="auto" w:fill="auto"/>
            <w:vAlign w:val="center"/>
          </w:tcPr>
          <w:p w14:paraId="6FB9CF95" w14:textId="77777777" w:rsidR="00946DC2" w:rsidRPr="00FC7496" w:rsidRDefault="00946DC2" w:rsidP="00992404">
            <w:pPr>
              <w:pStyle w:val="TAL"/>
            </w:pPr>
          </w:p>
        </w:tc>
        <w:tc>
          <w:tcPr>
            <w:tcW w:w="2824" w:type="dxa"/>
            <w:shd w:val="clear" w:color="auto" w:fill="auto"/>
            <w:vAlign w:val="center"/>
          </w:tcPr>
          <w:p w14:paraId="465D7ECA" w14:textId="77777777" w:rsidR="00946DC2" w:rsidRPr="00FC7496" w:rsidRDefault="009E4155" w:rsidP="00992404">
            <w:pPr>
              <w:pStyle w:val="TAL"/>
            </w:pPr>
            <w:r w:rsidRPr="00FC7496">
              <w:t>C</w:t>
            </w:r>
            <w:r w:rsidR="00946DC2" w:rsidRPr="00FC7496">
              <w:t>hannel bandwidth</w:t>
            </w:r>
            <w:r w:rsidRPr="00FC7496">
              <w:t xml:space="preserve"> used on px_eSecondaryFrequencyBand</w:t>
            </w:r>
          </w:p>
        </w:tc>
      </w:tr>
      <w:tr w:rsidR="00930A5A" w:rsidRPr="00FC7496" w14:paraId="51F9414C" w14:textId="77777777" w:rsidTr="00325E2D">
        <w:trPr>
          <w:jc w:val="center"/>
        </w:trPr>
        <w:tc>
          <w:tcPr>
            <w:tcW w:w="2728" w:type="dxa"/>
            <w:shd w:val="clear" w:color="auto" w:fill="auto"/>
            <w:noWrap/>
            <w:vAlign w:val="center"/>
          </w:tcPr>
          <w:p w14:paraId="284047F3" w14:textId="77777777" w:rsidR="00930A5A" w:rsidRPr="00FC7496" w:rsidRDefault="00930A5A" w:rsidP="00205790">
            <w:pPr>
              <w:pStyle w:val="TAL"/>
            </w:pPr>
            <w:r w:rsidRPr="00FC7496">
              <w:t>px_EUTRA_CA_BandCombination</w:t>
            </w:r>
          </w:p>
        </w:tc>
        <w:tc>
          <w:tcPr>
            <w:tcW w:w="1509" w:type="dxa"/>
            <w:shd w:val="clear" w:color="auto" w:fill="auto"/>
            <w:vAlign w:val="center"/>
          </w:tcPr>
          <w:p w14:paraId="4514FB09" w14:textId="77777777" w:rsidR="00930A5A" w:rsidRPr="00FC7496" w:rsidRDefault="00930A5A" w:rsidP="00205790">
            <w:pPr>
              <w:pStyle w:val="TAL"/>
            </w:pPr>
            <w:r w:rsidRPr="00FC7496">
              <w:t>CA_BandCombination_Type</w:t>
            </w:r>
          </w:p>
        </w:tc>
        <w:tc>
          <w:tcPr>
            <w:tcW w:w="1695" w:type="dxa"/>
            <w:shd w:val="clear" w:color="auto" w:fill="auto"/>
            <w:vAlign w:val="center"/>
          </w:tcPr>
          <w:p w14:paraId="50EF663B" w14:textId="77777777" w:rsidR="00930A5A" w:rsidRPr="00FC7496" w:rsidRDefault="00930A5A" w:rsidP="00205790">
            <w:pPr>
              <w:pStyle w:val="TAL"/>
            </w:pPr>
            <w:r w:rsidRPr="00FC7496">
              <w:t>CA_1C</w:t>
            </w:r>
          </w:p>
        </w:tc>
        <w:tc>
          <w:tcPr>
            <w:tcW w:w="1130" w:type="dxa"/>
            <w:shd w:val="clear" w:color="auto" w:fill="auto"/>
            <w:vAlign w:val="center"/>
          </w:tcPr>
          <w:p w14:paraId="0B31B6BC" w14:textId="77777777" w:rsidR="00930A5A" w:rsidRPr="00FC7496" w:rsidRDefault="00930A5A" w:rsidP="00205790">
            <w:pPr>
              <w:pStyle w:val="TAL"/>
            </w:pPr>
          </w:p>
        </w:tc>
        <w:tc>
          <w:tcPr>
            <w:tcW w:w="2824" w:type="dxa"/>
            <w:shd w:val="clear" w:color="auto" w:fill="auto"/>
            <w:vAlign w:val="center"/>
          </w:tcPr>
          <w:p w14:paraId="0D3C00D9" w14:textId="77777777" w:rsidR="00930A5A" w:rsidRPr="00FC7496" w:rsidRDefault="00930A5A" w:rsidP="00205790">
            <w:pPr>
              <w:pStyle w:val="TAL"/>
            </w:pPr>
            <w:r w:rsidRPr="00FC7496">
              <w:t>Band combination for CA test cases</w:t>
            </w:r>
          </w:p>
        </w:tc>
      </w:tr>
      <w:tr w:rsidR="00F02A63" w:rsidRPr="00FC7496" w14:paraId="11AECA80" w14:textId="77777777" w:rsidTr="00325E2D">
        <w:trPr>
          <w:jc w:val="center"/>
        </w:trPr>
        <w:tc>
          <w:tcPr>
            <w:tcW w:w="2728" w:type="dxa"/>
            <w:shd w:val="clear" w:color="auto" w:fill="auto"/>
            <w:noWrap/>
            <w:vAlign w:val="center"/>
          </w:tcPr>
          <w:p w14:paraId="624AF0DA" w14:textId="77777777" w:rsidR="00F02A63" w:rsidRPr="00FC7496" w:rsidRDefault="00F02A63" w:rsidP="000A3F15">
            <w:pPr>
              <w:pStyle w:val="TAL"/>
            </w:pPr>
            <w:r w:rsidRPr="00FC7496">
              <w:t>px_EUTRA_DC_BandCombination</w:t>
            </w:r>
          </w:p>
        </w:tc>
        <w:tc>
          <w:tcPr>
            <w:tcW w:w="1509" w:type="dxa"/>
            <w:shd w:val="clear" w:color="auto" w:fill="auto"/>
            <w:vAlign w:val="center"/>
          </w:tcPr>
          <w:p w14:paraId="7006B8C7" w14:textId="77777777" w:rsidR="00F02A63" w:rsidRPr="00FC7496" w:rsidRDefault="00F02A63" w:rsidP="000A3F15">
            <w:pPr>
              <w:pStyle w:val="TAL"/>
            </w:pPr>
            <w:r w:rsidRPr="00FC7496">
              <w:t>DC_BandCombination_Type</w:t>
            </w:r>
          </w:p>
        </w:tc>
        <w:tc>
          <w:tcPr>
            <w:tcW w:w="1695" w:type="dxa"/>
            <w:shd w:val="clear" w:color="auto" w:fill="auto"/>
            <w:vAlign w:val="center"/>
          </w:tcPr>
          <w:p w14:paraId="4CEBA57A" w14:textId="77777777" w:rsidR="00F02A63" w:rsidRPr="00FC7496" w:rsidRDefault="00F02A63" w:rsidP="000A3F15">
            <w:pPr>
              <w:pStyle w:val="TAL"/>
            </w:pPr>
            <w:r w:rsidRPr="00FC7496">
              <w:t>DC_1A-3A</w:t>
            </w:r>
          </w:p>
        </w:tc>
        <w:tc>
          <w:tcPr>
            <w:tcW w:w="1130" w:type="dxa"/>
            <w:shd w:val="clear" w:color="auto" w:fill="auto"/>
            <w:vAlign w:val="center"/>
          </w:tcPr>
          <w:p w14:paraId="0738047A" w14:textId="77777777" w:rsidR="00F02A63" w:rsidRPr="00FC7496" w:rsidRDefault="00F02A63" w:rsidP="000A3F15">
            <w:pPr>
              <w:pStyle w:val="TAL"/>
            </w:pPr>
          </w:p>
        </w:tc>
        <w:tc>
          <w:tcPr>
            <w:tcW w:w="2824" w:type="dxa"/>
            <w:shd w:val="clear" w:color="auto" w:fill="auto"/>
            <w:vAlign w:val="center"/>
          </w:tcPr>
          <w:p w14:paraId="0B1076EB" w14:textId="77777777" w:rsidR="00F02A63" w:rsidRPr="00FC7496" w:rsidRDefault="00F02A63" w:rsidP="000A3F15">
            <w:pPr>
              <w:pStyle w:val="TAL"/>
            </w:pPr>
            <w:r w:rsidRPr="00FC7496">
              <w:t>Band combination for DC test cases</w:t>
            </w:r>
          </w:p>
        </w:tc>
      </w:tr>
      <w:tr w:rsidR="00946DC2" w:rsidRPr="00FC7496" w14:paraId="44E6C90A" w14:textId="77777777" w:rsidTr="00325E2D">
        <w:trPr>
          <w:jc w:val="center"/>
        </w:trPr>
        <w:tc>
          <w:tcPr>
            <w:tcW w:w="2728" w:type="dxa"/>
            <w:shd w:val="clear" w:color="auto" w:fill="auto"/>
            <w:noWrap/>
            <w:vAlign w:val="center"/>
          </w:tcPr>
          <w:p w14:paraId="799B3BA8" w14:textId="77777777" w:rsidR="00946DC2" w:rsidRPr="00FC7496" w:rsidRDefault="00946DC2" w:rsidP="00992404">
            <w:pPr>
              <w:pStyle w:val="TAL"/>
            </w:pPr>
            <w:r w:rsidRPr="00FC7496">
              <w:t>px_</w:t>
            </w:r>
            <w:r w:rsidR="001012E5" w:rsidRPr="00FC7496">
              <w:t>e</w:t>
            </w:r>
            <w:r w:rsidRPr="00FC7496">
              <w:t>MaxNumberROHC_ContextSessions</w:t>
            </w:r>
          </w:p>
        </w:tc>
        <w:tc>
          <w:tcPr>
            <w:tcW w:w="1509" w:type="dxa"/>
            <w:shd w:val="clear" w:color="auto" w:fill="auto"/>
            <w:vAlign w:val="center"/>
          </w:tcPr>
          <w:p w14:paraId="534C8DD9" w14:textId="77777777" w:rsidR="00946DC2" w:rsidRPr="00FC7496" w:rsidRDefault="00946DC2" w:rsidP="00992404">
            <w:pPr>
              <w:pStyle w:val="TAL"/>
            </w:pPr>
            <w:r w:rsidRPr="00FC7496">
              <w:t>MaxNumberROHC_ContextSessions_Type</w:t>
            </w:r>
          </w:p>
        </w:tc>
        <w:tc>
          <w:tcPr>
            <w:tcW w:w="1695" w:type="dxa"/>
            <w:shd w:val="clear" w:color="auto" w:fill="auto"/>
            <w:vAlign w:val="center"/>
          </w:tcPr>
          <w:p w14:paraId="3AEA9460" w14:textId="77777777" w:rsidR="00946DC2" w:rsidRPr="00FC7496" w:rsidRDefault="00946DC2" w:rsidP="00992404">
            <w:pPr>
              <w:pStyle w:val="TAL"/>
            </w:pPr>
            <w:r w:rsidRPr="00FC7496">
              <w:t>Cs16</w:t>
            </w:r>
          </w:p>
        </w:tc>
        <w:tc>
          <w:tcPr>
            <w:tcW w:w="1130" w:type="dxa"/>
            <w:shd w:val="clear" w:color="auto" w:fill="auto"/>
            <w:vAlign w:val="center"/>
          </w:tcPr>
          <w:p w14:paraId="544AF8D8" w14:textId="77777777" w:rsidR="00946DC2" w:rsidRPr="00FC7496" w:rsidRDefault="00946DC2" w:rsidP="00992404">
            <w:pPr>
              <w:pStyle w:val="TAL"/>
            </w:pPr>
          </w:p>
        </w:tc>
        <w:tc>
          <w:tcPr>
            <w:tcW w:w="2824" w:type="dxa"/>
            <w:shd w:val="clear" w:color="auto" w:fill="auto"/>
            <w:vAlign w:val="center"/>
          </w:tcPr>
          <w:p w14:paraId="5B396BBB" w14:textId="77777777" w:rsidR="00946DC2" w:rsidRPr="00FC7496" w:rsidRDefault="00946DC2" w:rsidP="00992404">
            <w:pPr>
              <w:pStyle w:val="TAL"/>
            </w:pPr>
            <w:r w:rsidRPr="00FC7496">
              <w:t>Maximum number of ROHC context sessions</w:t>
            </w:r>
          </w:p>
        </w:tc>
      </w:tr>
      <w:tr w:rsidR="00245001" w:rsidRPr="00FC7496" w14:paraId="260D2AF5" w14:textId="77777777" w:rsidTr="00325E2D">
        <w:trPr>
          <w:jc w:val="center"/>
        </w:trPr>
        <w:tc>
          <w:tcPr>
            <w:tcW w:w="2728" w:type="dxa"/>
            <w:shd w:val="clear" w:color="auto" w:fill="auto"/>
            <w:noWrap/>
            <w:vAlign w:val="center"/>
          </w:tcPr>
          <w:p w14:paraId="64BB51E2" w14:textId="77777777" w:rsidR="00245001" w:rsidRPr="00FC7496" w:rsidRDefault="00245001" w:rsidP="00261837">
            <w:pPr>
              <w:pStyle w:val="TAL"/>
            </w:pPr>
            <w:r w:rsidRPr="00FC7496">
              <w:t>px_MFBI_FrequencyBand</w:t>
            </w:r>
          </w:p>
        </w:tc>
        <w:tc>
          <w:tcPr>
            <w:tcW w:w="1509" w:type="dxa"/>
            <w:shd w:val="clear" w:color="auto" w:fill="auto"/>
            <w:vAlign w:val="center"/>
          </w:tcPr>
          <w:p w14:paraId="01412F5C" w14:textId="77777777" w:rsidR="00245001" w:rsidRPr="00FC7496" w:rsidRDefault="001B4070" w:rsidP="00261837">
            <w:pPr>
              <w:pStyle w:val="TAL"/>
            </w:pPr>
            <w:r w:rsidRPr="00FC7496">
              <w:t>integer</w:t>
            </w:r>
          </w:p>
        </w:tc>
        <w:tc>
          <w:tcPr>
            <w:tcW w:w="1695" w:type="dxa"/>
            <w:shd w:val="clear" w:color="auto" w:fill="auto"/>
            <w:vAlign w:val="center"/>
          </w:tcPr>
          <w:p w14:paraId="3CC2913F" w14:textId="77777777" w:rsidR="00245001" w:rsidRPr="00FC7496" w:rsidRDefault="00245001" w:rsidP="00261837">
            <w:pPr>
              <w:pStyle w:val="TAL"/>
            </w:pPr>
            <w:r w:rsidRPr="00FC7496">
              <w:t>26</w:t>
            </w:r>
          </w:p>
        </w:tc>
        <w:tc>
          <w:tcPr>
            <w:tcW w:w="1130" w:type="dxa"/>
            <w:shd w:val="clear" w:color="auto" w:fill="auto"/>
            <w:vAlign w:val="center"/>
          </w:tcPr>
          <w:p w14:paraId="0F4AF9E7" w14:textId="77777777" w:rsidR="00245001" w:rsidRPr="00FC7496" w:rsidRDefault="00245001" w:rsidP="00261837">
            <w:pPr>
              <w:pStyle w:val="TAL"/>
            </w:pPr>
          </w:p>
        </w:tc>
        <w:tc>
          <w:tcPr>
            <w:tcW w:w="2824" w:type="dxa"/>
            <w:shd w:val="clear" w:color="auto" w:fill="auto"/>
            <w:vAlign w:val="center"/>
          </w:tcPr>
          <w:p w14:paraId="4A61D3F5" w14:textId="77777777" w:rsidR="00245001" w:rsidRPr="00FC7496" w:rsidRDefault="00245001" w:rsidP="00930A5A">
            <w:pPr>
              <w:pStyle w:val="TAL"/>
            </w:pPr>
            <w:r w:rsidRPr="00FC7496">
              <w:t>A supported E-UTRA frequency band</w:t>
            </w:r>
            <w:r w:rsidR="00930A5A" w:rsidRPr="00FC7496">
              <w:t xml:space="preserve"> overlapping with px_OverlappingNotSupportedFrequencyBand_MFBI. Applied to MFBI test case scenario.</w:t>
            </w:r>
          </w:p>
        </w:tc>
      </w:tr>
      <w:tr w:rsidR="009E4155" w:rsidRPr="00FC7496" w14:paraId="11C3E1C7" w14:textId="77777777" w:rsidTr="00325E2D">
        <w:trPr>
          <w:jc w:val="center"/>
        </w:trPr>
        <w:tc>
          <w:tcPr>
            <w:tcW w:w="2728" w:type="dxa"/>
            <w:shd w:val="clear" w:color="auto" w:fill="auto"/>
            <w:noWrap/>
            <w:vAlign w:val="center"/>
          </w:tcPr>
          <w:p w14:paraId="6235C162" w14:textId="77777777" w:rsidR="009E4155" w:rsidRPr="00FC7496" w:rsidRDefault="009E4155" w:rsidP="00E22E17">
            <w:pPr>
              <w:pStyle w:val="TAL"/>
            </w:pPr>
            <w:r w:rsidRPr="00FC7496">
              <w:t>px_MFBI_BandChannelBandwidth</w:t>
            </w:r>
          </w:p>
        </w:tc>
        <w:tc>
          <w:tcPr>
            <w:tcW w:w="1509" w:type="dxa"/>
            <w:shd w:val="clear" w:color="auto" w:fill="auto"/>
            <w:vAlign w:val="center"/>
          </w:tcPr>
          <w:p w14:paraId="4348B846" w14:textId="77777777" w:rsidR="009E4155" w:rsidRPr="00FC7496" w:rsidRDefault="009E4155" w:rsidP="00E22E17">
            <w:pPr>
              <w:pStyle w:val="TAL"/>
            </w:pPr>
            <w:r w:rsidRPr="00FC7496">
              <w:t>Dl_Bandwidth_Type</w:t>
            </w:r>
          </w:p>
        </w:tc>
        <w:tc>
          <w:tcPr>
            <w:tcW w:w="1695" w:type="dxa"/>
            <w:shd w:val="clear" w:color="auto" w:fill="auto"/>
            <w:vAlign w:val="center"/>
          </w:tcPr>
          <w:p w14:paraId="57D22FF1" w14:textId="77777777" w:rsidR="009E4155" w:rsidRPr="00FC7496" w:rsidRDefault="009E4155" w:rsidP="00E22E17">
            <w:pPr>
              <w:pStyle w:val="TAL"/>
            </w:pPr>
            <w:r w:rsidRPr="00FC7496">
              <w:t>n25</w:t>
            </w:r>
          </w:p>
        </w:tc>
        <w:tc>
          <w:tcPr>
            <w:tcW w:w="1130" w:type="dxa"/>
            <w:shd w:val="clear" w:color="auto" w:fill="auto"/>
            <w:vAlign w:val="center"/>
          </w:tcPr>
          <w:p w14:paraId="35861A93" w14:textId="77777777" w:rsidR="009E4155" w:rsidRPr="00FC7496" w:rsidRDefault="009E4155" w:rsidP="00E22E17">
            <w:pPr>
              <w:pStyle w:val="TAL"/>
            </w:pPr>
          </w:p>
        </w:tc>
        <w:tc>
          <w:tcPr>
            <w:tcW w:w="2824" w:type="dxa"/>
            <w:shd w:val="clear" w:color="auto" w:fill="auto"/>
            <w:vAlign w:val="center"/>
          </w:tcPr>
          <w:p w14:paraId="74B65410" w14:textId="77777777" w:rsidR="009E4155" w:rsidRPr="00FC7496" w:rsidRDefault="009E4155" w:rsidP="00E22E17">
            <w:pPr>
              <w:pStyle w:val="TAL"/>
            </w:pPr>
            <w:r w:rsidRPr="00FC7496">
              <w:t>E-UTRAN channel bandwidth</w:t>
            </w:r>
            <w:r w:rsidR="00930A5A" w:rsidRPr="00FC7496">
              <w:t xml:space="preserve"> used on px_MFBI_FrequencyBand. Applied to MFBI test case scenario.</w:t>
            </w:r>
          </w:p>
        </w:tc>
      </w:tr>
      <w:tr w:rsidR="00245001" w:rsidRPr="00FC7496" w14:paraId="3FA7D48D" w14:textId="77777777" w:rsidTr="00325E2D">
        <w:trPr>
          <w:jc w:val="center"/>
        </w:trPr>
        <w:tc>
          <w:tcPr>
            <w:tcW w:w="2728" w:type="dxa"/>
            <w:shd w:val="clear" w:color="auto" w:fill="auto"/>
            <w:noWrap/>
            <w:vAlign w:val="center"/>
          </w:tcPr>
          <w:p w14:paraId="22B93B6E" w14:textId="77777777" w:rsidR="00245001" w:rsidRPr="00FC7496" w:rsidRDefault="00245001" w:rsidP="00261837">
            <w:pPr>
              <w:pStyle w:val="TAL"/>
            </w:pPr>
            <w:r w:rsidRPr="00FC7496">
              <w:t>px_OverlappingNotSupportedFrequencyBand</w:t>
            </w:r>
            <w:r w:rsidR="002D7362" w:rsidRPr="00FC7496">
              <w:t>_</w:t>
            </w:r>
            <w:r w:rsidRPr="00FC7496">
              <w:t>MFBI</w:t>
            </w:r>
          </w:p>
        </w:tc>
        <w:tc>
          <w:tcPr>
            <w:tcW w:w="1509" w:type="dxa"/>
            <w:shd w:val="clear" w:color="auto" w:fill="auto"/>
            <w:vAlign w:val="center"/>
          </w:tcPr>
          <w:p w14:paraId="37299DEA" w14:textId="77777777" w:rsidR="00245001" w:rsidRPr="00FC7496" w:rsidRDefault="001B4070" w:rsidP="00261837">
            <w:pPr>
              <w:pStyle w:val="TAL"/>
            </w:pPr>
            <w:r w:rsidRPr="00FC7496">
              <w:t>integer</w:t>
            </w:r>
          </w:p>
        </w:tc>
        <w:tc>
          <w:tcPr>
            <w:tcW w:w="1695" w:type="dxa"/>
            <w:shd w:val="clear" w:color="auto" w:fill="auto"/>
            <w:vAlign w:val="center"/>
          </w:tcPr>
          <w:p w14:paraId="529BE144" w14:textId="77777777" w:rsidR="00245001" w:rsidRPr="00FC7496" w:rsidRDefault="00245001" w:rsidP="00261837">
            <w:pPr>
              <w:pStyle w:val="TAL"/>
            </w:pPr>
            <w:r w:rsidRPr="00FC7496">
              <w:t>27</w:t>
            </w:r>
          </w:p>
        </w:tc>
        <w:tc>
          <w:tcPr>
            <w:tcW w:w="1130" w:type="dxa"/>
            <w:shd w:val="clear" w:color="auto" w:fill="auto"/>
            <w:vAlign w:val="center"/>
          </w:tcPr>
          <w:p w14:paraId="411DBD94" w14:textId="77777777" w:rsidR="00245001" w:rsidRPr="00FC7496" w:rsidRDefault="00245001" w:rsidP="00261837">
            <w:pPr>
              <w:pStyle w:val="TAL"/>
            </w:pPr>
          </w:p>
        </w:tc>
        <w:tc>
          <w:tcPr>
            <w:tcW w:w="2824" w:type="dxa"/>
            <w:shd w:val="clear" w:color="auto" w:fill="auto"/>
            <w:vAlign w:val="center"/>
          </w:tcPr>
          <w:p w14:paraId="2CFEA25F" w14:textId="77777777" w:rsidR="00245001" w:rsidRPr="00FC7496" w:rsidRDefault="00245001" w:rsidP="00261837">
            <w:pPr>
              <w:pStyle w:val="TAL"/>
            </w:pPr>
            <w:r w:rsidRPr="00FC7496">
              <w:t>A not supported E-UTRA frequency band that is overlapping with a supported band (px_MFBI_FrequencyBand)</w:t>
            </w:r>
            <w:r w:rsidR="00930A5A" w:rsidRPr="00FC7496">
              <w:t>. Applied to MFBI test case scenario.</w:t>
            </w:r>
          </w:p>
        </w:tc>
      </w:tr>
      <w:tr w:rsidR="00325E2D" w:rsidRPr="00FC7496" w14:paraId="0E3227BC" w14:textId="77777777" w:rsidTr="00325E2D">
        <w:trPr>
          <w:jc w:val="center"/>
        </w:trPr>
        <w:tc>
          <w:tcPr>
            <w:tcW w:w="2728" w:type="dxa"/>
            <w:shd w:val="clear" w:color="auto" w:fill="auto"/>
            <w:noWrap/>
            <w:vAlign w:val="center"/>
          </w:tcPr>
          <w:p w14:paraId="24920E59" w14:textId="77777777" w:rsidR="00325E2D" w:rsidRPr="00FC7496" w:rsidRDefault="00325E2D" w:rsidP="00261837">
            <w:pPr>
              <w:pStyle w:val="TAL"/>
            </w:pPr>
            <w:r w:rsidRPr="00FC7496">
              <w:rPr>
                <w:rFonts w:eastAsia="SimSun"/>
                <w:lang w:eastAsia="zh-CN"/>
              </w:rPr>
              <w:t>px_OverlappingSupportedFrequencyBand_MFBI</w:t>
            </w:r>
          </w:p>
        </w:tc>
        <w:tc>
          <w:tcPr>
            <w:tcW w:w="1509" w:type="dxa"/>
            <w:shd w:val="clear" w:color="auto" w:fill="auto"/>
            <w:vAlign w:val="center"/>
          </w:tcPr>
          <w:p w14:paraId="123D401B" w14:textId="77777777" w:rsidR="00325E2D" w:rsidRPr="00FC7496" w:rsidRDefault="00325E2D" w:rsidP="00261837">
            <w:pPr>
              <w:pStyle w:val="TAL"/>
            </w:pPr>
            <w:r w:rsidRPr="00FC7496">
              <w:t>integer</w:t>
            </w:r>
          </w:p>
        </w:tc>
        <w:tc>
          <w:tcPr>
            <w:tcW w:w="1695" w:type="dxa"/>
            <w:shd w:val="clear" w:color="auto" w:fill="auto"/>
            <w:vAlign w:val="center"/>
          </w:tcPr>
          <w:p w14:paraId="52D10221" w14:textId="77777777" w:rsidR="00325E2D" w:rsidRPr="00FC7496" w:rsidRDefault="00325E2D" w:rsidP="00261837">
            <w:pPr>
              <w:pStyle w:val="TAL"/>
            </w:pPr>
            <w:r w:rsidRPr="00FC7496">
              <w:rPr>
                <w:rFonts w:eastAsia="SimSun"/>
                <w:lang w:eastAsia="zh-CN"/>
              </w:rPr>
              <w:t>26</w:t>
            </w:r>
          </w:p>
        </w:tc>
        <w:tc>
          <w:tcPr>
            <w:tcW w:w="1130" w:type="dxa"/>
            <w:shd w:val="clear" w:color="auto" w:fill="auto"/>
            <w:vAlign w:val="center"/>
          </w:tcPr>
          <w:p w14:paraId="374BA047" w14:textId="77777777" w:rsidR="00325E2D" w:rsidRPr="00FC7496" w:rsidRDefault="00325E2D" w:rsidP="00261837">
            <w:pPr>
              <w:pStyle w:val="TAL"/>
            </w:pPr>
          </w:p>
        </w:tc>
        <w:tc>
          <w:tcPr>
            <w:tcW w:w="2824" w:type="dxa"/>
            <w:shd w:val="clear" w:color="auto" w:fill="auto"/>
            <w:vAlign w:val="center"/>
          </w:tcPr>
          <w:p w14:paraId="6B509A08" w14:textId="77777777" w:rsidR="00325E2D" w:rsidRPr="00FC7496" w:rsidRDefault="00325E2D" w:rsidP="00261837">
            <w:pPr>
              <w:pStyle w:val="TAL"/>
            </w:pPr>
            <w:r w:rsidRPr="00FC7496">
              <w:t xml:space="preserve">A supported E-UTRA frequency band overlapping with px_OverlappingNotSupportedFrequencyBand_MFBI. Applied to MFBI </w:t>
            </w:r>
            <w:r w:rsidRPr="00FC7496">
              <w:rPr>
                <w:rFonts w:eastAsia="SimSun"/>
                <w:lang w:eastAsia="zh-CN"/>
              </w:rPr>
              <w:t xml:space="preserve">enhancement </w:t>
            </w:r>
            <w:r w:rsidRPr="00FC7496">
              <w:t>test case scenario.</w:t>
            </w:r>
          </w:p>
        </w:tc>
      </w:tr>
      <w:tr w:rsidR="00982DBD" w:rsidRPr="00FC7496" w14:paraId="42F6E87D"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1078" w14:textId="77777777" w:rsidR="00982DBD" w:rsidRPr="00FC7496" w:rsidRDefault="00982DBD" w:rsidP="00827A9D">
            <w:pPr>
              <w:pStyle w:val="TAL"/>
            </w:pPr>
            <w:r w:rsidRPr="00FC7496">
              <w:t>px_NoTDD_LCR_onLTE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2395C6"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35A008" w14:textId="77777777" w:rsidR="00982DBD" w:rsidRPr="00FC7496" w:rsidRDefault="00982DBD" w:rsidP="00827A9D">
            <w:pPr>
              <w:pStyle w:val="TAL"/>
            </w:pPr>
            <w:r w:rsidRPr="00FC7496">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48F0E1"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DB465" w14:textId="77777777" w:rsidR="00982DBD" w:rsidRPr="00FC7496" w:rsidRDefault="00982DBD" w:rsidP="00827A9D">
            <w:pPr>
              <w:pStyle w:val="TAL"/>
              <w:rPr>
                <w:rFonts w:eastAsia="Arial Unicode MS"/>
              </w:rPr>
            </w:pPr>
            <w:r w:rsidRPr="00FC7496">
              <w:rPr>
                <w:rFonts w:eastAsia="Arial Unicode MS"/>
              </w:rPr>
              <w:t>Only applicable to UE supporting (at least) LTE and LCR TDD.</w:t>
            </w:r>
          </w:p>
          <w:p w14:paraId="490E4196" w14:textId="77777777" w:rsidR="00982DBD" w:rsidRPr="00FC7496" w:rsidRDefault="00982DBD" w:rsidP="00827A9D">
            <w:pPr>
              <w:pStyle w:val="TAL"/>
            </w:pPr>
            <w:r w:rsidRPr="00FC7496">
              <w:rPr>
                <w:rFonts w:eastAsia="Arial Unicode MS"/>
              </w:rPr>
              <w:t>If set to true, the UE is configured not to report support of LCR TDD (IE utraTDD128 in UECapabilityInformation) when being camped on an LTE cell with no detectable LCR TDD cell in the environment</w:t>
            </w:r>
          </w:p>
        </w:tc>
      </w:tr>
    </w:tbl>
    <w:p w14:paraId="1541EAD0" w14:textId="77777777" w:rsidR="00982DBD" w:rsidRPr="00FC7496" w:rsidRDefault="00982DBD" w:rsidP="00982DBD"/>
    <w:p w14:paraId="1CD9FA84" w14:textId="77777777" w:rsidR="00982DBD" w:rsidRPr="00FC7496" w:rsidRDefault="00982DBD" w:rsidP="00982DBD">
      <w:pPr>
        <w:pStyle w:val="TH"/>
      </w:pPr>
      <w:r w:rsidRPr="00FC7496">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60FFA6F0" w14:textId="77777777" w:rsidTr="00827A9D">
        <w:trPr>
          <w:jc w:val="center"/>
        </w:trPr>
        <w:tc>
          <w:tcPr>
            <w:tcW w:w="2728" w:type="dxa"/>
            <w:shd w:val="clear" w:color="auto" w:fill="auto"/>
            <w:noWrap/>
            <w:vAlign w:val="center"/>
          </w:tcPr>
          <w:p w14:paraId="716C6255" w14:textId="77777777" w:rsidR="00982DBD" w:rsidRPr="00FC7496" w:rsidRDefault="00982DBD" w:rsidP="00827A9D">
            <w:pPr>
              <w:pStyle w:val="TAH"/>
            </w:pPr>
            <w:r w:rsidRPr="00FC7496">
              <w:t>Parameter Name</w:t>
            </w:r>
          </w:p>
        </w:tc>
        <w:tc>
          <w:tcPr>
            <w:tcW w:w="1509" w:type="dxa"/>
            <w:shd w:val="clear" w:color="auto" w:fill="auto"/>
            <w:vAlign w:val="center"/>
          </w:tcPr>
          <w:p w14:paraId="6605428D" w14:textId="77777777" w:rsidR="00982DBD" w:rsidRPr="00FC7496" w:rsidRDefault="00982DBD" w:rsidP="00827A9D">
            <w:pPr>
              <w:pStyle w:val="TAH"/>
            </w:pPr>
            <w:r w:rsidRPr="00FC7496">
              <w:t>Parameter Type</w:t>
            </w:r>
          </w:p>
        </w:tc>
        <w:tc>
          <w:tcPr>
            <w:tcW w:w="1695" w:type="dxa"/>
            <w:shd w:val="clear" w:color="auto" w:fill="auto"/>
            <w:vAlign w:val="center"/>
          </w:tcPr>
          <w:p w14:paraId="72D6F5CF" w14:textId="77777777" w:rsidR="00982DBD" w:rsidRPr="00FC7496" w:rsidRDefault="00982DBD" w:rsidP="00827A9D">
            <w:pPr>
              <w:pStyle w:val="TAH"/>
            </w:pPr>
            <w:r w:rsidRPr="00FC7496">
              <w:t>Default Value</w:t>
            </w:r>
          </w:p>
        </w:tc>
        <w:tc>
          <w:tcPr>
            <w:tcW w:w="1130" w:type="dxa"/>
            <w:shd w:val="clear" w:color="auto" w:fill="auto"/>
            <w:vAlign w:val="center"/>
          </w:tcPr>
          <w:p w14:paraId="3BA0F731" w14:textId="77777777" w:rsidR="00982DBD" w:rsidRPr="00FC7496" w:rsidRDefault="00982DBD" w:rsidP="00827A9D">
            <w:pPr>
              <w:pStyle w:val="TAH"/>
            </w:pPr>
            <w:r w:rsidRPr="00FC7496">
              <w:t>Supported Values</w:t>
            </w:r>
          </w:p>
        </w:tc>
        <w:tc>
          <w:tcPr>
            <w:tcW w:w="2824" w:type="dxa"/>
            <w:shd w:val="clear" w:color="auto" w:fill="auto"/>
            <w:vAlign w:val="center"/>
          </w:tcPr>
          <w:p w14:paraId="2937E958" w14:textId="77777777" w:rsidR="00982DBD" w:rsidRPr="00FC7496" w:rsidRDefault="00982DBD" w:rsidP="00827A9D">
            <w:pPr>
              <w:pStyle w:val="TAH"/>
            </w:pPr>
            <w:r w:rsidRPr="00FC7496">
              <w:t>Description</w:t>
            </w:r>
          </w:p>
        </w:tc>
      </w:tr>
      <w:tr w:rsidR="00982DBD" w:rsidRPr="00FC7496" w14:paraId="1B21E423" w14:textId="77777777" w:rsidTr="00827A9D">
        <w:trPr>
          <w:jc w:val="center"/>
        </w:trPr>
        <w:tc>
          <w:tcPr>
            <w:tcW w:w="2728" w:type="dxa"/>
            <w:shd w:val="clear" w:color="auto" w:fill="auto"/>
            <w:noWrap/>
            <w:vAlign w:val="center"/>
          </w:tcPr>
          <w:p w14:paraId="4AB43A73" w14:textId="77777777" w:rsidR="00982DBD" w:rsidRPr="00FC7496" w:rsidRDefault="00982DBD" w:rsidP="00827A9D">
            <w:pPr>
              <w:pStyle w:val="TAL"/>
            </w:pPr>
            <w:r w:rsidRPr="00FC7496">
              <w:t>px_EllipsoidPointWithAltitude_ProSe_Area1</w:t>
            </w:r>
          </w:p>
        </w:tc>
        <w:tc>
          <w:tcPr>
            <w:tcW w:w="1509" w:type="dxa"/>
            <w:shd w:val="clear" w:color="auto" w:fill="auto"/>
            <w:vAlign w:val="center"/>
          </w:tcPr>
          <w:p w14:paraId="7F3331E1" w14:textId="77777777" w:rsidR="00982DBD" w:rsidRPr="00FC7496" w:rsidRDefault="00982DBD" w:rsidP="00827A9D">
            <w:pPr>
              <w:pStyle w:val="TAL"/>
            </w:pPr>
            <w:r w:rsidRPr="00FC7496">
              <w:t>O8_Type</w:t>
            </w:r>
          </w:p>
        </w:tc>
        <w:tc>
          <w:tcPr>
            <w:tcW w:w="1695" w:type="dxa"/>
            <w:shd w:val="clear" w:color="auto" w:fill="auto"/>
            <w:vAlign w:val="center"/>
          </w:tcPr>
          <w:p w14:paraId="6A0D785A" w14:textId="77777777" w:rsidR="00982DBD" w:rsidRPr="00FC7496" w:rsidRDefault="00982DBD" w:rsidP="00827A9D">
            <w:pPr>
              <w:pStyle w:val="TAL"/>
            </w:pPr>
          </w:p>
        </w:tc>
        <w:tc>
          <w:tcPr>
            <w:tcW w:w="1130" w:type="dxa"/>
            <w:shd w:val="clear" w:color="auto" w:fill="auto"/>
            <w:vAlign w:val="center"/>
          </w:tcPr>
          <w:p w14:paraId="21CEF907" w14:textId="77777777" w:rsidR="00982DBD" w:rsidRPr="00FC7496" w:rsidRDefault="00982DBD" w:rsidP="00827A9D">
            <w:pPr>
              <w:pStyle w:val="TAL"/>
            </w:pPr>
          </w:p>
        </w:tc>
        <w:tc>
          <w:tcPr>
            <w:tcW w:w="2824" w:type="dxa"/>
            <w:shd w:val="clear" w:color="auto" w:fill="auto"/>
            <w:vAlign w:val="center"/>
          </w:tcPr>
          <w:p w14:paraId="1C343D57" w14:textId="77777777" w:rsidR="00982DBD" w:rsidRPr="00FC7496" w:rsidRDefault="00982DBD" w:rsidP="00827A9D">
            <w:pPr>
              <w:pStyle w:val="TAL"/>
            </w:pPr>
            <w:r w:rsidRPr="00FC7496">
              <w:t>Ellipsoid Point With Altitude value corresponding to geographical area 1 provided in EF</w:t>
            </w:r>
            <w:r w:rsidRPr="00FC7496">
              <w:rPr>
                <w:vertAlign w:val="subscript"/>
              </w:rPr>
              <w:t>PROSE_RADIO_COM</w:t>
            </w:r>
            <w:r w:rsidRPr="00FC7496">
              <w:t xml:space="preserve"> to be provided in Update UE location information (see 36.509 cl. 6.12)</w:t>
            </w:r>
          </w:p>
        </w:tc>
      </w:tr>
      <w:tr w:rsidR="00982DBD" w:rsidRPr="00FC7496" w14:paraId="252D5C7C" w14:textId="77777777" w:rsidTr="00827A9D">
        <w:trPr>
          <w:jc w:val="center"/>
        </w:trPr>
        <w:tc>
          <w:tcPr>
            <w:tcW w:w="2728" w:type="dxa"/>
            <w:shd w:val="clear" w:color="auto" w:fill="auto"/>
            <w:noWrap/>
            <w:vAlign w:val="center"/>
          </w:tcPr>
          <w:p w14:paraId="7E39C8A9" w14:textId="77777777" w:rsidR="00982DBD" w:rsidRPr="00FC7496" w:rsidRDefault="00982DBD" w:rsidP="00827A9D">
            <w:pPr>
              <w:pStyle w:val="TAL"/>
            </w:pPr>
            <w:r w:rsidRPr="00FC7496">
              <w:t>px_EllipsoidPointWithAltitude_ProSe_Area2</w:t>
            </w:r>
          </w:p>
        </w:tc>
        <w:tc>
          <w:tcPr>
            <w:tcW w:w="1509" w:type="dxa"/>
            <w:shd w:val="clear" w:color="auto" w:fill="auto"/>
            <w:vAlign w:val="center"/>
          </w:tcPr>
          <w:p w14:paraId="09D3F335" w14:textId="77777777" w:rsidR="00982DBD" w:rsidRPr="00FC7496" w:rsidRDefault="00982DBD" w:rsidP="00827A9D">
            <w:pPr>
              <w:pStyle w:val="TAL"/>
            </w:pPr>
            <w:r w:rsidRPr="00FC7496">
              <w:t>O8_Type</w:t>
            </w:r>
          </w:p>
        </w:tc>
        <w:tc>
          <w:tcPr>
            <w:tcW w:w="1695" w:type="dxa"/>
            <w:shd w:val="clear" w:color="auto" w:fill="auto"/>
            <w:vAlign w:val="center"/>
          </w:tcPr>
          <w:p w14:paraId="2325FCD1" w14:textId="77777777" w:rsidR="00982DBD" w:rsidRPr="00FC7496" w:rsidRDefault="00982DBD" w:rsidP="00827A9D">
            <w:pPr>
              <w:pStyle w:val="TAL"/>
            </w:pPr>
          </w:p>
        </w:tc>
        <w:tc>
          <w:tcPr>
            <w:tcW w:w="1130" w:type="dxa"/>
            <w:shd w:val="clear" w:color="auto" w:fill="auto"/>
            <w:vAlign w:val="center"/>
          </w:tcPr>
          <w:p w14:paraId="03609920" w14:textId="77777777" w:rsidR="00982DBD" w:rsidRPr="00FC7496" w:rsidRDefault="00982DBD" w:rsidP="00827A9D">
            <w:pPr>
              <w:pStyle w:val="TAL"/>
            </w:pPr>
          </w:p>
        </w:tc>
        <w:tc>
          <w:tcPr>
            <w:tcW w:w="2824" w:type="dxa"/>
            <w:shd w:val="clear" w:color="auto" w:fill="auto"/>
            <w:vAlign w:val="center"/>
          </w:tcPr>
          <w:p w14:paraId="2BDF00C5" w14:textId="77777777" w:rsidR="00982DBD" w:rsidRPr="00FC7496" w:rsidRDefault="00982DBD" w:rsidP="00827A9D">
            <w:pPr>
              <w:pStyle w:val="TAL"/>
            </w:pPr>
            <w:r w:rsidRPr="00FC7496">
              <w:t>Ellipsoid Point With Altitude value corresponding to geographical area 2 provided in EF</w:t>
            </w:r>
            <w:r w:rsidRPr="00FC7496">
              <w:rPr>
                <w:vertAlign w:val="subscript"/>
              </w:rPr>
              <w:t>PROSE_RADIO_COM</w:t>
            </w:r>
            <w:r w:rsidRPr="00FC7496">
              <w:t xml:space="preserve"> to be provided in Update UE location information (see 36.509 cl. 6.12)</w:t>
            </w:r>
          </w:p>
        </w:tc>
      </w:tr>
      <w:tr w:rsidR="00982DBD" w:rsidRPr="00FC7496" w14:paraId="49EAFD45" w14:textId="77777777" w:rsidTr="00827A9D">
        <w:trPr>
          <w:jc w:val="center"/>
        </w:trPr>
        <w:tc>
          <w:tcPr>
            <w:tcW w:w="2728" w:type="dxa"/>
            <w:shd w:val="clear" w:color="auto" w:fill="auto"/>
            <w:noWrap/>
            <w:vAlign w:val="center"/>
          </w:tcPr>
          <w:p w14:paraId="5841CF7F" w14:textId="77777777" w:rsidR="00982DBD" w:rsidRPr="00FC7496" w:rsidRDefault="00982DBD" w:rsidP="00827A9D">
            <w:pPr>
              <w:pStyle w:val="TAL"/>
            </w:pPr>
            <w:r w:rsidRPr="00FC7496">
              <w:t>px_EllipsoidPointWithAltitude_NotProSe</w:t>
            </w:r>
          </w:p>
        </w:tc>
        <w:tc>
          <w:tcPr>
            <w:tcW w:w="1509" w:type="dxa"/>
            <w:shd w:val="clear" w:color="auto" w:fill="auto"/>
            <w:vAlign w:val="center"/>
          </w:tcPr>
          <w:p w14:paraId="6FC21BCB" w14:textId="77777777" w:rsidR="00982DBD" w:rsidRPr="00FC7496" w:rsidRDefault="00982DBD" w:rsidP="00827A9D">
            <w:pPr>
              <w:pStyle w:val="TAL"/>
            </w:pPr>
            <w:r w:rsidRPr="00FC7496">
              <w:t>O8_Type</w:t>
            </w:r>
          </w:p>
        </w:tc>
        <w:tc>
          <w:tcPr>
            <w:tcW w:w="1695" w:type="dxa"/>
            <w:shd w:val="clear" w:color="auto" w:fill="auto"/>
            <w:vAlign w:val="center"/>
          </w:tcPr>
          <w:p w14:paraId="04B120BA" w14:textId="77777777" w:rsidR="00982DBD" w:rsidRPr="00FC7496" w:rsidRDefault="00982DBD" w:rsidP="00827A9D">
            <w:pPr>
              <w:pStyle w:val="TAL"/>
            </w:pPr>
          </w:p>
        </w:tc>
        <w:tc>
          <w:tcPr>
            <w:tcW w:w="1130" w:type="dxa"/>
            <w:shd w:val="clear" w:color="auto" w:fill="auto"/>
            <w:vAlign w:val="center"/>
          </w:tcPr>
          <w:p w14:paraId="1A413B4A" w14:textId="77777777" w:rsidR="00982DBD" w:rsidRPr="00FC7496" w:rsidRDefault="00982DBD" w:rsidP="00827A9D">
            <w:pPr>
              <w:pStyle w:val="TAL"/>
            </w:pPr>
          </w:p>
        </w:tc>
        <w:tc>
          <w:tcPr>
            <w:tcW w:w="2824" w:type="dxa"/>
            <w:shd w:val="clear" w:color="auto" w:fill="auto"/>
            <w:vAlign w:val="center"/>
          </w:tcPr>
          <w:p w14:paraId="538C56CE" w14:textId="77777777" w:rsidR="00982DBD" w:rsidRPr="00FC7496" w:rsidRDefault="00982DBD" w:rsidP="00827A9D">
            <w:pPr>
              <w:pStyle w:val="TAL"/>
            </w:pPr>
            <w:r w:rsidRPr="00FC7496">
              <w:t>Ellipsoid Point With Altitude value not corresponding to geographical area provided in EF</w:t>
            </w:r>
            <w:r w:rsidRPr="00FC7496">
              <w:rPr>
                <w:vertAlign w:val="subscript"/>
              </w:rPr>
              <w:t>PROSE_RADIO_COM</w:t>
            </w:r>
            <w:r w:rsidRPr="00FC7496">
              <w:t xml:space="preserve"> to be provided in Update UE location information (see 36.509 cl. 6.12)</w:t>
            </w:r>
          </w:p>
        </w:tc>
      </w:tr>
      <w:tr w:rsidR="00982DBD" w:rsidRPr="00FC7496" w14:paraId="1F34BCBC"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1123" w14:textId="77777777" w:rsidR="00982DBD" w:rsidRPr="00FC7496" w:rsidRDefault="00982DBD" w:rsidP="00827A9D">
            <w:pPr>
              <w:pStyle w:val="TAL"/>
            </w:pPr>
            <w:r w:rsidRPr="00FC7496">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B55A16"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4DC6D2" w14:textId="77777777" w:rsidR="00982DBD" w:rsidRPr="00FC7496" w:rsidRDefault="00982DBD" w:rsidP="00827A9D">
            <w:pPr>
              <w:pStyle w:val="TAL"/>
            </w:pPr>
            <w:r w:rsidRPr="00FC7496">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D15569"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C65EEE" w14:textId="77777777" w:rsidR="00982DBD" w:rsidRPr="00FC7496" w:rsidRDefault="00982DBD" w:rsidP="00827A9D">
            <w:pPr>
              <w:pStyle w:val="TAL"/>
            </w:pPr>
            <w:r w:rsidRPr="00FC7496">
              <w:t>A ProSe Application ID with which data structure the UE is preconfigured and for which the UE can request and perform Direct Discovery Announcing. TS 23.003, section 24.2.</w:t>
            </w:r>
          </w:p>
        </w:tc>
      </w:tr>
      <w:tr w:rsidR="000C6AD3" w:rsidRPr="00FC7496" w14:paraId="1E47DFC4"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93DD5" w14:textId="77777777" w:rsidR="000C6AD3" w:rsidRPr="00FC7496" w:rsidRDefault="000C6AD3" w:rsidP="00FC7496">
            <w:pPr>
              <w:pStyle w:val="TAL"/>
            </w:pPr>
            <w:r w:rsidRPr="00FC7496">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05DD6F" w14:textId="77777777" w:rsidR="000C6AD3" w:rsidRPr="00FC7496" w:rsidRDefault="000C6AD3" w:rsidP="00FC7496">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0CC8FC" w14:textId="77777777" w:rsidR="000C6AD3" w:rsidRPr="00FC7496" w:rsidRDefault="000C6AD3" w:rsidP="00FC7496">
            <w:pPr>
              <w:pStyle w:val="TAL"/>
            </w:pPr>
            <w:r w:rsidRPr="00FC7496">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1874755" w14:textId="77777777" w:rsidR="000C6AD3" w:rsidRPr="00FC7496" w:rsidRDefault="000C6AD3" w:rsidP="00FC749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C87546" w14:textId="77777777" w:rsidR="000C6AD3" w:rsidRPr="00FC7496" w:rsidRDefault="000C6AD3" w:rsidP="00FC7496">
            <w:pPr>
              <w:pStyle w:val="TAL"/>
            </w:pPr>
            <w:r w:rsidRPr="00FC7496">
              <w:t>An MCPTT relevant ProSe Application ID with which data structure the UE is preconfigured and for which the UE can request and perform Group Member Discovery Announcement.  TS 23.003, section 24.2.</w:t>
            </w:r>
          </w:p>
        </w:tc>
      </w:tr>
      <w:tr w:rsidR="00982DBD" w:rsidRPr="00FC7496" w14:paraId="6C83469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013CE" w14:textId="77777777" w:rsidR="00982DBD" w:rsidRPr="00FC7496" w:rsidRDefault="00982DBD" w:rsidP="00827A9D">
            <w:pPr>
              <w:pStyle w:val="TAL"/>
            </w:pPr>
            <w:r w:rsidRPr="00FC7496">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E4A91D"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38B139" w14:textId="77777777" w:rsidR="00982DBD" w:rsidRPr="00FC7496" w:rsidRDefault="00982DBD" w:rsidP="00827A9D">
            <w:pPr>
              <w:pStyle w:val="TAL"/>
            </w:pPr>
            <w:r w:rsidRPr="00FC7496">
              <w:t>mcc300.mnc165.ProSeApp.*.Sports.Surfing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F3C2ED"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89FB86" w14:textId="77777777" w:rsidR="00982DBD" w:rsidRPr="00FC7496" w:rsidRDefault="00982DBD" w:rsidP="00827A9D">
            <w:pPr>
              <w:pStyle w:val="TAL"/>
            </w:pPr>
            <w:r w:rsidRPr="00FC7496">
              <w:t>A ProSe Application ID with which data structure the UE is preconfigured and for which the UE can request and perform Direct Discovery Monitoring. TS 23.003, section 24.2</w:t>
            </w:r>
          </w:p>
        </w:tc>
      </w:tr>
      <w:tr w:rsidR="00982DBD" w:rsidRPr="00FC7496" w14:paraId="16D5442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8232" w14:textId="77777777" w:rsidR="00982DBD" w:rsidRPr="00FC7496" w:rsidRDefault="00982DBD" w:rsidP="00827A9D">
            <w:pPr>
              <w:pStyle w:val="TAL"/>
            </w:pPr>
            <w:r w:rsidRPr="00FC7496">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8A7755"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0B013" w14:textId="77777777" w:rsidR="00982DBD" w:rsidRPr="00FC7496" w:rsidRDefault="00982DBD" w:rsidP="00827A9D">
            <w:pPr>
              <w:pStyle w:val="TAL"/>
            </w:pPr>
            <w:r w:rsidRPr="00FC7496">
              <w:t>mcc208.mnc*.ProSeApp.Shops.Food.Wine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3FC29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871DE" w14:textId="77777777" w:rsidR="00982DBD" w:rsidRPr="00FC7496" w:rsidRDefault="00982DBD" w:rsidP="00827A9D">
            <w:pPr>
              <w:pStyle w:val="TAL"/>
            </w:pPr>
            <w:r w:rsidRPr="00FC7496">
              <w:t>A ProSe Application ID with which data structure the UE is NOT preconfigured to request and perform Direct Discovery Monitoring. TS 23.003, section 24.2</w:t>
            </w:r>
          </w:p>
        </w:tc>
      </w:tr>
      <w:tr w:rsidR="00982DBD" w:rsidRPr="00FC7496" w14:paraId="7B95CA57"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E18A" w14:textId="77777777" w:rsidR="00982DBD" w:rsidRPr="00FC7496" w:rsidRDefault="00982DBD" w:rsidP="00827A9D">
            <w:pPr>
              <w:pStyle w:val="TAL"/>
            </w:pPr>
            <w:r w:rsidRPr="00FC7496">
              <w:t>px_ProSe_TLS_CipherSuite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10110C" w14:textId="77777777" w:rsidR="00982DBD" w:rsidRPr="00FC7496" w:rsidRDefault="00982DBD" w:rsidP="00827A9D">
            <w:pPr>
              <w:pStyle w:val="TAL"/>
            </w:pPr>
            <w:r w:rsidRPr="00FC7496">
              <w:t>TLS_CIPHER_Type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6ACFC0" w14:textId="77777777" w:rsidR="00982DBD" w:rsidRPr="00FC7496" w:rsidRDefault="00982DBD" w:rsidP="00827A9D">
            <w:pPr>
              <w:pStyle w:val="TAL"/>
            </w:pPr>
            <w:r w:rsidRPr="00FC7496">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3B0E32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06FFF2" w14:textId="77777777" w:rsidR="00982DBD" w:rsidRPr="00FC7496" w:rsidRDefault="00982DBD" w:rsidP="00827A9D">
            <w:pPr>
              <w:pStyle w:val="TAL"/>
            </w:pPr>
            <w:r w:rsidRPr="00FC7496">
              <w:t>TLS cipher suite to be used for ProSe communication</w:t>
            </w:r>
          </w:p>
        </w:tc>
      </w:tr>
      <w:tr w:rsidR="00982DBD" w:rsidRPr="00FC7496" w14:paraId="71F66D99"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06D3B" w14:textId="77777777" w:rsidR="00982DBD" w:rsidRPr="00FC7496" w:rsidRDefault="00982DBD" w:rsidP="00827A9D">
            <w:pPr>
              <w:pStyle w:val="TAL"/>
            </w:pPr>
            <w:r w:rsidRPr="00FC7496">
              <w:t>px_SL_AdditionalSupportedBandwidth</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EB5391" w14:textId="77777777" w:rsidR="00982DBD" w:rsidRPr="00FC7496" w:rsidRDefault="00982DBD" w:rsidP="00827A9D">
            <w:pPr>
              <w:pStyle w:val="TAL"/>
            </w:pPr>
            <w:r w:rsidRPr="00FC7496">
              <w:t>Ul_Bandwidth_Type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F1A111" w14:textId="77777777" w:rsidR="00982DBD" w:rsidRPr="00FC7496" w:rsidRDefault="00982DBD" w:rsidP="00827A9D">
            <w:pPr>
              <w:pStyle w:val="TAL"/>
            </w:pPr>
            <w:r w:rsidRPr="00FC7496">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CD648"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75381B" w14:textId="77777777" w:rsidR="00982DBD" w:rsidRPr="00FC7496" w:rsidRDefault="00982DBD" w:rsidP="00827A9D">
            <w:pPr>
              <w:pStyle w:val="TAL"/>
            </w:pPr>
            <w:r w:rsidRPr="00FC7496">
              <w:t>Supported sidelink bandwidth different from px_ePrimaryBandChannelBandwidth</w:t>
            </w:r>
          </w:p>
        </w:tc>
      </w:tr>
    </w:tbl>
    <w:p w14:paraId="15D78849" w14:textId="77777777" w:rsidR="00982DBD" w:rsidRPr="00FC7496" w:rsidRDefault="00982DBD" w:rsidP="00982DBD"/>
    <w:p w14:paraId="08941C2F" w14:textId="77777777" w:rsidR="00982DBD" w:rsidRPr="00FC7496" w:rsidRDefault="00982DBD" w:rsidP="00982DBD">
      <w:pPr>
        <w:pStyle w:val="TH"/>
      </w:pPr>
      <w:r w:rsidRPr="00FC7496">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15048583" w14:textId="77777777" w:rsidTr="00827A9D">
        <w:trPr>
          <w:jc w:val="center"/>
        </w:trPr>
        <w:tc>
          <w:tcPr>
            <w:tcW w:w="2728" w:type="dxa"/>
            <w:shd w:val="clear" w:color="auto" w:fill="auto"/>
            <w:noWrap/>
            <w:vAlign w:val="center"/>
          </w:tcPr>
          <w:p w14:paraId="3509EB60" w14:textId="77777777" w:rsidR="00982DBD" w:rsidRPr="00FC7496" w:rsidRDefault="00982DBD" w:rsidP="00827A9D">
            <w:pPr>
              <w:pStyle w:val="TAH"/>
            </w:pPr>
            <w:r w:rsidRPr="00FC7496">
              <w:t>Parameter Name</w:t>
            </w:r>
          </w:p>
        </w:tc>
        <w:tc>
          <w:tcPr>
            <w:tcW w:w="1509" w:type="dxa"/>
            <w:shd w:val="clear" w:color="auto" w:fill="auto"/>
            <w:vAlign w:val="center"/>
          </w:tcPr>
          <w:p w14:paraId="58979379" w14:textId="77777777" w:rsidR="00982DBD" w:rsidRPr="00FC7496" w:rsidRDefault="00982DBD" w:rsidP="00827A9D">
            <w:pPr>
              <w:pStyle w:val="TAH"/>
            </w:pPr>
            <w:r w:rsidRPr="00FC7496">
              <w:t>Parameter Type</w:t>
            </w:r>
          </w:p>
        </w:tc>
        <w:tc>
          <w:tcPr>
            <w:tcW w:w="1695" w:type="dxa"/>
            <w:shd w:val="clear" w:color="auto" w:fill="auto"/>
            <w:vAlign w:val="center"/>
          </w:tcPr>
          <w:p w14:paraId="4A015B61" w14:textId="77777777" w:rsidR="00982DBD" w:rsidRPr="00FC7496" w:rsidRDefault="00982DBD" w:rsidP="00827A9D">
            <w:pPr>
              <w:pStyle w:val="TAH"/>
            </w:pPr>
            <w:r w:rsidRPr="00FC7496">
              <w:t>Default Value</w:t>
            </w:r>
          </w:p>
        </w:tc>
        <w:tc>
          <w:tcPr>
            <w:tcW w:w="1130" w:type="dxa"/>
            <w:shd w:val="clear" w:color="auto" w:fill="auto"/>
            <w:vAlign w:val="center"/>
          </w:tcPr>
          <w:p w14:paraId="311B6A96" w14:textId="77777777" w:rsidR="00982DBD" w:rsidRPr="00FC7496" w:rsidRDefault="00982DBD" w:rsidP="00827A9D">
            <w:pPr>
              <w:pStyle w:val="TAH"/>
            </w:pPr>
            <w:r w:rsidRPr="00FC7496">
              <w:t>Supported Values</w:t>
            </w:r>
          </w:p>
        </w:tc>
        <w:tc>
          <w:tcPr>
            <w:tcW w:w="2824" w:type="dxa"/>
            <w:shd w:val="clear" w:color="auto" w:fill="auto"/>
            <w:vAlign w:val="center"/>
          </w:tcPr>
          <w:p w14:paraId="03D4C7E0" w14:textId="77777777" w:rsidR="00982DBD" w:rsidRPr="00FC7496" w:rsidRDefault="00982DBD" w:rsidP="00827A9D">
            <w:pPr>
              <w:pStyle w:val="TAH"/>
            </w:pPr>
            <w:r w:rsidRPr="00FC7496">
              <w:t>Description</w:t>
            </w:r>
          </w:p>
        </w:tc>
      </w:tr>
      <w:tr w:rsidR="00982DBD" w:rsidRPr="00FC7496" w14:paraId="09389F39" w14:textId="77777777" w:rsidTr="00827A9D">
        <w:trPr>
          <w:jc w:val="center"/>
        </w:trPr>
        <w:tc>
          <w:tcPr>
            <w:tcW w:w="2728" w:type="dxa"/>
            <w:shd w:val="clear" w:color="auto" w:fill="auto"/>
            <w:noWrap/>
            <w:vAlign w:val="center"/>
          </w:tcPr>
          <w:p w14:paraId="6982C1B6" w14:textId="77777777" w:rsidR="00982DBD" w:rsidRPr="00FC7496" w:rsidRDefault="00982DBD" w:rsidP="00827A9D">
            <w:pPr>
              <w:pStyle w:val="TAL"/>
            </w:pPr>
            <w:r w:rsidRPr="00FC7496">
              <w:t>px_eSecondaryFrequencyBand</w:t>
            </w:r>
          </w:p>
        </w:tc>
        <w:tc>
          <w:tcPr>
            <w:tcW w:w="1509" w:type="dxa"/>
            <w:shd w:val="clear" w:color="auto" w:fill="auto"/>
            <w:vAlign w:val="center"/>
          </w:tcPr>
          <w:p w14:paraId="584E5C20" w14:textId="77777777" w:rsidR="00982DBD" w:rsidRPr="00FC7496" w:rsidRDefault="00982DBD" w:rsidP="00827A9D">
            <w:pPr>
              <w:pStyle w:val="TAL"/>
            </w:pPr>
            <w:r w:rsidRPr="00FC7496">
              <w:t>integer</w:t>
            </w:r>
          </w:p>
        </w:tc>
        <w:tc>
          <w:tcPr>
            <w:tcW w:w="1695" w:type="dxa"/>
            <w:shd w:val="clear" w:color="auto" w:fill="auto"/>
            <w:vAlign w:val="center"/>
          </w:tcPr>
          <w:p w14:paraId="51311EE0" w14:textId="77777777" w:rsidR="00982DBD" w:rsidRPr="00FC7496" w:rsidRDefault="00982DBD" w:rsidP="00827A9D">
            <w:pPr>
              <w:pStyle w:val="TAL"/>
            </w:pPr>
            <w:r w:rsidRPr="00FC7496">
              <w:t>2</w:t>
            </w:r>
          </w:p>
        </w:tc>
        <w:tc>
          <w:tcPr>
            <w:tcW w:w="1130" w:type="dxa"/>
            <w:shd w:val="clear" w:color="auto" w:fill="auto"/>
            <w:vAlign w:val="center"/>
          </w:tcPr>
          <w:p w14:paraId="647A5CC0" w14:textId="77777777" w:rsidR="00982DBD" w:rsidRPr="00FC7496" w:rsidRDefault="00982DBD" w:rsidP="00827A9D">
            <w:pPr>
              <w:pStyle w:val="TAL"/>
            </w:pPr>
          </w:p>
        </w:tc>
        <w:tc>
          <w:tcPr>
            <w:tcW w:w="2824" w:type="dxa"/>
            <w:shd w:val="clear" w:color="auto" w:fill="auto"/>
            <w:vAlign w:val="center"/>
          </w:tcPr>
          <w:p w14:paraId="454528BC" w14:textId="77777777" w:rsidR="00982DBD" w:rsidRPr="00FC7496" w:rsidRDefault="00982DBD" w:rsidP="00827A9D">
            <w:pPr>
              <w:pStyle w:val="TAL"/>
            </w:pPr>
            <w:r w:rsidRPr="00FC7496">
              <w:t>E-UTRA secondary frequency band</w:t>
            </w:r>
          </w:p>
        </w:tc>
      </w:tr>
      <w:tr w:rsidR="00982DBD" w:rsidRPr="00FC7496" w14:paraId="60825CD3" w14:textId="77777777" w:rsidTr="00827A9D">
        <w:trPr>
          <w:jc w:val="center"/>
        </w:trPr>
        <w:tc>
          <w:tcPr>
            <w:tcW w:w="2728" w:type="dxa"/>
            <w:shd w:val="clear" w:color="auto" w:fill="auto"/>
            <w:noWrap/>
            <w:vAlign w:val="center"/>
          </w:tcPr>
          <w:p w14:paraId="5C4108E6" w14:textId="77777777" w:rsidR="00982DBD" w:rsidRPr="00FC7496" w:rsidRDefault="00982DBD" w:rsidP="00827A9D">
            <w:pPr>
              <w:pStyle w:val="TAL"/>
            </w:pPr>
            <w:r w:rsidRPr="00FC7496">
              <w:t>px_NAS_CipheringAlgorithm</w:t>
            </w:r>
          </w:p>
        </w:tc>
        <w:tc>
          <w:tcPr>
            <w:tcW w:w="1509" w:type="dxa"/>
            <w:shd w:val="clear" w:color="auto" w:fill="auto"/>
            <w:vAlign w:val="center"/>
          </w:tcPr>
          <w:p w14:paraId="45FF4C6D" w14:textId="77777777" w:rsidR="00982DBD" w:rsidRPr="00FC7496" w:rsidRDefault="00982DBD" w:rsidP="00827A9D">
            <w:pPr>
              <w:pStyle w:val="TAL"/>
            </w:pPr>
            <w:r w:rsidRPr="00FC7496">
              <w:t>B3_Type</w:t>
            </w:r>
          </w:p>
        </w:tc>
        <w:tc>
          <w:tcPr>
            <w:tcW w:w="1695" w:type="dxa"/>
            <w:shd w:val="clear" w:color="auto" w:fill="auto"/>
            <w:vAlign w:val="center"/>
          </w:tcPr>
          <w:p w14:paraId="6E23C883" w14:textId="77777777" w:rsidR="00982DBD" w:rsidRPr="00FC7496" w:rsidRDefault="00982DBD" w:rsidP="00827A9D">
            <w:pPr>
              <w:pStyle w:val="TAL"/>
            </w:pPr>
            <w:r w:rsidRPr="00FC7496">
              <w:t>001’B</w:t>
            </w:r>
          </w:p>
        </w:tc>
        <w:tc>
          <w:tcPr>
            <w:tcW w:w="1130" w:type="dxa"/>
            <w:shd w:val="clear" w:color="auto" w:fill="auto"/>
            <w:vAlign w:val="center"/>
          </w:tcPr>
          <w:p w14:paraId="6DD03E67" w14:textId="77777777" w:rsidR="00982DBD" w:rsidRPr="00FC7496" w:rsidRDefault="00982DBD" w:rsidP="00827A9D">
            <w:pPr>
              <w:pStyle w:val="TAL"/>
            </w:pPr>
          </w:p>
        </w:tc>
        <w:tc>
          <w:tcPr>
            <w:tcW w:w="2824" w:type="dxa"/>
            <w:shd w:val="clear" w:color="auto" w:fill="auto"/>
            <w:vAlign w:val="center"/>
          </w:tcPr>
          <w:p w14:paraId="68F6D626" w14:textId="77777777" w:rsidR="00982DBD" w:rsidRPr="00FC7496" w:rsidRDefault="00982DBD" w:rsidP="00827A9D">
            <w:pPr>
              <w:pStyle w:val="TAL"/>
            </w:pPr>
            <w:r w:rsidRPr="00FC7496">
              <w:t>NAS Ciphering Algorithm (eea1, see NOTE)</w:t>
            </w:r>
          </w:p>
        </w:tc>
      </w:tr>
      <w:tr w:rsidR="00982DBD" w:rsidRPr="00FC7496" w14:paraId="47DB710D" w14:textId="77777777" w:rsidTr="00827A9D">
        <w:trPr>
          <w:jc w:val="center"/>
        </w:trPr>
        <w:tc>
          <w:tcPr>
            <w:tcW w:w="2728" w:type="dxa"/>
            <w:shd w:val="clear" w:color="auto" w:fill="auto"/>
            <w:noWrap/>
            <w:vAlign w:val="center"/>
          </w:tcPr>
          <w:p w14:paraId="042FEF83" w14:textId="77777777" w:rsidR="00982DBD" w:rsidRPr="00FC7496" w:rsidRDefault="00982DBD" w:rsidP="00827A9D">
            <w:pPr>
              <w:pStyle w:val="TAL"/>
            </w:pPr>
            <w:r w:rsidRPr="00FC7496">
              <w:t>px_NAS_IntegrityProtAlgorithm</w:t>
            </w:r>
          </w:p>
        </w:tc>
        <w:tc>
          <w:tcPr>
            <w:tcW w:w="1509" w:type="dxa"/>
            <w:shd w:val="clear" w:color="auto" w:fill="auto"/>
            <w:vAlign w:val="center"/>
          </w:tcPr>
          <w:p w14:paraId="3E04146F" w14:textId="77777777" w:rsidR="00982DBD" w:rsidRPr="00FC7496" w:rsidRDefault="00982DBD" w:rsidP="00827A9D">
            <w:pPr>
              <w:pStyle w:val="TAL"/>
            </w:pPr>
            <w:r w:rsidRPr="00FC7496">
              <w:t>B3_Type</w:t>
            </w:r>
          </w:p>
        </w:tc>
        <w:tc>
          <w:tcPr>
            <w:tcW w:w="1695" w:type="dxa"/>
            <w:shd w:val="clear" w:color="auto" w:fill="auto"/>
            <w:vAlign w:val="center"/>
          </w:tcPr>
          <w:p w14:paraId="3D90C7BB" w14:textId="77777777" w:rsidR="00982DBD" w:rsidRPr="00FC7496" w:rsidRDefault="00982DBD" w:rsidP="00827A9D">
            <w:pPr>
              <w:pStyle w:val="TAL"/>
            </w:pPr>
            <w:r w:rsidRPr="00FC7496">
              <w:t>001’B</w:t>
            </w:r>
          </w:p>
        </w:tc>
        <w:tc>
          <w:tcPr>
            <w:tcW w:w="1130" w:type="dxa"/>
            <w:shd w:val="clear" w:color="auto" w:fill="auto"/>
            <w:vAlign w:val="center"/>
          </w:tcPr>
          <w:p w14:paraId="764B2FDD" w14:textId="77777777" w:rsidR="00982DBD" w:rsidRPr="00FC7496" w:rsidRDefault="00982DBD" w:rsidP="00827A9D">
            <w:pPr>
              <w:pStyle w:val="TAL"/>
            </w:pPr>
          </w:p>
        </w:tc>
        <w:tc>
          <w:tcPr>
            <w:tcW w:w="2824" w:type="dxa"/>
            <w:shd w:val="clear" w:color="auto" w:fill="auto"/>
            <w:vAlign w:val="center"/>
          </w:tcPr>
          <w:p w14:paraId="3D7836CF" w14:textId="77777777" w:rsidR="00982DBD" w:rsidRPr="00FC7496" w:rsidRDefault="00982DBD" w:rsidP="00827A9D">
            <w:pPr>
              <w:pStyle w:val="TAL"/>
            </w:pPr>
            <w:r w:rsidRPr="00FC7496">
              <w:t>NAS Integrity Algorithm (eia1, see NOTE)</w:t>
            </w:r>
          </w:p>
        </w:tc>
      </w:tr>
      <w:tr w:rsidR="00982DBD" w:rsidRPr="00FC7496" w14:paraId="07144583" w14:textId="77777777" w:rsidTr="00827A9D">
        <w:trPr>
          <w:jc w:val="center"/>
        </w:trPr>
        <w:tc>
          <w:tcPr>
            <w:tcW w:w="2728" w:type="dxa"/>
            <w:shd w:val="clear" w:color="auto" w:fill="auto"/>
            <w:noWrap/>
            <w:vAlign w:val="center"/>
          </w:tcPr>
          <w:p w14:paraId="488CCEFF" w14:textId="77777777" w:rsidR="00982DBD" w:rsidRPr="00FC7496" w:rsidRDefault="00982DBD" w:rsidP="00827A9D">
            <w:pPr>
              <w:pStyle w:val="TAL"/>
            </w:pPr>
            <w:r w:rsidRPr="00FC7496">
              <w:t>px_RRC_CipheringAlgorithm</w:t>
            </w:r>
          </w:p>
        </w:tc>
        <w:tc>
          <w:tcPr>
            <w:tcW w:w="1509" w:type="dxa"/>
            <w:shd w:val="clear" w:color="auto" w:fill="auto"/>
            <w:vAlign w:val="center"/>
          </w:tcPr>
          <w:p w14:paraId="5CEDED38" w14:textId="77777777" w:rsidR="00982DBD" w:rsidRPr="00FC7496" w:rsidRDefault="00982DBD" w:rsidP="00827A9D">
            <w:pPr>
              <w:pStyle w:val="TAL"/>
            </w:pPr>
            <w:r w:rsidRPr="00FC7496">
              <w:t>CipheringAlgorithm_r12</w:t>
            </w:r>
          </w:p>
        </w:tc>
        <w:tc>
          <w:tcPr>
            <w:tcW w:w="1695" w:type="dxa"/>
            <w:shd w:val="clear" w:color="auto" w:fill="auto"/>
            <w:vAlign w:val="center"/>
          </w:tcPr>
          <w:p w14:paraId="2EB25C5B" w14:textId="77777777" w:rsidR="00982DBD" w:rsidRPr="00FC7496" w:rsidRDefault="00982DBD" w:rsidP="00827A9D">
            <w:pPr>
              <w:pStyle w:val="TAL"/>
            </w:pPr>
            <w:r w:rsidRPr="00FC7496">
              <w:t>eea1</w:t>
            </w:r>
          </w:p>
        </w:tc>
        <w:tc>
          <w:tcPr>
            <w:tcW w:w="1130" w:type="dxa"/>
            <w:shd w:val="clear" w:color="auto" w:fill="auto"/>
            <w:vAlign w:val="center"/>
          </w:tcPr>
          <w:p w14:paraId="0B8DCED3" w14:textId="77777777" w:rsidR="00982DBD" w:rsidRPr="00FC7496" w:rsidRDefault="00982DBD" w:rsidP="00827A9D">
            <w:pPr>
              <w:pStyle w:val="TAL"/>
            </w:pPr>
          </w:p>
        </w:tc>
        <w:tc>
          <w:tcPr>
            <w:tcW w:w="2824" w:type="dxa"/>
            <w:shd w:val="clear" w:color="auto" w:fill="auto"/>
            <w:vAlign w:val="center"/>
          </w:tcPr>
          <w:p w14:paraId="5A443E3B" w14:textId="77777777" w:rsidR="00982DBD" w:rsidRPr="00FC7496" w:rsidRDefault="00982DBD" w:rsidP="00827A9D">
            <w:pPr>
              <w:pStyle w:val="TAL"/>
            </w:pPr>
            <w:r w:rsidRPr="00FC7496">
              <w:t>Ciphering Algorithm (see NOTE)</w:t>
            </w:r>
          </w:p>
        </w:tc>
      </w:tr>
      <w:tr w:rsidR="00982DBD" w:rsidRPr="00FC7496" w14:paraId="2279EB6E" w14:textId="77777777" w:rsidTr="00827A9D">
        <w:trPr>
          <w:jc w:val="center"/>
        </w:trPr>
        <w:tc>
          <w:tcPr>
            <w:tcW w:w="2728" w:type="dxa"/>
            <w:shd w:val="clear" w:color="auto" w:fill="auto"/>
            <w:noWrap/>
            <w:vAlign w:val="center"/>
          </w:tcPr>
          <w:p w14:paraId="2FBB7188" w14:textId="77777777" w:rsidR="00982DBD" w:rsidRPr="00FC7496" w:rsidRDefault="00982DBD" w:rsidP="00827A9D">
            <w:pPr>
              <w:pStyle w:val="TAL"/>
            </w:pPr>
            <w:r w:rsidRPr="00FC7496">
              <w:t>px_RRC_IntegrityProtAlgorithm</w:t>
            </w:r>
          </w:p>
        </w:tc>
        <w:tc>
          <w:tcPr>
            <w:tcW w:w="1509" w:type="dxa"/>
            <w:shd w:val="clear" w:color="auto" w:fill="auto"/>
            <w:vAlign w:val="center"/>
          </w:tcPr>
          <w:p w14:paraId="44FF3810" w14:textId="77777777" w:rsidR="00982DBD" w:rsidRPr="00FC7496" w:rsidRDefault="00982DBD" w:rsidP="00827A9D">
            <w:pPr>
              <w:pStyle w:val="TAL"/>
            </w:pPr>
            <w:r w:rsidRPr="00FC7496">
              <w:t>IntegrityProtAlgorithm</w:t>
            </w:r>
          </w:p>
        </w:tc>
        <w:tc>
          <w:tcPr>
            <w:tcW w:w="1695" w:type="dxa"/>
            <w:shd w:val="clear" w:color="auto" w:fill="auto"/>
            <w:vAlign w:val="center"/>
          </w:tcPr>
          <w:p w14:paraId="0E16867F" w14:textId="77777777" w:rsidR="00982DBD" w:rsidRPr="00FC7496" w:rsidRDefault="00982DBD" w:rsidP="00827A9D">
            <w:pPr>
              <w:pStyle w:val="TAL"/>
            </w:pPr>
            <w:r w:rsidRPr="00FC7496">
              <w:t>eia1</w:t>
            </w:r>
          </w:p>
        </w:tc>
        <w:tc>
          <w:tcPr>
            <w:tcW w:w="1130" w:type="dxa"/>
            <w:shd w:val="clear" w:color="auto" w:fill="auto"/>
            <w:vAlign w:val="center"/>
          </w:tcPr>
          <w:p w14:paraId="113270F5" w14:textId="77777777" w:rsidR="00982DBD" w:rsidRPr="00FC7496" w:rsidRDefault="00982DBD" w:rsidP="00827A9D">
            <w:pPr>
              <w:pStyle w:val="TAL"/>
            </w:pPr>
          </w:p>
        </w:tc>
        <w:tc>
          <w:tcPr>
            <w:tcW w:w="2824" w:type="dxa"/>
            <w:shd w:val="clear" w:color="auto" w:fill="auto"/>
            <w:vAlign w:val="center"/>
          </w:tcPr>
          <w:p w14:paraId="57243108" w14:textId="77777777" w:rsidR="00982DBD" w:rsidRPr="00FC7496" w:rsidRDefault="00982DBD" w:rsidP="00827A9D">
            <w:pPr>
              <w:pStyle w:val="TAL"/>
            </w:pPr>
            <w:r w:rsidRPr="00FC7496">
              <w:t>Integrity Algorithm (see NOTE)</w:t>
            </w:r>
          </w:p>
        </w:tc>
      </w:tr>
      <w:tr w:rsidR="00982DBD" w:rsidRPr="00FC7496" w14:paraId="5600A059" w14:textId="77777777" w:rsidTr="00827A9D">
        <w:trPr>
          <w:jc w:val="center"/>
        </w:trPr>
        <w:tc>
          <w:tcPr>
            <w:tcW w:w="2728" w:type="dxa"/>
            <w:shd w:val="clear" w:color="auto" w:fill="auto"/>
            <w:noWrap/>
            <w:vAlign w:val="center"/>
          </w:tcPr>
          <w:p w14:paraId="3A49A78A" w14:textId="77777777" w:rsidR="00982DBD" w:rsidRPr="00FC7496" w:rsidRDefault="00982DBD" w:rsidP="00827A9D">
            <w:pPr>
              <w:pStyle w:val="TAL"/>
            </w:pPr>
            <w:r w:rsidRPr="00FC7496">
              <w:t>px_SMSTransport_CP_CIoT</w:t>
            </w:r>
          </w:p>
        </w:tc>
        <w:tc>
          <w:tcPr>
            <w:tcW w:w="1509" w:type="dxa"/>
            <w:shd w:val="clear" w:color="auto" w:fill="auto"/>
            <w:vAlign w:val="center"/>
          </w:tcPr>
          <w:p w14:paraId="36AD2509" w14:textId="77777777" w:rsidR="00982DBD" w:rsidRPr="00FC7496" w:rsidRDefault="00982DBD" w:rsidP="00827A9D">
            <w:pPr>
              <w:pStyle w:val="TAL"/>
            </w:pPr>
            <w:r w:rsidRPr="00FC7496">
              <w:t>boolean</w:t>
            </w:r>
          </w:p>
        </w:tc>
        <w:tc>
          <w:tcPr>
            <w:tcW w:w="1695" w:type="dxa"/>
            <w:shd w:val="clear" w:color="auto" w:fill="auto"/>
            <w:vAlign w:val="center"/>
          </w:tcPr>
          <w:p w14:paraId="2B72A42F" w14:textId="77777777" w:rsidR="00982DBD" w:rsidRPr="00FC7496" w:rsidRDefault="00982DBD" w:rsidP="00827A9D">
            <w:pPr>
              <w:pStyle w:val="TAL"/>
            </w:pPr>
            <w:r w:rsidRPr="00FC7496">
              <w:t>false</w:t>
            </w:r>
          </w:p>
        </w:tc>
        <w:tc>
          <w:tcPr>
            <w:tcW w:w="1130" w:type="dxa"/>
            <w:shd w:val="clear" w:color="auto" w:fill="auto"/>
            <w:vAlign w:val="center"/>
          </w:tcPr>
          <w:p w14:paraId="681177B6" w14:textId="77777777" w:rsidR="00982DBD" w:rsidRPr="00FC7496" w:rsidRDefault="00982DBD" w:rsidP="00827A9D">
            <w:pPr>
              <w:pStyle w:val="TAL"/>
            </w:pPr>
          </w:p>
        </w:tc>
        <w:tc>
          <w:tcPr>
            <w:tcW w:w="2824" w:type="dxa"/>
            <w:shd w:val="clear" w:color="auto" w:fill="auto"/>
            <w:vAlign w:val="center"/>
          </w:tcPr>
          <w:p w14:paraId="012A7CC1" w14:textId="77777777" w:rsidR="00982DBD" w:rsidRPr="00FC7496" w:rsidRDefault="00982DBD" w:rsidP="00827A9D">
            <w:pPr>
              <w:pStyle w:val="TAL"/>
            </w:pPr>
            <w:r w:rsidRPr="00FC7496">
              <w:t>UE configured to utilise the SMS service as transport mechanism for user data for Control Plane CIoT Optimisation</w:t>
            </w:r>
          </w:p>
        </w:tc>
      </w:tr>
      <w:tr w:rsidR="00982DBD" w:rsidRPr="00FC7496" w14:paraId="6EB99A47" w14:textId="77777777" w:rsidTr="00827A9D">
        <w:trPr>
          <w:jc w:val="center"/>
        </w:trPr>
        <w:tc>
          <w:tcPr>
            <w:tcW w:w="2728" w:type="dxa"/>
            <w:shd w:val="clear" w:color="auto" w:fill="auto"/>
            <w:noWrap/>
            <w:vAlign w:val="center"/>
          </w:tcPr>
          <w:p w14:paraId="711464ED" w14:textId="77777777" w:rsidR="00982DBD" w:rsidRPr="00FC7496" w:rsidRDefault="00982DBD" w:rsidP="00827A9D">
            <w:pPr>
              <w:pStyle w:val="TAL"/>
            </w:pPr>
            <w:r w:rsidRPr="00FC7496">
              <w:t>px_nonSMSTransport_CP_CIoT</w:t>
            </w:r>
          </w:p>
        </w:tc>
        <w:tc>
          <w:tcPr>
            <w:tcW w:w="1509" w:type="dxa"/>
            <w:shd w:val="clear" w:color="auto" w:fill="auto"/>
            <w:vAlign w:val="center"/>
          </w:tcPr>
          <w:p w14:paraId="3670C14C" w14:textId="77777777" w:rsidR="00982DBD" w:rsidRPr="00FC7496" w:rsidRDefault="00982DBD" w:rsidP="00827A9D">
            <w:pPr>
              <w:pStyle w:val="TAL"/>
            </w:pPr>
            <w:r w:rsidRPr="00FC7496">
              <w:t>boolean</w:t>
            </w:r>
          </w:p>
        </w:tc>
        <w:tc>
          <w:tcPr>
            <w:tcW w:w="1695" w:type="dxa"/>
            <w:shd w:val="clear" w:color="auto" w:fill="auto"/>
            <w:vAlign w:val="center"/>
          </w:tcPr>
          <w:p w14:paraId="1EB45B5A" w14:textId="77777777" w:rsidR="00982DBD" w:rsidRPr="00FC7496" w:rsidRDefault="00982DBD" w:rsidP="00827A9D">
            <w:pPr>
              <w:pStyle w:val="TAL"/>
            </w:pPr>
            <w:r w:rsidRPr="00FC7496">
              <w:t>false</w:t>
            </w:r>
          </w:p>
        </w:tc>
        <w:tc>
          <w:tcPr>
            <w:tcW w:w="1130" w:type="dxa"/>
            <w:shd w:val="clear" w:color="auto" w:fill="auto"/>
            <w:vAlign w:val="center"/>
          </w:tcPr>
          <w:p w14:paraId="08213DE7" w14:textId="77777777" w:rsidR="00982DBD" w:rsidRPr="00FC7496" w:rsidRDefault="00982DBD" w:rsidP="00827A9D">
            <w:pPr>
              <w:pStyle w:val="TAL"/>
            </w:pPr>
          </w:p>
        </w:tc>
        <w:tc>
          <w:tcPr>
            <w:tcW w:w="2824" w:type="dxa"/>
            <w:shd w:val="clear" w:color="auto" w:fill="auto"/>
            <w:vAlign w:val="center"/>
          </w:tcPr>
          <w:p w14:paraId="7E506EDA" w14:textId="77777777" w:rsidR="00982DBD" w:rsidRPr="00FC7496" w:rsidRDefault="00982DBD" w:rsidP="00827A9D">
            <w:pPr>
              <w:pStyle w:val="TAL"/>
            </w:pPr>
            <w:r w:rsidRPr="00FC7496">
              <w:t>UE configured to utilise non-SMS services as transport mechanism for user data for Control Plane CIoT Optimisation</w:t>
            </w:r>
          </w:p>
        </w:tc>
      </w:tr>
      <w:tr w:rsidR="00982DBD" w:rsidRPr="00FC7496" w14:paraId="4EB5486C" w14:textId="77777777" w:rsidTr="00827A9D">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1608403" w14:textId="77777777" w:rsidR="00982DBD" w:rsidRPr="00FC7496" w:rsidRDefault="00982DBD" w:rsidP="00827A9D">
            <w:pPr>
              <w:pStyle w:val="TAN"/>
            </w:pPr>
            <w:r w:rsidRPr="00FC7496">
              <w:t>NOTE:</w:t>
            </w:r>
            <w:r w:rsidRPr="00FC7496">
              <w:tab/>
              <w:t>Unless specified otherwise in the test case prose, the null algorithm shall not be used for verification.</w:t>
            </w:r>
          </w:p>
        </w:tc>
      </w:tr>
    </w:tbl>
    <w:p w14:paraId="1BA82F34" w14:textId="77777777" w:rsidR="00150FA1" w:rsidRPr="00FC7496" w:rsidRDefault="00150FA1" w:rsidP="00150FA1"/>
    <w:p w14:paraId="1E279ACF" w14:textId="77777777" w:rsidR="00150FA1" w:rsidRPr="00FC7496" w:rsidRDefault="00946DC2" w:rsidP="00DB1099">
      <w:pPr>
        <w:pStyle w:val="Heading2"/>
      </w:pPr>
      <w:r w:rsidRPr="00FC7496">
        <w:t>9.2</w:t>
      </w:r>
      <w:r w:rsidRPr="00FC7496">
        <w:tab/>
        <w:t>MultiRAT PIXIT</w:t>
      </w:r>
    </w:p>
    <w:p w14:paraId="706AC486" w14:textId="77777777" w:rsidR="00946DC2" w:rsidRPr="00FC7496" w:rsidRDefault="00946DC2" w:rsidP="00946DC2">
      <w:pPr>
        <w:pStyle w:val="TH"/>
      </w:pPr>
      <w:r w:rsidRPr="00FC7496">
        <w:t>Table 9.2-1: GERAN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3E630FCC" w14:textId="77777777">
        <w:trPr>
          <w:jc w:val="center"/>
        </w:trPr>
        <w:tc>
          <w:tcPr>
            <w:tcW w:w="2728" w:type="dxa"/>
            <w:shd w:val="clear" w:color="auto" w:fill="auto"/>
            <w:noWrap/>
            <w:vAlign w:val="center"/>
          </w:tcPr>
          <w:p w14:paraId="4B0233E7" w14:textId="77777777" w:rsidR="00946DC2" w:rsidRPr="00FC7496" w:rsidRDefault="00946DC2" w:rsidP="00992404">
            <w:pPr>
              <w:pStyle w:val="TAH"/>
            </w:pPr>
            <w:r w:rsidRPr="00FC7496">
              <w:t>Parameter Name</w:t>
            </w:r>
          </w:p>
        </w:tc>
        <w:tc>
          <w:tcPr>
            <w:tcW w:w="1509" w:type="dxa"/>
            <w:shd w:val="clear" w:color="auto" w:fill="auto"/>
            <w:vAlign w:val="center"/>
          </w:tcPr>
          <w:p w14:paraId="2E8DFC10" w14:textId="77777777" w:rsidR="00946DC2" w:rsidRPr="00FC7496" w:rsidRDefault="00946DC2" w:rsidP="00992404">
            <w:pPr>
              <w:pStyle w:val="TAH"/>
            </w:pPr>
            <w:r w:rsidRPr="00FC7496">
              <w:t>Parameter Type</w:t>
            </w:r>
          </w:p>
        </w:tc>
        <w:tc>
          <w:tcPr>
            <w:tcW w:w="1695" w:type="dxa"/>
            <w:shd w:val="clear" w:color="auto" w:fill="auto"/>
            <w:vAlign w:val="center"/>
          </w:tcPr>
          <w:p w14:paraId="180BAECF" w14:textId="77777777" w:rsidR="00946DC2" w:rsidRPr="00FC7496" w:rsidRDefault="00946DC2" w:rsidP="00992404">
            <w:pPr>
              <w:pStyle w:val="TAH"/>
            </w:pPr>
            <w:r w:rsidRPr="00FC7496">
              <w:t>Default Value</w:t>
            </w:r>
          </w:p>
        </w:tc>
        <w:tc>
          <w:tcPr>
            <w:tcW w:w="1130" w:type="dxa"/>
            <w:shd w:val="clear" w:color="auto" w:fill="auto"/>
            <w:vAlign w:val="center"/>
          </w:tcPr>
          <w:p w14:paraId="133DE922" w14:textId="77777777" w:rsidR="00946DC2" w:rsidRPr="00FC7496" w:rsidRDefault="00946DC2" w:rsidP="00992404">
            <w:pPr>
              <w:pStyle w:val="TAH"/>
            </w:pPr>
            <w:r w:rsidRPr="00FC7496">
              <w:t>Supported Values</w:t>
            </w:r>
          </w:p>
        </w:tc>
        <w:tc>
          <w:tcPr>
            <w:tcW w:w="2824" w:type="dxa"/>
            <w:shd w:val="clear" w:color="auto" w:fill="auto"/>
            <w:vAlign w:val="center"/>
          </w:tcPr>
          <w:p w14:paraId="49257E17" w14:textId="77777777" w:rsidR="00946DC2" w:rsidRPr="00FC7496" w:rsidRDefault="00946DC2" w:rsidP="00992404">
            <w:pPr>
              <w:pStyle w:val="TAH"/>
            </w:pPr>
            <w:r w:rsidRPr="00FC7496">
              <w:t>Description</w:t>
            </w:r>
          </w:p>
        </w:tc>
      </w:tr>
      <w:tr w:rsidR="00946DC2" w:rsidRPr="00FC7496" w14:paraId="2EF6BA64" w14:textId="77777777">
        <w:trPr>
          <w:jc w:val="center"/>
        </w:trPr>
        <w:tc>
          <w:tcPr>
            <w:tcW w:w="2728" w:type="dxa"/>
            <w:shd w:val="clear" w:color="auto" w:fill="auto"/>
            <w:noWrap/>
            <w:vAlign w:val="center"/>
          </w:tcPr>
          <w:p w14:paraId="7961DDF9" w14:textId="77777777" w:rsidR="00946DC2" w:rsidRPr="00FC7496" w:rsidRDefault="00946DC2" w:rsidP="00992404">
            <w:pPr>
              <w:pStyle w:val="TAL"/>
              <w:rPr>
                <w:szCs w:val="18"/>
              </w:rPr>
            </w:pPr>
            <w:r w:rsidRPr="00FC7496">
              <w:rPr>
                <w:rFonts w:cs="Arial"/>
                <w:szCs w:val="18"/>
              </w:rPr>
              <w:t>px_GERAN_BandUnderTest</w:t>
            </w:r>
          </w:p>
        </w:tc>
        <w:tc>
          <w:tcPr>
            <w:tcW w:w="1509" w:type="dxa"/>
            <w:shd w:val="clear" w:color="auto" w:fill="auto"/>
            <w:vAlign w:val="center"/>
          </w:tcPr>
          <w:p w14:paraId="3A8D83A2" w14:textId="77777777" w:rsidR="00946DC2" w:rsidRPr="00FC7496" w:rsidRDefault="00946DC2" w:rsidP="00992404">
            <w:pPr>
              <w:pStyle w:val="TAL"/>
            </w:pPr>
            <w:r w:rsidRPr="00FC7496">
              <w:t>GERAN_BandUnderTestType</w:t>
            </w:r>
          </w:p>
        </w:tc>
        <w:tc>
          <w:tcPr>
            <w:tcW w:w="1695" w:type="dxa"/>
            <w:shd w:val="clear" w:color="auto" w:fill="auto"/>
            <w:vAlign w:val="center"/>
          </w:tcPr>
          <w:p w14:paraId="61FFA029" w14:textId="77777777" w:rsidR="00946DC2" w:rsidRPr="00FC7496" w:rsidRDefault="00946DC2" w:rsidP="00992404">
            <w:pPr>
              <w:pStyle w:val="TAL"/>
            </w:pPr>
            <w:r w:rsidRPr="00FC7496">
              <w:t>GSM_P900</w:t>
            </w:r>
          </w:p>
        </w:tc>
        <w:tc>
          <w:tcPr>
            <w:tcW w:w="1130" w:type="dxa"/>
            <w:shd w:val="clear" w:color="auto" w:fill="auto"/>
            <w:vAlign w:val="center"/>
          </w:tcPr>
          <w:p w14:paraId="26B03B95" w14:textId="77777777" w:rsidR="00946DC2" w:rsidRPr="00FC7496" w:rsidRDefault="00946DC2" w:rsidP="00992404">
            <w:pPr>
              <w:pStyle w:val="TAL"/>
            </w:pPr>
          </w:p>
        </w:tc>
        <w:tc>
          <w:tcPr>
            <w:tcW w:w="2824" w:type="dxa"/>
            <w:shd w:val="clear" w:color="auto" w:fill="auto"/>
            <w:vAlign w:val="center"/>
          </w:tcPr>
          <w:p w14:paraId="51EA922D" w14:textId="77777777" w:rsidR="00946DC2" w:rsidRPr="00FC7496" w:rsidRDefault="00946DC2" w:rsidP="00992404">
            <w:pPr>
              <w:pStyle w:val="TAL"/>
            </w:pPr>
            <w:r w:rsidRPr="00FC7496">
              <w:t>Indic</w:t>
            </w:r>
            <w:r w:rsidR="00C701EC" w:rsidRPr="00FC7496">
              <w:t>ates which band is under test</w:t>
            </w:r>
          </w:p>
        </w:tc>
      </w:tr>
    </w:tbl>
    <w:p w14:paraId="4A595356" w14:textId="77777777" w:rsidR="00946DC2" w:rsidRPr="00FC7496" w:rsidRDefault="00946DC2" w:rsidP="00150FA1"/>
    <w:p w14:paraId="5FDEEF3E" w14:textId="77777777" w:rsidR="00946DC2" w:rsidRPr="00FC7496" w:rsidRDefault="00946DC2" w:rsidP="00946DC2">
      <w:pPr>
        <w:pStyle w:val="TH"/>
      </w:pPr>
      <w:r w:rsidRPr="00FC7496">
        <w:t>Table 9.2-2: 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46DC2" w:rsidRPr="00FC7496" w14:paraId="6E2B9F33" w14:textId="77777777" w:rsidTr="00C36B54">
        <w:trPr>
          <w:jc w:val="center"/>
        </w:trPr>
        <w:tc>
          <w:tcPr>
            <w:tcW w:w="2728" w:type="dxa"/>
            <w:shd w:val="clear" w:color="auto" w:fill="auto"/>
            <w:noWrap/>
            <w:vAlign w:val="center"/>
          </w:tcPr>
          <w:p w14:paraId="068D1809" w14:textId="77777777" w:rsidR="00946DC2" w:rsidRPr="00FC7496" w:rsidRDefault="00946DC2" w:rsidP="00992404">
            <w:pPr>
              <w:pStyle w:val="TAH"/>
            </w:pPr>
            <w:r w:rsidRPr="00FC7496">
              <w:t>Parameter Name</w:t>
            </w:r>
          </w:p>
        </w:tc>
        <w:tc>
          <w:tcPr>
            <w:tcW w:w="1509" w:type="dxa"/>
            <w:shd w:val="clear" w:color="auto" w:fill="auto"/>
            <w:vAlign w:val="center"/>
          </w:tcPr>
          <w:p w14:paraId="6DDFC412" w14:textId="77777777" w:rsidR="00946DC2" w:rsidRPr="00FC7496" w:rsidRDefault="00946DC2" w:rsidP="00992404">
            <w:pPr>
              <w:pStyle w:val="TAH"/>
            </w:pPr>
            <w:r w:rsidRPr="00FC7496">
              <w:t>Parameter Type</w:t>
            </w:r>
          </w:p>
        </w:tc>
        <w:tc>
          <w:tcPr>
            <w:tcW w:w="848" w:type="dxa"/>
            <w:shd w:val="clear" w:color="auto" w:fill="auto"/>
            <w:vAlign w:val="center"/>
          </w:tcPr>
          <w:p w14:paraId="3C71C639" w14:textId="77777777" w:rsidR="00946DC2" w:rsidRPr="00FC7496" w:rsidRDefault="00946DC2" w:rsidP="00992404">
            <w:pPr>
              <w:pStyle w:val="TAH"/>
            </w:pPr>
            <w:r w:rsidRPr="00FC7496">
              <w:t>Default Value</w:t>
            </w:r>
          </w:p>
        </w:tc>
        <w:tc>
          <w:tcPr>
            <w:tcW w:w="1977" w:type="dxa"/>
            <w:shd w:val="clear" w:color="auto" w:fill="auto"/>
            <w:vAlign w:val="center"/>
          </w:tcPr>
          <w:p w14:paraId="73CE50E5" w14:textId="77777777" w:rsidR="00946DC2" w:rsidRPr="00FC7496" w:rsidRDefault="00946DC2" w:rsidP="00992404">
            <w:pPr>
              <w:pStyle w:val="TAH"/>
            </w:pPr>
            <w:r w:rsidRPr="00FC7496">
              <w:t>Supported Values</w:t>
            </w:r>
          </w:p>
        </w:tc>
        <w:tc>
          <w:tcPr>
            <w:tcW w:w="2824" w:type="dxa"/>
            <w:shd w:val="clear" w:color="auto" w:fill="auto"/>
            <w:vAlign w:val="center"/>
          </w:tcPr>
          <w:p w14:paraId="4D025960" w14:textId="77777777" w:rsidR="00946DC2" w:rsidRPr="00FC7496" w:rsidRDefault="00946DC2" w:rsidP="00992404">
            <w:pPr>
              <w:pStyle w:val="TAH"/>
            </w:pPr>
            <w:r w:rsidRPr="00FC7496">
              <w:t>Description</w:t>
            </w:r>
          </w:p>
        </w:tc>
      </w:tr>
      <w:tr w:rsidR="00946DC2" w:rsidRPr="00FC7496" w14:paraId="7464BDA7" w14:textId="77777777" w:rsidTr="00C36B54">
        <w:trPr>
          <w:jc w:val="center"/>
        </w:trPr>
        <w:tc>
          <w:tcPr>
            <w:tcW w:w="2728" w:type="dxa"/>
            <w:shd w:val="clear" w:color="auto" w:fill="auto"/>
            <w:noWrap/>
            <w:vAlign w:val="center"/>
          </w:tcPr>
          <w:p w14:paraId="1A8753E0" w14:textId="77777777" w:rsidR="00946DC2" w:rsidRPr="00FC7496" w:rsidRDefault="00946DC2" w:rsidP="0072247E">
            <w:pPr>
              <w:pStyle w:val="TAL"/>
            </w:pPr>
            <w:r w:rsidRPr="00FC7496">
              <w:t>px_UTRAN_CipheringAlgorithm</w:t>
            </w:r>
          </w:p>
        </w:tc>
        <w:tc>
          <w:tcPr>
            <w:tcW w:w="1509" w:type="dxa"/>
            <w:shd w:val="clear" w:color="auto" w:fill="auto"/>
            <w:vAlign w:val="center"/>
          </w:tcPr>
          <w:p w14:paraId="54A98507" w14:textId="77777777" w:rsidR="00946DC2" w:rsidRPr="00FC7496" w:rsidRDefault="00946DC2" w:rsidP="0072247E">
            <w:pPr>
              <w:pStyle w:val="TAC"/>
            </w:pPr>
            <w:r w:rsidRPr="00FC7496">
              <w:t>CipheringAlgorithm_r7</w:t>
            </w:r>
          </w:p>
        </w:tc>
        <w:tc>
          <w:tcPr>
            <w:tcW w:w="848" w:type="dxa"/>
            <w:shd w:val="clear" w:color="auto" w:fill="auto"/>
            <w:vAlign w:val="center"/>
          </w:tcPr>
          <w:p w14:paraId="0661306B" w14:textId="77777777" w:rsidR="00946DC2" w:rsidRPr="00FC7496" w:rsidRDefault="00946DC2" w:rsidP="0072247E">
            <w:pPr>
              <w:pStyle w:val="TAC"/>
            </w:pPr>
            <w:r w:rsidRPr="00FC7496">
              <w:t>uea2</w:t>
            </w:r>
          </w:p>
        </w:tc>
        <w:tc>
          <w:tcPr>
            <w:tcW w:w="1977" w:type="dxa"/>
            <w:shd w:val="clear" w:color="auto" w:fill="auto"/>
            <w:vAlign w:val="center"/>
          </w:tcPr>
          <w:p w14:paraId="598B284D" w14:textId="77777777" w:rsidR="00946DC2" w:rsidRPr="00FC7496" w:rsidRDefault="00946DC2" w:rsidP="0072247E">
            <w:pPr>
              <w:pStyle w:val="TAC"/>
            </w:pPr>
            <w:r w:rsidRPr="00FC7496">
              <w:t>uea0, uea1, uea2</w:t>
            </w:r>
          </w:p>
        </w:tc>
        <w:tc>
          <w:tcPr>
            <w:tcW w:w="2824" w:type="dxa"/>
            <w:shd w:val="clear" w:color="auto" w:fill="auto"/>
            <w:vAlign w:val="center"/>
          </w:tcPr>
          <w:p w14:paraId="4A95EAFD" w14:textId="77777777" w:rsidR="00946DC2" w:rsidRPr="00FC7496" w:rsidRDefault="00946DC2" w:rsidP="00992404">
            <w:pPr>
              <w:pStyle w:val="TAL"/>
              <w:rPr>
                <w:szCs w:val="18"/>
              </w:rPr>
            </w:pPr>
            <w:r w:rsidRPr="00FC7496">
              <w:rPr>
                <w:szCs w:val="18"/>
              </w:rPr>
              <w:t>UTRAN Ciphering algorithm</w:t>
            </w:r>
          </w:p>
        </w:tc>
      </w:tr>
      <w:tr w:rsidR="009D2901" w:rsidRPr="00FC7496" w14:paraId="4799D5EC" w14:textId="77777777" w:rsidTr="00C36B54">
        <w:trPr>
          <w:jc w:val="center"/>
        </w:trPr>
        <w:tc>
          <w:tcPr>
            <w:tcW w:w="2728" w:type="dxa"/>
            <w:shd w:val="clear" w:color="auto" w:fill="auto"/>
            <w:noWrap/>
            <w:vAlign w:val="center"/>
          </w:tcPr>
          <w:p w14:paraId="57CCB663" w14:textId="77777777" w:rsidR="009D2901" w:rsidRPr="00FC7496" w:rsidRDefault="002D5713" w:rsidP="0072247E">
            <w:pPr>
              <w:pStyle w:val="TAL"/>
            </w:pPr>
            <w:r w:rsidRPr="00FC7496">
              <w:t>px_UARFCN_Low_TDD</w:t>
            </w:r>
          </w:p>
        </w:tc>
        <w:tc>
          <w:tcPr>
            <w:tcW w:w="1509" w:type="dxa"/>
            <w:shd w:val="clear" w:color="auto" w:fill="auto"/>
            <w:vAlign w:val="center"/>
          </w:tcPr>
          <w:p w14:paraId="637DE495" w14:textId="77777777" w:rsidR="009D2901" w:rsidRPr="00FC7496" w:rsidRDefault="009D2901" w:rsidP="0072247E">
            <w:pPr>
              <w:pStyle w:val="TAC"/>
            </w:pPr>
            <w:r w:rsidRPr="00FC7496">
              <w:t>integer</w:t>
            </w:r>
          </w:p>
        </w:tc>
        <w:tc>
          <w:tcPr>
            <w:tcW w:w="848" w:type="dxa"/>
            <w:shd w:val="clear" w:color="auto" w:fill="auto"/>
            <w:vAlign w:val="center"/>
          </w:tcPr>
          <w:p w14:paraId="6FB70231" w14:textId="77777777" w:rsidR="009D2901" w:rsidRPr="00FC7496" w:rsidRDefault="009D2901" w:rsidP="0072247E">
            <w:pPr>
              <w:pStyle w:val="TAC"/>
            </w:pPr>
          </w:p>
        </w:tc>
        <w:tc>
          <w:tcPr>
            <w:tcW w:w="1977" w:type="dxa"/>
            <w:shd w:val="clear" w:color="auto" w:fill="auto"/>
            <w:vAlign w:val="center"/>
          </w:tcPr>
          <w:p w14:paraId="5ADBF860" w14:textId="77777777" w:rsidR="009D2901" w:rsidRPr="00FC7496" w:rsidRDefault="009D2901" w:rsidP="0072247E">
            <w:pPr>
              <w:pStyle w:val="TAC"/>
            </w:pPr>
          </w:p>
        </w:tc>
        <w:tc>
          <w:tcPr>
            <w:tcW w:w="2824" w:type="dxa"/>
            <w:shd w:val="clear" w:color="auto" w:fill="auto"/>
            <w:vAlign w:val="center"/>
          </w:tcPr>
          <w:p w14:paraId="43D46E57" w14:textId="77777777" w:rsidR="009D2901" w:rsidRPr="00FC7496" w:rsidRDefault="009D2901" w:rsidP="005F0339">
            <w:pPr>
              <w:pStyle w:val="TAL"/>
            </w:pPr>
            <w:r w:rsidRPr="00FC7496">
              <w:t>Low Range downlink UARFCN value for LCR TDD</w:t>
            </w:r>
          </w:p>
        </w:tc>
      </w:tr>
      <w:tr w:rsidR="009D2901" w:rsidRPr="00FC7496" w14:paraId="68893D86" w14:textId="77777777" w:rsidTr="00C36B54">
        <w:trPr>
          <w:jc w:val="center"/>
        </w:trPr>
        <w:tc>
          <w:tcPr>
            <w:tcW w:w="2728" w:type="dxa"/>
            <w:shd w:val="clear" w:color="auto" w:fill="auto"/>
            <w:noWrap/>
            <w:vAlign w:val="center"/>
          </w:tcPr>
          <w:p w14:paraId="73B0A229" w14:textId="77777777" w:rsidR="009D2901" w:rsidRPr="00FC7496" w:rsidRDefault="002D5713" w:rsidP="0072247E">
            <w:pPr>
              <w:pStyle w:val="TAL"/>
            </w:pPr>
            <w:r w:rsidRPr="00FC7496">
              <w:t>px_UARFCN_Mid_TDD</w:t>
            </w:r>
          </w:p>
        </w:tc>
        <w:tc>
          <w:tcPr>
            <w:tcW w:w="1509" w:type="dxa"/>
            <w:shd w:val="clear" w:color="auto" w:fill="auto"/>
            <w:vAlign w:val="center"/>
          </w:tcPr>
          <w:p w14:paraId="5A4A0085" w14:textId="77777777" w:rsidR="009D2901" w:rsidRPr="00FC7496" w:rsidRDefault="009D2901" w:rsidP="0072247E">
            <w:pPr>
              <w:pStyle w:val="TAC"/>
            </w:pPr>
            <w:r w:rsidRPr="00FC7496">
              <w:t>integer</w:t>
            </w:r>
          </w:p>
        </w:tc>
        <w:tc>
          <w:tcPr>
            <w:tcW w:w="848" w:type="dxa"/>
            <w:shd w:val="clear" w:color="auto" w:fill="auto"/>
            <w:vAlign w:val="center"/>
          </w:tcPr>
          <w:p w14:paraId="6402D172" w14:textId="77777777" w:rsidR="009D2901" w:rsidRPr="00FC7496" w:rsidRDefault="009D2901" w:rsidP="0072247E">
            <w:pPr>
              <w:pStyle w:val="TAC"/>
            </w:pPr>
          </w:p>
        </w:tc>
        <w:tc>
          <w:tcPr>
            <w:tcW w:w="1977" w:type="dxa"/>
            <w:shd w:val="clear" w:color="auto" w:fill="auto"/>
            <w:vAlign w:val="center"/>
          </w:tcPr>
          <w:p w14:paraId="5B29E82A" w14:textId="77777777" w:rsidR="009D2901" w:rsidRPr="00FC7496" w:rsidRDefault="009D2901" w:rsidP="0072247E">
            <w:pPr>
              <w:pStyle w:val="TAC"/>
            </w:pPr>
          </w:p>
        </w:tc>
        <w:tc>
          <w:tcPr>
            <w:tcW w:w="2824" w:type="dxa"/>
            <w:shd w:val="clear" w:color="auto" w:fill="auto"/>
            <w:vAlign w:val="center"/>
          </w:tcPr>
          <w:p w14:paraId="71BC86B8" w14:textId="77777777" w:rsidR="009D2901" w:rsidRPr="00FC7496" w:rsidRDefault="009D2901" w:rsidP="005F0339">
            <w:pPr>
              <w:pStyle w:val="TAL"/>
            </w:pPr>
            <w:r w:rsidRPr="00FC7496">
              <w:t>Mid Range downlink UARFCN value for LCR TDD</w:t>
            </w:r>
          </w:p>
        </w:tc>
      </w:tr>
      <w:tr w:rsidR="009D2901" w:rsidRPr="00FC7496" w14:paraId="2F197B91" w14:textId="77777777" w:rsidTr="00C36B54">
        <w:trPr>
          <w:jc w:val="center"/>
        </w:trPr>
        <w:tc>
          <w:tcPr>
            <w:tcW w:w="2728" w:type="dxa"/>
            <w:shd w:val="clear" w:color="auto" w:fill="auto"/>
            <w:noWrap/>
            <w:vAlign w:val="center"/>
          </w:tcPr>
          <w:p w14:paraId="740A211B" w14:textId="77777777" w:rsidR="009D2901" w:rsidRPr="00FC7496" w:rsidRDefault="002D5713" w:rsidP="0072247E">
            <w:pPr>
              <w:pStyle w:val="TAL"/>
            </w:pPr>
            <w:r w:rsidRPr="00FC7496">
              <w:t>px_UARFCN_High_TDD</w:t>
            </w:r>
          </w:p>
        </w:tc>
        <w:tc>
          <w:tcPr>
            <w:tcW w:w="1509" w:type="dxa"/>
            <w:shd w:val="clear" w:color="auto" w:fill="auto"/>
            <w:vAlign w:val="center"/>
          </w:tcPr>
          <w:p w14:paraId="43A50A6F" w14:textId="77777777" w:rsidR="009D2901" w:rsidRPr="00FC7496" w:rsidRDefault="009D2901" w:rsidP="0072247E">
            <w:pPr>
              <w:pStyle w:val="TAC"/>
            </w:pPr>
            <w:r w:rsidRPr="00FC7496">
              <w:t>integer</w:t>
            </w:r>
          </w:p>
        </w:tc>
        <w:tc>
          <w:tcPr>
            <w:tcW w:w="848" w:type="dxa"/>
            <w:shd w:val="clear" w:color="auto" w:fill="auto"/>
            <w:vAlign w:val="center"/>
          </w:tcPr>
          <w:p w14:paraId="2D8E2775" w14:textId="77777777" w:rsidR="009D2901" w:rsidRPr="00FC7496" w:rsidRDefault="009D2901" w:rsidP="0072247E">
            <w:pPr>
              <w:pStyle w:val="TAC"/>
            </w:pPr>
          </w:p>
        </w:tc>
        <w:tc>
          <w:tcPr>
            <w:tcW w:w="1977" w:type="dxa"/>
            <w:shd w:val="clear" w:color="auto" w:fill="auto"/>
            <w:vAlign w:val="center"/>
          </w:tcPr>
          <w:p w14:paraId="418C72E5" w14:textId="77777777" w:rsidR="009D2901" w:rsidRPr="00FC7496" w:rsidRDefault="009D2901" w:rsidP="0072247E">
            <w:pPr>
              <w:pStyle w:val="TAC"/>
            </w:pPr>
          </w:p>
        </w:tc>
        <w:tc>
          <w:tcPr>
            <w:tcW w:w="2824" w:type="dxa"/>
            <w:shd w:val="clear" w:color="auto" w:fill="auto"/>
            <w:vAlign w:val="center"/>
          </w:tcPr>
          <w:p w14:paraId="4420884B" w14:textId="77777777" w:rsidR="009D2901" w:rsidRPr="00FC7496" w:rsidRDefault="009D2901" w:rsidP="005F0339">
            <w:pPr>
              <w:pStyle w:val="TAL"/>
            </w:pPr>
            <w:r w:rsidRPr="00FC7496">
              <w:t>High Range downlink UARFCN value for LCR TDD</w:t>
            </w:r>
          </w:p>
        </w:tc>
      </w:tr>
      <w:tr w:rsidR="009D2901" w:rsidRPr="00FC7496" w14:paraId="6BA0538F" w14:textId="77777777" w:rsidTr="00C36B54">
        <w:trPr>
          <w:jc w:val="center"/>
        </w:trPr>
        <w:tc>
          <w:tcPr>
            <w:tcW w:w="2728" w:type="dxa"/>
            <w:shd w:val="clear" w:color="auto" w:fill="auto"/>
            <w:noWrap/>
            <w:vAlign w:val="center"/>
          </w:tcPr>
          <w:p w14:paraId="7FA626BD" w14:textId="77777777" w:rsidR="009D2901" w:rsidRPr="00FC7496" w:rsidRDefault="009D2901" w:rsidP="0072247E">
            <w:pPr>
              <w:pStyle w:val="TAL"/>
            </w:pPr>
            <w:r w:rsidRPr="00FC7496">
              <w:t>px_TDD_OperationBand</w:t>
            </w:r>
            <w:r w:rsidR="00CB593E" w:rsidRPr="00FC7496">
              <w:t>Charstring</w:t>
            </w:r>
          </w:p>
        </w:tc>
        <w:tc>
          <w:tcPr>
            <w:tcW w:w="1509" w:type="dxa"/>
            <w:shd w:val="clear" w:color="auto" w:fill="auto"/>
            <w:vAlign w:val="center"/>
          </w:tcPr>
          <w:p w14:paraId="2429224A" w14:textId="77777777" w:rsidR="009D2901" w:rsidRPr="00FC7496" w:rsidRDefault="009D2901" w:rsidP="0072247E">
            <w:pPr>
              <w:pStyle w:val="TAC"/>
            </w:pPr>
            <w:r w:rsidRPr="00FC7496">
              <w:t>charstring</w:t>
            </w:r>
          </w:p>
        </w:tc>
        <w:tc>
          <w:tcPr>
            <w:tcW w:w="848" w:type="dxa"/>
            <w:shd w:val="clear" w:color="auto" w:fill="auto"/>
            <w:vAlign w:val="center"/>
          </w:tcPr>
          <w:p w14:paraId="59152DA6" w14:textId="77777777" w:rsidR="009D2901" w:rsidRPr="00FC7496" w:rsidRDefault="00CB593E" w:rsidP="0072247E">
            <w:pPr>
              <w:pStyle w:val="TAC"/>
            </w:pPr>
            <w:r w:rsidRPr="00FC7496">
              <w:t>a</w:t>
            </w:r>
          </w:p>
        </w:tc>
        <w:tc>
          <w:tcPr>
            <w:tcW w:w="1977" w:type="dxa"/>
            <w:shd w:val="clear" w:color="auto" w:fill="auto"/>
            <w:vAlign w:val="center"/>
          </w:tcPr>
          <w:p w14:paraId="1C851F0F" w14:textId="77777777" w:rsidR="009D2901" w:rsidRPr="00FC7496" w:rsidRDefault="00CB593E" w:rsidP="0072247E">
            <w:pPr>
              <w:pStyle w:val="TAC"/>
            </w:pPr>
            <w:r w:rsidRPr="00FC7496">
              <w:t>px_UARFCN_Mid</w:t>
            </w:r>
            <w:r w:rsidR="002D5713" w:rsidRPr="00FC7496">
              <w:t>_TDD</w:t>
            </w:r>
            <w:r w:rsidRPr="00FC7496">
              <w:t>, px_UARFCN_Low</w:t>
            </w:r>
            <w:r w:rsidR="002D5713" w:rsidRPr="00FC7496">
              <w:t>_TDD</w:t>
            </w:r>
            <w:r w:rsidRPr="00FC7496">
              <w:t xml:space="preserve"> and px_UARFCN_High</w:t>
            </w:r>
            <w:r w:rsidR="002D5713" w:rsidRPr="00FC7496">
              <w:t>_TDD</w:t>
            </w:r>
            <w:r w:rsidRPr="00FC7496">
              <w:t xml:space="preserve"> shall take the values according to the value of px_TDD_OperationBandCharstring</w:t>
            </w:r>
          </w:p>
        </w:tc>
        <w:tc>
          <w:tcPr>
            <w:tcW w:w="2824" w:type="dxa"/>
            <w:shd w:val="clear" w:color="auto" w:fill="auto"/>
            <w:vAlign w:val="center"/>
          </w:tcPr>
          <w:p w14:paraId="3A054F8D" w14:textId="77777777" w:rsidR="00CB593E" w:rsidRPr="00FC7496" w:rsidRDefault="00CB593E" w:rsidP="00CB593E">
            <w:pPr>
              <w:pStyle w:val="TAL"/>
            </w:pPr>
            <w:r w:rsidRPr="00FC7496">
              <w:rPr>
                <w:rFonts w:eastAsia="Arial Unicode MS"/>
              </w:rPr>
              <w:t>Applicable for TDD</w:t>
            </w:r>
          </w:p>
          <w:p w14:paraId="78C9AA89" w14:textId="77777777" w:rsidR="009D2901" w:rsidRPr="00FC7496" w:rsidRDefault="00CB593E" w:rsidP="00CB593E">
            <w:pPr>
              <w:pStyle w:val="TAL"/>
            </w:pPr>
            <w:r w:rsidRPr="00FC7496">
              <w:t>The operation band under test as defined in 34.108 clause 5.1.2</w:t>
            </w:r>
          </w:p>
        </w:tc>
      </w:tr>
      <w:tr w:rsidR="009A0B15" w:rsidRPr="00FC7496" w14:paraId="17321785" w14:textId="77777777" w:rsidTr="003B6597">
        <w:trPr>
          <w:jc w:val="center"/>
        </w:trPr>
        <w:tc>
          <w:tcPr>
            <w:tcW w:w="2728" w:type="dxa"/>
            <w:shd w:val="clear" w:color="auto" w:fill="auto"/>
            <w:noWrap/>
            <w:vAlign w:val="center"/>
          </w:tcPr>
          <w:p w14:paraId="00B296A7" w14:textId="77777777" w:rsidR="009A0B15" w:rsidRPr="00FC7496" w:rsidRDefault="009A0B15" w:rsidP="003B6597">
            <w:pPr>
              <w:pStyle w:val="TAL"/>
            </w:pPr>
            <w:r w:rsidRPr="00FC7496">
              <w:t>px_ReportUTRA_RAT</w:t>
            </w:r>
          </w:p>
        </w:tc>
        <w:tc>
          <w:tcPr>
            <w:tcW w:w="1509" w:type="dxa"/>
            <w:shd w:val="clear" w:color="auto" w:fill="auto"/>
            <w:vAlign w:val="center"/>
          </w:tcPr>
          <w:p w14:paraId="5E4A4854" w14:textId="77777777" w:rsidR="009A0B15" w:rsidRPr="00FC7496" w:rsidRDefault="009A0B15" w:rsidP="003B6597">
            <w:pPr>
              <w:pStyle w:val="TAC"/>
            </w:pPr>
            <w:r w:rsidRPr="00FC7496">
              <w:t>UTRA_ToReport_Type</w:t>
            </w:r>
          </w:p>
        </w:tc>
        <w:tc>
          <w:tcPr>
            <w:tcW w:w="848" w:type="dxa"/>
            <w:shd w:val="clear" w:color="auto" w:fill="auto"/>
            <w:vAlign w:val="center"/>
          </w:tcPr>
          <w:p w14:paraId="62C5992E" w14:textId="77777777" w:rsidR="009A0B15" w:rsidRPr="00FC7496" w:rsidRDefault="009A0B15" w:rsidP="003B6597">
            <w:pPr>
              <w:pStyle w:val="TAC"/>
            </w:pPr>
            <w:r w:rsidRPr="00FC7496">
              <w:t>Both</w:t>
            </w:r>
          </w:p>
        </w:tc>
        <w:tc>
          <w:tcPr>
            <w:tcW w:w="1977" w:type="dxa"/>
            <w:shd w:val="clear" w:color="auto" w:fill="auto"/>
            <w:vAlign w:val="center"/>
          </w:tcPr>
          <w:p w14:paraId="519256C5" w14:textId="77777777" w:rsidR="009A0B15" w:rsidRPr="00FC7496" w:rsidRDefault="009A0B15" w:rsidP="003B6597">
            <w:pPr>
              <w:pStyle w:val="TAC"/>
            </w:pPr>
            <w:r w:rsidRPr="00FC7496">
              <w:t>FDD, TDD, Both</w:t>
            </w:r>
          </w:p>
        </w:tc>
        <w:tc>
          <w:tcPr>
            <w:tcW w:w="2824" w:type="dxa"/>
            <w:shd w:val="clear" w:color="auto" w:fill="auto"/>
            <w:vAlign w:val="center"/>
          </w:tcPr>
          <w:p w14:paraId="7617B455" w14:textId="77777777" w:rsidR="009A0B15" w:rsidRPr="00FC7496" w:rsidRDefault="009A0B15" w:rsidP="003B6597">
            <w:pPr>
              <w:pStyle w:val="TAL"/>
              <w:rPr>
                <w:rFonts w:eastAsia="Arial Unicode MS"/>
              </w:rPr>
            </w:pPr>
            <w:r w:rsidRPr="00FC7496">
              <w:rPr>
                <w:rFonts w:eastAsia="Arial Unicode MS"/>
              </w:rPr>
              <w:t>Only applicable to UE supporting (at least) LTE and UTRA.</w:t>
            </w:r>
          </w:p>
          <w:p w14:paraId="066E08E2" w14:textId="77777777" w:rsidR="009A0B15" w:rsidRPr="00FC7496" w:rsidRDefault="009A0B15" w:rsidP="003B6597">
            <w:pPr>
              <w:pStyle w:val="TAL"/>
              <w:rPr>
                <w:rFonts w:eastAsia="Arial Unicode MS"/>
              </w:rPr>
            </w:pPr>
            <w:r w:rsidRPr="00FC7496">
              <w:rPr>
                <w:rFonts w:eastAsia="Arial Unicode MS"/>
              </w:rPr>
              <w:t>If set to FDD, the UE is configured to report support UTRA FDD only.</w:t>
            </w:r>
          </w:p>
          <w:p w14:paraId="46577E13" w14:textId="77777777" w:rsidR="009A0B15" w:rsidRPr="00FC7496" w:rsidRDefault="009A0B15" w:rsidP="003B6597">
            <w:pPr>
              <w:pStyle w:val="TAL"/>
              <w:rPr>
                <w:rFonts w:eastAsia="Arial Unicode MS"/>
              </w:rPr>
            </w:pPr>
            <w:r w:rsidRPr="00FC7496">
              <w:rPr>
                <w:rFonts w:eastAsia="Arial Unicode MS"/>
              </w:rPr>
              <w:t>If set to TDD, the UE is configured to report support UTRA TDD only.</w:t>
            </w:r>
          </w:p>
          <w:p w14:paraId="258C6CAE" w14:textId="77777777" w:rsidR="009A0B15" w:rsidRPr="00FC7496" w:rsidRDefault="009A0B15" w:rsidP="003B6597">
            <w:pPr>
              <w:pStyle w:val="TAL"/>
              <w:rPr>
                <w:rFonts w:eastAsia="Arial Unicode MS"/>
              </w:rPr>
            </w:pPr>
            <w:r w:rsidRPr="00FC7496">
              <w:rPr>
                <w:rFonts w:eastAsia="Arial Unicode MS"/>
              </w:rPr>
              <w:t>If set to Both, the UE is configured to report both UTRA RATs.</w:t>
            </w:r>
          </w:p>
        </w:tc>
      </w:tr>
    </w:tbl>
    <w:p w14:paraId="77BD07A7" w14:textId="77777777" w:rsidR="00946DC2" w:rsidRPr="00FC7496" w:rsidRDefault="00946DC2" w:rsidP="00946DC2"/>
    <w:p w14:paraId="29DB96AB" w14:textId="77777777" w:rsidR="00F22CEA" w:rsidRPr="00FC7496" w:rsidDel="00BC5F27" w:rsidRDefault="00946DC2" w:rsidP="00150FA1">
      <w:pPr>
        <w:pStyle w:val="TH"/>
      </w:pPr>
      <w:r w:rsidRPr="00FC7496">
        <w:t>Table 9.2-3: CDMA2000 HRPD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22CEA" w:rsidRPr="00FC7496" w14:paraId="333AC3D1" w14:textId="77777777">
        <w:trPr>
          <w:jc w:val="center"/>
        </w:trPr>
        <w:tc>
          <w:tcPr>
            <w:tcW w:w="2728" w:type="dxa"/>
            <w:shd w:val="clear" w:color="auto" w:fill="auto"/>
            <w:noWrap/>
            <w:vAlign w:val="center"/>
          </w:tcPr>
          <w:p w14:paraId="682FE17B" w14:textId="77777777" w:rsidR="00F22CEA" w:rsidRPr="00FC7496" w:rsidRDefault="00F22CEA" w:rsidP="002B4B59">
            <w:pPr>
              <w:pStyle w:val="TAH"/>
            </w:pPr>
            <w:r w:rsidRPr="00FC7496">
              <w:t>Parameter Name</w:t>
            </w:r>
          </w:p>
        </w:tc>
        <w:tc>
          <w:tcPr>
            <w:tcW w:w="1509" w:type="dxa"/>
            <w:shd w:val="clear" w:color="auto" w:fill="auto"/>
            <w:vAlign w:val="center"/>
          </w:tcPr>
          <w:p w14:paraId="0FEA10D7" w14:textId="77777777" w:rsidR="00F22CEA" w:rsidRPr="00FC7496" w:rsidRDefault="00F22CEA" w:rsidP="002B4B59">
            <w:pPr>
              <w:pStyle w:val="TAH"/>
            </w:pPr>
            <w:r w:rsidRPr="00FC7496">
              <w:t>Parameter Type</w:t>
            </w:r>
          </w:p>
        </w:tc>
        <w:tc>
          <w:tcPr>
            <w:tcW w:w="1695" w:type="dxa"/>
            <w:shd w:val="clear" w:color="auto" w:fill="auto"/>
            <w:vAlign w:val="center"/>
          </w:tcPr>
          <w:p w14:paraId="2194C3D3" w14:textId="77777777" w:rsidR="00F22CEA" w:rsidRPr="00FC7496" w:rsidRDefault="00F22CEA" w:rsidP="002B4B59">
            <w:pPr>
              <w:pStyle w:val="TAH"/>
            </w:pPr>
            <w:r w:rsidRPr="00FC7496">
              <w:t>Default Value</w:t>
            </w:r>
          </w:p>
        </w:tc>
        <w:tc>
          <w:tcPr>
            <w:tcW w:w="1130" w:type="dxa"/>
            <w:shd w:val="clear" w:color="auto" w:fill="auto"/>
            <w:vAlign w:val="center"/>
          </w:tcPr>
          <w:p w14:paraId="63294693" w14:textId="77777777" w:rsidR="00F22CEA" w:rsidRPr="00FC7496" w:rsidRDefault="00F22CEA" w:rsidP="002B4B59">
            <w:pPr>
              <w:pStyle w:val="TAH"/>
            </w:pPr>
            <w:r w:rsidRPr="00FC7496">
              <w:t>Supported Values</w:t>
            </w:r>
          </w:p>
        </w:tc>
        <w:tc>
          <w:tcPr>
            <w:tcW w:w="2824" w:type="dxa"/>
            <w:shd w:val="clear" w:color="auto" w:fill="auto"/>
            <w:vAlign w:val="center"/>
          </w:tcPr>
          <w:p w14:paraId="418555D6" w14:textId="77777777" w:rsidR="00F22CEA" w:rsidRPr="00FC7496" w:rsidRDefault="00F22CEA" w:rsidP="002B4B59">
            <w:pPr>
              <w:pStyle w:val="TAH"/>
            </w:pPr>
            <w:r w:rsidRPr="00FC7496">
              <w:t>Description</w:t>
            </w:r>
          </w:p>
        </w:tc>
      </w:tr>
      <w:tr w:rsidR="00F22CEA" w:rsidRPr="00FC7496" w14:paraId="4AFB1FC9" w14:textId="77777777">
        <w:trPr>
          <w:jc w:val="center"/>
        </w:trPr>
        <w:tc>
          <w:tcPr>
            <w:tcW w:w="2728" w:type="dxa"/>
            <w:shd w:val="clear" w:color="auto" w:fill="auto"/>
            <w:noWrap/>
            <w:vAlign w:val="center"/>
          </w:tcPr>
          <w:p w14:paraId="7076F0EE" w14:textId="77777777" w:rsidR="00F22CEA" w:rsidRPr="00FC7496" w:rsidRDefault="00F22CEA" w:rsidP="002B4B59">
            <w:pPr>
              <w:pStyle w:val="TAL"/>
            </w:pPr>
            <w:r w:rsidRPr="00FC7496">
              <w:t>px_HRPD_BandClass</w:t>
            </w:r>
          </w:p>
        </w:tc>
        <w:tc>
          <w:tcPr>
            <w:tcW w:w="1509" w:type="dxa"/>
            <w:shd w:val="clear" w:color="auto" w:fill="auto"/>
            <w:vAlign w:val="center"/>
          </w:tcPr>
          <w:p w14:paraId="1E05C9A8" w14:textId="77777777" w:rsidR="00F22CEA" w:rsidRPr="00FC7496" w:rsidRDefault="00F22CEA" w:rsidP="002B4B59">
            <w:pPr>
              <w:pStyle w:val="TAL"/>
            </w:pPr>
            <w:r w:rsidRPr="00FC7496">
              <w:t>BandclassCDMA2000_Type</w:t>
            </w:r>
          </w:p>
        </w:tc>
        <w:tc>
          <w:tcPr>
            <w:tcW w:w="1695" w:type="dxa"/>
            <w:shd w:val="clear" w:color="auto" w:fill="auto"/>
            <w:vAlign w:val="center"/>
          </w:tcPr>
          <w:p w14:paraId="5F15FAC9" w14:textId="77777777" w:rsidR="00F22CEA" w:rsidRPr="00FC7496" w:rsidRDefault="00F22CEA" w:rsidP="002B4B59">
            <w:pPr>
              <w:pStyle w:val="TAL"/>
            </w:pPr>
            <w:r w:rsidRPr="00FC7496">
              <w:t>1</w:t>
            </w:r>
          </w:p>
        </w:tc>
        <w:tc>
          <w:tcPr>
            <w:tcW w:w="1130" w:type="dxa"/>
            <w:shd w:val="clear" w:color="auto" w:fill="auto"/>
            <w:vAlign w:val="center"/>
          </w:tcPr>
          <w:p w14:paraId="6942D92B" w14:textId="77777777" w:rsidR="00F22CEA" w:rsidRPr="00FC7496" w:rsidRDefault="00F22CEA" w:rsidP="002B4B59">
            <w:pPr>
              <w:pStyle w:val="TAL"/>
            </w:pPr>
          </w:p>
        </w:tc>
        <w:tc>
          <w:tcPr>
            <w:tcW w:w="2824" w:type="dxa"/>
            <w:shd w:val="clear" w:color="auto" w:fill="auto"/>
            <w:vAlign w:val="center"/>
          </w:tcPr>
          <w:p w14:paraId="449232E4" w14:textId="77777777" w:rsidR="00F22CEA" w:rsidRPr="00FC7496" w:rsidRDefault="00F22CEA" w:rsidP="00F22CEA">
            <w:pPr>
              <w:pStyle w:val="TAL"/>
              <w:rPr>
                <w:szCs w:val="18"/>
              </w:rPr>
            </w:pPr>
            <w:r w:rsidRPr="00FC7496">
              <w:rPr>
                <w:szCs w:val="18"/>
              </w:rPr>
              <w:t>Band Class;</w:t>
            </w:r>
          </w:p>
          <w:p w14:paraId="37B740BA" w14:textId="77777777" w:rsidR="00F22CEA" w:rsidRPr="00FC7496" w:rsidRDefault="00F22CEA" w:rsidP="00F22CEA">
            <w:pPr>
              <w:pStyle w:val="TAL"/>
              <w:rPr>
                <w:szCs w:val="18"/>
              </w:rPr>
            </w:pPr>
            <w:r w:rsidRPr="00FC7496">
              <w:rPr>
                <w:szCs w:val="18"/>
              </w:rPr>
              <w:t>Table 1.5-1 of C.S0057</w:t>
            </w:r>
            <w:r w:rsidR="000C6EC3" w:rsidRPr="00FC7496">
              <w:rPr>
                <w:szCs w:val="18"/>
              </w:rPr>
              <w:t>-E v1.0</w:t>
            </w:r>
          </w:p>
          <w:p w14:paraId="0C3AE8A1" w14:textId="77777777" w:rsidR="00F22CEA" w:rsidRPr="00FC7496" w:rsidRDefault="00F22CEA" w:rsidP="00F22CEA">
            <w:pPr>
              <w:pStyle w:val="TAL"/>
              <w:rPr>
                <w:szCs w:val="18"/>
              </w:rPr>
            </w:pPr>
            <w:r w:rsidRPr="00FC7496">
              <w:rPr>
                <w:szCs w:val="18"/>
              </w:rPr>
              <w:t>Default value corresponds to 1.8 to 2.0 GHz PCS band</w:t>
            </w:r>
          </w:p>
        </w:tc>
      </w:tr>
      <w:tr w:rsidR="00F22CEA" w:rsidRPr="00FC7496" w14:paraId="7CCA24BE" w14:textId="77777777">
        <w:trPr>
          <w:jc w:val="center"/>
        </w:trPr>
        <w:tc>
          <w:tcPr>
            <w:tcW w:w="2728" w:type="dxa"/>
            <w:shd w:val="clear" w:color="auto" w:fill="auto"/>
            <w:noWrap/>
            <w:vAlign w:val="center"/>
          </w:tcPr>
          <w:p w14:paraId="1EFF3DCF" w14:textId="77777777" w:rsidR="00F22CEA" w:rsidRPr="00FC7496" w:rsidRDefault="00F22CEA" w:rsidP="002B4B59">
            <w:pPr>
              <w:pStyle w:val="TAL"/>
            </w:pPr>
            <w:r w:rsidRPr="00FC7496">
              <w:t>px_HRPD_SectorID_Cell15</w:t>
            </w:r>
          </w:p>
        </w:tc>
        <w:tc>
          <w:tcPr>
            <w:tcW w:w="1509" w:type="dxa"/>
            <w:shd w:val="clear" w:color="auto" w:fill="auto"/>
            <w:vAlign w:val="center"/>
          </w:tcPr>
          <w:p w14:paraId="40F2F53B" w14:textId="77777777" w:rsidR="00F22CEA" w:rsidRPr="00FC7496" w:rsidRDefault="00F22CEA" w:rsidP="002B4B59">
            <w:pPr>
              <w:pStyle w:val="TAL"/>
            </w:pPr>
            <w:r w:rsidRPr="00FC7496">
              <w:t>SectorID_HRPD_Type</w:t>
            </w:r>
          </w:p>
        </w:tc>
        <w:tc>
          <w:tcPr>
            <w:tcW w:w="1695" w:type="dxa"/>
            <w:shd w:val="clear" w:color="auto" w:fill="auto"/>
            <w:vAlign w:val="center"/>
          </w:tcPr>
          <w:p w14:paraId="43B6B9C4" w14:textId="77777777" w:rsidR="00F22CEA" w:rsidRPr="00FC7496" w:rsidRDefault="00F22CEA" w:rsidP="002B4B59">
            <w:pPr>
              <w:pStyle w:val="TAL"/>
            </w:pPr>
            <w:r w:rsidRPr="00FC7496">
              <w:t>oct2bit('FEA00000000000000000000000000001'O)</w:t>
            </w:r>
          </w:p>
        </w:tc>
        <w:tc>
          <w:tcPr>
            <w:tcW w:w="1130" w:type="dxa"/>
            <w:shd w:val="clear" w:color="auto" w:fill="auto"/>
            <w:vAlign w:val="center"/>
          </w:tcPr>
          <w:p w14:paraId="54016C2B" w14:textId="77777777" w:rsidR="00F22CEA" w:rsidRPr="00FC7496" w:rsidRDefault="00F22CEA" w:rsidP="002B4B59">
            <w:pPr>
              <w:pStyle w:val="TAL"/>
            </w:pPr>
          </w:p>
        </w:tc>
        <w:tc>
          <w:tcPr>
            <w:tcW w:w="2824" w:type="dxa"/>
            <w:shd w:val="clear" w:color="auto" w:fill="auto"/>
          </w:tcPr>
          <w:p w14:paraId="559F90E6" w14:textId="77777777" w:rsidR="00F22CEA" w:rsidRPr="00FC7496" w:rsidRDefault="00F22CEA" w:rsidP="00F22CEA">
            <w:pPr>
              <w:pStyle w:val="TAL"/>
              <w:rPr>
                <w:bCs/>
                <w:szCs w:val="18"/>
              </w:rPr>
            </w:pPr>
            <w:r w:rsidRPr="00FC7496">
              <w:rPr>
                <w:bCs/>
                <w:szCs w:val="18"/>
              </w:rPr>
              <w:t>Sector ID of Cell 15;</w:t>
            </w:r>
          </w:p>
          <w:p w14:paraId="6586BB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002F3E08" w14:textId="77777777">
        <w:trPr>
          <w:jc w:val="center"/>
        </w:trPr>
        <w:tc>
          <w:tcPr>
            <w:tcW w:w="2728" w:type="dxa"/>
            <w:shd w:val="clear" w:color="auto" w:fill="auto"/>
            <w:noWrap/>
            <w:vAlign w:val="center"/>
          </w:tcPr>
          <w:p w14:paraId="71F08A73" w14:textId="77777777" w:rsidR="00F22CEA" w:rsidRPr="00FC7496" w:rsidRDefault="00F22CEA" w:rsidP="002B4B59">
            <w:pPr>
              <w:pStyle w:val="TAL"/>
            </w:pPr>
            <w:r w:rsidRPr="00FC7496">
              <w:t>px_HRPD_SectorID_Cell16</w:t>
            </w:r>
          </w:p>
        </w:tc>
        <w:tc>
          <w:tcPr>
            <w:tcW w:w="1509" w:type="dxa"/>
            <w:shd w:val="clear" w:color="auto" w:fill="auto"/>
            <w:vAlign w:val="center"/>
          </w:tcPr>
          <w:p w14:paraId="33FC60AE" w14:textId="77777777" w:rsidR="00F22CEA" w:rsidRPr="00FC7496" w:rsidRDefault="00F22CEA" w:rsidP="002B4B59">
            <w:pPr>
              <w:pStyle w:val="TAL"/>
            </w:pPr>
            <w:r w:rsidRPr="00FC7496">
              <w:t>SectorID_HRPD_Type</w:t>
            </w:r>
          </w:p>
        </w:tc>
        <w:tc>
          <w:tcPr>
            <w:tcW w:w="1695" w:type="dxa"/>
            <w:shd w:val="clear" w:color="auto" w:fill="auto"/>
            <w:vAlign w:val="center"/>
          </w:tcPr>
          <w:p w14:paraId="7415B346" w14:textId="77777777" w:rsidR="00F22CEA" w:rsidRPr="00FC7496" w:rsidRDefault="00F22CEA" w:rsidP="002B4B59">
            <w:pPr>
              <w:pStyle w:val="TAL"/>
            </w:pPr>
            <w:r w:rsidRPr="00FC7496">
              <w:t>oct2bit('FEA00000000000000000000000000002'O)</w:t>
            </w:r>
          </w:p>
        </w:tc>
        <w:tc>
          <w:tcPr>
            <w:tcW w:w="1130" w:type="dxa"/>
            <w:shd w:val="clear" w:color="auto" w:fill="auto"/>
            <w:vAlign w:val="center"/>
          </w:tcPr>
          <w:p w14:paraId="7F8B69E1" w14:textId="77777777" w:rsidR="00F22CEA" w:rsidRPr="00FC7496" w:rsidRDefault="00F22CEA" w:rsidP="002B4B59">
            <w:pPr>
              <w:pStyle w:val="TAL"/>
            </w:pPr>
          </w:p>
        </w:tc>
        <w:tc>
          <w:tcPr>
            <w:tcW w:w="2824" w:type="dxa"/>
            <w:shd w:val="clear" w:color="auto" w:fill="auto"/>
          </w:tcPr>
          <w:p w14:paraId="2269DAD8" w14:textId="77777777" w:rsidR="00F22CEA" w:rsidRPr="00FC7496" w:rsidRDefault="00F22CEA" w:rsidP="00F22CEA">
            <w:pPr>
              <w:pStyle w:val="TAL"/>
              <w:rPr>
                <w:bCs/>
                <w:szCs w:val="18"/>
              </w:rPr>
            </w:pPr>
            <w:r w:rsidRPr="00FC7496">
              <w:rPr>
                <w:bCs/>
                <w:szCs w:val="18"/>
              </w:rPr>
              <w:t>Sector ID of Cell 16;</w:t>
            </w:r>
          </w:p>
          <w:p w14:paraId="51FD5EEB"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349A3178" w14:textId="77777777">
        <w:trPr>
          <w:jc w:val="center"/>
        </w:trPr>
        <w:tc>
          <w:tcPr>
            <w:tcW w:w="2728" w:type="dxa"/>
            <w:shd w:val="clear" w:color="auto" w:fill="auto"/>
            <w:noWrap/>
            <w:vAlign w:val="center"/>
          </w:tcPr>
          <w:p w14:paraId="2F6B7886" w14:textId="77777777" w:rsidR="00F22CEA" w:rsidRPr="00FC7496" w:rsidRDefault="00F22CEA" w:rsidP="002B4B59">
            <w:pPr>
              <w:pStyle w:val="TAL"/>
            </w:pPr>
            <w:r w:rsidRPr="00FC7496">
              <w:t>px_HRPD_SectorID_Cell17</w:t>
            </w:r>
          </w:p>
        </w:tc>
        <w:tc>
          <w:tcPr>
            <w:tcW w:w="1509" w:type="dxa"/>
            <w:shd w:val="clear" w:color="auto" w:fill="auto"/>
            <w:vAlign w:val="center"/>
          </w:tcPr>
          <w:p w14:paraId="48FB6853" w14:textId="77777777" w:rsidR="00F22CEA" w:rsidRPr="00FC7496" w:rsidRDefault="00F22CEA" w:rsidP="002B4B59">
            <w:pPr>
              <w:pStyle w:val="TAL"/>
            </w:pPr>
            <w:r w:rsidRPr="00FC7496">
              <w:t>SectorID_HRPD_Type</w:t>
            </w:r>
          </w:p>
        </w:tc>
        <w:tc>
          <w:tcPr>
            <w:tcW w:w="1695" w:type="dxa"/>
            <w:shd w:val="clear" w:color="auto" w:fill="auto"/>
            <w:vAlign w:val="center"/>
          </w:tcPr>
          <w:p w14:paraId="6FDE107D" w14:textId="77777777" w:rsidR="00F22CEA" w:rsidRPr="00FC7496" w:rsidRDefault="00F22CEA" w:rsidP="002B4B59">
            <w:pPr>
              <w:pStyle w:val="TAL"/>
            </w:pPr>
            <w:r w:rsidRPr="00FC7496">
              <w:t>oct2bit('FEA00000000000000000000000000003'O)</w:t>
            </w:r>
          </w:p>
        </w:tc>
        <w:tc>
          <w:tcPr>
            <w:tcW w:w="1130" w:type="dxa"/>
            <w:shd w:val="clear" w:color="auto" w:fill="auto"/>
            <w:vAlign w:val="center"/>
          </w:tcPr>
          <w:p w14:paraId="352B9188" w14:textId="77777777" w:rsidR="00F22CEA" w:rsidRPr="00FC7496" w:rsidRDefault="00F22CEA" w:rsidP="002B4B59">
            <w:pPr>
              <w:pStyle w:val="TAL"/>
            </w:pPr>
          </w:p>
        </w:tc>
        <w:tc>
          <w:tcPr>
            <w:tcW w:w="2824" w:type="dxa"/>
            <w:shd w:val="clear" w:color="auto" w:fill="auto"/>
          </w:tcPr>
          <w:p w14:paraId="637AEDA3" w14:textId="77777777" w:rsidR="00F22CEA" w:rsidRPr="00FC7496" w:rsidRDefault="00F22CEA" w:rsidP="00F22CEA">
            <w:pPr>
              <w:pStyle w:val="TAL"/>
              <w:rPr>
                <w:bCs/>
                <w:szCs w:val="18"/>
              </w:rPr>
            </w:pPr>
            <w:r w:rsidRPr="00FC7496">
              <w:rPr>
                <w:bCs/>
                <w:szCs w:val="18"/>
              </w:rPr>
              <w:t>Sector ID of Cell 17;</w:t>
            </w:r>
          </w:p>
          <w:p w14:paraId="7DFB81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7CE265D1" w14:textId="77777777">
        <w:trPr>
          <w:jc w:val="center"/>
        </w:trPr>
        <w:tc>
          <w:tcPr>
            <w:tcW w:w="2728" w:type="dxa"/>
            <w:shd w:val="clear" w:color="auto" w:fill="auto"/>
            <w:noWrap/>
            <w:vAlign w:val="center"/>
          </w:tcPr>
          <w:p w14:paraId="1A688B82" w14:textId="77777777" w:rsidR="00F22CEA" w:rsidRPr="00FC7496" w:rsidRDefault="00F22CEA" w:rsidP="002B4B59">
            <w:pPr>
              <w:pStyle w:val="TAL"/>
            </w:pPr>
            <w:r w:rsidRPr="00FC7496">
              <w:t>px_HRPD_SectorID_Cell18</w:t>
            </w:r>
          </w:p>
        </w:tc>
        <w:tc>
          <w:tcPr>
            <w:tcW w:w="1509" w:type="dxa"/>
            <w:shd w:val="clear" w:color="auto" w:fill="auto"/>
            <w:vAlign w:val="center"/>
          </w:tcPr>
          <w:p w14:paraId="37BCB592" w14:textId="77777777" w:rsidR="00F22CEA" w:rsidRPr="00FC7496" w:rsidRDefault="00F22CEA" w:rsidP="002B4B59">
            <w:pPr>
              <w:pStyle w:val="TAL"/>
            </w:pPr>
            <w:r w:rsidRPr="00FC7496">
              <w:t>SectorID_HRPD_Type</w:t>
            </w:r>
          </w:p>
        </w:tc>
        <w:tc>
          <w:tcPr>
            <w:tcW w:w="1695" w:type="dxa"/>
            <w:shd w:val="clear" w:color="auto" w:fill="auto"/>
            <w:vAlign w:val="center"/>
          </w:tcPr>
          <w:p w14:paraId="5D8E767B" w14:textId="77777777" w:rsidR="00F22CEA" w:rsidRPr="00FC7496" w:rsidRDefault="00F22CEA" w:rsidP="002B4B59">
            <w:pPr>
              <w:pStyle w:val="TAL"/>
            </w:pPr>
            <w:r w:rsidRPr="00FC7496">
              <w:t>oct2bit('FEA00000000000000000000000000004'O)</w:t>
            </w:r>
          </w:p>
        </w:tc>
        <w:tc>
          <w:tcPr>
            <w:tcW w:w="1130" w:type="dxa"/>
            <w:shd w:val="clear" w:color="auto" w:fill="auto"/>
            <w:vAlign w:val="center"/>
          </w:tcPr>
          <w:p w14:paraId="3D6441B9" w14:textId="77777777" w:rsidR="00F22CEA" w:rsidRPr="00FC7496" w:rsidRDefault="00F22CEA" w:rsidP="002B4B59">
            <w:pPr>
              <w:pStyle w:val="TAL"/>
            </w:pPr>
          </w:p>
        </w:tc>
        <w:tc>
          <w:tcPr>
            <w:tcW w:w="2824" w:type="dxa"/>
            <w:shd w:val="clear" w:color="auto" w:fill="auto"/>
          </w:tcPr>
          <w:p w14:paraId="4A3A2568" w14:textId="77777777" w:rsidR="00F22CEA" w:rsidRPr="00FC7496" w:rsidRDefault="00F22CEA" w:rsidP="00F22CEA">
            <w:pPr>
              <w:pStyle w:val="TAL"/>
              <w:rPr>
                <w:bCs/>
                <w:szCs w:val="18"/>
              </w:rPr>
            </w:pPr>
            <w:r w:rsidRPr="00FC7496">
              <w:rPr>
                <w:bCs/>
                <w:szCs w:val="18"/>
              </w:rPr>
              <w:t>Sector ID of Cell 18;</w:t>
            </w:r>
          </w:p>
          <w:p w14:paraId="33B9E066"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6B7404D6" w14:textId="77777777">
        <w:trPr>
          <w:jc w:val="center"/>
        </w:trPr>
        <w:tc>
          <w:tcPr>
            <w:tcW w:w="2728" w:type="dxa"/>
            <w:shd w:val="clear" w:color="auto" w:fill="auto"/>
            <w:noWrap/>
            <w:vAlign w:val="center"/>
          </w:tcPr>
          <w:p w14:paraId="14690F0B" w14:textId="77777777" w:rsidR="00F22CEA" w:rsidRPr="00FC7496" w:rsidRDefault="00F22CEA" w:rsidP="002B4B59">
            <w:pPr>
              <w:pStyle w:val="TAL"/>
            </w:pPr>
            <w:r w:rsidRPr="00FC7496">
              <w:t>px_ColorCode</w:t>
            </w:r>
          </w:p>
        </w:tc>
        <w:tc>
          <w:tcPr>
            <w:tcW w:w="1509" w:type="dxa"/>
            <w:shd w:val="clear" w:color="auto" w:fill="auto"/>
            <w:vAlign w:val="center"/>
          </w:tcPr>
          <w:p w14:paraId="1D72E640" w14:textId="77777777" w:rsidR="00F22CEA" w:rsidRPr="00FC7496" w:rsidRDefault="00F22CEA" w:rsidP="002B4B59">
            <w:pPr>
              <w:pStyle w:val="TAL"/>
            </w:pPr>
            <w:r w:rsidRPr="00FC7496">
              <w:t>ColorCode_Type</w:t>
            </w:r>
          </w:p>
        </w:tc>
        <w:tc>
          <w:tcPr>
            <w:tcW w:w="1695" w:type="dxa"/>
            <w:shd w:val="clear" w:color="auto" w:fill="auto"/>
            <w:vAlign w:val="center"/>
          </w:tcPr>
          <w:p w14:paraId="5BF7E324" w14:textId="77777777" w:rsidR="00F22CEA" w:rsidRPr="00FC7496" w:rsidRDefault="00F22CEA" w:rsidP="002B4B59">
            <w:pPr>
              <w:pStyle w:val="TAL"/>
            </w:pPr>
            <w:r w:rsidRPr="00FC7496">
              <w:t>64</w:t>
            </w:r>
          </w:p>
        </w:tc>
        <w:tc>
          <w:tcPr>
            <w:tcW w:w="1130" w:type="dxa"/>
            <w:shd w:val="clear" w:color="auto" w:fill="auto"/>
            <w:vAlign w:val="center"/>
          </w:tcPr>
          <w:p w14:paraId="4FD1B744" w14:textId="77777777" w:rsidR="00F22CEA" w:rsidRPr="00FC7496" w:rsidRDefault="00F22CEA" w:rsidP="002B4B59">
            <w:pPr>
              <w:pStyle w:val="TAL"/>
            </w:pPr>
          </w:p>
        </w:tc>
        <w:tc>
          <w:tcPr>
            <w:tcW w:w="2824" w:type="dxa"/>
            <w:shd w:val="clear" w:color="auto" w:fill="auto"/>
          </w:tcPr>
          <w:p w14:paraId="3B7087B7" w14:textId="77777777" w:rsidR="00F22CEA" w:rsidRPr="00FC7496" w:rsidRDefault="001B16A2" w:rsidP="00F22CEA">
            <w:pPr>
              <w:pStyle w:val="TAL"/>
              <w:rPr>
                <w:bCs/>
                <w:szCs w:val="18"/>
              </w:rPr>
            </w:pPr>
            <w:r w:rsidRPr="00FC7496">
              <w:rPr>
                <w:bCs/>
                <w:szCs w:val="18"/>
              </w:rPr>
              <w:t>Colour</w:t>
            </w:r>
            <w:r w:rsidR="00F22CEA" w:rsidRPr="00FC7496">
              <w:rPr>
                <w:bCs/>
                <w:szCs w:val="18"/>
              </w:rPr>
              <w:t xml:space="preserve"> code of the subnet to which the sectors belong;</w:t>
            </w:r>
          </w:p>
          <w:p w14:paraId="6713536A" w14:textId="77777777" w:rsidR="00F22CEA" w:rsidRPr="00FC7496" w:rsidRDefault="00F22CEA" w:rsidP="00F22CEA">
            <w:pPr>
              <w:pStyle w:val="TAL"/>
              <w:rPr>
                <w:bCs/>
                <w:szCs w:val="18"/>
              </w:rPr>
            </w:pPr>
            <w:r w:rsidRPr="00FC7496">
              <w:rPr>
                <w:bCs/>
                <w:szCs w:val="18"/>
              </w:rPr>
              <w:t>Same for all HRPD cells</w:t>
            </w:r>
          </w:p>
        </w:tc>
      </w:tr>
      <w:tr w:rsidR="00475050" w:rsidRPr="00FC7496" w14:paraId="33E53E0F" w14:textId="77777777">
        <w:trPr>
          <w:jc w:val="center"/>
        </w:trPr>
        <w:tc>
          <w:tcPr>
            <w:tcW w:w="2728" w:type="dxa"/>
            <w:shd w:val="clear" w:color="auto" w:fill="auto"/>
            <w:noWrap/>
            <w:vAlign w:val="center"/>
          </w:tcPr>
          <w:p w14:paraId="5CEA8532" w14:textId="77777777" w:rsidR="00475050" w:rsidRPr="00FC7496" w:rsidRDefault="00475050" w:rsidP="00A471D2">
            <w:pPr>
              <w:pStyle w:val="TAL"/>
            </w:pPr>
            <w:r w:rsidRPr="00FC7496">
              <w:t>px_ColorCodeDiff</w:t>
            </w:r>
          </w:p>
        </w:tc>
        <w:tc>
          <w:tcPr>
            <w:tcW w:w="1509" w:type="dxa"/>
            <w:shd w:val="clear" w:color="auto" w:fill="auto"/>
            <w:vAlign w:val="center"/>
          </w:tcPr>
          <w:p w14:paraId="2C04A7F5" w14:textId="77777777" w:rsidR="00475050" w:rsidRPr="00FC7496" w:rsidRDefault="00475050" w:rsidP="00A471D2">
            <w:pPr>
              <w:pStyle w:val="TAL"/>
            </w:pPr>
            <w:r w:rsidRPr="00FC7496">
              <w:t>B32_Type</w:t>
            </w:r>
          </w:p>
        </w:tc>
        <w:tc>
          <w:tcPr>
            <w:tcW w:w="1695" w:type="dxa"/>
            <w:shd w:val="clear" w:color="auto" w:fill="auto"/>
            <w:vAlign w:val="center"/>
          </w:tcPr>
          <w:p w14:paraId="49AC1ED8" w14:textId="77777777" w:rsidR="00475050" w:rsidRPr="00FC7496" w:rsidRDefault="00475050" w:rsidP="00A471D2">
            <w:pPr>
              <w:pStyle w:val="TAL"/>
            </w:pPr>
            <w:r w:rsidRPr="00FC7496">
              <w:t>128</w:t>
            </w:r>
          </w:p>
        </w:tc>
        <w:tc>
          <w:tcPr>
            <w:tcW w:w="1130" w:type="dxa"/>
            <w:shd w:val="clear" w:color="auto" w:fill="auto"/>
            <w:vAlign w:val="center"/>
          </w:tcPr>
          <w:p w14:paraId="6B283130" w14:textId="77777777" w:rsidR="00475050" w:rsidRPr="00FC7496" w:rsidRDefault="00475050" w:rsidP="00A471D2">
            <w:pPr>
              <w:pStyle w:val="TAL"/>
            </w:pPr>
          </w:p>
        </w:tc>
        <w:tc>
          <w:tcPr>
            <w:tcW w:w="2824" w:type="dxa"/>
            <w:shd w:val="clear" w:color="auto" w:fill="auto"/>
          </w:tcPr>
          <w:p w14:paraId="7FF3EDC7" w14:textId="77777777" w:rsidR="00475050" w:rsidRPr="00FC7496" w:rsidRDefault="00475050" w:rsidP="00A471D2">
            <w:pPr>
              <w:pStyle w:val="TAL"/>
              <w:rPr>
                <w:bCs/>
                <w:szCs w:val="18"/>
              </w:rPr>
            </w:pPr>
            <w:r w:rsidRPr="00FC7496">
              <w:rPr>
                <w:bCs/>
                <w:szCs w:val="18"/>
              </w:rPr>
              <w:t>Colour code of the subnet to which the sectors belong;</w:t>
            </w:r>
          </w:p>
          <w:p w14:paraId="4BF5E87F" w14:textId="77777777" w:rsidR="00475050" w:rsidRPr="00FC7496" w:rsidRDefault="00475050" w:rsidP="00A471D2">
            <w:pPr>
              <w:pStyle w:val="TAL"/>
              <w:rPr>
                <w:bCs/>
                <w:szCs w:val="18"/>
              </w:rPr>
            </w:pPr>
            <w:r w:rsidRPr="00FC7496">
              <w:rPr>
                <w:bCs/>
                <w:szCs w:val="18"/>
              </w:rPr>
              <w:t>Adifferent colour code than default</w:t>
            </w:r>
          </w:p>
        </w:tc>
      </w:tr>
      <w:tr w:rsidR="00F22CEA" w:rsidRPr="00FC7496" w14:paraId="5336BB42" w14:textId="77777777">
        <w:trPr>
          <w:jc w:val="center"/>
        </w:trPr>
        <w:tc>
          <w:tcPr>
            <w:tcW w:w="2728" w:type="dxa"/>
            <w:shd w:val="clear" w:color="auto" w:fill="auto"/>
            <w:noWrap/>
            <w:vAlign w:val="center"/>
          </w:tcPr>
          <w:p w14:paraId="7C8A8AD4" w14:textId="77777777" w:rsidR="00F22CEA" w:rsidRPr="00FC7496" w:rsidRDefault="00F22CEA" w:rsidP="002B4B59">
            <w:pPr>
              <w:pStyle w:val="TAL"/>
            </w:pPr>
            <w:r w:rsidRPr="00FC7496">
              <w:t>px_OpenLoopAdjust</w:t>
            </w:r>
          </w:p>
        </w:tc>
        <w:tc>
          <w:tcPr>
            <w:tcW w:w="1509" w:type="dxa"/>
            <w:shd w:val="clear" w:color="auto" w:fill="auto"/>
            <w:vAlign w:val="center"/>
          </w:tcPr>
          <w:p w14:paraId="69FCEEDC" w14:textId="77777777" w:rsidR="00F22CEA" w:rsidRPr="00FC7496" w:rsidRDefault="00F22CEA" w:rsidP="002B4B59">
            <w:pPr>
              <w:pStyle w:val="TAL"/>
            </w:pPr>
            <w:r w:rsidRPr="00FC7496">
              <w:t>OpenLoopAdjust_Type</w:t>
            </w:r>
          </w:p>
        </w:tc>
        <w:tc>
          <w:tcPr>
            <w:tcW w:w="1695" w:type="dxa"/>
            <w:shd w:val="clear" w:color="auto" w:fill="auto"/>
            <w:vAlign w:val="center"/>
          </w:tcPr>
          <w:p w14:paraId="276453E7" w14:textId="77777777" w:rsidR="00F22CEA" w:rsidRPr="00FC7496" w:rsidRDefault="00F22CEA" w:rsidP="002B4B59">
            <w:pPr>
              <w:pStyle w:val="TAL"/>
            </w:pPr>
            <w:r w:rsidRPr="00FC7496">
              <w:t>10</w:t>
            </w:r>
          </w:p>
        </w:tc>
        <w:tc>
          <w:tcPr>
            <w:tcW w:w="1130" w:type="dxa"/>
            <w:shd w:val="clear" w:color="auto" w:fill="auto"/>
            <w:vAlign w:val="center"/>
          </w:tcPr>
          <w:p w14:paraId="4EF3808F" w14:textId="77777777" w:rsidR="00F22CEA" w:rsidRPr="00FC7496" w:rsidRDefault="00F22CEA" w:rsidP="002B4B59">
            <w:pPr>
              <w:pStyle w:val="TAL"/>
            </w:pPr>
          </w:p>
        </w:tc>
        <w:tc>
          <w:tcPr>
            <w:tcW w:w="2824" w:type="dxa"/>
            <w:shd w:val="clear" w:color="auto" w:fill="auto"/>
          </w:tcPr>
          <w:p w14:paraId="6E97DE44" w14:textId="77777777" w:rsidR="00F22CEA" w:rsidRPr="00FC7496" w:rsidRDefault="00F22CEA" w:rsidP="00F22CEA">
            <w:pPr>
              <w:pStyle w:val="TAL"/>
              <w:rPr>
                <w:rFonts w:eastAsia="MS Mincho"/>
                <w:szCs w:val="18"/>
              </w:rPr>
            </w:pPr>
            <w:r w:rsidRPr="00FC7496">
              <w:rPr>
                <w:bCs/>
                <w:szCs w:val="18"/>
              </w:rPr>
              <w:t xml:space="preserve">The value of open loop adjust to be used </w:t>
            </w:r>
            <w:r w:rsidRPr="00FC7496">
              <w:rPr>
                <w:rFonts w:eastAsia="MS Mincho"/>
                <w:szCs w:val="18"/>
              </w:rPr>
              <w:t>by access terminals in the open loop power</w:t>
            </w:r>
            <w:r w:rsidRPr="00FC7496">
              <w:rPr>
                <w:rFonts w:eastAsia="MS Mincho" w:cs="Arial"/>
                <w:szCs w:val="18"/>
              </w:rPr>
              <w:t xml:space="preserve"> </w:t>
            </w:r>
            <w:r w:rsidRPr="00FC7496">
              <w:rPr>
                <w:rFonts w:eastAsia="MS Mincho"/>
                <w:szCs w:val="18"/>
              </w:rPr>
              <w:t>estimate, expressed as an unsigned value in units of 1 dB. The value</w:t>
            </w:r>
            <w:r w:rsidR="00381D78" w:rsidRPr="00FC7496">
              <w:rPr>
                <w:rFonts w:eastAsia="MS Mincho"/>
                <w:szCs w:val="18"/>
              </w:rPr>
              <w:t xml:space="preserve"> </w:t>
            </w:r>
            <w:r w:rsidRPr="00FC7496">
              <w:rPr>
                <w:rFonts w:eastAsia="MS Mincho"/>
                <w:szCs w:val="18"/>
              </w:rPr>
              <w:t>used by the access terminal is -1 times the value of this field</w:t>
            </w:r>
          </w:p>
        </w:tc>
      </w:tr>
      <w:tr w:rsidR="00D43E53" w:rsidRPr="00FC7496" w14:paraId="642128A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AA3D2" w14:textId="77777777" w:rsidR="00D43E53" w:rsidRPr="00FC7496" w:rsidRDefault="00D43E53" w:rsidP="00931DA3">
            <w:pPr>
              <w:pStyle w:val="TAL"/>
            </w:pPr>
            <w:r w:rsidRPr="00FC7496">
              <w:t>px_UATI24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2BAF1F" w14:textId="77777777" w:rsidR="00D43E53" w:rsidRPr="00FC7496" w:rsidRDefault="00D43E53" w:rsidP="00931DA3">
            <w:pPr>
              <w:pStyle w:val="TAL"/>
            </w:pPr>
            <w:r w:rsidRPr="00FC7496">
              <w:t>O3_Type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E9E73D" w14:textId="77777777" w:rsidR="00D43E53" w:rsidRPr="00FC7496" w:rsidRDefault="00D43E53" w:rsidP="00931DA3">
            <w:pPr>
              <w:rPr>
                <w:rFonts w:ascii="Arial" w:hAnsi="Arial" w:cs="Arial"/>
              </w:rPr>
            </w:pPr>
            <w:r w:rsidRPr="00FC7496">
              <w:rPr>
                <w:rFonts w:ascii="Arial" w:hAnsi="Arial" w:cs="Arial"/>
              </w:rPr>
              <w:t>'123456'O</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A590B18"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50B5BFB" w14:textId="77777777" w:rsidR="00D43E53" w:rsidRPr="00FC7496" w:rsidRDefault="00D43E53" w:rsidP="00931DA3">
            <w:pPr>
              <w:pStyle w:val="TAL"/>
              <w:rPr>
                <w:bCs/>
                <w:szCs w:val="18"/>
              </w:rPr>
            </w:pPr>
            <w:r w:rsidRPr="00FC7496">
              <w:rPr>
                <w:bCs/>
                <w:szCs w:val="18"/>
              </w:rPr>
              <w:t>UATI to be allocated to the UE,</w:t>
            </w:r>
          </w:p>
          <w:p w14:paraId="0FD471DF" w14:textId="77777777" w:rsidR="00D43E53" w:rsidRPr="00FC7496" w:rsidRDefault="00D43E53" w:rsidP="00931DA3">
            <w:pPr>
              <w:pStyle w:val="TAL"/>
              <w:rPr>
                <w:bCs/>
                <w:szCs w:val="18"/>
              </w:rPr>
            </w:pPr>
            <w:r w:rsidRPr="00FC7496">
              <w:rPr>
                <w:bCs/>
                <w:szCs w:val="18"/>
              </w:rPr>
              <w:t>clause 6.3.7.2.2 of C.S0024</w:t>
            </w:r>
            <w:r w:rsidR="000C6EC3" w:rsidRPr="00FC7496">
              <w:rPr>
                <w:bCs/>
                <w:szCs w:val="18"/>
              </w:rPr>
              <w:t>-C</w:t>
            </w:r>
            <w:r w:rsidR="000C6EC3" w:rsidRPr="00FC7496">
              <w:rPr>
                <w:szCs w:val="18"/>
              </w:rPr>
              <w:t xml:space="preserve"> v2.0</w:t>
            </w:r>
          </w:p>
        </w:tc>
      </w:tr>
      <w:tr w:rsidR="00D43E53" w:rsidRPr="00FC7496" w14:paraId="31D2053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F0FF" w14:textId="77777777" w:rsidR="00D43E53" w:rsidRPr="00FC7496" w:rsidRDefault="00D43E53" w:rsidP="00931DA3">
            <w:pPr>
              <w:pStyle w:val="TAL"/>
            </w:pPr>
            <w:r w:rsidRPr="00FC7496">
              <w:t>px_MACIndex</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CA432C" w14:textId="77777777" w:rsidR="00D43E53" w:rsidRPr="00FC7496" w:rsidRDefault="00D43E53" w:rsidP="00931DA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7FD556" w14:textId="77777777" w:rsidR="00D43E53" w:rsidRPr="00FC7496" w:rsidRDefault="00D43E53" w:rsidP="00931DA3">
            <w:pPr>
              <w:rPr>
                <w:rFonts w:ascii="Arial" w:hAnsi="Arial" w:cs="Arial"/>
              </w:rPr>
            </w:pPr>
            <w:r w:rsidRPr="00FC7496">
              <w:rPr>
                <w:rFonts w:ascii="Arial" w:hAnsi="Arial" w:cs="Arial"/>
              </w:rPr>
              <w:t>15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2822E1"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CED518" w14:textId="77777777" w:rsidR="00D43E53" w:rsidRPr="00FC7496" w:rsidRDefault="00D43E53" w:rsidP="00931DA3">
            <w:pPr>
              <w:pStyle w:val="TAL"/>
              <w:rPr>
                <w:bCs/>
                <w:szCs w:val="18"/>
              </w:rPr>
            </w:pPr>
            <w:r w:rsidRPr="00FC7496">
              <w:rPr>
                <w:bCs/>
                <w:szCs w:val="18"/>
              </w:rPr>
              <w:t>ReverseLinkMACIndex to be used. Allowed values 0...383 C.S0024</w:t>
            </w:r>
            <w:r w:rsidR="000C6EC3" w:rsidRPr="00FC7496">
              <w:rPr>
                <w:bCs/>
                <w:szCs w:val="18"/>
              </w:rPr>
              <w:t>-C</w:t>
            </w:r>
            <w:r w:rsidR="000C6EC3" w:rsidRPr="00FC7496">
              <w:rPr>
                <w:szCs w:val="18"/>
              </w:rPr>
              <w:t xml:space="preserve"> v2.0</w:t>
            </w:r>
            <w:r w:rsidRPr="00FC7496">
              <w:rPr>
                <w:bCs/>
                <w:szCs w:val="18"/>
              </w:rPr>
              <w:t xml:space="preserve"> clause 12.4.1.3.2.2</w:t>
            </w:r>
          </w:p>
        </w:tc>
      </w:tr>
    </w:tbl>
    <w:p w14:paraId="611FB107" w14:textId="77777777" w:rsidR="00F14597" w:rsidRPr="00FC7496" w:rsidRDefault="00F14597" w:rsidP="00F14597"/>
    <w:p w14:paraId="17D73868" w14:textId="77777777" w:rsidR="00F14597" w:rsidRPr="00FC7496" w:rsidDel="00BC5F27" w:rsidRDefault="00F14597" w:rsidP="00F14597">
      <w:pPr>
        <w:pStyle w:val="TH"/>
      </w:pPr>
      <w:r w:rsidRPr="00FC7496">
        <w:t>Table 9.2-4: CDMA2000 1xRTT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14597" w:rsidRPr="00FC7496" w14:paraId="59EEF72A" w14:textId="77777777">
        <w:trPr>
          <w:jc w:val="center"/>
        </w:trPr>
        <w:tc>
          <w:tcPr>
            <w:tcW w:w="2728" w:type="dxa"/>
            <w:shd w:val="clear" w:color="auto" w:fill="auto"/>
            <w:noWrap/>
            <w:vAlign w:val="center"/>
          </w:tcPr>
          <w:p w14:paraId="369B9F9C" w14:textId="77777777" w:rsidR="00F14597" w:rsidRPr="00FC7496" w:rsidRDefault="00F14597" w:rsidP="00992404">
            <w:pPr>
              <w:pStyle w:val="TAH"/>
            </w:pPr>
            <w:r w:rsidRPr="00FC7496">
              <w:t>Parameter Name</w:t>
            </w:r>
          </w:p>
        </w:tc>
        <w:tc>
          <w:tcPr>
            <w:tcW w:w="1509" w:type="dxa"/>
            <w:shd w:val="clear" w:color="auto" w:fill="auto"/>
            <w:vAlign w:val="center"/>
          </w:tcPr>
          <w:p w14:paraId="0B46F57F" w14:textId="77777777" w:rsidR="00F14597" w:rsidRPr="00FC7496" w:rsidRDefault="00F14597" w:rsidP="00992404">
            <w:pPr>
              <w:pStyle w:val="TAH"/>
            </w:pPr>
            <w:r w:rsidRPr="00FC7496">
              <w:t>Parameter Type</w:t>
            </w:r>
          </w:p>
        </w:tc>
        <w:tc>
          <w:tcPr>
            <w:tcW w:w="1695" w:type="dxa"/>
            <w:shd w:val="clear" w:color="auto" w:fill="auto"/>
            <w:vAlign w:val="center"/>
          </w:tcPr>
          <w:p w14:paraId="3C44CA1A" w14:textId="77777777" w:rsidR="00F14597" w:rsidRPr="00FC7496" w:rsidRDefault="00F14597" w:rsidP="00992404">
            <w:pPr>
              <w:pStyle w:val="TAH"/>
            </w:pPr>
            <w:r w:rsidRPr="00FC7496">
              <w:t>Default Value</w:t>
            </w:r>
          </w:p>
        </w:tc>
        <w:tc>
          <w:tcPr>
            <w:tcW w:w="1130" w:type="dxa"/>
            <w:shd w:val="clear" w:color="auto" w:fill="auto"/>
            <w:vAlign w:val="center"/>
          </w:tcPr>
          <w:p w14:paraId="360A0D6E" w14:textId="77777777" w:rsidR="00F14597" w:rsidRPr="00FC7496" w:rsidRDefault="00F14597" w:rsidP="00992404">
            <w:pPr>
              <w:pStyle w:val="TAH"/>
            </w:pPr>
            <w:r w:rsidRPr="00FC7496">
              <w:t>Supported Values</w:t>
            </w:r>
          </w:p>
        </w:tc>
        <w:tc>
          <w:tcPr>
            <w:tcW w:w="2824" w:type="dxa"/>
            <w:shd w:val="clear" w:color="auto" w:fill="auto"/>
            <w:vAlign w:val="center"/>
          </w:tcPr>
          <w:p w14:paraId="3AB20177" w14:textId="77777777" w:rsidR="00F14597" w:rsidRPr="00FC7496" w:rsidRDefault="00F14597" w:rsidP="00992404">
            <w:pPr>
              <w:pStyle w:val="TAH"/>
            </w:pPr>
            <w:r w:rsidRPr="00FC7496">
              <w:t>Description</w:t>
            </w:r>
          </w:p>
        </w:tc>
      </w:tr>
      <w:tr w:rsidR="00F14597" w:rsidRPr="00FC7496" w14:paraId="27B66AE9" w14:textId="77777777">
        <w:trPr>
          <w:jc w:val="center"/>
        </w:trPr>
        <w:tc>
          <w:tcPr>
            <w:tcW w:w="2728" w:type="dxa"/>
            <w:shd w:val="clear" w:color="auto" w:fill="auto"/>
            <w:noWrap/>
            <w:vAlign w:val="center"/>
          </w:tcPr>
          <w:p w14:paraId="3F8CE44B" w14:textId="77777777" w:rsidR="00F14597" w:rsidRPr="00FC7496" w:rsidRDefault="00F14597" w:rsidP="00992404">
            <w:pPr>
              <w:pStyle w:val="TAL"/>
            </w:pPr>
            <w:r w:rsidRPr="00FC7496">
              <w:t>px_1XRTT_BaseId_Cell19</w:t>
            </w:r>
          </w:p>
        </w:tc>
        <w:tc>
          <w:tcPr>
            <w:tcW w:w="1509" w:type="dxa"/>
            <w:shd w:val="clear" w:color="auto" w:fill="auto"/>
            <w:vAlign w:val="center"/>
          </w:tcPr>
          <w:p w14:paraId="1B1EE984" w14:textId="77777777" w:rsidR="00F14597" w:rsidRPr="00FC7496" w:rsidRDefault="00F14597" w:rsidP="00992404">
            <w:pPr>
              <w:pStyle w:val="TAL"/>
            </w:pPr>
            <w:r w:rsidRPr="00FC7496">
              <w:t>B16_Type</w:t>
            </w:r>
          </w:p>
        </w:tc>
        <w:tc>
          <w:tcPr>
            <w:tcW w:w="1695" w:type="dxa"/>
            <w:shd w:val="clear" w:color="auto" w:fill="auto"/>
            <w:vAlign w:val="center"/>
          </w:tcPr>
          <w:p w14:paraId="0BF11F62" w14:textId="77777777" w:rsidR="00F14597" w:rsidRPr="00FC7496" w:rsidRDefault="00F14597" w:rsidP="00992404">
            <w:pPr>
              <w:pStyle w:val="TAL"/>
            </w:pPr>
            <w:r w:rsidRPr="00FC7496">
              <w:t>int2bit (39,16)</w:t>
            </w:r>
          </w:p>
        </w:tc>
        <w:tc>
          <w:tcPr>
            <w:tcW w:w="1130" w:type="dxa"/>
            <w:shd w:val="clear" w:color="auto" w:fill="auto"/>
            <w:vAlign w:val="center"/>
          </w:tcPr>
          <w:p w14:paraId="3C4DAF72" w14:textId="77777777" w:rsidR="00F14597" w:rsidRPr="00FC7496" w:rsidRDefault="00F14597" w:rsidP="00992404">
            <w:pPr>
              <w:pStyle w:val="TAL"/>
            </w:pPr>
          </w:p>
        </w:tc>
        <w:tc>
          <w:tcPr>
            <w:tcW w:w="2824" w:type="dxa"/>
            <w:shd w:val="clear" w:color="auto" w:fill="auto"/>
            <w:vAlign w:val="center"/>
          </w:tcPr>
          <w:p w14:paraId="0B506EC6" w14:textId="77777777" w:rsidR="00F14597" w:rsidRPr="00FC7496" w:rsidRDefault="00F14597" w:rsidP="00992404">
            <w:pPr>
              <w:pStyle w:val="TAL"/>
              <w:rPr>
                <w:szCs w:val="18"/>
              </w:rPr>
            </w:pPr>
            <w:r w:rsidRPr="00FC7496">
              <w:rPr>
                <w:szCs w:val="18"/>
              </w:rPr>
              <w:t>Base ID of Cell 19</w:t>
            </w:r>
          </w:p>
        </w:tc>
      </w:tr>
      <w:tr w:rsidR="00F14597" w:rsidRPr="00FC7496" w14:paraId="70C3682A" w14:textId="77777777">
        <w:trPr>
          <w:jc w:val="center"/>
        </w:trPr>
        <w:tc>
          <w:tcPr>
            <w:tcW w:w="2728" w:type="dxa"/>
            <w:shd w:val="clear" w:color="auto" w:fill="auto"/>
            <w:noWrap/>
            <w:vAlign w:val="center"/>
          </w:tcPr>
          <w:p w14:paraId="1C304357" w14:textId="77777777" w:rsidR="00F14597" w:rsidRPr="00FC7496" w:rsidRDefault="00F14597" w:rsidP="00992404">
            <w:pPr>
              <w:pStyle w:val="TAL"/>
            </w:pPr>
            <w:r w:rsidRPr="00FC7496">
              <w:t>px_1XRTT_BaseId_Cell20</w:t>
            </w:r>
          </w:p>
        </w:tc>
        <w:tc>
          <w:tcPr>
            <w:tcW w:w="1509" w:type="dxa"/>
            <w:shd w:val="clear" w:color="auto" w:fill="auto"/>
            <w:vAlign w:val="center"/>
          </w:tcPr>
          <w:p w14:paraId="02941A28" w14:textId="77777777" w:rsidR="00F14597" w:rsidRPr="00FC7496" w:rsidRDefault="00F14597" w:rsidP="00992404">
            <w:pPr>
              <w:pStyle w:val="TAL"/>
            </w:pPr>
            <w:r w:rsidRPr="00FC7496">
              <w:t>B16_Type</w:t>
            </w:r>
          </w:p>
        </w:tc>
        <w:tc>
          <w:tcPr>
            <w:tcW w:w="1695" w:type="dxa"/>
            <w:shd w:val="clear" w:color="auto" w:fill="auto"/>
          </w:tcPr>
          <w:p w14:paraId="06BC10D4" w14:textId="77777777" w:rsidR="00F14597" w:rsidRPr="00FC7496" w:rsidRDefault="00F14597" w:rsidP="00992404">
            <w:pPr>
              <w:pStyle w:val="TAL"/>
            </w:pPr>
            <w:r w:rsidRPr="00FC7496">
              <w:t>int2bit (40,16)</w:t>
            </w:r>
          </w:p>
        </w:tc>
        <w:tc>
          <w:tcPr>
            <w:tcW w:w="1130" w:type="dxa"/>
            <w:shd w:val="clear" w:color="auto" w:fill="auto"/>
            <w:vAlign w:val="center"/>
          </w:tcPr>
          <w:p w14:paraId="77DE5381" w14:textId="77777777" w:rsidR="00F14597" w:rsidRPr="00FC7496" w:rsidRDefault="00F14597" w:rsidP="00992404">
            <w:pPr>
              <w:pStyle w:val="TAL"/>
            </w:pPr>
          </w:p>
        </w:tc>
        <w:tc>
          <w:tcPr>
            <w:tcW w:w="2824" w:type="dxa"/>
            <w:shd w:val="clear" w:color="auto" w:fill="auto"/>
          </w:tcPr>
          <w:p w14:paraId="27367F6E" w14:textId="77777777" w:rsidR="00F14597" w:rsidRPr="00FC7496" w:rsidRDefault="00F14597" w:rsidP="00992404">
            <w:pPr>
              <w:pStyle w:val="TAL"/>
            </w:pPr>
            <w:r w:rsidRPr="00FC7496">
              <w:rPr>
                <w:szCs w:val="18"/>
              </w:rPr>
              <w:t>Base ID of Cell 20</w:t>
            </w:r>
          </w:p>
        </w:tc>
      </w:tr>
      <w:tr w:rsidR="00F14597" w:rsidRPr="00FC7496" w14:paraId="6392C1F9" w14:textId="77777777">
        <w:trPr>
          <w:jc w:val="center"/>
        </w:trPr>
        <w:tc>
          <w:tcPr>
            <w:tcW w:w="2728" w:type="dxa"/>
            <w:shd w:val="clear" w:color="auto" w:fill="auto"/>
            <w:noWrap/>
            <w:vAlign w:val="center"/>
          </w:tcPr>
          <w:p w14:paraId="137FFEDC" w14:textId="77777777" w:rsidR="00F14597" w:rsidRPr="00FC7496" w:rsidRDefault="00F14597" w:rsidP="00992404">
            <w:pPr>
              <w:pStyle w:val="TAL"/>
            </w:pPr>
            <w:r w:rsidRPr="00FC7496">
              <w:t>px_1XRTT_BaseId_Cell21</w:t>
            </w:r>
          </w:p>
        </w:tc>
        <w:tc>
          <w:tcPr>
            <w:tcW w:w="1509" w:type="dxa"/>
            <w:shd w:val="clear" w:color="auto" w:fill="auto"/>
            <w:vAlign w:val="center"/>
          </w:tcPr>
          <w:p w14:paraId="3060EB1B" w14:textId="77777777" w:rsidR="00F14597" w:rsidRPr="00FC7496" w:rsidRDefault="00F14597" w:rsidP="00992404">
            <w:pPr>
              <w:pStyle w:val="TAL"/>
            </w:pPr>
            <w:r w:rsidRPr="00FC7496">
              <w:t>B16_Type</w:t>
            </w:r>
          </w:p>
        </w:tc>
        <w:tc>
          <w:tcPr>
            <w:tcW w:w="1695" w:type="dxa"/>
            <w:shd w:val="clear" w:color="auto" w:fill="auto"/>
          </w:tcPr>
          <w:p w14:paraId="11283298" w14:textId="77777777" w:rsidR="00F14597" w:rsidRPr="00FC7496" w:rsidRDefault="00F14597" w:rsidP="00992404">
            <w:pPr>
              <w:pStyle w:val="TAL"/>
            </w:pPr>
            <w:r w:rsidRPr="00FC7496">
              <w:t>int2bit (41,16)</w:t>
            </w:r>
          </w:p>
        </w:tc>
        <w:tc>
          <w:tcPr>
            <w:tcW w:w="1130" w:type="dxa"/>
            <w:shd w:val="clear" w:color="auto" w:fill="auto"/>
            <w:vAlign w:val="center"/>
          </w:tcPr>
          <w:p w14:paraId="4E29A525" w14:textId="77777777" w:rsidR="00F14597" w:rsidRPr="00FC7496" w:rsidRDefault="00F14597" w:rsidP="00992404">
            <w:pPr>
              <w:pStyle w:val="TAL"/>
            </w:pPr>
          </w:p>
        </w:tc>
        <w:tc>
          <w:tcPr>
            <w:tcW w:w="2824" w:type="dxa"/>
            <w:shd w:val="clear" w:color="auto" w:fill="auto"/>
          </w:tcPr>
          <w:p w14:paraId="2EB15190" w14:textId="77777777" w:rsidR="00F14597" w:rsidRPr="00FC7496" w:rsidRDefault="00F14597" w:rsidP="00992404">
            <w:pPr>
              <w:pStyle w:val="TAL"/>
            </w:pPr>
            <w:r w:rsidRPr="00FC7496">
              <w:rPr>
                <w:szCs w:val="18"/>
              </w:rPr>
              <w:t>Base ID of Cell 21</w:t>
            </w:r>
          </w:p>
        </w:tc>
      </w:tr>
      <w:tr w:rsidR="00F14597" w:rsidRPr="00FC7496" w14:paraId="1B40EB4F" w14:textId="77777777">
        <w:trPr>
          <w:jc w:val="center"/>
        </w:trPr>
        <w:tc>
          <w:tcPr>
            <w:tcW w:w="2728" w:type="dxa"/>
            <w:shd w:val="clear" w:color="auto" w:fill="auto"/>
            <w:noWrap/>
            <w:vAlign w:val="center"/>
          </w:tcPr>
          <w:p w14:paraId="1028644C" w14:textId="77777777" w:rsidR="00F14597" w:rsidRPr="00FC7496" w:rsidRDefault="00F14597" w:rsidP="00992404">
            <w:pPr>
              <w:pStyle w:val="TAL"/>
            </w:pPr>
            <w:r w:rsidRPr="00FC7496">
              <w:t>px_1XRTT_BaseId_Cell22</w:t>
            </w:r>
          </w:p>
        </w:tc>
        <w:tc>
          <w:tcPr>
            <w:tcW w:w="1509" w:type="dxa"/>
            <w:shd w:val="clear" w:color="auto" w:fill="auto"/>
            <w:vAlign w:val="center"/>
          </w:tcPr>
          <w:p w14:paraId="789C6E3B" w14:textId="77777777" w:rsidR="00F14597" w:rsidRPr="00FC7496" w:rsidRDefault="00F14597" w:rsidP="00992404">
            <w:pPr>
              <w:pStyle w:val="TAL"/>
            </w:pPr>
            <w:r w:rsidRPr="00FC7496">
              <w:t>B16_Type</w:t>
            </w:r>
          </w:p>
        </w:tc>
        <w:tc>
          <w:tcPr>
            <w:tcW w:w="1695" w:type="dxa"/>
            <w:shd w:val="clear" w:color="auto" w:fill="auto"/>
          </w:tcPr>
          <w:p w14:paraId="243DB73C" w14:textId="77777777" w:rsidR="00F14597" w:rsidRPr="00FC7496" w:rsidRDefault="00F14597" w:rsidP="00992404">
            <w:pPr>
              <w:pStyle w:val="TAL"/>
            </w:pPr>
            <w:r w:rsidRPr="00FC7496">
              <w:t>int2bit (42,16)</w:t>
            </w:r>
          </w:p>
        </w:tc>
        <w:tc>
          <w:tcPr>
            <w:tcW w:w="1130" w:type="dxa"/>
            <w:shd w:val="clear" w:color="auto" w:fill="auto"/>
            <w:vAlign w:val="center"/>
          </w:tcPr>
          <w:p w14:paraId="6EAB3E8D" w14:textId="77777777" w:rsidR="00F14597" w:rsidRPr="00FC7496" w:rsidRDefault="00F14597" w:rsidP="00992404">
            <w:pPr>
              <w:pStyle w:val="TAL"/>
            </w:pPr>
          </w:p>
        </w:tc>
        <w:tc>
          <w:tcPr>
            <w:tcW w:w="2824" w:type="dxa"/>
            <w:shd w:val="clear" w:color="auto" w:fill="auto"/>
          </w:tcPr>
          <w:p w14:paraId="3A8BAB8C" w14:textId="77777777" w:rsidR="00F14597" w:rsidRPr="00FC7496" w:rsidRDefault="00F14597" w:rsidP="00992404">
            <w:pPr>
              <w:pStyle w:val="TAL"/>
            </w:pPr>
            <w:r w:rsidRPr="00FC7496">
              <w:rPr>
                <w:szCs w:val="18"/>
              </w:rPr>
              <w:t>Base ID of Cell 22</w:t>
            </w:r>
          </w:p>
        </w:tc>
      </w:tr>
      <w:tr w:rsidR="00F14597" w:rsidRPr="00FC7496" w14:paraId="021A134D" w14:textId="77777777">
        <w:trPr>
          <w:jc w:val="center"/>
        </w:trPr>
        <w:tc>
          <w:tcPr>
            <w:tcW w:w="2728" w:type="dxa"/>
            <w:shd w:val="clear" w:color="auto" w:fill="auto"/>
            <w:noWrap/>
            <w:vAlign w:val="center"/>
          </w:tcPr>
          <w:p w14:paraId="248FFA30" w14:textId="77777777" w:rsidR="00F14597" w:rsidRPr="00FC7496" w:rsidRDefault="00F14597" w:rsidP="00992404">
            <w:pPr>
              <w:pStyle w:val="TAL"/>
            </w:pPr>
            <w:r w:rsidRPr="00FC7496">
              <w:t>px_1XRTT_NID</w:t>
            </w:r>
          </w:p>
        </w:tc>
        <w:tc>
          <w:tcPr>
            <w:tcW w:w="1509" w:type="dxa"/>
            <w:shd w:val="clear" w:color="auto" w:fill="auto"/>
            <w:vAlign w:val="center"/>
          </w:tcPr>
          <w:p w14:paraId="427DB7AA" w14:textId="77777777" w:rsidR="00F14597" w:rsidRPr="00FC7496" w:rsidRDefault="00F14597" w:rsidP="00992404">
            <w:pPr>
              <w:pStyle w:val="TAL"/>
            </w:pPr>
            <w:r w:rsidRPr="00FC7496">
              <w:t>B16_Type</w:t>
            </w:r>
          </w:p>
        </w:tc>
        <w:tc>
          <w:tcPr>
            <w:tcW w:w="1695" w:type="dxa"/>
            <w:shd w:val="clear" w:color="auto" w:fill="auto"/>
            <w:vAlign w:val="center"/>
          </w:tcPr>
          <w:p w14:paraId="6BFBBF62" w14:textId="77777777" w:rsidR="00F14597" w:rsidRPr="00FC7496" w:rsidRDefault="00F14597" w:rsidP="00992404">
            <w:pPr>
              <w:pStyle w:val="TAL"/>
            </w:pPr>
            <w:r w:rsidRPr="00FC7496">
              <w:t>int2bit (100,16)</w:t>
            </w:r>
          </w:p>
        </w:tc>
        <w:tc>
          <w:tcPr>
            <w:tcW w:w="1130" w:type="dxa"/>
            <w:shd w:val="clear" w:color="auto" w:fill="auto"/>
            <w:vAlign w:val="center"/>
          </w:tcPr>
          <w:p w14:paraId="33EA0F82" w14:textId="77777777" w:rsidR="00F14597" w:rsidRPr="00FC7496" w:rsidRDefault="00F14597" w:rsidP="00992404">
            <w:pPr>
              <w:pStyle w:val="TAL"/>
            </w:pPr>
          </w:p>
        </w:tc>
        <w:tc>
          <w:tcPr>
            <w:tcW w:w="2824" w:type="dxa"/>
            <w:shd w:val="clear" w:color="auto" w:fill="auto"/>
          </w:tcPr>
          <w:p w14:paraId="3561C046" w14:textId="77777777" w:rsidR="00F14597" w:rsidRPr="00FC7496" w:rsidRDefault="00F14597" w:rsidP="00992404">
            <w:pPr>
              <w:pStyle w:val="TAL"/>
              <w:rPr>
                <w:szCs w:val="18"/>
              </w:rPr>
            </w:pPr>
            <w:r w:rsidRPr="00FC7496">
              <w:rPr>
                <w:szCs w:val="18"/>
              </w:rPr>
              <w:t xml:space="preserve">default </w:t>
            </w:r>
            <w:r w:rsidR="001B16A2" w:rsidRPr="00FC7496">
              <w:rPr>
                <w:szCs w:val="18"/>
              </w:rPr>
              <w:t>Network</w:t>
            </w:r>
            <w:r w:rsidRPr="00FC7496">
              <w:rPr>
                <w:szCs w:val="18"/>
              </w:rPr>
              <w:t xml:space="preserve"> ID of 1xRTT Cells</w:t>
            </w:r>
          </w:p>
        </w:tc>
      </w:tr>
      <w:tr w:rsidR="009C1781" w:rsidRPr="00FC7496" w14:paraId="1F5BA3FF" w14:textId="77777777" w:rsidTr="009C1781">
        <w:trPr>
          <w:jc w:val="center"/>
        </w:trPr>
        <w:tc>
          <w:tcPr>
            <w:tcW w:w="2728" w:type="dxa"/>
            <w:shd w:val="clear" w:color="auto" w:fill="auto"/>
            <w:noWrap/>
            <w:vAlign w:val="center"/>
          </w:tcPr>
          <w:p w14:paraId="3D632A98" w14:textId="77777777" w:rsidR="009C1781" w:rsidRPr="00FC7496" w:rsidRDefault="009C1781" w:rsidP="009C1781">
            <w:pPr>
              <w:pStyle w:val="TAL"/>
            </w:pPr>
            <w:r w:rsidRPr="00FC7496">
              <w:t>px_1XRTT_SID</w:t>
            </w:r>
          </w:p>
        </w:tc>
        <w:tc>
          <w:tcPr>
            <w:tcW w:w="1509" w:type="dxa"/>
            <w:shd w:val="clear" w:color="auto" w:fill="auto"/>
            <w:vAlign w:val="center"/>
          </w:tcPr>
          <w:p w14:paraId="2065D6D9" w14:textId="77777777" w:rsidR="009C1781" w:rsidRPr="00FC7496" w:rsidRDefault="009C1781" w:rsidP="009C1781">
            <w:pPr>
              <w:pStyle w:val="TAL"/>
            </w:pPr>
            <w:r w:rsidRPr="00FC7496">
              <w:t>B15_Type</w:t>
            </w:r>
          </w:p>
        </w:tc>
        <w:tc>
          <w:tcPr>
            <w:tcW w:w="1695" w:type="dxa"/>
            <w:shd w:val="clear" w:color="auto" w:fill="auto"/>
            <w:vAlign w:val="center"/>
          </w:tcPr>
          <w:p w14:paraId="7DF01433" w14:textId="77777777" w:rsidR="009C1781" w:rsidRPr="00FC7496" w:rsidRDefault="009C1781" w:rsidP="009C1781">
            <w:pPr>
              <w:pStyle w:val="TAL"/>
            </w:pPr>
            <w:r w:rsidRPr="00FC7496">
              <w:t>int2bit (200,15)</w:t>
            </w:r>
          </w:p>
        </w:tc>
        <w:tc>
          <w:tcPr>
            <w:tcW w:w="1130" w:type="dxa"/>
            <w:shd w:val="clear" w:color="auto" w:fill="auto"/>
            <w:vAlign w:val="center"/>
          </w:tcPr>
          <w:p w14:paraId="7E43F2C4" w14:textId="77777777" w:rsidR="009C1781" w:rsidRPr="00FC7496" w:rsidRDefault="009C1781" w:rsidP="009C1781">
            <w:pPr>
              <w:pStyle w:val="TAL"/>
            </w:pPr>
          </w:p>
        </w:tc>
        <w:tc>
          <w:tcPr>
            <w:tcW w:w="2824" w:type="dxa"/>
            <w:shd w:val="clear" w:color="auto" w:fill="auto"/>
          </w:tcPr>
          <w:p w14:paraId="0FC54E5B" w14:textId="77777777" w:rsidR="009C1781" w:rsidRPr="00FC7496" w:rsidRDefault="009C1781" w:rsidP="009C1781">
            <w:pPr>
              <w:pStyle w:val="TAL"/>
              <w:rPr>
                <w:szCs w:val="18"/>
              </w:rPr>
            </w:pPr>
            <w:r w:rsidRPr="00FC7496">
              <w:rPr>
                <w:szCs w:val="18"/>
              </w:rPr>
              <w:t>default SystemID of 1xRTT Cells</w:t>
            </w:r>
          </w:p>
        </w:tc>
      </w:tr>
      <w:tr w:rsidR="00F14597" w:rsidRPr="00FC7496" w14:paraId="147273CD" w14:textId="77777777">
        <w:trPr>
          <w:jc w:val="center"/>
        </w:trPr>
        <w:tc>
          <w:tcPr>
            <w:tcW w:w="2728" w:type="dxa"/>
            <w:shd w:val="clear" w:color="auto" w:fill="auto"/>
            <w:noWrap/>
            <w:vAlign w:val="center"/>
          </w:tcPr>
          <w:p w14:paraId="19AF2430" w14:textId="77777777" w:rsidR="00F14597" w:rsidRPr="00FC7496" w:rsidRDefault="00F14597" w:rsidP="00992404">
            <w:pPr>
              <w:pStyle w:val="TAL"/>
            </w:pPr>
            <w:r w:rsidRPr="00FC7496">
              <w:t>px_1XRTT_TMSI_Def</w:t>
            </w:r>
          </w:p>
        </w:tc>
        <w:tc>
          <w:tcPr>
            <w:tcW w:w="1509" w:type="dxa"/>
            <w:shd w:val="clear" w:color="auto" w:fill="auto"/>
            <w:vAlign w:val="center"/>
          </w:tcPr>
          <w:p w14:paraId="6F0C01E7" w14:textId="77777777" w:rsidR="00F14597" w:rsidRPr="00FC7496" w:rsidRDefault="00F14597" w:rsidP="00992404">
            <w:pPr>
              <w:pStyle w:val="TAL"/>
            </w:pPr>
            <w:r w:rsidRPr="00FC7496">
              <w:t>O4_Type</w:t>
            </w:r>
          </w:p>
        </w:tc>
        <w:tc>
          <w:tcPr>
            <w:tcW w:w="1695" w:type="dxa"/>
            <w:shd w:val="clear" w:color="auto" w:fill="auto"/>
            <w:vAlign w:val="center"/>
          </w:tcPr>
          <w:p w14:paraId="3AB1EB29" w14:textId="77777777" w:rsidR="00F14597" w:rsidRPr="00FC7496" w:rsidRDefault="00F14597" w:rsidP="00992404">
            <w:pPr>
              <w:pStyle w:val="TAL"/>
            </w:pPr>
            <w:r w:rsidRPr="00FC7496">
              <w:t>'1234ABCD'O</w:t>
            </w:r>
          </w:p>
        </w:tc>
        <w:tc>
          <w:tcPr>
            <w:tcW w:w="1130" w:type="dxa"/>
            <w:shd w:val="clear" w:color="auto" w:fill="auto"/>
            <w:vAlign w:val="center"/>
          </w:tcPr>
          <w:p w14:paraId="569761A1" w14:textId="77777777" w:rsidR="00F14597" w:rsidRPr="00FC7496" w:rsidRDefault="00F14597" w:rsidP="00992404">
            <w:pPr>
              <w:pStyle w:val="TAL"/>
            </w:pPr>
          </w:p>
        </w:tc>
        <w:tc>
          <w:tcPr>
            <w:tcW w:w="2824" w:type="dxa"/>
            <w:shd w:val="clear" w:color="auto" w:fill="auto"/>
          </w:tcPr>
          <w:p w14:paraId="0889403F" w14:textId="77777777" w:rsidR="00F14597" w:rsidRPr="00FC7496" w:rsidRDefault="00F14597" w:rsidP="00992404">
            <w:pPr>
              <w:pStyle w:val="TAL"/>
              <w:rPr>
                <w:szCs w:val="18"/>
              </w:rPr>
            </w:pPr>
            <w:r w:rsidRPr="00FC7496">
              <w:rPr>
                <w:szCs w:val="18"/>
              </w:rPr>
              <w:t>TMSI to be used</w:t>
            </w:r>
            <w:r w:rsidR="00381D78" w:rsidRPr="00FC7496">
              <w:rPr>
                <w:szCs w:val="18"/>
              </w:rPr>
              <w:t xml:space="preserve"> </w:t>
            </w:r>
            <w:r w:rsidRPr="00FC7496">
              <w:rPr>
                <w:szCs w:val="18"/>
              </w:rPr>
              <w:t>in 1XRTT</w:t>
            </w:r>
          </w:p>
        </w:tc>
      </w:tr>
      <w:tr w:rsidR="00F14597" w:rsidRPr="00FC7496" w14:paraId="678E0525" w14:textId="77777777">
        <w:trPr>
          <w:jc w:val="center"/>
        </w:trPr>
        <w:tc>
          <w:tcPr>
            <w:tcW w:w="2728" w:type="dxa"/>
            <w:shd w:val="clear" w:color="auto" w:fill="auto"/>
            <w:noWrap/>
            <w:vAlign w:val="center"/>
          </w:tcPr>
          <w:p w14:paraId="05D13AD2" w14:textId="77777777" w:rsidR="00F14597" w:rsidRPr="00FC7496" w:rsidRDefault="00F14597" w:rsidP="00992404">
            <w:pPr>
              <w:pStyle w:val="TAL"/>
            </w:pPr>
            <w:r w:rsidRPr="00FC7496">
              <w:t>px_1XRTT_MinProtRev</w:t>
            </w:r>
          </w:p>
        </w:tc>
        <w:tc>
          <w:tcPr>
            <w:tcW w:w="1509" w:type="dxa"/>
            <w:shd w:val="clear" w:color="auto" w:fill="auto"/>
            <w:vAlign w:val="center"/>
          </w:tcPr>
          <w:p w14:paraId="46CA385F" w14:textId="77777777" w:rsidR="00F14597" w:rsidRPr="00FC7496" w:rsidRDefault="00F14597" w:rsidP="00992404">
            <w:pPr>
              <w:pStyle w:val="TAL"/>
            </w:pPr>
            <w:r w:rsidRPr="00FC7496">
              <w:t>ProtRev_Type</w:t>
            </w:r>
          </w:p>
        </w:tc>
        <w:tc>
          <w:tcPr>
            <w:tcW w:w="1695" w:type="dxa"/>
            <w:shd w:val="clear" w:color="auto" w:fill="auto"/>
            <w:vAlign w:val="center"/>
          </w:tcPr>
          <w:p w14:paraId="56E1632F" w14:textId="77777777" w:rsidR="00F14597" w:rsidRPr="00FC7496" w:rsidRDefault="00F14597" w:rsidP="00992404">
            <w:pPr>
              <w:pStyle w:val="TAL"/>
            </w:pPr>
            <w:r w:rsidRPr="00FC7496">
              <w:t>0</w:t>
            </w:r>
          </w:p>
        </w:tc>
        <w:tc>
          <w:tcPr>
            <w:tcW w:w="1130" w:type="dxa"/>
            <w:shd w:val="clear" w:color="auto" w:fill="auto"/>
            <w:vAlign w:val="center"/>
          </w:tcPr>
          <w:p w14:paraId="1FA6F7A4" w14:textId="77777777" w:rsidR="00F14597" w:rsidRPr="00FC7496" w:rsidRDefault="00F14597" w:rsidP="00992404">
            <w:pPr>
              <w:pStyle w:val="TAL"/>
            </w:pPr>
          </w:p>
        </w:tc>
        <w:tc>
          <w:tcPr>
            <w:tcW w:w="2824" w:type="dxa"/>
            <w:shd w:val="clear" w:color="auto" w:fill="auto"/>
          </w:tcPr>
          <w:p w14:paraId="637701D4" w14:textId="77777777" w:rsidR="00F14597" w:rsidRPr="00FC7496" w:rsidRDefault="00F14597" w:rsidP="00992404">
            <w:pPr>
              <w:pStyle w:val="TAL"/>
              <w:rPr>
                <w:szCs w:val="18"/>
              </w:rPr>
            </w:pPr>
            <w:r w:rsidRPr="00FC7496">
              <w:rPr>
                <w:szCs w:val="18"/>
              </w:rPr>
              <w:t>Minimum Protocol revision supported by Base Station</w:t>
            </w:r>
          </w:p>
        </w:tc>
      </w:tr>
      <w:tr w:rsidR="00F14597" w:rsidRPr="00FC7496" w14:paraId="056BED95" w14:textId="77777777">
        <w:trPr>
          <w:jc w:val="center"/>
        </w:trPr>
        <w:tc>
          <w:tcPr>
            <w:tcW w:w="2728" w:type="dxa"/>
            <w:shd w:val="clear" w:color="auto" w:fill="auto"/>
            <w:noWrap/>
            <w:vAlign w:val="center"/>
          </w:tcPr>
          <w:p w14:paraId="4E684232" w14:textId="77777777" w:rsidR="00F14597" w:rsidRPr="00FC7496" w:rsidRDefault="00F14597" w:rsidP="00992404">
            <w:pPr>
              <w:pStyle w:val="TAL"/>
            </w:pPr>
            <w:r w:rsidRPr="00FC7496">
              <w:t>px_1XRTT_UserInfo_EncMode</w:t>
            </w:r>
          </w:p>
        </w:tc>
        <w:tc>
          <w:tcPr>
            <w:tcW w:w="1509" w:type="dxa"/>
            <w:shd w:val="clear" w:color="auto" w:fill="auto"/>
          </w:tcPr>
          <w:p w14:paraId="10C04545" w14:textId="77777777" w:rsidR="00F14597" w:rsidRPr="00FC7496" w:rsidRDefault="00F14597" w:rsidP="00992404">
            <w:pPr>
              <w:pStyle w:val="TAL"/>
            </w:pPr>
            <w:r w:rsidRPr="00FC7496">
              <w:t>EncryptionMode_Type</w:t>
            </w:r>
          </w:p>
        </w:tc>
        <w:tc>
          <w:tcPr>
            <w:tcW w:w="1695" w:type="dxa"/>
            <w:shd w:val="clear" w:color="auto" w:fill="auto"/>
            <w:vAlign w:val="center"/>
          </w:tcPr>
          <w:p w14:paraId="3B2E1805" w14:textId="77777777" w:rsidR="00F14597" w:rsidRPr="00FC7496" w:rsidRDefault="00F14597" w:rsidP="00992404">
            <w:pPr>
              <w:pStyle w:val="TAL"/>
            </w:pPr>
            <w:r w:rsidRPr="00FC7496">
              <w:t>2</w:t>
            </w:r>
          </w:p>
        </w:tc>
        <w:tc>
          <w:tcPr>
            <w:tcW w:w="1130" w:type="dxa"/>
            <w:shd w:val="clear" w:color="auto" w:fill="auto"/>
            <w:vAlign w:val="center"/>
          </w:tcPr>
          <w:p w14:paraId="725C5B3E" w14:textId="77777777" w:rsidR="00F14597" w:rsidRPr="00FC7496" w:rsidRDefault="00F14597" w:rsidP="00992404">
            <w:pPr>
              <w:pStyle w:val="TAL"/>
            </w:pPr>
          </w:p>
        </w:tc>
        <w:tc>
          <w:tcPr>
            <w:tcW w:w="2824" w:type="dxa"/>
            <w:shd w:val="clear" w:color="auto" w:fill="auto"/>
          </w:tcPr>
          <w:p w14:paraId="5C255B26" w14:textId="77777777" w:rsidR="00F14597" w:rsidRPr="00FC7496" w:rsidRDefault="001B16A2" w:rsidP="00992404">
            <w:pPr>
              <w:pStyle w:val="TAL"/>
            </w:pPr>
            <w:r w:rsidRPr="00FC7496">
              <w:t>Encryption</w:t>
            </w:r>
            <w:r w:rsidR="00F14597" w:rsidRPr="00FC7496">
              <w:t xml:space="preserve"> Mode</w:t>
            </w:r>
          </w:p>
          <w:p w14:paraId="2026A3F0" w14:textId="77777777" w:rsidR="00F14597" w:rsidRPr="00FC7496" w:rsidRDefault="00F14597" w:rsidP="00992404">
            <w:pPr>
              <w:pStyle w:val="TAL"/>
            </w:pPr>
            <w:r w:rsidRPr="00FC7496">
              <w:t>Rijndael algorithm</w:t>
            </w:r>
          </w:p>
        </w:tc>
      </w:tr>
      <w:tr w:rsidR="00F14597" w:rsidRPr="00FC7496" w14:paraId="44298D20" w14:textId="77777777">
        <w:trPr>
          <w:jc w:val="center"/>
        </w:trPr>
        <w:tc>
          <w:tcPr>
            <w:tcW w:w="2728" w:type="dxa"/>
            <w:shd w:val="clear" w:color="auto" w:fill="auto"/>
            <w:noWrap/>
            <w:vAlign w:val="center"/>
          </w:tcPr>
          <w:p w14:paraId="188613DF" w14:textId="77777777" w:rsidR="00F14597" w:rsidRPr="00FC7496" w:rsidRDefault="00F14597" w:rsidP="00992404">
            <w:pPr>
              <w:pStyle w:val="TAL"/>
            </w:pPr>
            <w:r w:rsidRPr="00FC7496">
              <w:t>px_1XRTT_Sig_EncMode</w:t>
            </w:r>
          </w:p>
        </w:tc>
        <w:tc>
          <w:tcPr>
            <w:tcW w:w="1509" w:type="dxa"/>
            <w:shd w:val="clear" w:color="auto" w:fill="auto"/>
          </w:tcPr>
          <w:p w14:paraId="6AB501F7" w14:textId="77777777" w:rsidR="00F14597" w:rsidRPr="00FC7496" w:rsidRDefault="00F14597" w:rsidP="00992404">
            <w:pPr>
              <w:pStyle w:val="TAL"/>
            </w:pPr>
            <w:r w:rsidRPr="00FC7496">
              <w:t>EncryptionMode_Type</w:t>
            </w:r>
          </w:p>
        </w:tc>
        <w:tc>
          <w:tcPr>
            <w:tcW w:w="1695" w:type="dxa"/>
            <w:shd w:val="clear" w:color="auto" w:fill="auto"/>
            <w:vAlign w:val="center"/>
          </w:tcPr>
          <w:p w14:paraId="3D194429" w14:textId="77777777" w:rsidR="00F14597" w:rsidRPr="00FC7496" w:rsidRDefault="00F14597" w:rsidP="00992404">
            <w:pPr>
              <w:pStyle w:val="TAL"/>
            </w:pPr>
            <w:r w:rsidRPr="00FC7496">
              <w:t>2</w:t>
            </w:r>
          </w:p>
        </w:tc>
        <w:tc>
          <w:tcPr>
            <w:tcW w:w="1130" w:type="dxa"/>
            <w:shd w:val="clear" w:color="auto" w:fill="auto"/>
            <w:vAlign w:val="center"/>
          </w:tcPr>
          <w:p w14:paraId="0D58B429" w14:textId="77777777" w:rsidR="00F14597" w:rsidRPr="00FC7496" w:rsidRDefault="00F14597" w:rsidP="00992404">
            <w:pPr>
              <w:pStyle w:val="TAL"/>
            </w:pPr>
          </w:p>
        </w:tc>
        <w:tc>
          <w:tcPr>
            <w:tcW w:w="2824" w:type="dxa"/>
            <w:shd w:val="clear" w:color="auto" w:fill="auto"/>
          </w:tcPr>
          <w:p w14:paraId="1F044584" w14:textId="77777777" w:rsidR="00F14597" w:rsidRPr="00FC7496" w:rsidRDefault="001B16A2" w:rsidP="00992404">
            <w:pPr>
              <w:pStyle w:val="TAL"/>
            </w:pPr>
            <w:r w:rsidRPr="00FC7496">
              <w:t>Encryption</w:t>
            </w:r>
            <w:r w:rsidR="00F14597" w:rsidRPr="00FC7496">
              <w:t xml:space="preserve"> Mode</w:t>
            </w:r>
          </w:p>
          <w:p w14:paraId="01EB8A69" w14:textId="77777777" w:rsidR="00F14597" w:rsidRPr="00FC7496" w:rsidRDefault="00F14597" w:rsidP="00992404">
            <w:pPr>
              <w:pStyle w:val="TAL"/>
            </w:pPr>
            <w:r w:rsidRPr="00FC7496">
              <w:t>Rijndael algorithm</w:t>
            </w:r>
          </w:p>
        </w:tc>
      </w:tr>
      <w:tr w:rsidR="00F14597" w:rsidRPr="00FC7496" w14:paraId="7E1A17AD" w14:textId="77777777">
        <w:trPr>
          <w:jc w:val="center"/>
        </w:trPr>
        <w:tc>
          <w:tcPr>
            <w:tcW w:w="2728" w:type="dxa"/>
            <w:shd w:val="clear" w:color="auto" w:fill="auto"/>
            <w:noWrap/>
            <w:vAlign w:val="center"/>
          </w:tcPr>
          <w:p w14:paraId="0917DA33" w14:textId="77777777" w:rsidR="00F14597" w:rsidRPr="00FC7496" w:rsidRDefault="00F14597" w:rsidP="00992404">
            <w:pPr>
              <w:pStyle w:val="TAL"/>
            </w:pPr>
            <w:r w:rsidRPr="00FC7496">
              <w:t>px_1XRTT_BandClass</w:t>
            </w:r>
          </w:p>
        </w:tc>
        <w:tc>
          <w:tcPr>
            <w:tcW w:w="1509" w:type="dxa"/>
            <w:shd w:val="clear" w:color="auto" w:fill="auto"/>
            <w:vAlign w:val="center"/>
          </w:tcPr>
          <w:p w14:paraId="731A8B46" w14:textId="77777777" w:rsidR="00F14597" w:rsidRPr="00FC7496" w:rsidRDefault="00F14597" w:rsidP="00992404">
            <w:pPr>
              <w:pStyle w:val="TAL"/>
            </w:pPr>
            <w:r w:rsidRPr="00FC7496">
              <w:t>BandclassCDMA2000_Type</w:t>
            </w:r>
          </w:p>
        </w:tc>
        <w:tc>
          <w:tcPr>
            <w:tcW w:w="1695" w:type="dxa"/>
            <w:shd w:val="clear" w:color="auto" w:fill="auto"/>
            <w:vAlign w:val="center"/>
          </w:tcPr>
          <w:p w14:paraId="5C5DF7D6" w14:textId="77777777" w:rsidR="00F14597" w:rsidRPr="00FC7496" w:rsidRDefault="00F14597" w:rsidP="00992404">
            <w:pPr>
              <w:pStyle w:val="TAL"/>
            </w:pPr>
            <w:r w:rsidRPr="00FC7496">
              <w:t>1</w:t>
            </w:r>
          </w:p>
        </w:tc>
        <w:tc>
          <w:tcPr>
            <w:tcW w:w="1130" w:type="dxa"/>
            <w:shd w:val="clear" w:color="auto" w:fill="auto"/>
            <w:vAlign w:val="center"/>
          </w:tcPr>
          <w:p w14:paraId="1BF9ACE1" w14:textId="77777777" w:rsidR="00F14597" w:rsidRPr="00FC7496" w:rsidRDefault="00F14597" w:rsidP="00992404">
            <w:pPr>
              <w:pStyle w:val="TAL"/>
            </w:pPr>
          </w:p>
        </w:tc>
        <w:tc>
          <w:tcPr>
            <w:tcW w:w="2824" w:type="dxa"/>
            <w:shd w:val="clear" w:color="auto" w:fill="auto"/>
          </w:tcPr>
          <w:p w14:paraId="5469E8F0" w14:textId="77777777" w:rsidR="00F14597" w:rsidRPr="00FC7496" w:rsidRDefault="00F14597" w:rsidP="00992404">
            <w:pPr>
              <w:pStyle w:val="TAL"/>
              <w:rPr>
                <w:szCs w:val="18"/>
              </w:rPr>
            </w:pPr>
            <w:r w:rsidRPr="00FC7496">
              <w:rPr>
                <w:szCs w:val="18"/>
              </w:rPr>
              <w:t>Band Class; Table 1.5-1 of C.S0057</w:t>
            </w:r>
            <w:r w:rsidR="000C6EC3" w:rsidRPr="00FC7496">
              <w:rPr>
                <w:szCs w:val="18"/>
              </w:rPr>
              <w:t xml:space="preserve"> E v1.0</w:t>
            </w:r>
            <w:r w:rsidRPr="00FC7496">
              <w:rPr>
                <w:szCs w:val="18"/>
              </w:rPr>
              <w:t>. Default value corresponds to 1.8</w:t>
            </w:r>
            <w:r w:rsidR="00C701EC" w:rsidRPr="00FC7496">
              <w:rPr>
                <w:szCs w:val="18"/>
              </w:rPr>
              <w:t xml:space="preserve"> GHz to 2.0 </w:t>
            </w:r>
            <w:r w:rsidRPr="00FC7496">
              <w:rPr>
                <w:szCs w:val="18"/>
              </w:rPr>
              <w:t>GHz PCS band</w:t>
            </w:r>
          </w:p>
        </w:tc>
      </w:tr>
      <w:tr w:rsidR="00641CEE" w:rsidRPr="00FC7496" w14:paraId="1DE2A727"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358B" w14:textId="77777777" w:rsidR="00641CEE" w:rsidRPr="00FC7496" w:rsidRDefault="00641CEE" w:rsidP="00074679">
            <w:pPr>
              <w:pStyle w:val="TAL"/>
            </w:pPr>
            <w:r w:rsidRPr="00FC7496">
              <w:t>px_PowerDownRegEnabled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1EC57" w14:textId="77777777" w:rsidR="00641CEE" w:rsidRPr="00FC7496" w:rsidRDefault="00641CEE" w:rsidP="00074679">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A48D16" w14:textId="77777777" w:rsidR="00641CEE" w:rsidRPr="00FC7496" w:rsidRDefault="00641CEE" w:rsidP="00074679">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C569C5" w14:textId="77777777" w:rsidR="00641CEE" w:rsidRPr="00FC7496" w:rsidRDefault="00641CEE"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77902B" w14:textId="77777777" w:rsidR="00641CEE" w:rsidRPr="00FC7496" w:rsidRDefault="00641CEE" w:rsidP="00CA39BB">
            <w:pPr>
              <w:pStyle w:val="TAL"/>
            </w:pPr>
            <w:r w:rsidRPr="00FC7496">
              <w:t>Parameter for power down reg in 1xRTT</w:t>
            </w:r>
          </w:p>
        </w:tc>
      </w:tr>
      <w:tr w:rsidR="009D2901" w:rsidRPr="00FC7496" w14:paraId="4A9D71D8"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33B71" w14:textId="77777777" w:rsidR="009D2901" w:rsidRPr="00FC7496" w:rsidRDefault="009D2901" w:rsidP="00074679">
            <w:pPr>
              <w:pStyle w:val="TAL"/>
            </w:pPr>
            <w:r w:rsidRPr="00FC7496">
              <w:t>px_1XRTT_Zone_Timer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7C2157" w14:textId="77777777" w:rsidR="009D2901" w:rsidRPr="00FC7496" w:rsidRDefault="009D2901" w:rsidP="00074679">
            <w:pPr>
              <w:pStyle w:val="TAL"/>
            </w:pPr>
            <w:r w:rsidRPr="00FC7496">
              <w:t>B3_Type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17BE6E" w14:textId="77777777" w:rsidR="009D2901" w:rsidRPr="00FC7496" w:rsidRDefault="009D2901" w:rsidP="00074679">
            <w:pPr>
              <w:pStyle w:val="TAL"/>
            </w:pPr>
            <w:r w:rsidRPr="00FC7496">
              <w:t>‘000’B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41CC" w14:textId="77777777" w:rsidR="009D2901" w:rsidRPr="00FC7496" w:rsidRDefault="009D2901"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7762605" w14:textId="77777777" w:rsidR="009D2901" w:rsidRPr="00FC7496" w:rsidRDefault="009D2901" w:rsidP="005F0339">
            <w:pPr>
              <w:pStyle w:val="TAL"/>
            </w:pPr>
            <w:r w:rsidRPr="00FC7496">
              <w:t>Zone timer sent in ‘System Parameters Message’ overhead message</w:t>
            </w:r>
          </w:p>
        </w:tc>
      </w:tr>
      <w:tr w:rsidR="000F664D" w:rsidRPr="00FC7496" w14:paraId="76B8BCCE"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5581E" w14:textId="77777777" w:rsidR="000F664D" w:rsidRPr="00FC7496" w:rsidRDefault="000F664D" w:rsidP="00074679">
            <w:pPr>
              <w:pStyle w:val="TAL"/>
            </w:pPr>
            <w:r w:rsidRPr="00FC7496">
              <w:t>px_RAND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B238E9" w14:textId="77777777" w:rsidR="000F664D" w:rsidRPr="00FC7496" w:rsidRDefault="000F664D"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3E1D75" w14:textId="77777777" w:rsidR="000F664D" w:rsidRPr="00FC7496" w:rsidRDefault="000F664D"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DFCF109" w14:textId="77777777" w:rsidR="000F664D" w:rsidRPr="00FC7496" w:rsidRDefault="000F664D"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BB7D6D0" w14:textId="77777777" w:rsidR="000F664D" w:rsidRPr="00FC7496" w:rsidRDefault="000F664D" w:rsidP="00931DA3">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r w:rsidR="00475050" w:rsidRPr="00FC7496" w14:paraId="39446E73"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02379" w14:textId="77777777" w:rsidR="00475050" w:rsidRPr="00FC7496" w:rsidRDefault="00475050" w:rsidP="00074679">
            <w:pPr>
              <w:pStyle w:val="TAL"/>
            </w:pPr>
            <w:r w:rsidRPr="00FC7496">
              <w:t>px_RAND</w:t>
            </w:r>
            <w:r w:rsidR="00DB4A92" w:rsidRPr="00FC7496">
              <w:t>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9CD9D84" w14:textId="77777777" w:rsidR="00475050" w:rsidRPr="00FC7496" w:rsidRDefault="00475050"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0B283" w14:textId="77777777" w:rsidR="00475050" w:rsidRPr="00FC7496" w:rsidRDefault="00475050"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6D1219" w14:textId="77777777" w:rsidR="00475050" w:rsidRPr="00FC7496" w:rsidRDefault="00475050"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5C2001" w14:textId="77777777" w:rsidR="00475050" w:rsidRPr="00FC7496" w:rsidRDefault="00475050" w:rsidP="00A471D2">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bl>
    <w:p w14:paraId="114E1270" w14:textId="77777777" w:rsidR="00472CA0" w:rsidRPr="00FC7496" w:rsidRDefault="00472CA0" w:rsidP="00472CA0"/>
    <w:p w14:paraId="7B26124C" w14:textId="77777777" w:rsidR="00930A5A" w:rsidRPr="00FC7496" w:rsidRDefault="00930A5A" w:rsidP="00930A5A">
      <w:pPr>
        <w:pStyle w:val="TH"/>
      </w:pPr>
      <w:r w:rsidRPr="00FC7496">
        <w:t>Table 9.2-5: WLAN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30A5A" w:rsidRPr="00FC7496" w14:paraId="29CBABA6" w14:textId="77777777" w:rsidTr="00205790">
        <w:trPr>
          <w:jc w:val="center"/>
        </w:trPr>
        <w:tc>
          <w:tcPr>
            <w:tcW w:w="2728" w:type="dxa"/>
            <w:shd w:val="clear" w:color="auto" w:fill="auto"/>
            <w:noWrap/>
            <w:vAlign w:val="center"/>
          </w:tcPr>
          <w:p w14:paraId="7E98F5FA" w14:textId="77777777" w:rsidR="00930A5A" w:rsidRPr="00FC7496" w:rsidRDefault="00930A5A" w:rsidP="00205790">
            <w:pPr>
              <w:pStyle w:val="TAH"/>
            </w:pPr>
            <w:r w:rsidRPr="00FC7496">
              <w:t>Parameter Name</w:t>
            </w:r>
          </w:p>
        </w:tc>
        <w:tc>
          <w:tcPr>
            <w:tcW w:w="1509" w:type="dxa"/>
            <w:shd w:val="clear" w:color="auto" w:fill="auto"/>
            <w:vAlign w:val="center"/>
          </w:tcPr>
          <w:p w14:paraId="4D216823" w14:textId="77777777" w:rsidR="00930A5A" w:rsidRPr="00FC7496" w:rsidRDefault="00930A5A" w:rsidP="00205790">
            <w:pPr>
              <w:pStyle w:val="TAH"/>
            </w:pPr>
            <w:r w:rsidRPr="00FC7496">
              <w:t>Parameter Type</w:t>
            </w:r>
          </w:p>
        </w:tc>
        <w:tc>
          <w:tcPr>
            <w:tcW w:w="848" w:type="dxa"/>
            <w:shd w:val="clear" w:color="auto" w:fill="auto"/>
            <w:vAlign w:val="center"/>
          </w:tcPr>
          <w:p w14:paraId="15A4EB59" w14:textId="77777777" w:rsidR="00930A5A" w:rsidRPr="00FC7496" w:rsidRDefault="00930A5A" w:rsidP="00205790">
            <w:pPr>
              <w:pStyle w:val="TAH"/>
            </w:pPr>
            <w:r w:rsidRPr="00FC7496">
              <w:t>Default Value</w:t>
            </w:r>
          </w:p>
        </w:tc>
        <w:tc>
          <w:tcPr>
            <w:tcW w:w="1977" w:type="dxa"/>
            <w:shd w:val="clear" w:color="auto" w:fill="auto"/>
            <w:vAlign w:val="center"/>
          </w:tcPr>
          <w:p w14:paraId="72E566A2" w14:textId="77777777" w:rsidR="00930A5A" w:rsidRPr="00FC7496" w:rsidRDefault="00930A5A" w:rsidP="00205790">
            <w:pPr>
              <w:pStyle w:val="TAH"/>
            </w:pPr>
            <w:r w:rsidRPr="00FC7496">
              <w:t>Supported Values</w:t>
            </w:r>
          </w:p>
        </w:tc>
        <w:tc>
          <w:tcPr>
            <w:tcW w:w="2824" w:type="dxa"/>
            <w:shd w:val="clear" w:color="auto" w:fill="auto"/>
            <w:vAlign w:val="center"/>
          </w:tcPr>
          <w:p w14:paraId="659F429F" w14:textId="77777777" w:rsidR="00930A5A" w:rsidRPr="00FC7496" w:rsidRDefault="00930A5A" w:rsidP="00205790">
            <w:pPr>
              <w:pStyle w:val="TAH"/>
            </w:pPr>
            <w:r w:rsidRPr="00FC7496">
              <w:t>Description</w:t>
            </w:r>
          </w:p>
        </w:tc>
      </w:tr>
      <w:tr w:rsidR="00930A5A" w:rsidRPr="00FC7496" w14:paraId="43937C5C" w14:textId="77777777" w:rsidTr="00205790">
        <w:trPr>
          <w:jc w:val="center"/>
        </w:trPr>
        <w:tc>
          <w:tcPr>
            <w:tcW w:w="2728" w:type="dxa"/>
            <w:shd w:val="clear" w:color="auto" w:fill="auto"/>
            <w:noWrap/>
            <w:vAlign w:val="center"/>
          </w:tcPr>
          <w:p w14:paraId="0584C9A3"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px_ePDG_Ipsec_CipheringAlgorithm</w:t>
            </w:r>
          </w:p>
        </w:tc>
        <w:tc>
          <w:tcPr>
            <w:tcW w:w="1509" w:type="dxa"/>
            <w:shd w:val="clear" w:color="auto" w:fill="auto"/>
            <w:vAlign w:val="center"/>
          </w:tcPr>
          <w:p w14:paraId="52382CE2" w14:textId="77777777" w:rsidR="00930A5A" w:rsidRPr="00FC7496" w:rsidRDefault="00930A5A" w:rsidP="00205790">
            <w:pPr>
              <w:pStyle w:val="TAL"/>
              <w:rPr>
                <w:szCs w:val="18"/>
              </w:rPr>
            </w:pPr>
            <w:r w:rsidRPr="00FC7496">
              <w:rPr>
                <w:szCs w:val="18"/>
              </w:rPr>
              <w:t>IPsec_CipheringAlgorithm_Type</w:t>
            </w:r>
          </w:p>
        </w:tc>
        <w:tc>
          <w:tcPr>
            <w:tcW w:w="848" w:type="dxa"/>
            <w:shd w:val="clear" w:color="auto" w:fill="auto"/>
            <w:vAlign w:val="center"/>
          </w:tcPr>
          <w:p w14:paraId="501EBC8F" w14:textId="77777777" w:rsidR="00930A5A" w:rsidRPr="00FC7496" w:rsidRDefault="00930A5A" w:rsidP="00205790">
            <w:pPr>
              <w:pStyle w:val="TAL"/>
              <w:rPr>
                <w:szCs w:val="18"/>
              </w:rPr>
            </w:pPr>
            <w:r w:rsidRPr="00FC7496">
              <w:rPr>
                <w:szCs w:val="18"/>
              </w:rPr>
              <w:t>des_ede3_cbc</w:t>
            </w:r>
          </w:p>
        </w:tc>
        <w:tc>
          <w:tcPr>
            <w:tcW w:w="1977" w:type="dxa"/>
            <w:shd w:val="clear" w:color="auto" w:fill="auto"/>
            <w:vAlign w:val="center"/>
          </w:tcPr>
          <w:p w14:paraId="4634875A" w14:textId="77777777" w:rsidR="00930A5A" w:rsidRPr="00FC7496" w:rsidRDefault="00930A5A" w:rsidP="00205790">
            <w:pPr>
              <w:pStyle w:val="TAL"/>
              <w:rPr>
                <w:szCs w:val="18"/>
              </w:rPr>
            </w:pPr>
            <w:r w:rsidRPr="00FC7496">
              <w:rPr>
                <w:szCs w:val="18"/>
              </w:rPr>
              <w:t>des_ede3_cbc,</w:t>
            </w:r>
          </w:p>
          <w:p w14:paraId="68395385" w14:textId="77777777" w:rsidR="00930A5A" w:rsidRPr="00FC7496" w:rsidRDefault="00930A5A" w:rsidP="00205790">
            <w:pPr>
              <w:pStyle w:val="TAL"/>
              <w:rPr>
                <w:szCs w:val="18"/>
              </w:rPr>
            </w:pPr>
            <w:r w:rsidRPr="00FC7496">
              <w:rPr>
                <w:szCs w:val="18"/>
              </w:rPr>
              <w:t>aes_cbc,</w:t>
            </w:r>
          </w:p>
          <w:p w14:paraId="7A460E9F" w14:textId="77777777" w:rsidR="00930A5A" w:rsidRPr="00FC7496" w:rsidRDefault="00930A5A" w:rsidP="00205790">
            <w:pPr>
              <w:pStyle w:val="TAL"/>
              <w:rPr>
                <w:szCs w:val="18"/>
              </w:rPr>
            </w:pPr>
            <w:r w:rsidRPr="00FC7496">
              <w:rPr>
                <w:szCs w:val="18"/>
              </w:rPr>
              <w:t>nociph</w:t>
            </w:r>
          </w:p>
        </w:tc>
        <w:tc>
          <w:tcPr>
            <w:tcW w:w="2824" w:type="dxa"/>
            <w:shd w:val="clear" w:color="auto" w:fill="auto"/>
            <w:vAlign w:val="center"/>
          </w:tcPr>
          <w:p w14:paraId="6CABECE2" w14:textId="77777777" w:rsidR="005935C1" w:rsidRPr="00FC7496" w:rsidRDefault="00930A5A" w:rsidP="005935C1">
            <w:pPr>
              <w:pStyle w:val="TAL"/>
              <w:rPr>
                <w:szCs w:val="18"/>
              </w:rPr>
            </w:pPr>
            <w:r w:rsidRPr="00FC7496">
              <w:rPr>
                <w:szCs w:val="18"/>
              </w:rPr>
              <w:t>Ipsec Ciphering Algorithm used in ePDG</w:t>
            </w:r>
          </w:p>
          <w:p w14:paraId="1AAB9583" w14:textId="77777777" w:rsidR="00930A5A" w:rsidRPr="00FC7496" w:rsidRDefault="005935C1" w:rsidP="005935C1">
            <w:pPr>
              <w:pStyle w:val="TAL"/>
              <w:rPr>
                <w:szCs w:val="18"/>
              </w:rPr>
            </w:pPr>
            <w:r w:rsidRPr="00FC7496">
              <w:rPr>
                <w:szCs w:val="18"/>
              </w:rPr>
              <w:t>NOTE: Unless specified otherwise in the test prose „nociph“ shall not be used for verification</w:t>
            </w:r>
          </w:p>
        </w:tc>
      </w:tr>
      <w:tr w:rsidR="00930A5A" w:rsidRPr="00FC7496" w14:paraId="491CD957" w14:textId="77777777" w:rsidTr="00205790">
        <w:trPr>
          <w:jc w:val="center"/>
        </w:trPr>
        <w:tc>
          <w:tcPr>
            <w:tcW w:w="2728" w:type="dxa"/>
            <w:shd w:val="clear" w:color="auto" w:fill="auto"/>
            <w:noWrap/>
            <w:vAlign w:val="center"/>
          </w:tcPr>
          <w:p w14:paraId="0C16B0FD"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px_ePDG_Ipsec_IntegrityAlgorithm</w:t>
            </w:r>
          </w:p>
        </w:tc>
        <w:tc>
          <w:tcPr>
            <w:tcW w:w="1509" w:type="dxa"/>
            <w:shd w:val="clear" w:color="auto" w:fill="auto"/>
            <w:vAlign w:val="center"/>
          </w:tcPr>
          <w:p w14:paraId="5D908C09" w14:textId="77777777" w:rsidR="00930A5A" w:rsidRPr="00FC7496" w:rsidRDefault="00930A5A" w:rsidP="00205790">
            <w:pPr>
              <w:pStyle w:val="TAL"/>
              <w:rPr>
                <w:szCs w:val="18"/>
              </w:rPr>
            </w:pPr>
            <w:r w:rsidRPr="00FC7496">
              <w:rPr>
                <w:szCs w:val="18"/>
              </w:rPr>
              <w:t>IPsec_IntegrityAlgorithm_Type</w:t>
            </w:r>
          </w:p>
        </w:tc>
        <w:tc>
          <w:tcPr>
            <w:tcW w:w="848" w:type="dxa"/>
            <w:shd w:val="clear" w:color="auto" w:fill="auto"/>
            <w:vAlign w:val="center"/>
          </w:tcPr>
          <w:p w14:paraId="0D5922F8" w14:textId="77777777" w:rsidR="00930A5A" w:rsidRPr="00FC7496" w:rsidRDefault="00930A5A" w:rsidP="00205790">
            <w:pPr>
              <w:pStyle w:val="TAL"/>
              <w:rPr>
                <w:szCs w:val="18"/>
              </w:rPr>
            </w:pPr>
            <w:r w:rsidRPr="00FC7496">
              <w:rPr>
                <w:szCs w:val="18"/>
              </w:rPr>
              <w:t>hmac_sha_1_96</w:t>
            </w:r>
          </w:p>
        </w:tc>
        <w:tc>
          <w:tcPr>
            <w:tcW w:w="1977" w:type="dxa"/>
            <w:shd w:val="clear" w:color="auto" w:fill="auto"/>
            <w:vAlign w:val="center"/>
          </w:tcPr>
          <w:p w14:paraId="2F9F3493" w14:textId="77777777" w:rsidR="00930A5A" w:rsidRPr="00FC7496" w:rsidRDefault="00930A5A" w:rsidP="00205790">
            <w:pPr>
              <w:pStyle w:val="TAL"/>
              <w:rPr>
                <w:szCs w:val="18"/>
              </w:rPr>
            </w:pPr>
            <w:r w:rsidRPr="00FC7496">
              <w:rPr>
                <w:szCs w:val="18"/>
              </w:rPr>
              <w:t>hmac_md5_96,</w:t>
            </w:r>
          </w:p>
          <w:p w14:paraId="09B0B2E3" w14:textId="77777777" w:rsidR="00930A5A" w:rsidRPr="00FC7496" w:rsidRDefault="00930A5A" w:rsidP="00205790">
            <w:pPr>
              <w:pStyle w:val="TAL"/>
              <w:rPr>
                <w:szCs w:val="18"/>
              </w:rPr>
            </w:pPr>
            <w:r w:rsidRPr="00FC7496">
              <w:rPr>
                <w:szCs w:val="18"/>
              </w:rPr>
              <w:t>hmac_sha_1_96</w:t>
            </w:r>
          </w:p>
        </w:tc>
        <w:tc>
          <w:tcPr>
            <w:tcW w:w="2824" w:type="dxa"/>
            <w:shd w:val="clear" w:color="auto" w:fill="auto"/>
            <w:vAlign w:val="center"/>
          </w:tcPr>
          <w:p w14:paraId="5ACB6CE1" w14:textId="77777777" w:rsidR="00930A5A" w:rsidRPr="00FC7496" w:rsidRDefault="00930A5A" w:rsidP="00205790">
            <w:pPr>
              <w:pStyle w:val="TAL"/>
              <w:rPr>
                <w:szCs w:val="18"/>
              </w:rPr>
            </w:pPr>
            <w:r w:rsidRPr="00FC7496">
              <w:rPr>
                <w:szCs w:val="18"/>
              </w:rPr>
              <w:t>Ipsec Integrity Algorithm used in ePDG</w:t>
            </w:r>
          </w:p>
        </w:tc>
      </w:tr>
      <w:tr w:rsidR="00930A5A" w:rsidRPr="00FC7496" w14:paraId="76E1D45A" w14:textId="77777777" w:rsidTr="00205790">
        <w:trPr>
          <w:jc w:val="center"/>
        </w:trPr>
        <w:tc>
          <w:tcPr>
            <w:tcW w:w="2728" w:type="dxa"/>
            <w:shd w:val="clear" w:color="auto" w:fill="auto"/>
            <w:noWrap/>
            <w:vAlign w:val="center"/>
          </w:tcPr>
          <w:p w14:paraId="72CAC421" w14:textId="77777777" w:rsidR="00930A5A" w:rsidRPr="00FC7496" w:rsidRDefault="00930A5A" w:rsidP="00205790">
            <w:pPr>
              <w:rPr>
                <w:rFonts w:ascii="Arial" w:hAnsi="Arial" w:cs="Arial"/>
              </w:rPr>
            </w:pPr>
            <w:r w:rsidRPr="00FC7496">
              <w:rPr>
                <w:rFonts w:ascii="Arial" w:hAnsi="Arial" w:cs="Arial"/>
                <w:sz w:val="18"/>
                <w:szCs w:val="18"/>
              </w:rPr>
              <w:t>px_WLANBand</w:t>
            </w:r>
          </w:p>
        </w:tc>
        <w:tc>
          <w:tcPr>
            <w:tcW w:w="1509" w:type="dxa"/>
            <w:shd w:val="clear" w:color="auto" w:fill="auto"/>
            <w:vAlign w:val="center"/>
          </w:tcPr>
          <w:p w14:paraId="67D32AE9" w14:textId="77777777" w:rsidR="00930A5A" w:rsidRPr="00FC7496" w:rsidRDefault="00930A5A" w:rsidP="00205790">
            <w:pPr>
              <w:pStyle w:val="TAL"/>
            </w:pPr>
            <w:r w:rsidRPr="00FC7496">
              <w:t>WLAN_Band_Type</w:t>
            </w:r>
          </w:p>
        </w:tc>
        <w:tc>
          <w:tcPr>
            <w:tcW w:w="848" w:type="dxa"/>
            <w:shd w:val="clear" w:color="auto" w:fill="auto"/>
            <w:vAlign w:val="center"/>
          </w:tcPr>
          <w:p w14:paraId="2B220F7A" w14:textId="77777777" w:rsidR="00930A5A" w:rsidRPr="00FC7496" w:rsidRDefault="00930A5A" w:rsidP="00205790">
            <w:pPr>
              <w:pStyle w:val="TAL"/>
            </w:pPr>
            <w:r w:rsidRPr="00FC7496">
              <w:t>Band2_4Ghz</w:t>
            </w:r>
          </w:p>
        </w:tc>
        <w:tc>
          <w:tcPr>
            <w:tcW w:w="1977" w:type="dxa"/>
            <w:shd w:val="clear" w:color="auto" w:fill="auto"/>
            <w:vAlign w:val="center"/>
          </w:tcPr>
          <w:p w14:paraId="54B88533" w14:textId="77777777" w:rsidR="00930A5A" w:rsidRPr="00FC7496" w:rsidRDefault="00930A5A" w:rsidP="00205790">
            <w:pPr>
              <w:pStyle w:val="TAL"/>
            </w:pPr>
            <w:r w:rsidRPr="00FC7496">
              <w:t>Band2_4Ghz, Band5Ghz, Band3_6Ghz</w:t>
            </w:r>
          </w:p>
        </w:tc>
        <w:tc>
          <w:tcPr>
            <w:tcW w:w="2824" w:type="dxa"/>
            <w:shd w:val="clear" w:color="auto" w:fill="auto"/>
            <w:vAlign w:val="center"/>
          </w:tcPr>
          <w:p w14:paraId="45DAD31D" w14:textId="77777777" w:rsidR="00930A5A" w:rsidRPr="00FC7496" w:rsidRDefault="00930A5A" w:rsidP="00205790">
            <w:pPr>
              <w:pStyle w:val="TAL"/>
            </w:pPr>
            <w:r w:rsidRPr="00FC7496">
              <w:t>WLAN ISM Band</w:t>
            </w:r>
          </w:p>
        </w:tc>
      </w:tr>
      <w:tr w:rsidR="00024502" w:rsidRPr="00FC7496" w14:paraId="7FD7A369" w14:textId="77777777" w:rsidTr="00024502">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7236" w14:textId="77777777" w:rsidR="00024502" w:rsidRPr="00FC7496" w:rsidRDefault="00024502" w:rsidP="00791539">
            <w:pPr>
              <w:rPr>
                <w:rFonts w:ascii="Arial" w:hAnsi="Arial" w:cs="Arial"/>
                <w:sz w:val="18"/>
                <w:szCs w:val="18"/>
              </w:rPr>
            </w:pPr>
            <w:r w:rsidRPr="00FC7496">
              <w:rPr>
                <w:rFonts w:ascii="Arial" w:hAnsi="Arial" w:cs="Arial"/>
                <w:sz w:val="18"/>
                <w:szCs w:val="18"/>
              </w:rPr>
              <w:t>px_WLAN_RulesToBeTested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D662A7" w14:textId="77777777" w:rsidR="00024502" w:rsidRPr="00FC7496" w:rsidRDefault="00024502" w:rsidP="00024502">
            <w:pPr>
              <w:pStyle w:val="TAL"/>
            </w:pPr>
            <w:r w:rsidRPr="00FC7496">
              <w:t>WLAN_RulesToBeTested</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935CC2" w14:textId="77777777" w:rsidR="00024502" w:rsidRPr="00FC7496" w:rsidRDefault="00024502" w:rsidP="00024502">
            <w:pPr>
              <w:pStyle w:val="TAL"/>
            </w:pPr>
            <w:r w:rsidRPr="00FC7496">
              <w:t>"ANDSF_Rules"</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1B5A723E" w14:textId="77777777" w:rsidR="00024502" w:rsidRPr="00FC7496" w:rsidRDefault="00024502" w:rsidP="00024502">
            <w:pPr>
              <w:pStyle w:val="TAL"/>
            </w:pPr>
            <w:r w:rsidRPr="00FC7496">
              <w:t>"ANDSF_Rules",</w:t>
            </w:r>
          </w:p>
          <w:p w14:paraId="77DD8059" w14:textId="77777777" w:rsidR="00024502" w:rsidRPr="00FC7496" w:rsidRDefault="00024502" w:rsidP="00024502">
            <w:pPr>
              <w:pStyle w:val="TAL"/>
            </w:pPr>
            <w:r w:rsidRPr="00FC7496">
              <w:t>"RAN_Rules"</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1CFA5" w14:textId="77777777" w:rsidR="00024502" w:rsidRPr="00FC7496" w:rsidRDefault="00024502" w:rsidP="00024502">
            <w:pPr>
              <w:pStyle w:val="TAL"/>
            </w:pPr>
            <w:r w:rsidRPr="00FC7496">
              <w:t>Rules to be tested in WLAN test cases</w:t>
            </w:r>
          </w:p>
        </w:tc>
      </w:tr>
      <w:tr w:rsidR="002664A4" w:rsidRPr="00FC7496" w14:paraId="3E4F579D"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4F56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660BA9"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ADA3D8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7177CD97"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720BB" w14:textId="77777777" w:rsidR="002664A4" w:rsidRPr="00FC7496" w:rsidRDefault="002664A4" w:rsidP="002E7B8A">
            <w:pPr>
              <w:pStyle w:val="TAL"/>
              <w:rPr>
                <w:rFonts w:cs="Arial"/>
                <w:szCs w:val="18"/>
              </w:rPr>
            </w:pPr>
            <w:r w:rsidRPr="00FC7496">
              <w:rPr>
                <w:rFonts w:cs="Arial"/>
                <w:color w:val="000000"/>
                <w:szCs w:val="18"/>
              </w:rPr>
              <w:t>IPv4 WLAN UE Address</w:t>
            </w:r>
          </w:p>
        </w:tc>
      </w:tr>
      <w:tr w:rsidR="002664A4" w:rsidRPr="00FC7496" w14:paraId="4FD30FCB"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5ED"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E157F1"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9F77DC9"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6A15B9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29174" w14:textId="77777777" w:rsidR="002664A4" w:rsidRPr="00FC7496" w:rsidRDefault="002664A4" w:rsidP="002E7B8A">
            <w:pPr>
              <w:pStyle w:val="TAL"/>
              <w:rPr>
                <w:rFonts w:cs="Arial"/>
                <w:szCs w:val="18"/>
              </w:rPr>
            </w:pPr>
            <w:r w:rsidRPr="00FC7496">
              <w:rPr>
                <w:rFonts w:cs="Arial"/>
                <w:color w:val="000000"/>
                <w:szCs w:val="18"/>
              </w:rPr>
              <w:t>IPv6 WLAN UE Address</w:t>
            </w:r>
          </w:p>
        </w:tc>
      </w:tr>
      <w:tr w:rsidR="002664A4" w:rsidRPr="00FC7496" w14:paraId="3781CBA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B3F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30EC2F"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E1936E"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8E199F6"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DC3248" w14:textId="77777777" w:rsidR="002664A4" w:rsidRPr="00FC7496" w:rsidRDefault="002664A4" w:rsidP="002E7B8A">
            <w:pPr>
              <w:pStyle w:val="TAL"/>
              <w:rPr>
                <w:rFonts w:cs="Arial"/>
                <w:szCs w:val="18"/>
              </w:rPr>
            </w:pPr>
            <w:r w:rsidRPr="00FC7496">
              <w:rPr>
                <w:rFonts w:cs="Arial"/>
                <w:color w:val="000000"/>
                <w:szCs w:val="18"/>
              </w:rPr>
              <w:t>IPv4 WLAN Network Address</w:t>
            </w:r>
          </w:p>
        </w:tc>
      </w:tr>
      <w:tr w:rsidR="002664A4" w:rsidRPr="00FC7496" w14:paraId="60D7115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F6552"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8EBA7B"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B94C34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515007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ED3FB" w14:textId="77777777" w:rsidR="002664A4" w:rsidRPr="00FC7496" w:rsidRDefault="002664A4" w:rsidP="002E7B8A">
            <w:pPr>
              <w:pStyle w:val="TAL"/>
              <w:rPr>
                <w:rFonts w:cs="Arial"/>
                <w:szCs w:val="18"/>
              </w:rPr>
            </w:pPr>
            <w:r w:rsidRPr="00FC7496">
              <w:rPr>
                <w:rFonts w:cs="Arial"/>
                <w:color w:val="000000"/>
                <w:szCs w:val="18"/>
              </w:rPr>
              <w:t>IPv6 WLAN Network Address</w:t>
            </w:r>
          </w:p>
        </w:tc>
      </w:tr>
      <w:tr w:rsidR="002C0377" w:rsidRPr="00FC7496" w14:paraId="09A4FCBB"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3B5" w14:textId="77777777" w:rsidR="002C0377" w:rsidRPr="00FC7496" w:rsidRDefault="002C0377" w:rsidP="00227D33">
            <w:pPr>
              <w:rPr>
                <w:rFonts w:ascii="Arial" w:hAnsi="Arial" w:cs="Arial"/>
                <w:color w:val="000000"/>
                <w:sz w:val="18"/>
                <w:szCs w:val="18"/>
              </w:rPr>
            </w:pPr>
            <w:r w:rsidRPr="00FC7496">
              <w:rPr>
                <w:rFonts w:ascii="Arial" w:hAnsi="Arial" w:cs="Arial"/>
                <w:color w:val="000000"/>
                <w:sz w:val="18"/>
                <w:szCs w:val="18"/>
              </w:rPr>
              <w:t>px_ePDG_OperatorProvisionedFQDN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7E3A610" w14:textId="77777777" w:rsidR="002C0377" w:rsidRPr="00FC7496" w:rsidRDefault="002C0377" w:rsidP="00227D33">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3668F74" w14:textId="77777777" w:rsidR="002C0377" w:rsidRPr="00FC7496" w:rsidRDefault="002C0377" w:rsidP="00227D33">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09A0E3D" w14:textId="77777777" w:rsidR="002C0377" w:rsidRPr="00FC7496" w:rsidRDefault="002C0377" w:rsidP="00227D3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20FD5F" w14:textId="77777777" w:rsidR="002C0377" w:rsidRPr="00FC7496" w:rsidRDefault="002C0377" w:rsidP="00227D33">
            <w:pPr>
              <w:pStyle w:val="TAL"/>
              <w:rPr>
                <w:rFonts w:cs="Arial"/>
                <w:color w:val="000000"/>
                <w:szCs w:val="18"/>
              </w:rPr>
            </w:pPr>
            <w:r w:rsidRPr="00FC7496">
              <w:rPr>
                <w:rFonts w:cs="Arial"/>
                <w:color w:val="000000"/>
                <w:szCs w:val="18"/>
              </w:rPr>
              <w:t>domain name of the ePDG to be considered to assign the IP addresses of the ePDG in responses to DNS queries</w:t>
            </w:r>
          </w:p>
        </w:tc>
      </w:tr>
      <w:tr w:rsidR="002C0377" w:rsidRPr="00FC7496" w14:paraId="289B3C86"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55E5" w14:textId="77777777" w:rsidR="002C0377" w:rsidRPr="00FC7496" w:rsidRDefault="002C0377" w:rsidP="00227D33">
            <w:pPr>
              <w:rPr>
                <w:rFonts w:ascii="Arial" w:hAnsi="Arial" w:cs="Arial"/>
                <w:color w:val="000000"/>
                <w:sz w:val="18"/>
                <w:szCs w:val="18"/>
              </w:rPr>
            </w:pPr>
            <w:r w:rsidRPr="00FC7496">
              <w:rPr>
                <w:rFonts w:ascii="Arial" w:hAnsi="Arial"/>
                <w:sz w:val="18"/>
              </w:rPr>
              <w:t>px_WLAN_BeaconRSSI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6C025D" w14:textId="77777777" w:rsidR="002C0377" w:rsidRPr="00FC7496" w:rsidRDefault="002C0377" w:rsidP="00227D33">
            <w:pPr>
              <w:pStyle w:val="TAL"/>
            </w:pPr>
            <w:r w:rsidRPr="00FC7496">
              <w:rPr>
                <w:szCs w:val="18"/>
              </w:rPr>
              <w:t>WLAN_BeaconRSSI_Type</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9A39143" w14:textId="77777777" w:rsidR="002C0377" w:rsidRPr="00FC7496" w:rsidRDefault="002C0377" w:rsidP="00227D33">
            <w:pPr>
              <w:pStyle w:val="TAL"/>
            </w:pPr>
            <w:r w:rsidRPr="00FC7496">
              <w:rPr>
                <w:szCs w:val="18"/>
              </w:rPr>
              <w:t>78 (-50dBm)</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3088B57" w14:textId="77777777" w:rsidR="002C0377" w:rsidRPr="00FC7496" w:rsidRDefault="002C0377" w:rsidP="00227D33">
            <w:pPr>
              <w:pStyle w:val="TAL"/>
            </w:pPr>
            <w:r w:rsidRPr="00FC7496">
              <w:rPr>
                <w:szCs w:val="18"/>
              </w:rPr>
              <w:t>0-255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62D78" w14:textId="77777777" w:rsidR="002C0377" w:rsidRPr="00FC7496" w:rsidRDefault="002C0377" w:rsidP="00227D33">
            <w:pPr>
              <w:pStyle w:val="TAL"/>
              <w:rPr>
                <w:rFonts w:cs="Arial"/>
                <w:color w:val="000000"/>
                <w:szCs w:val="18"/>
              </w:rPr>
            </w:pPr>
            <w:r w:rsidRPr="00FC7496">
              <w:t>Beacon RSSI value for IMS over WLAN test cases</w:t>
            </w:r>
          </w:p>
        </w:tc>
      </w:tr>
    </w:tbl>
    <w:p w14:paraId="666DA8AF" w14:textId="77777777" w:rsidR="000C5265" w:rsidRPr="00FC7496" w:rsidRDefault="000C5265" w:rsidP="000C5265"/>
    <w:p w14:paraId="17ED30C5" w14:textId="77777777" w:rsidR="000C5265" w:rsidRPr="00FC7496" w:rsidRDefault="000C5265" w:rsidP="000C5265">
      <w:pPr>
        <w:pStyle w:val="Heading2"/>
      </w:pPr>
      <w:r w:rsidRPr="00FC7496">
        <w:t>9.3</w:t>
      </w:r>
      <w:r w:rsidRPr="00FC7496">
        <w:tab/>
        <w:t>NB-IoT PIXIT</w:t>
      </w:r>
    </w:p>
    <w:p w14:paraId="0174BE53" w14:textId="77777777" w:rsidR="000C5265" w:rsidRPr="00FC7496" w:rsidRDefault="000C5265" w:rsidP="000C5265">
      <w:pPr>
        <w:pStyle w:val="TH"/>
      </w:pPr>
      <w:r w:rsidRPr="00FC7496">
        <w:t>Table 9.3-1: NB-IoT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0C5265" w:rsidRPr="00FC7496" w14:paraId="3A814C9E" w14:textId="77777777" w:rsidTr="009E2215">
        <w:trPr>
          <w:jc w:val="center"/>
        </w:trPr>
        <w:tc>
          <w:tcPr>
            <w:tcW w:w="2728" w:type="dxa"/>
            <w:shd w:val="clear" w:color="auto" w:fill="auto"/>
            <w:noWrap/>
            <w:vAlign w:val="center"/>
          </w:tcPr>
          <w:p w14:paraId="76B637F0" w14:textId="77777777" w:rsidR="000C5265" w:rsidRPr="00FC7496" w:rsidRDefault="000C5265" w:rsidP="009E2215">
            <w:pPr>
              <w:pStyle w:val="TAH"/>
            </w:pPr>
            <w:r w:rsidRPr="00FC7496">
              <w:t>Parameter Name</w:t>
            </w:r>
          </w:p>
        </w:tc>
        <w:tc>
          <w:tcPr>
            <w:tcW w:w="1509" w:type="dxa"/>
            <w:shd w:val="clear" w:color="auto" w:fill="auto"/>
            <w:vAlign w:val="center"/>
          </w:tcPr>
          <w:p w14:paraId="478CDE76" w14:textId="77777777" w:rsidR="000C5265" w:rsidRPr="00FC7496" w:rsidRDefault="000C5265" w:rsidP="009E2215">
            <w:pPr>
              <w:pStyle w:val="TAH"/>
            </w:pPr>
            <w:r w:rsidRPr="00FC7496">
              <w:t>Parameter Type</w:t>
            </w:r>
          </w:p>
        </w:tc>
        <w:tc>
          <w:tcPr>
            <w:tcW w:w="848" w:type="dxa"/>
            <w:shd w:val="clear" w:color="auto" w:fill="auto"/>
            <w:vAlign w:val="center"/>
          </w:tcPr>
          <w:p w14:paraId="023F2605" w14:textId="77777777" w:rsidR="000C5265" w:rsidRPr="00FC7496" w:rsidRDefault="000C5265" w:rsidP="009E2215">
            <w:pPr>
              <w:pStyle w:val="TAH"/>
            </w:pPr>
            <w:r w:rsidRPr="00FC7496">
              <w:t>Default Value</w:t>
            </w:r>
          </w:p>
        </w:tc>
        <w:tc>
          <w:tcPr>
            <w:tcW w:w="1977" w:type="dxa"/>
            <w:shd w:val="clear" w:color="auto" w:fill="auto"/>
            <w:vAlign w:val="center"/>
          </w:tcPr>
          <w:p w14:paraId="4BA2366D" w14:textId="77777777" w:rsidR="000C5265" w:rsidRPr="00FC7496" w:rsidRDefault="000C5265" w:rsidP="009E2215">
            <w:pPr>
              <w:pStyle w:val="TAH"/>
            </w:pPr>
            <w:r w:rsidRPr="00FC7496">
              <w:t>Supported Values</w:t>
            </w:r>
          </w:p>
        </w:tc>
        <w:tc>
          <w:tcPr>
            <w:tcW w:w="2824" w:type="dxa"/>
            <w:shd w:val="clear" w:color="auto" w:fill="auto"/>
            <w:vAlign w:val="center"/>
          </w:tcPr>
          <w:p w14:paraId="290EDEAD" w14:textId="77777777" w:rsidR="000C5265" w:rsidRPr="00FC7496" w:rsidRDefault="000C5265" w:rsidP="009E2215">
            <w:pPr>
              <w:pStyle w:val="TAH"/>
            </w:pPr>
            <w:r w:rsidRPr="00FC7496">
              <w:t>Description</w:t>
            </w:r>
          </w:p>
        </w:tc>
      </w:tr>
      <w:tr w:rsidR="000C5265" w:rsidRPr="00FC7496" w14:paraId="7B846352" w14:textId="77777777" w:rsidTr="009E2215">
        <w:trPr>
          <w:jc w:val="center"/>
        </w:trPr>
        <w:tc>
          <w:tcPr>
            <w:tcW w:w="2728" w:type="dxa"/>
            <w:shd w:val="clear" w:color="auto" w:fill="auto"/>
            <w:noWrap/>
            <w:vAlign w:val="center"/>
          </w:tcPr>
          <w:p w14:paraId="0D6524F7" w14:textId="77777777" w:rsidR="000C5265" w:rsidRPr="00FC7496" w:rsidRDefault="000C5265" w:rsidP="009E2215">
            <w:pPr>
              <w:pStyle w:val="TAL"/>
            </w:pPr>
            <w:r w:rsidRPr="00FC7496">
              <w:t>px_NB_OperationMode</w:t>
            </w:r>
          </w:p>
        </w:tc>
        <w:tc>
          <w:tcPr>
            <w:tcW w:w="1509" w:type="dxa"/>
            <w:shd w:val="clear" w:color="auto" w:fill="auto"/>
            <w:vAlign w:val="center"/>
          </w:tcPr>
          <w:p w14:paraId="7C47C9DB" w14:textId="77777777" w:rsidR="000C5265" w:rsidRPr="00FC7496" w:rsidRDefault="000C5265" w:rsidP="009E2215">
            <w:pPr>
              <w:pStyle w:val="TAL"/>
              <w:rPr>
                <w:szCs w:val="18"/>
              </w:rPr>
            </w:pPr>
            <w:r w:rsidRPr="00FC7496">
              <w:rPr>
                <w:szCs w:val="18"/>
              </w:rPr>
              <w:t>NB_OperationMode_Type</w:t>
            </w:r>
          </w:p>
        </w:tc>
        <w:tc>
          <w:tcPr>
            <w:tcW w:w="848" w:type="dxa"/>
            <w:shd w:val="clear" w:color="auto" w:fill="auto"/>
            <w:vAlign w:val="center"/>
          </w:tcPr>
          <w:p w14:paraId="6917C440" w14:textId="77777777" w:rsidR="000C5265" w:rsidRPr="00FC7496" w:rsidRDefault="000C5265" w:rsidP="009E2215">
            <w:pPr>
              <w:pStyle w:val="TAL"/>
              <w:rPr>
                <w:szCs w:val="18"/>
              </w:rPr>
            </w:pPr>
            <w:r w:rsidRPr="00FC7496">
              <w:rPr>
                <w:szCs w:val="18"/>
              </w:rPr>
              <w:t>standalone</w:t>
            </w:r>
          </w:p>
        </w:tc>
        <w:tc>
          <w:tcPr>
            <w:tcW w:w="1977" w:type="dxa"/>
            <w:shd w:val="clear" w:color="auto" w:fill="auto"/>
            <w:vAlign w:val="center"/>
          </w:tcPr>
          <w:p w14:paraId="4FD0C874" w14:textId="77777777" w:rsidR="000C5265" w:rsidRPr="00FC7496" w:rsidRDefault="000C5265" w:rsidP="009E2215">
            <w:pPr>
              <w:pStyle w:val="TAL"/>
              <w:rPr>
                <w:szCs w:val="18"/>
              </w:rPr>
            </w:pPr>
            <w:r w:rsidRPr="00FC7496">
              <w:rPr>
                <w:szCs w:val="18"/>
              </w:rPr>
              <w:t>inband_samePCI, inband_differentPCI, guardband, standalone</w:t>
            </w:r>
          </w:p>
        </w:tc>
        <w:tc>
          <w:tcPr>
            <w:tcW w:w="2824" w:type="dxa"/>
            <w:shd w:val="clear" w:color="auto" w:fill="auto"/>
            <w:vAlign w:val="center"/>
          </w:tcPr>
          <w:p w14:paraId="17A6F7FD" w14:textId="77777777" w:rsidR="000C5265" w:rsidRPr="00FC7496" w:rsidRDefault="000C5265" w:rsidP="009E2215">
            <w:pPr>
              <w:pStyle w:val="TAL"/>
              <w:rPr>
                <w:szCs w:val="18"/>
              </w:rPr>
            </w:pPr>
            <w:r w:rsidRPr="00FC7496">
              <w:rPr>
                <w:szCs w:val="18"/>
              </w:rPr>
              <w:t>NB-IoT Operation Mode</w:t>
            </w:r>
          </w:p>
        </w:tc>
      </w:tr>
      <w:tr w:rsidR="000C5265" w:rsidRPr="00FC7496" w14:paraId="44D4B077" w14:textId="77777777" w:rsidTr="009E2215">
        <w:trPr>
          <w:jc w:val="center"/>
        </w:trPr>
        <w:tc>
          <w:tcPr>
            <w:tcW w:w="2728" w:type="dxa"/>
            <w:shd w:val="clear" w:color="auto" w:fill="auto"/>
            <w:noWrap/>
            <w:vAlign w:val="center"/>
          </w:tcPr>
          <w:p w14:paraId="20E34CC2" w14:textId="77777777" w:rsidR="000C5265" w:rsidRPr="00FC7496" w:rsidRDefault="000C5265" w:rsidP="009E2215">
            <w:pPr>
              <w:pStyle w:val="TAL"/>
            </w:pPr>
            <w:r w:rsidRPr="00FC7496">
              <w:t>px_DoAttachWithoutPDN</w:t>
            </w:r>
          </w:p>
        </w:tc>
        <w:tc>
          <w:tcPr>
            <w:tcW w:w="1509" w:type="dxa"/>
            <w:shd w:val="clear" w:color="auto" w:fill="auto"/>
            <w:vAlign w:val="center"/>
          </w:tcPr>
          <w:p w14:paraId="4B046DA4"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03EF0B24"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048B2066" w14:textId="77777777" w:rsidR="000C5265" w:rsidRPr="00FC7496" w:rsidRDefault="000C5265" w:rsidP="009E2215">
            <w:pPr>
              <w:pStyle w:val="TAL"/>
              <w:rPr>
                <w:szCs w:val="18"/>
              </w:rPr>
            </w:pPr>
          </w:p>
        </w:tc>
        <w:tc>
          <w:tcPr>
            <w:tcW w:w="2824" w:type="dxa"/>
            <w:shd w:val="clear" w:color="auto" w:fill="auto"/>
            <w:vAlign w:val="center"/>
          </w:tcPr>
          <w:p w14:paraId="6866A4FF" w14:textId="77777777" w:rsidR="000C5265" w:rsidRPr="00FC7496" w:rsidRDefault="000C5265" w:rsidP="009E2215">
            <w:pPr>
              <w:pStyle w:val="TAL"/>
              <w:rPr>
                <w:szCs w:val="18"/>
              </w:rPr>
            </w:pPr>
            <w:r w:rsidRPr="00FC7496">
              <w:t>UE is configured to do Attach without PDN; if the value is FALSE it is assumed that the UE is configured to do Attach with PDN</w:t>
            </w:r>
          </w:p>
        </w:tc>
      </w:tr>
      <w:tr w:rsidR="000C5265" w:rsidRPr="00FC7496" w14:paraId="429450DF" w14:textId="77777777" w:rsidTr="009E2215">
        <w:trPr>
          <w:jc w:val="center"/>
        </w:trPr>
        <w:tc>
          <w:tcPr>
            <w:tcW w:w="2728" w:type="dxa"/>
            <w:shd w:val="clear" w:color="auto" w:fill="auto"/>
            <w:noWrap/>
            <w:vAlign w:val="center"/>
          </w:tcPr>
          <w:p w14:paraId="2E82994D" w14:textId="77777777" w:rsidR="000C5265" w:rsidRPr="00FC7496" w:rsidRDefault="000C5265" w:rsidP="009E2215">
            <w:pPr>
              <w:pStyle w:val="TAL"/>
            </w:pPr>
            <w:r w:rsidRPr="00FC7496">
              <w:t>px_ModifyBearerResources</w:t>
            </w:r>
          </w:p>
        </w:tc>
        <w:tc>
          <w:tcPr>
            <w:tcW w:w="1509" w:type="dxa"/>
            <w:shd w:val="clear" w:color="auto" w:fill="auto"/>
            <w:vAlign w:val="center"/>
          </w:tcPr>
          <w:p w14:paraId="633FF12B"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2713E26D"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40E24757" w14:textId="77777777" w:rsidR="000C5265" w:rsidRPr="00FC7496" w:rsidRDefault="000C5265" w:rsidP="009E2215">
            <w:pPr>
              <w:pStyle w:val="TAL"/>
              <w:rPr>
                <w:szCs w:val="18"/>
              </w:rPr>
            </w:pPr>
          </w:p>
        </w:tc>
        <w:tc>
          <w:tcPr>
            <w:tcW w:w="2824" w:type="dxa"/>
            <w:shd w:val="clear" w:color="auto" w:fill="auto"/>
            <w:vAlign w:val="center"/>
          </w:tcPr>
          <w:p w14:paraId="43D7A2FB" w14:textId="77777777" w:rsidR="000C5265" w:rsidRPr="00FC7496" w:rsidRDefault="000C5265" w:rsidP="009E2215">
            <w:pPr>
              <w:pStyle w:val="TAL"/>
              <w:rPr>
                <w:szCs w:val="18"/>
              </w:rPr>
            </w:pPr>
            <w:r w:rsidRPr="00FC7496">
              <w:t>NB-IoT UE configured to handle modification of bearer resources including dedicated bearers (PDN of type "IP")</w:t>
            </w:r>
          </w:p>
        </w:tc>
      </w:tr>
      <w:tr w:rsidR="00F33C91" w:rsidRPr="00FC7496" w14:paraId="020AF205" w14:textId="77777777" w:rsidTr="00D51305">
        <w:trPr>
          <w:jc w:val="center"/>
        </w:trPr>
        <w:tc>
          <w:tcPr>
            <w:tcW w:w="2728" w:type="dxa"/>
            <w:shd w:val="clear" w:color="auto" w:fill="auto"/>
            <w:noWrap/>
            <w:vAlign w:val="center"/>
          </w:tcPr>
          <w:p w14:paraId="5ED0CC43" w14:textId="77777777" w:rsidR="00F33C91" w:rsidRPr="00FC7496" w:rsidRDefault="00F33C91" w:rsidP="00D51305">
            <w:pPr>
              <w:pStyle w:val="TAL"/>
            </w:pPr>
            <w:r>
              <w:t>px_NS_Value</w:t>
            </w:r>
          </w:p>
        </w:tc>
        <w:tc>
          <w:tcPr>
            <w:tcW w:w="1509" w:type="dxa"/>
            <w:shd w:val="clear" w:color="auto" w:fill="auto"/>
            <w:vAlign w:val="center"/>
          </w:tcPr>
          <w:p w14:paraId="0B38FCE3" w14:textId="77777777" w:rsidR="00F33C91" w:rsidRPr="00FC7496" w:rsidRDefault="00F33C91" w:rsidP="00D51305">
            <w:pPr>
              <w:pStyle w:val="TAL"/>
            </w:pPr>
            <w:r w:rsidRPr="00FC7496">
              <w:t>integer</w:t>
            </w:r>
          </w:p>
        </w:tc>
        <w:tc>
          <w:tcPr>
            <w:tcW w:w="848" w:type="dxa"/>
            <w:shd w:val="clear" w:color="auto" w:fill="auto"/>
            <w:vAlign w:val="center"/>
          </w:tcPr>
          <w:p w14:paraId="244A3C13" w14:textId="77777777" w:rsidR="00F33C91" w:rsidRPr="00FC7496" w:rsidRDefault="00F33C91" w:rsidP="00D51305">
            <w:pPr>
              <w:pStyle w:val="TAL"/>
            </w:pPr>
            <w:r>
              <w:t>1</w:t>
            </w:r>
          </w:p>
        </w:tc>
        <w:tc>
          <w:tcPr>
            <w:tcW w:w="1977" w:type="dxa"/>
            <w:shd w:val="clear" w:color="auto" w:fill="auto"/>
            <w:vAlign w:val="center"/>
          </w:tcPr>
          <w:p w14:paraId="4EEF73CD" w14:textId="77777777" w:rsidR="00F33C91" w:rsidRPr="00FC7496" w:rsidRDefault="00F33C91" w:rsidP="00D51305">
            <w:pPr>
              <w:pStyle w:val="TAL"/>
              <w:rPr>
                <w:szCs w:val="18"/>
              </w:rPr>
            </w:pPr>
          </w:p>
        </w:tc>
        <w:tc>
          <w:tcPr>
            <w:tcW w:w="2824" w:type="dxa"/>
            <w:shd w:val="clear" w:color="auto" w:fill="auto"/>
            <w:vAlign w:val="center"/>
          </w:tcPr>
          <w:p w14:paraId="533A6393" w14:textId="77777777" w:rsidR="00F33C91" w:rsidRPr="00FC7496" w:rsidRDefault="00F33C91" w:rsidP="00D51305">
            <w:pPr>
              <w:pStyle w:val="TAL"/>
            </w:pPr>
            <w:r>
              <w:t xml:space="preserve">Network Signalling value as defined in TS 36.101 [34] clause </w:t>
            </w:r>
            <w:r w:rsidRPr="00744BE4">
              <w:t>6.2.4F</w:t>
            </w:r>
            <w:r>
              <w:t xml:space="preserve"> and used in TS 36.508 [3] clause 8.1.3.1 to select the NB-IoT frequencies. </w:t>
            </w:r>
          </w:p>
        </w:tc>
      </w:tr>
    </w:tbl>
    <w:p w14:paraId="4EEF651C" w14:textId="77777777" w:rsidR="00930A5A" w:rsidRPr="00FC7496" w:rsidRDefault="00930A5A" w:rsidP="002664A4"/>
    <w:p w14:paraId="5106C4CD" w14:textId="77777777" w:rsidR="00472CA0" w:rsidRPr="00FC7496" w:rsidRDefault="00472CA0" w:rsidP="00DB1099">
      <w:pPr>
        <w:pStyle w:val="Heading1"/>
      </w:pPr>
      <w:r w:rsidRPr="00FC7496">
        <w:t>10</w:t>
      </w:r>
      <w:r w:rsidRPr="00FC7496">
        <w:tab/>
        <w:t>Postambles</w:t>
      </w:r>
    </w:p>
    <w:p w14:paraId="0BB8E051" w14:textId="77777777" w:rsidR="00472CA0" w:rsidRPr="00FC7496" w:rsidRDefault="00472CA0" w:rsidP="00472CA0">
      <w:r w:rsidRPr="00FC7496">
        <w:t>The purpose of this clause is to</w:t>
      </w:r>
      <w:r w:rsidR="00D1031D" w:rsidRPr="00FC7496">
        <w:t xml:space="preserve"> specify postambles to</w:t>
      </w:r>
      <w:r w:rsidRPr="00FC7496">
        <w:t xml:space="preserve"> bring the UE to a </w:t>
      </w:r>
      <w:r w:rsidR="00D1031D" w:rsidRPr="00FC7496">
        <w:t xml:space="preserve">well defined </w:t>
      </w:r>
      <w:r w:rsidRPr="00FC7496">
        <w:t>state regardless of the UE state at the termination of main test body or of the SS conditions and values of the system information inherited from the test.</w:t>
      </w:r>
    </w:p>
    <w:p w14:paraId="4E822FDC" w14:textId="77777777" w:rsidR="00472CA0" w:rsidRPr="00FC7496" w:rsidRDefault="00472CA0" w:rsidP="00DB1099">
      <w:pPr>
        <w:pStyle w:val="Heading2"/>
        <w:rPr>
          <w:lang w:eastAsia="ja-JP"/>
        </w:rPr>
      </w:pPr>
      <w:r w:rsidRPr="00FC7496">
        <w:t>10.1</w:t>
      </w:r>
      <w:r w:rsidRPr="00FC7496">
        <w:tab/>
        <w:t>Postambles for E-UTRA to UTRA tests</w:t>
      </w:r>
    </w:p>
    <w:p w14:paraId="7372D9BE" w14:textId="77777777" w:rsidR="00472CA0" w:rsidRPr="00FC7496" w:rsidRDefault="00472CA0" w:rsidP="00472CA0">
      <w:r w:rsidRPr="00FC7496">
        <w:t xml:space="preserve">This clause describes UE postamble </w:t>
      </w:r>
      <w:r w:rsidR="00D1031D" w:rsidRPr="00FC7496">
        <w:t xml:space="preserve">procedures </w:t>
      </w:r>
      <w:r w:rsidRPr="00FC7496">
        <w:t xml:space="preserve">which </w:t>
      </w:r>
      <w:r w:rsidR="00D1031D" w:rsidRPr="00FC7496">
        <w:t>are</w:t>
      </w:r>
      <w:r w:rsidRPr="00FC7496">
        <w:t xml:space="preserve"> used </w:t>
      </w:r>
      <w:r w:rsidR="00D1031D" w:rsidRPr="00FC7496">
        <w:t>at the end</w:t>
      </w:r>
      <w:r w:rsidRPr="00FC7496">
        <w:t xml:space="preserve"> of </w:t>
      </w:r>
      <w:r w:rsidR="00D1031D" w:rsidRPr="00FC7496">
        <w:t>inter-RAT</w:t>
      </w:r>
      <w:r w:rsidR="00C701EC" w:rsidRPr="00FC7496">
        <w:t xml:space="preserve"> test cases specified in TS </w:t>
      </w:r>
      <w:r w:rsidRPr="00FC7496">
        <w:t>36.5</w:t>
      </w:r>
      <w:r w:rsidR="00C701EC" w:rsidRPr="00FC7496">
        <w:t>08 </w:t>
      </w:r>
      <w:r w:rsidRPr="00FC7496">
        <w:t>[</w:t>
      </w:r>
      <w:r w:rsidR="00D1031D" w:rsidRPr="00FC7496">
        <w:t>3</w:t>
      </w:r>
      <w:r w:rsidRPr="00FC7496">
        <w:t>]</w:t>
      </w:r>
      <w:r w:rsidR="00D1031D" w:rsidRPr="00FC7496">
        <w:t xml:space="preserve"> so as to switch off the UE</w:t>
      </w:r>
      <w:r w:rsidRPr="00FC7496">
        <w:t xml:space="preserve">. </w:t>
      </w:r>
    </w:p>
    <w:p w14:paraId="18185186" w14:textId="77777777" w:rsidR="00472CA0" w:rsidRPr="00FC7496" w:rsidRDefault="00472CA0" w:rsidP="00472CA0">
      <w:r w:rsidRPr="00FC7496">
        <w:t xml:space="preserve">UE LTE and UTRAN </w:t>
      </w:r>
      <w:r w:rsidR="00D1031D" w:rsidRPr="00FC7496">
        <w:t>postamble condition</w:t>
      </w:r>
      <w:r w:rsidRPr="00FC7496">
        <w:t xml:space="preserve">s are specified in </w:t>
      </w:r>
      <w:r w:rsidR="00C701EC" w:rsidRPr="00FC7496">
        <w:t>t</w:t>
      </w:r>
      <w:r w:rsidRPr="00FC7496">
        <w:t>able 10.1-1.</w:t>
      </w:r>
    </w:p>
    <w:p w14:paraId="77FC5320" w14:textId="77777777" w:rsidR="00472CA0" w:rsidRPr="00FC7496" w:rsidRDefault="00472CA0" w:rsidP="007A53B6">
      <w:pPr>
        <w:pStyle w:val="TH"/>
        <w:rPr>
          <w:lang w:eastAsia="ja-JP"/>
        </w:rPr>
      </w:pPr>
      <w:r w:rsidRPr="00FC7496">
        <w:rPr>
          <w:lang w:eastAsia="ja-JP"/>
        </w:rPr>
        <w:t xml:space="preserve">Table 10.1-1: </w:t>
      </w:r>
      <w:r w:rsidRPr="00FC7496">
        <w:t xml:space="preserve">UE </w:t>
      </w:r>
      <w:r w:rsidR="00D1031D" w:rsidRPr="00FC7496">
        <w:t>postamble</w:t>
      </w:r>
      <w:r w:rsidRPr="00FC7496">
        <w:t xml:space="preserv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2418"/>
      </w:tblGrid>
      <w:tr w:rsidR="00472CA0" w:rsidRPr="00FC7496" w14:paraId="3F7C23E2" w14:textId="77777777">
        <w:trPr>
          <w:jc w:val="center"/>
        </w:trPr>
        <w:tc>
          <w:tcPr>
            <w:tcW w:w="2394" w:type="dxa"/>
          </w:tcPr>
          <w:p w14:paraId="260DDD7A" w14:textId="77777777" w:rsidR="00472CA0" w:rsidRPr="00FC7496" w:rsidRDefault="00472CA0" w:rsidP="00472CA0">
            <w:pPr>
              <w:pStyle w:val="TAH"/>
            </w:pPr>
            <w:r w:rsidRPr="00FC7496">
              <w:t xml:space="preserve">LTE UE </w:t>
            </w:r>
            <w:r w:rsidR="00D1031D" w:rsidRPr="00FC7496">
              <w:t>attach type</w:t>
            </w:r>
          </w:p>
        </w:tc>
        <w:tc>
          <w:tcPr>
            <w:tcW w:w="2552" w:type="dxa"/>
          </w:tcPr>
          <w:p w14:paraId="7CF645B1" w14:textId="77777777" w:rsidR="00472CA0" w:rsidRPr="00FC7496" w:rsidRDefault="00472CA0" w:rsidP="00472CA0">
            <w:pPr>
              <w:pStyle w:val="TAH"/>
            </w:pPr>
            <w:r w:rsidRPr="00FC7496">
              <w:t>UE UTRA CS/PS domain</w:t>
            </w:r>
          </w:p>
        </w:tc>
        <w:tc>
          <w:tcPr>
            <w:tcW w:w="2418" w:type="dxa"/>
          </w:tcPr>
          <w:p w14:paraId="0EDC963C" w14:textId="77777777" w:rsidR="00472CA0" w:rsidRPr="00FC7496" w:rsidRDefault="00D1031D" w:rsidP="00472CA0">
            <w:pPr>
              <w:pStyle w:val="TAH"/>
            </w:pPr>
            <w:r w:rsidRPr="00FC7496">
              <w:t>Postamble</w:t>
            </w:r>
            <w:r w:rsidR="00472CA0" w:rsidRPr="00FC7496">
              <w:t xml:space="preserve"> condition</w:t>
            </w:r>
          </w:p>
        </w:tc>
      </w:tr>
      <w:tr w:rsidR="00472CA0" w:rsidRPr="00FC7496" w14:paraId="17FC30C3" w14:textId="77777777">
        <w:trPr>
          <w:jc w:val="center"/>
        </w:trPr>
        <w:tc>
          <w:tcPr>
            <w:tcW w:w="2394" w:type="dxa"/>
            <w:vMerge w:val="restart"/>
          </w:tcPr>
          <w:p w14:paraId="187975C3" w14:textId="77777777" w:rsidR="00472CA0" w:rsidRPr="00FC7496" w:rsidRDefault="00D1031D" w:rsidP="00472CA0">
            <w:pPr>
              <w:pStyle w:val="TAL"/>
            </w:pPr>
            <w:r w:rsidRPr="00FC7496">
              <w:t>attach</w:t>
            </w:r>
          </w:p>
        </w:tc>
        <w:tc>
          <w:tcPr>
            <w:tcW w:w="2552" w:type="dxa"/>
          </w:tcPr>
          <w:p w14:paraId="06A77975" w14:textId="77777777" w:rsidR="00472CA0" w:rsidRPr="00FC7496" w:rsidRDefault="00472CA0" w:rsidP="00472CA0">
            <w:pPr>
              <w:pStyle w:val="TAL"/>
            </w:pPr>
            <w:r w:rsidRPr="00FC7496">
              <w:t>pc_CS AND pc_PS</w:t>
            </w:r>
          </w:p>
        </w:tc>
        <w:tc>
          <w:tcPr>
            <w:tcW w:w="2418" w:type="dxa"/>
          </w:tcPr>
          <w:p w14:paraId="61EB3925" w14:textId="77777777" w:rsidR="00472CA0" w:rsidRPr="00FC7496" w:rsidRDefault="00472CA0" w:rsidP="00472CA0">
            <w:pPr>
              <w:pStyle w:val="TAL"/>
            </w:pPr>
            <w:r w:rsidRPr="00FC7496">
              <w:t>C1</w:t>
            </w:r>
          </w:p>
        </w:tc>
      </w:tr>
      <w:tr w:rsidR="00472CA0" w:rsidRPr="00FC7496" w14:paraId="15351E2E" w14:textId="77777777">
        <w:trPr>
          <w:jc w:val="center"/>
        </w:trPr>
        <w:tc>
          <w:tcPr>
            <w:tcW w:w="2394" w:type="dxa"/>
            <w:vMerge/>
          </w:tcPr>
          <w:p w14:paraId="40E76708" w14:textId="77777777" w:rsidR="00472CA0" w:rsidRPr="00FC7496" w:rsidRDefault="00472CA0" w:rsidP="00472CA0">
            <w:pPr>
              <w:pStyle w:val="TAL"/>
            </w:pPr>
          </w:p>
        </w:tc>
        <w:tc>
          <w:tcPr>
            <w:tcW w:w="2552" w:type="dxa"/>
          </w:tcPr>
          <w:p w14:paraId="08686E9C" w14:textId="77777777" w:rsidR="00472CA0" w:rsidRPr="00FC7496" w:rsidRDefault="00472CA0" w:rsidP="00472CA0">
            <w:pPr>
              <w:pStyle w:val="TAL"/>
            </w:pPr>
            <w:r w:rsidRPr="00FC7496">
              <w:t>pc_PS AND NOT (pc_CS)</w:t>
            </w:r>
          </w:p>
        </w:tc>
        <w:tc>
          <w:tcPr>
            <w:tcW w:w="2418" w:type="dxa"/>
          </w:tcPr>
          <w:p w14:paraId="2967FBD7" w14:textId="77777777" w:rsidR="00472CA0" w:rsidRPr="00FC7496" w:rsidRDefault="00472CA0" w:rsidP="00472CA0">
            <w:pPr>
              <w:pStyle w:val="TAL"/>
            </w:pPr>
            <w:r w:rsidRPr="00FC7496">
              <w:t>C2</w:t>
            </w:r>
          </w:p>
        </w:tc>
      </w:tr>
      <w:tr w:rsidR="00472CA0" w:rsidRPr="00FC7496" w14:paraId="21A9570E" w14:textId="77777777">
        <w:trPr>
          <w:jc w:val="center"/>
        </w:trPr>
        <w:tc>
          <w:tcPr>
            <w:tcW w:w="2394" w:type="dxa"/>
            <w:vMerge w:val="restart"/>
          </w:tcPr>
          <w:p w14:paraId="31D39198" w14:textId="77777777" w:rsidR="00472CA0" w:rsidRPr="00FC7496" w:rsidRDefault="00D1031D" w:rsidP="00472CA0">
            <w:pPr>
              <w:pStyle w:val="TAL"/>
            </w:pPr>
            <w:r w:rsidRPr="00FC7496">
              <w:t>combined_attach</w:t>
            </w:r>
          </w:p>
        </w:tc>
        <w:tc>
          <w:tcPr>
            <w:tcW w:w="2552" w:type="dxa"/>
          </w:tcPr>
          <w:p w14:paraId="1C85479E" w14:textId="77777777" w:rsidR="00472CA0" w:rsidRPr="00FC7496" w:rsidRDefault="00472CA0" w:rsidP="00472CA0">
            <w:pPr>
              <w:pStyle w:val="TAL"/>
            </w:pPr>
            <w:r w:rsidRPr="00FC7496">
              <w:t>pc_CS AND pc_PS</w:t>
            </w:r>
          </w:p>
        </w:tc>
        <w:tc>
          <w:tcPr>
            <w:tcW w:w="2418" w:type="dxa"/>
          </w:tcPr>
          <w:p w14:paraId="4019323E" w14:textId="77777777" w:rsidR="00472CA0" w:rsidRPr="00FC7496" w:rsidRDefault="00472CA0" w:rsidP="00472CA0">
            <w:pPr>
              <w:pStyle w:val="TAL"/>
            </w:pPr>
            <w:r w:rsidRPr="00FC7496">
              <w:t>C</w:t>
            </w:r>
            <w:r w:rsidR="00D1031D" w:rsidRPr="00FC7496">
              <w:t>3</w:t>
            </w:r>
          </w:p>
        </w:tc>
      </w:tr>
      <w:tr w:rsidR="00472CA0" w:rsidRPr="00FC7496" w14:paraId="6D192A4C" w14:textId="77777777">
        <w:trPr>
          <w:jc w:val="center"/>
        </w:trPr>
        <w:tc>
          <w:tcPr>
            <w:tcW w:w="2394" w:type="dxa"/>
            <w:vMerge/>
          </w:tcPr>
          <w:p w14:paraId="787D8874" w14:textId="77777777" w:rsidR="00472CA0" w:rsidRPr="00FC7496" w:rsidRDefault="00472CA0" w:rsidP="00472CA0">
            <w:pPr>
              <w:pStyle w:val="TAL"/>
            </w:pPr>
          </w:p>
        </w:tc>
        <w:tc>
          <w:tcPr>
            <w:tcW w:w="2552" w:type="dxa"/>
          </w:tcPr>
          <w:p w14:paraId="02E8B837" w14:textId="77777777" w:rsidR="00472CA0" w:rsidRPr="00FC7496" w:rsidRDefault="00472CA0" w:rsidP="00472CA0">
            <w:pPr>
              <w:pStyle w:val="TAL"/>
            </w:pPr>
            <w:r w:rsidRPr="00FC7496">
              <w:t>pc_CS AND NOT (pc_PS)</w:t>
            </w:r>
          </w:p>
        </w:tc>
        <w:tc>
          <w:tcPr>
            <w:tcW w:w="2418" w:type="dxa"/>
          </w:tcPr>
          <w:p w14:paraId="34EFC303" w14:textId="77777777" w:rsidR="00472CA0" w:rsidRPr="00FC7496" w:rsidRDefault="00472CA0" w:rsidP="00472CA0">
            <w:pPr>
              <w:pStyle w:val="TAL"/>
            </w:pPr>
            <w:r w:rsidRPr="00FC7496">
              <w:t>C</w:t>
            </w:r>
            <w:r w:rsidR="00D1031D" w:rsidRPr="00FC7496">
              <w:t>4</w:t>
            </w:r>
          </w:p>
        </w:tc>
      </w:tr>
    </w:tbl>
    <w:p w14:paraId="79789F24" w14:textId="77777777" w:rsidR="00472CA0" w:rsidRPr="00FC7496" w:rsidRDefault="00472CA0" w:rsidP="00472CA0"/>
    <w:p w14:paraId="237E19E5" w14:textId="77777777" w:rsidR="00472CA0" w:rsidRPr="00FC7496" w:rsidRDefault="003004A0" w:rsidP="00273022">
      <w:pPr>
        <w:pStyle w:val="Heading3"/>
      </w:pPr>
      <w:r w:rsidRPr="00FC7496">
        <w:t>10.1.1</w:t>
      </w:r>
      <w:r w:rsidRPr="00FC7496">
        <w:tab/>
      </w:r>
      <w:r w:rsidR="00472CA0" w:rsidRPr="00FC7496">
        <w:t>UE postamble states and procedures for E-UTRA to UTRA</w:t>
      </w:r>
    </w:p>
    <w:p w14:paraId="37B43CBC" w14:textId="77777777" w:rsidR="00472CA0" w:rsidRPr="00FC7496" w:rsidRDefault="00472CA0" w:rsidP="00472CA0">
      <w:r w:rsidRPr="00FC7496">
        <w:t>In order to bring the UE to the switched/powered off state</w:t>
      </w:r>
      <w:r w:rsidR="00D1031D" w:rsidRPr="00FC7496">
        <w:t>,</w:t>
      </w:r>
      <w:r w:rsidR="00381D78" w:rsidRPr="00FC7496">
        <w:t xml:space="preserve"> </w:t>
      </w:r>
      <w:r w:rsidRPr="00FC7496">
        <w:t xml:space="preserve">a number of procedures need to be executed in a </w:t>
      </w:r>
      <w:r w:rsidR="002B460C" w:rsidRPr="00FC7496">
        <w:t>hierarchical</w:t>
      </w:r>
      <w:r w:rsidRPr="00FC7496">
        <w:t xml:space="preserve"> sequence</w:t>
      </w:r>
      <w:r w:rsidR="00D1031D" w:rsidRPr="00FC7496">
        <w:t>, according to the reference end state specified in each test procedure sequence</w:t>
      </w:r>
      <w:r w:rsidRPr="00FC7496">
        <w:t>. The sequences and the identified procedures are shown in figure 10.1.1</w:t>
      </w:r>
      <w:r w:rsidRPr="00FC7496">
        <w:rPr>
          <w:lang w:eastAsia="ja-JP"/>
        </w:rPr>
        <w:t>-1</w:t>
      </w:r>
      <w:r w:rsidR="009E032C" w:rsidRPr="00FC7496">
        <w:rPr>
          <w:lang w:eastAsia="ja-JP"/>
        </w:rPr>
        <w:t>.</w:t>
      </w:r>
    </w:p>
    <w:p w14:paraId="188ACA45" w14:textId="77777777" w:rsidR="00472CA0" w:rsidRPr="00FC7496" w:rsidRDefault="00D1031D" w:rsidP="00733970">
      <w:pPr>
        <w:pStyle w:val="TH"/>
      </w:pPr>
      <w:r w:rsidRPr="00FC7496">
        <w:object w:dxaOrig="5390" w:dyaOrig="5708" w14:anchorId="6400EC61">
          <v:shape id="_x0000_i1065" type="#_x0000_t75" style="width:278.25pt;height:239.25pt" o:ole="">
            <v:imagedata r:id="rId55" o:title="" croptop="-659f" cropbottom="11199f" cropleft="-749f" cropright="-1311f"/>
          </v:shape>
          <o:OLEObject Type="Embed" ProgID="Word.Picture.8" ShapeID="_x0000_i1065" DrawAspect="Content" ObjectID="_1701175161" r:id="rId56"/>
        </w:object>
      </w:r>
    </w:p>
    <w:p w14:paraId="1F7E87F8" w14:textId="77777777" w:rsidR="00472CA0" w:rsidRPr="00FC7496" w:rsidRDefault="00472CA0" w:rsidP="007A53B6">
      <w:pPr>
        <w:pStyle w:val="TF"/>
      </w:pPr>
      <w:r w:rsidRPr="00FC7496">
        <w:t>Figure 10.1.1</w:t>
      </w:r>
      <w:r w:rsidRPr="00FC7496">
        <w:rPr>
          <w:lang w:eastAsia="ja-JP"/>
        </w:rPr>
        <w:t>-1</w:t>
      </w:r>
      <w:r w:rsidRPr="00FC7496">
        <w:t>: UE postamble procedure</w:t>
      </w:r>
      <w:r w:rsidR="002B6CE6" w:rsidRPr="00FC7496">
        <w:t>s</w:t>
      </w:r>
      <w:r w:rsidRPr="00FC7496">
        <w:t xml:space="preserve"> for E-UTRA / UTRA test cases</w:t>
      </w:r>
    </w:p>
    <w:p w14:paraId="5432F2D5" w14:textId="77777777" w:rsidR="002C0377" w:rsidRPr="00FC7496" w:rsidRDefault="002C0377" w:rsidP="002C0377"/>
    <w:p w14:paraId="419AC8FE" w14:textId="77777777" w:rsidR="00472CA0" w:rsidRPr="00FC7496" w:rsidRDefault="00A54289" w:rsidP="00733970">
      <w:pPr>
        <w:pStyle w:val="NO"/>
      </w:pPr>
      <w:r w:rsidRPr="00FC7496">
        <w:t>NOTE 1:</w:t>
      </w:r>
      <w:r w:rsidRPr="00FC7496">
        <w:tab/>
      </w:r>
      <w:r w:rsidR="00472CA0" w:rsidRPr="00FC7496">
        <w:t xml:space="preserve">Depending on the test case specifications the termination of a test case can be in any state of </w:t>
      </w:r>
      <w:r w:rsidRPr="00FC7496">
        <w:t>figure 10.1.1-1</w:t>
      </w:r>
      <w:r w:rsidR="00472CA0" w:rsidRPr="00FC7496">
        <w:t>.</w:t>
      </w:r>
    </w:p>
    <w:p w14:paraId="6A1D9C86" w14:textId="77777777" w:rsidR="002C0377" w:rsidRPr="00FC7496" w:rsidRDefault="002C0377" w:rsidP="002C0377">
      <w:pPr>
        <w:pStyle w:val="NO"/>
        <w:rPr>
          <w:lang w:eastAsia="ja-JP"/>
        </w:rPr>
      </w:pPr>
      <w:r w:rsidRPr="00FC7496">
        <w:t>NOTE 2:</w:t>
      </w:r>
      <w:r w:rsidRPr="00FC7496">
        <w:tab/>
        <w:t>NAS and AS security procedures during routing area update and handover are performed according to TS 33.401 [24], clauses 9.1.1 and 9.2.1 and TS 25.331 [36], clause 8.3.6.3.</w:t>
      </w:r>
    </w:p>
    <w:p w14:paraId="0D0AC23C" w14:textId="77777777" w:rsidR="00472CA0" w:rsidRPr="00FC7496" w:rsidRDefault="00472CA0" w:rsidP="00472CA0">
      <w:pPr>
        <w:rPr>
          <w:lang w:eastAsia="ja-JP"/>
        </w:rPr>
      </w:pPr>
      <w:r w:rsidRPr="00FC7496">
        <w:rPr>
          <w:lang w:eastAsia="ja-JP"/>
        </w:rPr>
        <w:t xml:space="preserve">UE in UTRA state </w:t>
      </w:r>
      <w:r w:rsidR="002B6CE6" w:rsidRPr="00FC7496">
        <w:rPr>
          <w:lang w:eastAsia="ja-JP"/>
        </w:rPr>
        <w:t xml:space="preserve">U2, U3, U4 and </w:t>
      </w:r>
      <w:r w:rsidR="001B16A2" w:rsidRPr="00FC7496">
        <w:rPr>
          <w:lang w:eastAsia="ja-JP"/>
        </w:rPr>
        <w:t>U5 may</w:t>
      </w:r>
      <w:r w:rsidRPr="00FC7496">
        <w:rPr>
          <w:lang w:eastAsia="ja-JP"/>
        </w:rPr>
        <w:t xml:space="preserve"> send data on the established radio bearer and shall be accepted and handled.</w:t>
      </w:r>
    </w:p>
    <w:p w14:paraId="70CA2D71" w14:textId="77777777" w:rsidR="00472CA0" w:rsidRPr="00FC7496" w:rsidRDefault="00472CA0" w:rsidP="00273022">
      <w:pPr>
        <w:pStyle w:val="Heading3"/>
      </w:pPr>
      <w:r w:rsidRPr="00FC7496">
        <w:rPr>
          <w:lang w:eastAsia="ja-JP"/>
        </w:rPr>
        <w:t>10.1.2</w:t>
      </w:r>
      <w:r w:rsidRPr="00FC7496">
        <w:tab/>
        <w:t>Switch/Power off procedure</w:t>
      </w:r>
    </w:p>
    <w:p w14:paraId="173E4A5B" w14:textId="77777777" w:rsidR="00472CA0" w:rsidRPr="00FC7496" w:rsidRDefault="00472CA0" w:rsidP="00273022">
      <w:pPr>
        <w:pStyle w:val="Heading4"/>
      </w:pPr>
      <w:r w:rsidRPr="00FC7496">
        <w:rPr>
          <w:lang w:eastAsia="ja-JP"/>
        </w:rPr>
        <w:t>10.1.2.</w:t>
      </w:r>
      <w:r w:rsidR="002B6CE6" w:rsidRPr="00FC7496">
        <w:rPr>
          <w:lang w:eastAsia="ja-JP"/>
        </w:rPr>
        <w:t>1</w:t>
      </w:r>
      <w:r w:rsidRPr="00FC7496">
        <w:tab/>
        <w:t>Procedure</w:t>
      </w:r>
    </w:p>
    <w:p w14:paraId="4BB733BD" w14:textId="77777777" w:rsidR="00472CA0" w:rsidRPr="00FC7496" w:rsidRDefault="00472CA0" w:rsidP="007A53B6">
      <w:pPr>
        <w:pStyle w:val="TH"/>
      </w:pPr>
      <w:r w:rsidRPr="00FC7496">
        <w:t>Table 10.1.2.</w:t>
      </w:r>
      <w:r w:rsidR="002B6CE6"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85760E" w:rsidRPr="00FC7496" w14:paraId="2E12BDEE" w14:textId="77777777">
        <w:trPr>
          <w:tblHeader/>
          <w:jc w:val="center"/>
        </w:trPr>
        <w:tc>
          <w:tcPr>
            <w:tcW w:w="709" w:type="dxa"/>
            <w:vMerge w:val="restart"/>
            <w:vAlign w:val="center"/>
          </w:tcPr>
          <w:p w14:paraId="4E48B9B8" w14:textId="77777777" w:rsidR="0085760E" w:rsidRPr="00FC7496" w:rsidRDefault="0085760E" w:rsidP="0085760E">
            <w:pPr>
              <w:pStyle w:val="TAH"/>
            </w:pPr>
            <w:r w:rsidRPr="00FC7496">
              <w:t>Step</w:t>
            </w:r>
          </w:p>
        </w:tc>
        <w:tc>
          <w:tcPr>
            <w:tcW w:w="3827" w:type="dxa"/>
            <w:vMerge w:val="restart"/>
            <w:vAlign w:val="center"/>
          </w:tcPr>
          <w:p w14:paraId="57099C70" w14:textId="77777777" w:rsidR="0085760E" w:rsidRPr="00FC7496" w:rsidRDefault="0085760E" w:rsidP="0085760E">
            <w:pPr>
              <w:pStyle w:val="TAH"/>
            </w:pPr>
            <w:r w:rsidRPr="00FC7496">
              <w:t>Procedure</w:t>
            </w:r>
          </w:p>
        </w:tc>
        <w:tc>
          <w:tcPr>
            <w:tcW w:w="4253" w:type="dxa"/>
            <w:gridSpan w:val="2"/>
            <w:tcBorders>
              <w:bottom w:val="single" w:sz="4" w:space="0" w:color="auto"/>
            </w:tcBorders>
          </w:tcPr>
          <w:p w14:paraId="26C3514D" w14:textId="77777777" w:rsidR="0085760E" w:rsidRPr="00FC7496" w:rsidRDefault="0085760E" w:rsidP="00472CA0">
            <w:pPr>
              <w:pStyle w:val="TAH"/>
            </w:pPr>
            <w:r w:rsidRPr="00FC7496">
              <w:t>Message Sequence</w:t>
            </w:r>
          </w:p>
        </w:tc>
      </w:tr>
      <w:tr w:rsidR="0085760E" w:rsidRPr="00FC7496" w14:paraId="4ED62925" w14:textId="77777777">
        <w:trPr>
          <w:tblHeader/>
          <w:jc w:val="center"/>
        </w:trPr>
        <w:tc>
          <w:tcPr>
            <w:tcW w:w="709" w:type="dxa"/>
            <w:vMerge/>
          </w:tcPr>
          <w:p w14:paraId="200D2DD4" w14:textId="77777777" w:rsidR="0085760E" w:rsidRPr="00FC7496" w:rsidRDefault="0085760E" w:rsidP="00472CA0">
            <w:pPr>
              <w:pStyle w:val="TAH"/>
              <w:rPr>
                <w:rFonts w:eastAsia="MS Gothic"/>
              </w:rPr>
            </w:pPr>
          </w:p>
        </w:tc>
        <w:tc>
          <w:tcPr>
            <w:tcW w:w="3827" w:type="dxa"/>
            <w:vMerge/>
          </w:tcPr>
          <w:p w14:paraId="34A3D3BD" w14:textId="77777777" w:rsidR="0085760E" w:rsidRPr="00FC7496" w:rsidRDefault="0085760E" w:rsidP="00472CA0">
            <w:pPr>
              <w:pStyle w:val="TAH"/>
              <w:rPr>
                <w:rFonts w:eastAsia="MS Gothic"/>
              </w:rPr>
            </w:pPr>
          </w:p>
        </w:tc>
        <w:tc>
          <w:tcPr>
            <w:tcW w:w="633" w:type="dxa"/>
            <w:tcBorders>
              <w:top w:val="single" w:sz="4" w:space="0" w:color="auto"/>
            </w:tcBorders>
          </w:tcPr>
          <w:p w14:paraId="0BFEDC92" w14:textId="77777777" w:rsidR="0085760E" w:rsidRPr="00FC7496" w:rsidRDefault="0085760E" w:rsidP="00472CA0">
            <w:pPr>
              <w:pStyle w:val="TAH"/>
            </w:pPr>
            <w:r w:rsidRPr="00FC7496">
              <w:t>U - S</w:t>
            </w:r>
          </w:p>
        </w:tc>
        <w:tc>
          <w:tcPr>
            <w:tcW w:w="3620" w:type="dxa"/>
            <w:tcBorders>
              <w:top w:val="single" w:sz="4" w:space="0" w:color="auto"/>
            </w:tcBorders>
          </w:tcPr>
          <w:p w14:paraId="4B607786" w14:textId="77777777" w:rsidR="0085760E" w:rsidRPr="00FC7496" w:rsidRDefault="0085760E" w:rsidP="00472CA0">
            <w:pPr>
              <w:pStyle w:val="TAH"/>
            </w:pPr>
            <w:r w:rsidRPr="00FC7496">
              <w:t>Message</w:t>
            </w:r>
          </w:p>
        </w:tc>
      </w:tr>
      <w:tr w:rsidR="002C0377" w:rsidRPr="00FC7496" w14:paraId="3384C29A" w14:textId="77777777" w:rsidTr="00227D33">
        <w:trPr>
          <w:jc w:val="center"/>
        </w:trPr>
        <w:tc>
          <w:tcPr>
            <w:tcW w:w="709" w:type="dxa"/>
          </w:tcPr>
          <w:p w14:paraId="08F545A3" w14:textId="77777777" w:rsidR="002C0377" w:rsidRPr="00FC7496" w:rsidRDefault="002C0377" w:rsidP="00227D33">
            <w:pPr>
              <w:pStyle w:val="TAC"/>
            </w:pPr>
            <w:r w:rsidRPr="00FC7496">
              <w:t>0A</w:t>
            </w:r>
          </w:p>
        </w:tc>
        <w:tc>
          <w:tcPr>
            <w:tcW w:w="3827" w:type="dxa"/>
          </w:tcPr>
          <w:p w14:paraId="447D45D9" w14:textId="77777777" w:rsidR="002C0377" w:rsidRPr="00FC7496" w:rsidRDefault="002C0377" w:rsidP="00227D33">
            <w:pPr>
              <w:pStyle w:val="TAL"/>
            </w:pPr>
            <w:r w:rsidRPr="00FC7496">
              <w:t>The SS starts Timer_1 =  2 seconds</w:t>
            </w:r>
          </w:p>
        </w:tc>
        <w:tc>
          <w:tcPr>
            <w:tcW w:w="633" w:type="dxa"/>
          </w:tcPr>
          <w:p w14:paraId="14ED6230" w14:textId="77777777" w:rsidR="002C0377" w:rsidRPr="00FC7496" w:rsidRDefault="002C0377" w:rsidP="00227D33">
            <w:pPr>
              <w:pStyle w:val="TAC"/>
            </w:pPr>
          </w:p>
        </w:tc>
        <w:tc>
          <w:tcPr>
            <w:tcW w:w="3620" w:type="dxa"/>
          </w:tcPr>
          <w:p w14:paraId="71DC826F" w14:textId="77777777" w:rsidR="002C0377" w:rsidRPr="00FC7496" w:rsidRDefault="002C0377" w:rsidP="00227D33">
            <w:pPr>
              <w:pStyle w:val="TAL"/>
            </w:pPr>
          </w:p>
        </w:tc>
      </w:tr>
      <w:tr w:rsidR="002C0377" w:rsidRPr="00FC7496" w:rsidDel="00BE3D91" w14:paraId="787BB739" w14:textId="77777777" w:rsidTr="00227D33">
        <w:trPr>
          <w:jc w:val="center"/>
        </w:trPr>
        <w:tc>
          <w:tcPr>
            <w:tcW w:w="709" w:type="dxa"/>
          </w:tcPr>
          <w:p w14:paraId="072A658A" w14:textId="77777777" w:rsidR="002C0377" w:rsidRPr="00FC7496" w:rsidDel="00BE3D91" w:rsidRDefault="002C0377" w:rsidP="00227D33">
            <w:pPr>
              <w:pStyle w:val="TAC"/>
            </w:pPr>
            <w:r w:rsidRPr="00FC7496">
              <w:t>-</w:t>
            </w:r>
          </w:p>
        </w:tc>
        <w:tc>
          <w:tcPr>
            <w:tcW w:w="3827" w:type="dxa"/>
          </w:tcPr>
          <w:p w14:paraId="00861F93" w14:textId="77777777" w:rsidR="002C0377" w:rsidRPr="00FC7496" w:rsidDel="00BE3D91" w:rsidRDefault="002C0377" w:rsidP="00227D33">
            <w:pPr>
              <w:pStyle w:val="TAL"/>
              <w:rPr>
                <w:lang w:eastAsia="ja-JP"/>
              </w:rPr>
            </w:pPr>
            <w:r w:rsidRPr="00FC7496">
              <w:rPr>
                <w:lang w:eastAsia="ja-JP"/>
              </w:rPr>
              <w:t>EXCEPTION: Steps 0B – 0Bb1 describe behaviour that</w:t>
            </w:r>
            <w:r w:rsidRPr="00FC7496">
              <w:t xml:space="preserve"> depends on the UE implementation</w:t>
            </w:r>
          </w:p>
        </w:tc>
        <w:tc>
          <w:tcPr>
            <w:tcW w:w="633" w:type="dxa"/>
          </w:tcPr>
          <w:p w14:paraId="347605F9" w14:textId="77777777" w:rsidR="002C0377" w:rsidRPr="00FC7496" w:rsidDel="00BE3D91" w:rsidRDefault="002C0377" w:rsidP="00227D33">
            <w:pPr>
              <w:pStyle w:val="TAC"/>
            </w:pPr>
            <w:r w:rsidRPr="00FC7496">
              <w:t>-</w:t>
            </w:r>
          </w:p>
        </w:tc>
        <w:tc>
          <w:tcPr>
            <w:tcW w:w="3620" w:type="dxa"/>
          </w:tcPr>
          <w:p w14:paraId="2ECFE472" w14:textId="77777777" w:rsidR="002C0377" w:rsidRPr="00FC7496" w:rsidDel="00BE3D91" w:rsidRDefault="002C0377" w:rsidP="00227D33">
            <w:pPr>
              <w:pStyle w:val="TAL"/>
            </w:pPr>
            <w:r w:rsidRPr="00FC7496">
              <w:t>-</w:t>
            </w:r>
          </w:p>
        </w:tc>
      </w:tr>
      <w:tr w:rsidR="002C0377" w:rsidRPr="00FC7496" w14:paraId="1420DCA4" w14:textId="77777777" w:rsidTr="00227D33">
        <w:trPr>
          <w:jc w:val="center"/>
        </w:trPr>
        <w:tc>
          <w:tcPr>
            <w:tcW w:w="709" w:type="dxa"/>
          </w:tcPr>
          <w:p w14:paraId="3D310B0B" w14:textId="77777777" w:rsidR="002C0377" w:rsidRPr="00FC7496" w:rsidRDefault="002C0377" w:rsidP="00227D33">
            <w:pPr>
              <w:pStyle w:val="TAC"/>
            </w:pPr>
            <w:r w:rsidRPr="00FC7496">
              <w:t>0Ba1 – 0Ba10</w:t>
            </w:r>
          </w:p>
        </w:tc>
        <w:tc>
          <w:tcPr>
            <w:tcW w:w="3827" w:type="dxa"/>
          </w:tcPr>
          <w:p w14:paraId="1D81747F" w14:textId="77777777" w:rsidR="002C0377" w:rsidRPr="00FC7496" w:rsidRDefault="002C0377" w:rsidP="00227D33">
            <w:pPr>
              <w:pStyle w:val="TAL"/>
            </w:pPr>
            <w:r w:rsidRPr="00FC7496">
              <w:t>The steps defined in Table 10.1.2.1-2 take place.</w:t>
            </w:r>
          </w:p>
          <w:p w14:paraId="0A5EFB44" w14:textId="77777777" w:rsidR="002C0377" w:rsidRPr="00FC7496" w:rsidRDefault="002C0377" w:rsidP="00227D33">
            <w:pPr>
              <w:pStyle w:val="TAL"/>
            </w:pPr>
            <w:r w:rsidRPr="00FC7496">
              <w:t>Note The SS cancels the Timer_1 at step 0Ba1</w:t>
            </w:r>
          </w:p>
        </w:tc>
        <w:tc>
          <w:tcPr>
            <w:tcW w:w="633" w:type="dxa"/>
          </w:tcPr>
          <w:p w14:paraId="78DA0BFC" w14:textId="77777777" w:rsidR="002C0377" w:rsidRPr="00FC7496" w:rsidRDefault="002C0377" w:rsidP="00227D33">
            <w:pPr>
              <w:pStyle w:val="TAC"/>
            </w:pPr>
          </w:p>
        </w:tc>
        <w:tc>
          <w:tcPr>
            <w:tcW w:w="3620" w:type="dxa"/>
          </w:tcPr>
          <w:p w14:paraId="600AA9CC" w14:textId="77777777" w:rsidR="002C0377" w:rsidRPr="00FC7496" w:rsidRDefault="002C0377" w:rsidP="00227D33">
            <w:pPr>
              <w:pStyle w:val="TAL"/>
            </w:pPr>
          </w:p>
        </w:tc>
      </w:tr>
      <w:tr w:rsidR="002C0377" w:rsidRPr="00FC7496" w14:paraId="6FAA9F72" w14:textId="77777777" w:rsidTr="00227D33">
        <w:trPr>
          <w:jc w:val="center"/>
        </w:trPr>
        <w:tc>
          <w:tcPr>
            <w:tcW w:w="709" w:type="dxa"/>
          </w:tcPr>
          <w:p w14:paraId="4BBD37C6" w14:textId="77777777" w:rsidR="002C0377" w:rsidRPr="00FC7496" w:rsidRDefault="002C0377" w:rsidP="00227D33">
            <w:pPr>
              <w:pStyle w:val="TAC"/>
            </w:pPr>
            <w:r w:rsidRPr="00FC7496">
              <w:t>0Bb1</w:t>
            </w:r>
          </w:p>
        </w:tc>
        <w:tc>
          <w:tcPr>
            <w:tcW w:w="3827" w:type="dxa"/>
          </w:tcPr>
          <w:p w14:paraId="3511899C" w14:textId="77777777" w:rsidR="002C0377" w:rsidRPr="00FC7496" w:rsidRDefault="002C0377" w:rsidP="00227D33">
            <w:pPr>
              <w:pStyle w:val="TAL"/>
            </w:pPr>
            <w:r w:rsidRPr="00FC7496">
              <w:t>The SS waits for Timer_1 expiry</w:t>
            </w:r>
          </w:p>
        </w:tc>
        <w:tc>
          <w:tcPr>
            <w:tcW w:w="633" w:type="dxa"/>
          </w:tcPr>
          <w:p w14:paraId="7CD907F9" w14:textId="77777777" w:rsidR="002C0377" w:rsidRPr="00FC7496" w:rsidRDefault="002C0377" w:rsidP="00227D33">
            <w:pPr>
              <w:pStyle w:val="TAC"/>
            </w:pPr>
          </w:p>
        </w:tc>
        <w:tc>
          <w:tcPr>
            <w:tcW w:w="3620" w:type="dxa"/>
          </w:tcPr>
          <w:p w14:paraId="2D13E7A6" w14:textId="77777777" w:rsidR="002C0377" w:rsidRPr="00FC7496" w:rsidRDefault="002C0377" w:rsidP="00227D33">
            <w:pPr>
              <w:pStyle w:val="TAL"/>
            </w:pPr>
          </w:p>
        </w:tc>
      </w:tr>
      <w:tr w:rsidR="00472CA0" w:rsidRPr="00FC7496" w14:paraId="2A4731AB" w14:textId="77777777">
        <w:trPr>
          <w:jc w:val="center"/>
        </w:trPr>
        <w:tc>
          <w:tcPr>
            <w:tcW w:w="709" w:type="dxa"/>
          </w:tcPr>
          <w:p w14:paraId="7FB3D7F0" w14:textId="77777777" w:rsidR="00472CA0" w:rsidRPr="00FC7496" w:rsidRDefault="00472CA0" w:rsidP="00472CA0">
            <w:pPr>
              <w:pStyle w:val="TAC"/>
            </w:pPr>
            <w:r w:rsidRPr="00FC7496">
              <w:t>1</w:t>
            </w:r>
          </w:p>
        </w:tc>
        <w:tc>
          <w:tcPr>
            <w:tcW w:w="3827" w:type="dxa"/>
          </w:tcPr>
          <w:p w14:paraId="31701863" w14:textId="77777777" w:rsidR="00472CA0" w:rsidRPr="00FC7496" w:rsidRDefault="00472CA0" w:rsidP="00472CA0">
            <w:pPr>
              <w:pStyle w:val="TAL"/>
            </w:pPr>
            <w:r w:rsidRPr="00FC7496">
              <w:t>The UE is powered off or switched off, (see ICS)</w:t>
            </w:r>
          </w:p>
        </w:tc>
        <w:tc>
          <w:tcPr>
            <w:tcW w:w="633" w:type="dxa"/>
          </w:tcPr>
          <w:p w14:paraId="34644DBB" w14:textId="77777777" w:rsidR="00472CA0" w:rsidRPr="00FC7496" w:rsidRDefault="00472CA0" w:rsidP="00472CA0">
            <w:pPr>
              <w:pStyle w:val="TAC"/>
            </w:pPr>
            <w:r w:rsidRPr="00FC7496">
              <w:t>-</w:t>
            </w:r>
          </w:p>
        </w:tc>
        <w:tc>
          <w:tcPr>
            <w:tcW w:w="3620" w:type="dxa"/>
          </w:tcPr>
          <w:p w14:paraId="0706C884" w14:textId="77777777" w:rsidR="00472CA0" w:rsidRPr="00FC7496" w:rsidRDefault="00472CA0" w:rsidP="00472CA0">
            <w:pPr>
              <w:pStyle w:val="TAL"/>
            </w:pPr>
            <w:r w:rsidRPr="00FC7496">
              <w:t>-</w:t>
            </w:r>
          </w:p>
        </w:tc>
      </w:tr>
      <w:tr w:rsidR="00472CA0" w:rsidRPr="00FC7496" w14:paraId="7DEBF1CD" w14:textId="77777777">
        <w:trPr>
          <w:jc w:val="center"/>
        </w:trPr>
        <w:tc>
          <w:tcPr>
            <w:tcW w:w="709" w:type="dxa"/>
          </w:tcPr>
          <w:p w14:paraId="08492C11" w14:textId="77777777" w:rsidR="00472CA0" w:rsidRPr="00FC7496" w:rsidRDefault="00472CA0" w:rsidP="00472CA0">
            <w:pPr>
              <w:pStyle w:val="TAC"/>
            </w:pPr>
            <w:r w:rsidRPr="00FC7496">
              <w:t>-</w:t>
            </w:r>
          </w:p>
        </w:tc>
        <w:tc>
          <w:tcPr>
            <w:tcW w:w="3827" w:type="dxa"/>
          </w:tcPr>
          <w:p w14:paraId="7A2C2B77" w14:textId="77777777" w:rsidR="00472CA0" w:rsidRPr="00FC7496" w:rsidRDefault="00472CA0" w:rsidP="00472CA0">
            <w:pPr>
              <w:pStyle w:val="TAL"/>
            </w:pPr>
            <w:r w:rsidRPr="00FC7496">
              <w:rPr>
                <w:lang w:eastAsia="ja-JP"/>
              </w:rPr>
              <w:t xml:space="preserve">EXCEPTION: Steps </w:t>
            </w:r>
            <w:r w:rsidR="002C0377" w:rsidRPr="00FC7496">
              <w:rPr>
                <w:lang w:eastAsia="ja-JP"/>
              </w:rPr>
              <w:t>1A</w:t>
            </w:r>
            <w:r w:rsidRPr="00FC7496">
              <w:rPr>
                <w:lang w:eastAsia="ja-JP"/>
              </w:rPr>
              <w:t xml:space="preserve"> to 7 specify the behaviour if UE supports pc_SwitchOnOff.</w:t>
            </w:r>
          </w:p>
        </w:tc>
        <w:tc>
          <w:tcPr>
            <w:tcW w:w="633" w:type="dxa"/>
          </w:tcPr>
          <w:p w14:paraId="0B8C6347" w14:textId="77777777" w:rsidR="00472CA0" w:rsidRPr="00FC7496" w:rsidRDefault="00472CA0" w:rsidP="00472CA0">
            <w:pPr>
              <w:pStyle w:val="TAC"/>
            </w:pPr>
            <w:r w:rsidRPr="00FC7496">
              <w:t>-</w:t>
            </w:r>
          </w:p>
        </w:tc>
        <w:tc>
          <w:tcPr>
            <w:tcW w:w="3620" w:type="dxa"/>
          </w:tcPr>
          <w:p w14:paraId="23C955C3" w14:textId="77777777" w:rsidR="00472CA0" w:rsidRPr="00FC7496" w:rsidRDefault="00472CA0" w:rsidP="00472CA0">
            <w:pPr>
              <w:pStyle w:val="TAL"/>
            </w:pPr>
            <w:r w:rsidRPr="00FC7496">
              <w:t>-</w:t>
            </w:r>
          </w:p>
        </w:tc>
      </w:tr>
      <w:tr w:rsidR="002C0377" w:rsidRPr="00FC7496" w14:paraId="77541CA1" w14:textId="77777777" w:rsidTr="00227D33">
        <w:trPr>
          <w:jc w:val="center"/>
        </w:trPr>
        <w:tc>
          <w:tcPr>
            <w:tcW w:w="709" w:type="dxa"/>
          </w:tcPr>
          <w:p w14:paraId="5FA84F1D" w14:textId="77777777" w:rsidR="002C0377" w:rsidRPr="00FC7496" w:rsidRDefault="002C0377" w:rsidP="00227D33">
            <w:pPr>
              <w:pStyle w:val="TAC"/>
            </w:pPr>
            <w:r w:rsidRPr="00FC7496">
              <w:t>-</w:t>
            </w:r>
          </w:p>
        </w:tc>
        <w:tc>
          <w:tcPr>
            <w:tcW w:w="3827" w:type="dxa"/>
          </w:tcPr>
          <w:p w14:paraId="56EFFF4C" w14:textId="77777777" w:rsidR="002C0377" w:rsidRPr="00FC7496" w:rsidRDefault="002C0377" w:rsidP="00227D33">
            <w:pPr>
              <w:pStyle w:val="TAL"/>
              <w:rPr>
                <w:lang w:eastAsia="ja-JP"/>
              </w:rPr>
            </w:pPr>
            <w:r w:rsidRPr="00FC7496">
              <w:rPr>
                <w:lang w:eastAsia="ja-JP"/>
              </w:rPr>
              <w:t>EXCEPTION: Step 1A depends on the UE implementation: if the steps 0Ba1 – 0Ba10 did not take place</w:t>
            </w:r>
          </w:p>
        </w:tc>
        <w:tc>
          <w:tcPr>
            <w:tcW w:w="633" w:type="dxa"/>
          </w:tcPr>
          <w:p w14:paraId="5021F8CD" w14:textId="77777777" w:rsidR="002C0377" w:rsidRPr="00FC7496" w:rsidRDefault="002C0377" w:rsidP="00227D33">
            <w:pPr>
              <w:pStyle w:val="TAC"/>
            </w:pPr>
          </w:p>
        </w:tc>
        <w:tc>
          <w:tcPr>
            <w:tcW w:w="3620" w:type="dxa"/>
          </w:tcPr>
          <w:p w14:paraId="4252A36B" w14:textId="77777777" w:rsidR="002C0377" w:rsidRPr="00FC7496" w:rsidRDefault="002C0377" w:rsidP="00227D33">
            <w:pPr>
              <w:pStyle w:val="TAL"/>
            </w:pPr>
          </w:p>
        </w:tc>
      </w:tr>
      <w:tr w:rsidR="002C0377" w:rsidRPr="00FC7496" w:rsidDel="00BE3D91" w14:paraId="41F455F1" w14:textId="77777777" w:rsidTr="00227D33">
        <w:trPr>
          <w:jc w:val="center"/>
        </w:trPr>
        <w:tc>
          <w:tcPr>
            <w:tcW w:w="709" w:type="dxa"/>
          </w:tcPr>
          <w:p w14:paraId="70DB47BE" w14:textId="77777777" w:rsidR="002C0377" w:rsidRPr="00FC7496" w:rsidDel="00BE3D91" w:rsidRDefault="002C0377" w:rsidP="00227D33">
            <w:pPr>
              <w:pStyle w:val="TAC"/>
              <w:rPr>
                <w:lang w:eastAsia="ja-JP"/>
              </w:rPr>
            </w:pPr>
            <w:r w:rsidRPr="00FC7496">
              <w:rPr>
                <w:lang w:eastAsia="ja-JP"/>
              </w:rPr>
              <w:t>1A</w:t>
            </w:r>
          </w:p>
        </w:tc>
        <w:tc>
          <w:tcPr>
            <w:tcW w:w="3827" w:type="dxa"/>
          </w:tcPr>
          <w:p w14:paraId="275C3C96" w14:textId="77777777" w:rsidR="002C0377" w:rsidRPr="00FC7496" w:rsidDel="00BE3D91" w:rsidRDefault="002C0377" w:rsidP="00227D33">
            <w:pPr>
              <w:pStyle w:val="TAL"/>
            </w:pPr>
            <w:r w:rsidRPr="00FC7496">
              <w:t>the steps defined in Table 10.1.2.1-2 may take place</w:t>
            </w:r>
          </w:p>
        </w:tc>
        <w:tc>
          <w:tcPr>
            <w:tcW w:w="633" w:type="dxa"/>
          </w:tcPr>
          <w:p w14:paraId="188D0403" w14:textId="77777777" w:rsidR="002C0377" w:rsidRPr="00FC7496" w:rsidDel="00BE3D91" w:rsidRDefault="002C0377" w:rsidP="00227D33">
            <w:pPr>
              <w:pStyle w:val="TAC"/>
            </w:pPr>
          </w:p>
        </w:tc>
        <w:tc>
          <w:tcPr>
            <w:tcW w:w="3620" w:type="dxa"/>
          </w:tcPr>
          <w:p w14:paraId="74DF9F6F" w14:textId="77777777" w:rsidR="002C0377" w:rsidRPr="00FC7496" w:rsidDel="00BE3D91" w:rsidRDefault="002C0377" w:rsidP="00227D33">
            <w:pPr>
              <w:pStyle w:val="TAL"/>
            </w:pPr>
          </w:p>
        </w:tc>
      </w:tr>
      <w:tr w:rsidR="002B6CE6" w:rsidRPr="00FC7496" w14:paraId="637991D0" w14:textId="77777777">
        <w:trPr>
          <w:jc w:val="center"/>
        </w:trPr>
        <w:tc>
          <w:tcPr>
            <w:tcW w:w="709" w:type="dxa"/>
          </w:tcPr>
          <w:p w14:paraId="5591D8B0" w14:textId="77777777" w:rsidR="002B6CE6" w:rsidRPr="00FC7496" w:rsidRDefault="002B6CE6" w:rsidP="005C68D5">
            <w:pPr>
              <w:pStyle w:val="TAC"/>
            </w:pPr>
            <w:r w:rsidRPr="00FC7496">
              <w:t>-</w:t>
            </w:r>
          </w:p>
        </w:tc>
        <w:tc>
          <w:tcPr>
            <w:tcW w:w="3827" w:type="dxa"/>
          </w:tcPr>
          <w:p w14:paraId="5732C57B" w14:textId="77777777" w:rsidR="002B6CE6" w:rsidRPr="00FC7496" w:rsidRDefault="002B6CE6" w:rsidP="005C68D5">
            <w:pPr>
              <w:pStyle w:val="TAL"/>
              <w:rPr>
                <w:lang w:eastAsia="ja-JP"/>
              </w:rPr>
            </w:pPr>
            <w:r w:rsidRPr="00FC7496">
              <w:rPr>
                <w:lang w:eastAsia="ja-JP"/>
              </w:rPr>
              <w:t>EXCEPTION: Steps 2 to 4 are used only when the UE is in UTRA idle end state (U1)</w:t>
            </w:r>
            <w:r w:rsidR="002C0377" w:rsidRPr="00FC7496">
              <w:rPr>
                <w:lang w:eastAsia="ja-JP"/>
              </w:rPr>
              <w:t xml:space="preserve"> and steps 0Ba1 – 0Ba10 or step 1A did not take place</w:t>
            </w:r>
            <w:r w:rsidRPr="00FC7496">
              <w:rPr>
                <w:lang w:eastAsia="ja-JP"/>
              </w:rPr>
              <w:t>.</w:t>
            </w:r>
          </w:p>
        </w:tc>
        <w:tc>
          <w:tcPr>
            <w:tcW w:w="633" w:type="dxa"/>
          </w:tcPr>
          <w:p w14:paraId="51CEEEF4" w14:textId="77777777" w:rsidR="002B6CE6" w:rsidRPr="00FC7496" w:rsidRDefault="002B6CE6" w:rsidP="005C68D5">
            <w:pPr>
              <w:pStyle w:val="TAC"/>
            </w:pPr>
          </w:p>
        </w:tc>
        <w:tc>
          <w:tcPr>
            <w:tcW w:w="3620" w:type="dxa"/>
          </w:tcPr>
          <w:p w14:paraId="0AB1D65E" w14:textId="77777777" w:rsidR="002B6CE6" w:rsidRPr="00FC7496" w:rsidRDefault="002B6CE6" w:rsidP="005C68D5">
            <w:pPr>
              <w:pStyle w:val="TAL"/>
            </w:pPr>
          </w:p>
        </w:tc>
      </w:tr>
      <w:tr w:rsidR="00472CA0" w:rsidRPr="00FC7496" w14:paraId="798B8F67" w14:textId="77777777">
        <w:trPr>
          <w:jc w:val="center"/>
        </w:trPr>
        <w:tc>
          <w:tcPr>
            <w:tcW w:w="709" w:type="dxa"/>
          </w:tcPr>
          <w:p w14:paraId="49DBC535" w14:textId="77777777" w:rsidR="00472CA0" w:rsidRPr="00FC7496" w:rsidRDefault="00472CA0" w:rsidP="00472CA0">
            <w:pPr>
              <w:pStyle w:val="TAC"/>
              <w:rPr>
                <w:lang w:eastAsia="ja-JP"/>
              </w:rPr>
            </w:pPr>
            <w:r w:rsidRPr="00FC7496">
              <w:rPr>
                <w:lang w:eastAsia="ja-JP"/>
              </w:rPr>
              <w:t>2</w:t>
            </w:r>
          </w:p>
        </w:tc>
        <w:tc>
          <w:tcPr>
            <w:tcW w:w="3827" w:type="dxa"/>
          </w:tcPr>
          <w:p w14:paraId="0F296AA2" w14:textId="77777777" w:rsidR="00472CA0" w:rsidRPr="00FC7496" w:rsidRDefault="00472CA0" w:rsidP="00472CA0">
            <w:pPr>
              <w:pStyle w:val="TAL"/>
              <w:rPr>
                <w:lang w:eastAsia="ja-JP"/>
              </w:rPr>
            </w:pPr>
            <w:r w:rsidRPr="00FC7496">
              <w:t>The UE transmits RRC CONNECTION REQUEST</w:t>
            </w:r>
          </w:p>
        </w:tc>
        <w:tc>
          <w:tcPr>
            <w:tcW w:w="633" w:type="dxa"/>
          </w:tcPr>
          <w:p w14:paraId="42EC7D4D" w14:textId="77777777" w:rsidR="00472CA0" w:rsidRPr="00FC7496" w:rsidRDefault="00472CA0" w:rsidP="00472CA0">
            <w:pPr>
              <w:pStyle w:val="TAC"/>
            </w:pPr>
            <w:r w:rsidRPr="00FC7496">
              <w:t>--&gt;</w:t>
            </w:r>
          </w:p>
        </w:tc>
        <w:tc>
          <w:tcPr>
            <w:tcW w:w="3620" w:type="dxa"/>
          </w:tcPr>
          <w:p w14:paraId="058FD283" w14:textId="77777777" w:rsidR="00472CA0" w:rsidRPr="00FC7496" w:rsidRDefault="00472CA0" w:rsidP="00472CA0">
            <w:pPr>
              <w:pStyle w:val="TAL"/>
            </w:pPr>
            <w:smartTag w:uri="urn:schemas-microsoft-com:office:smarttags" w:element="stockticker">
              <w:r w:rsidRPr="00FC7496">
                <w:t>RRC</w:t>
              </w:r>
            </w:smartTag>
            <w:r w:rsidRPr="00FC7496">
              <w:t xml:space="preserve"> CONNECTION REQUEST</w:t>
            </w:r>
          </w:p>
        </w:tc>
      </w:tr>
      <w:tr w:rsidR="00472CA0" w:rsidRPr="00FC7496" w14:paraId="3112CE64" w14:textId="77777777">
        <w:trPr>
          <w:jc w:val="center"/>
        </w:trPr>
        <w:tc>
          <w:tcPr>
            <w:tcW w:w="709" w:type="dxa"/>
          </w:tcPr>
          <w:p w14:paraId="7A095BE0" w14:textId="77777777" w:rsidR="00472CA0" w:rsidRPr="00FC7496" w:rsidRDefault="00472CA0" w:rsidP="00472CA0">
            <w:pPr>
              <w:pStyle w:val="TAC"/>
              <w:rPr>
                <w:lang w:eastAsia="ja-JP"/>
              </w:rPr>
            </w:pPr>
            <w:r w:rsidRPr="00FC7496">
              <w:rPr>
                <w:lang w:eastAsia="ja-JP"/>
              </w:rPr>
              <w:t>3</w:t>
            </w:r>
          </w:p>
        </w:tc>
        <w:tc>
          <w:tcPr>
            <w:tcW w:w="3827" w:type="dxa"/>
          </w:tcPr>
          <w:p w14:paraId="54168B26" w14:textId="77777777" w:rsidR="00472CA0" w:rsidRPr="00FC7496" w:rsidRDefault="00472CA0" w:rsidP="00472CA0">
            <w:pPr>
              <w:pStyle w:val="TAL"/>
              <w:rPr>
                <w:lang w:eastAsia="ja-JP"/>
              </w:rPr>
            </w:pPr>
            <w:r w:rsidRPr="00FC7496">
              <w:t xml:space="preserve">The SS transmit a </w:t>
            </w:r>
            <w:r w:rsidRPr="00FC7496">
              <w:rPr>
                <w:iCs/>
              </w:rPr>
              <w:t>RRC CONNECTION SETUP</w:t>
            </w:r>
          </w:p>
        </w:tc>
        <w:tc>
          <w:tcPr>
            <w:tcW w:w="633" w:type="dxa"/>
          </w:tcPr>
          <w:p w14:paraId="7FE5047F" w14:textId="77777777" w:rsidR="00472CA0" w:rsidRPr="00FC7496" w:rsidRDefault="00472CA0" w:rsidP="00472CA0">
            <w:pPr>
              <w:pStyle w:val="TAC"/>
            </w:pPr>
            <w:r w:rsidRPr="00FC7496">
              <w:t>&lt;--</w:t>
            </w:r>
          </w:p>
        </w:tc>
        <w:tc>
          <w:tcPr>
            <w:tcW w:w="3620" w:type="dxa"/>
          </w:tcPr>
          <w:p w14:paraId="0FEA7839" w14:textId="77777777" w:rsidR="00472CA0" w:rsidRPr="00FC7496" w:rsidRDefault="00472CA0" w:rsidP="00472CA0">
            <w:pPr>
              <w:pStyle w:val="TAL"/>
            </w:pPr>
            <w:r w:rsidRPr="00FC7496">
              <w:rPr>
                <w:iCs/>
              </w:rPr>
              <w:t>RRC CONNECTION SETUP</w:t>
            </w:r>
          </w:p>
        </w:tc>
      </w:tr>
      <w:tr w:rsidR="00472CA0" w:rsidRPr="00FC7496" w14:paraId="3A7D943F" w14:textId="77777777">
        <w:trPr>
          <w:jc w:val="center"/>
        </w:trPr>
        <w:tc>
          <w:tcPr>
            <w:tcW w:w="709" w:type="dxa"/>
          </w:tcPr>
          <w:p w14:paraId="3984A832" w14:textId="77777777" w:rsidR="00472CA0" w:rsidRPr="00FC7496" w:rsidRDefault="00472CA0" w:rsidP="00472CA0">
            <w:pPr>
              <w:pStyle w:val="TAC"/>
              <w:rPr>
                <w:lang w:eastAsia="ja-JP"/>
              </w:rPr>
            </w:pPr>
            <w:r w:rsidRPr="00FC7496">
              <w:rPr>
                <w:lang w:eastAsia="ja-JP"/>
              </w:rPr>
              <w:t>4</w:t>
            </w:r>
          </w:p>
        </w:tc>
        <w:tc>
          <w:tcPr>
            <w:tcW w:w="3827" w:type="dxa"/>
          </w:tcPr>
          <w:p w14:paraId="31356626" w14:textId="77777777" w:rsidR="00472CA0" w:rsidRPr="00FC7496" w:rsidRDefault="00472CA0" w:rsidP="00472CA0">
            <w:pPr>
              <w:pStyle w:val="TAL"/>
              <w:rPr>
                <w:lang w:eastAsia="ja-JP"/>
              </w:rPr>
            </w:pPr>
            <w:r w:rsidRPr="00FC7496">
              <w:t>The UE transmits an RRC CONNECTION SETUP COMPLETE message</w:t>
            </w:r>
          </w:p>
        </w:tc>
        <w:tc>
          <w:tcPr>
            <w:tcW w:w="633" w:type="dxa"/>
          </w:tcPr>
          <w:p w14:paraId="689C8D6E" w14:textId="77777777" w:rsidR="00472CA0" w:rsidRPr="00FC7496" w:rsidRDefault="00472CA0" w:rsidP="00472CA0">
            <w:pPr>
              <w:pStyle w:val="TAC"/>
            </w:pPr>
            <w:r w:rsidRPr="00FC7496">
              <w:t>--&gt;</w:t>
            </w:r>
          </w:p>
        </w:tc>
        <w:tc>
          <w:tcPr>
            <w:tcW w:w="3620" w:type="dxa"/>
          </w:tcPr>
          <w:p w14:paraId="58EA95B1" w14:textId="77777777" w:rsidR="00472CA0" w:rsidRPr="00FC7496" w:rsidRDefault="00472CA0" w:rsidP="00472CA0">
            <w:pPr>
              <w:pStyle w:val="TAL"/>
            </w:pPr>
            <w:r w:rsidRPr="00FC7496">
              <w:t>RRC CONNECTION SETUP COMPLETE</w:t>
            </w:r>
          </w:p>
        </w:tc>
      </w:tr>
      <w:tr w:rsidR="002C0377" w:rsidRPr="00FC7496" w:rsidDel="00BE3D91" w14:paraId="36B798A0" w14:textId="77777777" w:rsidTr="00227D33">
        <w:trPr>
          <w:jc w:val="center"/>
        </w:trPr>
        <w:tc>
          <w:tcPr>
            <w:tcW w:w="709" w:type="dxa"/>
          </w:tcPr>
          <w:p w14:paraId="7EAD12C5" w14:textId="77777777" w:rsidR="002C0377" w:rsidRPr="00FC7496" w:rsidDel="00BE3D91" w:rsidRDefault="002C0377" w:rsidP="00227D33">
            <w:pPr>
              <w:pStyle w:val="TAC"/>
              <w:rPr>
                <w:lang w:eastAsia="ja-JP"/>
              </w:rPr>
            </w:pPr>
            <w:r w:rsidRPr="00FC7496">
              <w:rPr>
                <w:lang w:eastAsia="ja-JP"/>
              </w:rPr>
              <w:t>4Aa1 – 4Aa6</w:t>
            </w:r>
          </w:p>
        </w:tc>
        <w:tc>
          <w:tcPr>
            <w:tcW w:w="3827" w:type="dxa"/>
          </w:tcPr>
          <w:p w14:paraId="50B60042" w14:textId="77777777" w:rsidR="002C0377" w:rsidRPr="00FC7496" w:rsidDel="00BE3D91" w:rsidRDefault="002C0377" w:rsidP="00227D33">
            <w:pPr>
              <w:pStyle w:val="TAL"/>
            </w:pPr>
            <w:r w:rsidRPr="00FC7496">
              <w:t>Void</w:t>
            </w:r>
          </w:p>
        </w:tc>
        <w:tc>
          <w:tcPr>
            <w:tcW w:w="633" w:type="dxa"/>
          </w:tcPr>
          <w:p w14:paraId="7134C502" w14:textId="77777777" w:rsidR="002C0377" w:rsidRPr="00FC7496" w:rsidDel="00BE3D91" w:rsidRDefault="002C0377" w:rsidP="00227D33">
            <w:pPr>
              <w:pStyle w:val="TAC"/>
            </w:pPr>
            <w:r w:rsidRPr="00FC7496">
              <w:t>-</w:t>
            </w:r>
          </w:p>
        </w:tc>
        <w:tc>
          <w:tcPr>
            <w:tcW w:w="3620" w:type="dxa"/>
          </w:tcPr>
          <w:p w14:paraId="1076C030" w14:textId="77777777" w:rsidR="002C0377" w:rsidRPr="00FC7496" w:rsidDel="00BE3D91" w:rsidRDefault="002C0377" w:rsidP="00227D33">
            <w:pPr>
              <w:pStyle w:val="TAL"/>
            </w:pPr>
            <w:r w:rsidRPr="00FC7496">
              <w:t>-</w:t>
            </w:r>
          </w:p>
        </w:tc>
      </w:tr>
      <w:tr w:rsidR="00AE02EA" w:rsidRPr="00FC7496" w14:paraId="02049CFC" w14:textId="77777777" w:rsidTr="005E282F">
        <w:trPr>
          <w:jc w:val="center"/>
        </w:trPr>
        <w:tc>
          <w:tcPr>
            <w:tcW w:w="709" w:type="dxa"/>
          </w:tcPr>
          <w:p w14:paraId="3C670BE4" w14:textId="77777777" w:rsidR="00AE02EA" w:rsidRPr="00FC7496" w:rsidRDefault="00AE02EA" w:rsidP="005E282F">
            <w:pPr>
              <w:pStyle w:val="TAC"/>
              <w:rPr>
                <w:lang w:eastAsia="ja-JP"/>
              </w:rPr>
            </w:pPr>
            <w:r w:rsidRPr="00FC7496">
              <w:rPr>
                <w:lang w:eastAsia="ja-JP"/>
              </w:rPr>
              <w:t>-</w:t>
            </w:r>
          </w:p>
        </w:tc>
        <w:tc>
          <w:tcPr>
            <w:tcW w:w="3827" w:type="dxa"/>
          </w:tcPr>
          <w:p w14:paraId="583FF488" w14:textId="77777777" w:rsidR="00AE02EA" w:rsidRPr="00FC7496" w:rsidRDefault="00AE02EA" w:rsidP="005E282F">
            <w:pPr>
              <w:pStyle w:val="TAL"/>
            </w:pPr>
            <w:r w:rsidRPr="00FC7496">
              <w:t>EXCEPTION: Step 4Aa7a1 to 4Aa7a2 specifies optional behaviour depending on the UE implementation. The UE may perform PDP context deactivation procedure before Detach.</w:t>
            </w:r>
          </w:p>
        </w:tc>
        <w:tc>
          <w:tcPr>
            <w:tcW w:w="633" w:type="dxa"/>
          </w:tcPr>
          <w:p w14:paraId="2894E2EB" w14:textId="77777777" w:rsidR="00AE02EA" w:rsidRPr="00FC7496" w:rsidRDefault="00AE02EA" w:rsidP="005E282F">
            <w:pPr>
              <w:pStyle w:val="TAC"/>
            </w:pPr>
          </w:p>
        </w:tc>
        <w:tc>
          <w:tcPr>
            <w:tcW w:w="3620" w:type="dxa"/>
          </w:tcPr>
          <w:p w14:paraId="72D21F38" w14:textId="77777777" w:rsidR="00AE02EA" w:rsidRPr="00FC7496" w:rsidRDefault="00AE02EA" w:rsidP="005E282F">
            <w:pPr>
              <w:pStyle w:val="TAL"/>
            </w:pPr>
          </w:p>
        </w:tc>
      </w:tr>
      <w:tr w:rsidR="00AE02EA" w:rsidRPr="00FC7496" w14:paraId="7173D1C9" w14:textId="77777777" w:rsidTr="005E282F">
        <w:trPr>
          <w:jc w:val="center"/>
        </w:trPr>
        <w:tc>
          <w:tcPr>
            <w:tcW w:w="709" w:type="dxa"/>
          </w:tcPr>
          <w:p w14:paraId="060729EB" w14:textId="77777777" w:rsidR="00AE02EA" w:rsidRPr="00FC7496" w:rsidRDefault="00AE02EA" w:rsidP="005E282F">
            <w:pPr>
              <w:pStyle w:val="TAC"/>
              <w:rPr>
                <w:lang w:eastAsia="ja-JP"/>
              </w:rPr>
            </w:pPr>
            <w:r w:rsidRPr="00FC7496">
              <w:rPr>
                <w:lang w:eastAsia="ja-JP"/>
              </w:rPr>
              <w:t>4Aa7a1</w:t>
            </w:r>
          </w:p>
        </w:tc>
        <w:tc>
          <w:tcPr>
            <w:tcW w:w="3827" w:type="dxa"/>
          </w:tcPr>
          <w:p w14:paraId="5BDFE2F4" w14:textId="77777777" w:rsidR="00AE02EA" w:rsidRPr="00FC7496" w:rsidRDefault="00AE02EA" w:rsidP="005E282F">
            <w:pPr>
              <w:pStyle w:val="TAL"/>
            </w:pPr>
            <w:r w:rsidRPr="00FC7496">
              <w:t>The UE transmits DEACTIVATE PDP CONTEXT REQUEST</w:t>
            </w:r>
          </w:p>
        </w:tc>
        <w:tc>
          <w:tcPr>
            <w:tcW w:w="633" w:type="dxa"/>
          </w:tcPr>
          <w:p w14:paraId="37129F85" w14:textId="77777777" w:rsidR="00AE02EA" w:rsidRPr="00FC7496" w:rsidRDefault="00AE02EA" w:rsidP="005E282F">
            <w:pPr>
              <w:pStyle w:val="TAC"/>
            </w:pPr>
            <w:r w:rsidRPr="00FC7496">
              <w:t>--&gt;</w:t>
            </w:r>
          </w:p>
        </w:tc>
        <w:tc>
          <w:tcPr>
            <w:tcW w:w="3620" w:type="dxa"/>
          </w:tcPr>
          <w:p w14:paraId="607E89A8" w14:textId="77777777" w:rsidR="00AE02EA" w:rsidRPr="00FC7496" w:rsidRDefault="00AE02EA" w:rsidP="005E282F">
            <w:pPr>
              <w:pStyle w:val="TAL"/>
            </w:pPr>
            <w:r w:rsidRPr="00FC7496">
              <w:t>DEACTIVATE PDP CONTEXT REQUEST</w:t>
            </w:r>
          </w:p>
        </w:tc>
      </w:tr>
      <w:tr w:rsidR="00AE02EA" w:rsidRPr="00FC7496" w14:paraId="7E26E48F" w14:textId="77777777" w:rsidTr="005E282F">
        <w:trPr>
          <w:jc w:val="center"/>
        </w:trPr>
        <w:tc>
          <w:tcPr>
            <w:tcW w:w="709" w:type="dxa"/>
          </w:tcPr>
          <w:p w14:paraId="03441179" w14:textId="77777777" w:rsidR="00AE02EA" w:rsidRPr="00FC7496" w:rsidRDefault="00AE02EA" w:rsidP="005E282F">
            <w:pPr>
              <w:pStyle w:val="TAC"/>
              <w:rPr>
                <w:lang w:eastAsia="ja-JP"/>
              </w:rPr>
            </w:pPr>
            <w:r w:rsidRPr="00FC7496">
              <w:rPr>
                <w:lang w:eastAsia="ja-JP"/>
              </w:rPr>
              <w:t>4Aa7a2</w:t>
            </w:r>
          </w:p>
        </w:tc>
        <w:tc>
          <w:tcPr>
            <w:tcW w:w="3827" w:type="dxa"/>
          </w:tcPr>
          <w:p w14:paraId="655EEF66" w14:textId="77777777" w:rsidR="00AE02EA" w:rsidRPr="00FC7496" w:rsidRDefault="00AE02EA" w:rsidP="005E282F">
            <w:pPr>
              <w:pStyle w:val="TAL"/>
            </w:pPr>
            <w:r w:rsidRPr="00FC7496">
              <w:t>The SS transmits DEACTIVATE PDP CONTEXT ACCEPT</w:t>
            </w:r>
          </w:p>
        </w:tc>
        <w:tc>
          <w:tcPr>
            <w:tcW w:w="633" w:type="dxa"/>
          </w:tcPr>
          <w:p w14:paraId="06130EDA" w14:textId="77777777" w:rsidR="00AE02EA" w:rsidRPr="00FC7496" w:rsidRDefault="00AE02EA" w:rsidP="005E282F">
            <w:pPr>
              <w:pStyle w:val="TAC"/>
            </w:pPr>
            <w:r w:rsidRPr="00FC7496">
              <w:t>&lt;--</w:t>
            </w:r>
          </w:p>
        </w:tc>
        <w:tc>
          <w:tcPr>
            <w:tcW w:w="3620" w:type="dxa"/>
          </w:tcPr>
          <w:p w14:paraId="242D6FCE" w14:textId="77777777" w:rsidR="00AE02EA" w:rsidRPr="00FC7496" w:rsidRDefault="00AE02EA" w:rsidP="005E282F">
            <w:pPr>
              <w:pStyle w:val="TAL"/>
            </w:pPr>
            <w:r w:rsidRPr="00FC7496">
              <w:rPr>
                <w:iCs/>
              </w:rPr>
              <w:t>DEACTIVATE PDP CONTEXT ACCEPT</w:t>
            </w:r>
          </w:p>
        </w:tc>
      </w:tr>
      <w:tr w:rsidR="00472CA0" w:rsidRPr="00FC7496" w14:paraId="43E08C25" w14:textId="77777777">
        <w:trPr>
          <w:jc w:val="center"/>
        </w:trPr>
        <w:tc>
          <w:tcPr>
            <w:tcW w:w="709" w:type="dxa"/>
          </w:tcPr>
          <w:p w14:paraId="351B4107" w14:textId="77777777" w:rsidR="00472CA0" w:rsidRPr="00FC7496" w:rsidRDefault="00472CA0" w:rsidP="00472CA0">
            <w:pPr>
              <w:pStyle w:val="TAC"/>
              <w:rPr>
                <w:lang w:eastAsia="ja-JP"/>
              </w:rPr>
            </w:pPr>
            <w:r w:rsidRPr="00FC7496">
              <w:rPr>
                <w:lang w:eastAsia="ja-JP"/>
              </w:rPr>
              <w:t>-</w:t>
            </w:r>
          </w:p>
        </w:tc>
        <w:tc>
          <w:tcPr>
            <w:tcW w:w="3827" w:type="dxa"/>
          </w:tcPr>
          <w:p w14:paraId="719A85C7" w14:textId="77777777" w:rsidR="002B6CE6" w:rsidRPr="00FC7496" w:rsidRDefault="00472CA0" w:rsidP="002B6CE6">
            <w:pPr>
              <w:pStyle w:val="TAL"/>
            </w:pPr>
            <w:r w:rsidRPr="00FC7496">
              <w:t xml:space="preserve">EXCEPTION: Step 5a1 </w:t>
            </w:r>
            <w:r w:rsidR="002B6CE6" w:rsidRPr="00FC7496">
              <w:t xml:space="preserve">specifies </w:t>
            </w:r>
            <w:r w:rsidRPr="00FC7496">
              <w:t>behaviour</w:t>
            </w:r>
            <w:r w:rsidR="00987D09" w:rsidRPr="00FC7496">
              <w:t xml:space="preserve"> </w:t>
            </w:r>
            <w:r w:rsidRPr="00FC7496">
              <w:t xml:space="preserve">when </w:t>
            </w:r>
            <w:r w:rsidR="002B6CE6" w:rsidRPr="00FC7496">
              <w:t xml:space="preserve">the current UTRA cell </w:t>
            </w:r>
            <w:r w:rsidRPr="00FC7496">
              <w:t xml:space="preserve">is in NMO I and </w:t>
            </w:r>
            <w:r w:rsidR="002B6CE6" w:rsidRPr="00FC7496">
              <w:t xml:space="preserve">the </w:t>
            </w:r>
            <w:r w:rsidRPr="00FC7496">
              <w:t>UE is in condition</w:t>
            </w:r>
            <w:r w:rsidR="002B6CE6" w:rsidRPr="00FC7496">
              <w:t>:</w:t>
            </w:r>
          </w:p>
          <w:p w14:paraId="500B1422" w14:textId="77777777" w:rsidR="002B6CE6" w:rsidRPr="00FC7496" w:rsidRDefault="002B6CE6" w:rsidP="002B6CE6">
            <w:pPr>
              <w:pStyle w:val="TAL"/>
            </w:pPr>
            <w:r w:rsidRPr="00FC7496">
              <w:t>-</w:t>
            </w:r>
            <w:r w:rsidR="00472CA0" w:rsidRPr="00FC7496">
              <w:t xml:space="preserve"> C1</w:t>
            </w:r>
            <w:r w:rsidRPr="00FC7496">
              <w:t xml:space="preserve"> or</w:t>
            </w:r>
          </w:p>
          <w:p w14:paraId="54104B78" w14:textId="77777777" w:rsidR="00472CA0" w:rsidRPr="00FC7496" w:rsidRDefault="002B6CE6" w:rsidP="002B6CE6">
            <w:pPr>
              <w:pStyle w:val="TAL"/>
            </w:pPr>
            <w:r w:rsidRPr="00FC7496">
              <w:t xml:space="preserve">- </w:t>
            </w:r>
            <w:r w:rsidR="00472CA0" w:rsidRPr="00FC7496">
              <w:t>C3</w:t>
            </w:r>
          </w:p>
        </w:tc>
        <w:tc>
          <w:tcPr>
            <w:tcW w:w="633" w:type="dxa"/>
          </w:tcPr>
          <w:p w14:paraId="102C22BF" w14:textId="77777777" w:rsidR="00472CA0" w:rsidRPr="00FC7496" w:rsidRDefault="00472CA0" w:rsidP="00472CA0">
            <w:pPr>
              <w:pStyle w:val="TAC"/>
            </w:pPr>
            <w:r w:rsidRPr="00FC7496">
              <w:t>-</w:t>
            </w:r>
          </w:p>
        </w:tc>
        <w:tc>
          <w:tcPr>
            <w:tcW w:w="3620" w:type="dxa"/>
          </w:tcPr>
          <w:p w14:paraId="083DBF4C" w14:textId="77777777" w:rsidR="00472CA0" w:rsidRPr="00FC7496" w:rsidRDefault="00472CA0" w:rsidP="00472CA0">
            <w:pPr>
              <w:pStyle w:val="TAL"/>
            </w:pPr>
            <w:r w:rsidRPr="00FC7496">
              <w:t>-</w:t>
            </w:r>
          </w:p>
        </w:tc>
      </w:tr>
      <w:tr w:rsidR="00472CA0" w:rsidRPr="00FC7496" w14:paraId="03E7B9B2" w14:textId="77777777">
        <w:trPr>
          <w:jc w:val="center"/>
        </w:trPr>
        <w:tc>
          <w:tcPr>
            <w:tcW w:w="709" w:type="dxa"/>
          </w:tcPr>
          <w:p w14:paraId="186D3080" w14:textId="77777777" w:rsidR="00472CA0" w:rsidRPr="00FC7496" w:rsidRDefault="00472CA0" w:rsidP="00472CA0">
            <w:pPr>
              <w:pStyle w:val="TAC"/>
              <w:rPr>
                <w:lang w:eastAsia="ja-JP"/>
              </w:rPr>
            </w:pPr>
            <w:r w:rsidRPr="00FC7496">
              <w:rPr>
                <w:lang w:eastAsia="ja-JP"/>
              </w:rPr>
              <w:t>5a1</w:t>
            </w:r>
          </w:p>
        </w:tc>
        <w:tc>
          <w:tcPr>
            <w:tcW w:w="3827" w:type="dxa"/>
          </w:tcPr>
          <w:p w14:paraId="2FEA55CC" w14:textId="77777777" w:rsidR="00C154DB" w:rsidRPr="00FC7496" w:rsidRDefault="00472CA0" w:rsidP="00C154DB">
            <w:pPr>
              <w:pStyle w:val="TAL"/>
            </w:pPr>
            <w:r w:rsidRPr="00FC7496">
              <w:t>The UE transmits an</w:t>
            </w:r>
            <w:r w:rsidR="00C154DB" w:rsidRPr="00FC7496">
              <w:t xml:space="preserve"> UPLINK DIRECT TRANSFER message or</w:t>
            </w:r>
            <w:r w:rsidRPr="00FC7496">
              <w:t xml:space="preserve"> INITIAL DIRECT TRANSFER message </w:t>
            </w:r>
            <w:r w:rsidR="00C154DB" w:rsidRPr="00FC7496">
              <w:rPr>
                <w:lang w:eastAsia="ja-JP"/>
              </w:rPr>
              <w:t>when the UE is in UTRA idle end state (U1)</w:t>
            </w:r>
            <w:r w:rsidR="00C154DB" w:rsidRPr="00FC7496">
              <w:t>.</w:t>
            </w:r>
          </w:p>
          <w:p w14:paraId="4BEA4EE5" w14:textId="77777777" w:rsidR="00472CA0" w:rsidRPr="00FC7496" w:rsidRDefault="00C154DB" w:rsidP="00C154DB">
            <w:pPr>
              <w:pStyle w:val="TAL"/>
            </w:pPr>
            <w:r w:rsidRPr="00FC7496">
              <w:t xml:space="preserve">This message </w:t>
            </w:r>
            <w:r w:rsidR="00472CA0" w:rsidRPr="00FC7496">
              <w:t>includ</w:t>
            </w:r>
            <w:r w:rsidRPr="00FC7496">
              <w:t>es</w:t>
            </w:r>
            <w:r w:rsidR="00472CA0" w:rsidRPr="00FC7496">
              <w:t xml:space="preserve"> a DETACH REQUEST message with the detach type=‘power switched off, GPRS/IMSI combined detach</w:t>
            </w:r>
            <w:r w:rsidR="00D726C0" w:rsidRPr="00FC7496">
              <w:t>'</w:t>
            </w:r>
          </w:p>
        </w:tc>
        <w:tc>
          <w:tcPr>
            <w:tcW w:w="633" w:type="dxa"/>
          </w:tcPr>
          <w:p w14:paraId="76E19495" w14:textId="77777777" w:rsidR="00472CA0" w:rsidRPr="00FC7496" w:rsidRDefault="00472CA0" w:rsidP="00472CA0">
            <w:pPr>
              <w:pStyle w:val="TAC"/>
            </w:pPr>
            <w:r w:rsidRPr="00FC7496">
              <w:t>--&gt;</w:t>
            </w:r>
          </w:p>
        </w:tc>
        <w:tc>
          <w:tcPr>
            <w:tcW w:w="3620" w:type="dxa"/>
          </w:tcPr>
          <w:p w14:paraId="470E1FD3" w14:textId="77777777" w:rsidR="00472CA0" w:rsidRPr="00FC7496" w:rsidRDefault="00472CA0" w:rsidP="00472CA0">
            <w:pPr>
              <w:pStyle w:val="TAL"/>
            </w:pPr>
            <w:r w:rsidRPr="00FC7496">
              <w:t>DETACH REQUEST</w:t>
            </w:r>
          </w:p>
        </w:tc>
      </w:tr>
      <w:tr w:rsidR="00472CA0" w:rsidRPr="00FC7496" w14:paraId="3AEC14A9" w14:textId="77777777">
        <w:trPr>
          <w:jc w:val="center"/>
        </w:trPr>
        <w:tc>
          <w:tcPr>
            <w:tcW w:w="709" w:type="dxa"/>
          </w:tcPr>
          <w:p w14:paraId="6BCBA58C" w14:textId="77777777" w:rsidR="00472CA0" w:rsidRPr="00FC7496" w:rsidRDefault="00472CA0" w:rsidP="00472CA0">
            <w:pPr>
              <w:pStyle w:val="TAC"/>
              <w:rPr>
                <w:lang w:eastAsia="ja-JP"/>
              </w:rPr>
            </w:pPr>
            <w:r w:rsidRPr="00FC7496">
              <w:rPr>
                <w:lang w:eastAsia="ja-JP"/>
              </w:rPr>
              <w:t>-</w:t>
            </w:r>
          </w:p>
        </w:tc>
        <w:tc>
          <w:tcPr>
            <w:tcW w:w="3827" w:type="dxa"/>
          </w:tcPr>
          <w:p w14:paraId="7E9ADB6D" w14:textId="77777777" w:rsidR="00472CA0" w:rsidRPr="00FC7496" w:rsidRDefault="00472CA0" w:rsidP="00987D09">
            <w:pPr>
              <w:pStyle w:val="TAL"/>
            </w:pPr>
            <w:r w:rsidRPr="00FC7496">
              <w:t>EXCEPTION: Step 5b1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w:t>
            </w:r>
            <w:r w:rsidR="002B6CE6" w:rsidRPr="00FC7496">
              <w:t>4</w:t>
            </w:r>
          </w:p>
        </w:tc>
        <w:tc>
          <w:tcPr>
            <w:tcW w:w="633" w:type="dxa"/>
          </w:tcPr>
          <w:p w14:paraId="15E0D046" w14:textId="77777777" w:rsidR="00472CA0" w:rsidRPr="00FC7496" w:rsidRDefault="00472CA0" w:rsidP="00472CA0">
            <w:pPr>
              <w:pStyle w:val="TAC"/>
            </w:pPr>
            <w:r w:rsidRPr="00FC7496">
              <w:t>-</w:t>
            </w:r>
          </w:p>
        </w:tc>
        <w:tc>
          <w:tcPr>
            <w:tcW w:w="3620" w:type="dxa"/>
          </w:tcPr>
          <w:p w14:paraId="6CA2C1A7" w14:textId="77777777" w:rsidR="00472CA0" w:rsidRPr="00FC7496" w:rsidRDefault="00472CA0" w:rsidP="00472CA0">
            <w:pPr>
              <w:pStyle w:val="TAL"/>
            </w:pPr>
            <w:r w:rsidRPr="00FC7496">
              <w:t>-</w:t>
            </w:r>
          </w:p>
        </w:tc>
      </w:tr>
      <w:tr w:rsidR="00472CA0" w:rsidRPr="00FC7496" w14:paraId="076E59AC" w14:textId="77777777">
        <w:trPr>
          <w:jc w:val="center"/>
        </w:trPr>
        <w:tc>
          <w:tcPr>
            <w:tcW w:w="709" w:type="dxa"/>
          </w:tcPr>
          <w:p w14:paraId="0DE16DF1" w14:textId="77777777" w:rsidR="00472CA0" w:rsidRPr="00FC7496" w:rsidRDefault="00472CA0" w:rsidP="00472CA0">
            <w:pPr>
              <w:pStyle w:val="TAC"/>
              <w:rPr>
                <w:lang w:eastAsia="ja-JP"/>
              </w:rPr>
            </w:pPr>
            <w:r w:rsidRPr="00FC7496">
              <w:rPr>
                <w:lang w:eastAsia="ja-JP"/>
              </w:rPr>
              <w:t>5b1</w:t>
            </w:r>
          </w:p>
        </w:tc>
        <w:tc>
          <w:tcPr>
            <w:tcW w:w="3827" w:type="dxa"/>
          </w:tcPr>
          <w:p w14:paraId="1C436229"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0198DCB" w14:textId="77777777" w:rsidR="00472CA0" w:rsidRPr="00FC7496" w:rsidRDefault="00472CA0" w:rsidP="00472CA0">
            <w:pPr>
              <w:pStyle w:val="TAL"/>
            </w:pPr>
            <w:r w:rsidRPr="00FC7496">
              <w:t>This message includes an IMSI DETACH INDICATION message</w:t>
            </w:r>
          </w:p>
        </w:tc>
        <w:tc>
          <w:tcPr>
            <w:tcW w:w="633" w:type="dxa"/>
          </w:tcPr>
          <w:p w14:paraId="4F6188DA" w14:textId="77777777" w:rsidR="00472CA0" w:rsidRPr="00FC7496" w:rsidRDefault="00472CA0" w:rsidP="00472CA0">
            <w:pPr>
              <w:pStyle w:val="TAC"/>
            </w:pPr>
            <w:r w:rsidRPr="00FC7496">
              <w:t>--&gt;</w:t>
            </w:r>
          </w:p>
        </w:tc>
        <w:tc>
          <w:tcPr>
            <w:tcW w:w="3620" w:type="dxa"/>
          </w:tcPr>
          <w:p w14:paraId="6BCBE072" w14:textId="77777777" w:rsidR="00472CA0" w:rsidRPr="00FC7496" w:rsidRDefault="00472CA0" w:rsidP="00472CA0">
            <w:pPr>
              <w:pStyle w:val="TAL"/>
            </w:pPr>
            <w:r w:rsidRPr="00FC7496">
              <w:t>IMSI DETACH INDICATION</w:t>
            </w:r>
          </w:p>
        </w:tc>
      </w:tr>
      <w:tr w:rsidR="00472CA0" w:rsidRPr="00FC7496" w14:paraId="7CA512E9" w14:textId="77777777">
        <w:trPr>
          <w:jc w:val="center"/>
        </w:trPr>
        <w:tc>
          <w:tcPr>
            <w:tcW w:w="709" w:type="dxa"/>
          </w:tcPr>
          <w:p w14:paraId="2F72D076" w14:textId="77777777" w:rsidR="00472CA0" w:rsidRPr="00FC7496" w:rsidRDefault="00472CA0" w:rsidP="00472CA0">
            <w:pPr>
              <w:pStyle w:val="TAC"/>
              <w:rPr>
                <w:lang w:eastAsia="ja-JP"/>
              </w:rPr>
            </w:pPr>
            <w:r w:rsidRPr="00FC7496">
              <w:rPr>
                <w:lang w:eastAsia="ja-JP"/>
              </w:rPr>
              <w:t>-</w:t>
            </w:r>
          </w:p>
        </w:tc>
        <w:tc>
          <w:tcPr>
            <w:tcW w:w="3827" w:type="dxa"/>
          </w:tcPr>
          <w:p w14:paraId="62B40273" w14:textId="77777777" w:rsidR="00472CA0" w:rsidRPr="00FC7496" w:rsidRDefault="00472CA0" w:rsidP="00987D09">
            <w:pPr>
              <w:pStyle w:val="TAL"/>
            </w:pPr>
            <w:r w:rsidRPr="00FC7496">
              <w:t>EXCEPTION: Step 5c1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C2</w:t>
            </w:r>
          </w:p>
        </w:tc>
        <w:tc>
          <w:tcPr>
            <w:tcW w:w="633" w:type="dxa"/>
          </w:tcPr>
          <w:p w14:paraId="2ECEEFD6" w14:textId="77777777" w:rsidR="00472CA0" w:rsidRPr="00FC7496" w:rsidRDefault="00472CA0" w:rsidP="00472CA0">
            <w:pPr>
              <w:pStyle w:val="TAC"/>
            </w:pPr>
            <w:r w:rsidRPr="00FC7496">
              <w:t>-</w:t>
            </w:r>
          </w:p>
        </w:tc>
        <w:tc>
          <w:tcPr>
            <w:tcW w:w="3620" w:type="dxa"/>
          </w:tcPr>
          <w:p w14:paraId="53D3BA76" w14:textId="77777777" w:rsidR="00472CA0" w:rsidRPr="00FC7496" w:rsidRDefault="00472CA0" w:rsidP="00472CA0">
            <w:pPr>
              <w:pStyle w:val="TAL"/>
            </w:pPr>
            <w:r w:rsidRPr="00FC7496">
              <w:t>-</w:t>
            </w:r>
          </w:p>
        </w:tc>
      </w:tr>
      <w:tr w:rsidR="00472CA0" w:rsidRPr="00FC7496" w14:paraId="26825299" w14:textId="77777777">
        <w:trPr>
          <w:jc w:val="center"/>
        </w:trPr>
        <w:tc>
          <w:tcPr>
            <w:tcW w:w="709" w:type="dxa"/>
          </w:tcPr>
          <w:p w14:paraId="63D370E0" w14:textId="77777777" w:rsidR="00472CA0" w:rsidRPr="00FC7496" w:rsidRDefault="00472CA0" w:rsidP="00472CA0">
            <w:pPr>
              <w:pStyle w:val="TAC"/>
              <w:rPr>
                <w:lang w:eastAsia="ja-JP"/>
              </w:rPr>
            </w:pPr>
            <w:r w:rsidRPr="00FC7496">
              <w:rPr>
                <w:lang w:eastAsia="ja-JP"/>
              </w:rPr>
              <w:t>5c1</w:t>
            </w:r>
          </w:p>
        </w:tc>
        <w:tc>
          <w:tcPr>
            <w:tcW w:w="3827" w:type="dxa"/>
          </w:tcPr>
          <w:p w14:paraId="419E2182"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A7853C9" w14:textId="77777777" w:rsidR="00472CA0" w:rsidRPr="00FC7496" w:rsidRDefault="00472CA0" w:rsidP="00472CA0">
            <w:pPr>
              <w:pStyle w:val="TAL"/>
            </w:pPr>
            <w:r w:rsidRPr="00FC7496">
              <w:t>This message includes a DETACH REQUEST message with detach type=‘power switched off, PS detach'</w:t>
            </w:r>
            <w:r w:rsidR="00D726C0" w:rsidRPr="00FC7496">
              <w:t>'</w:t>
            </w:r>
          </w:p>
        </w:tc>
        <w:tc>
          <w:tcPr>
            <w:tcW w:w="633" w:type="dxa"/>
          </w:tcPr>
          <w:p w14:paraId="253344E0" w14:textId="77777777" w:rsidR="00472CA0" w:rsidRPr="00FC7496" w:rsidRDefault="00472CA0" w:rsidP="00472CA0">
            <w:pPr>
              <w:pStyle w:val="TAC"/>
            </w:pPr>
            <w:r w:rsidRPr="00FC7496">
              <w:t>--&gt;</w:t>
            </w:r>
          </w:p>
        </w:tc>
        <w:tc>
          <w:tcPr>
            <w:tcW w:w="3620" w:type="dxa"/>
          </w:tcPr>
          <w:p w14:paraId="3AE60CB5" w14:textId="77777777" w:rsidR="00472CA0" w:rsidRPr="00FC7496" w:rsidRDefault="00472CA0" w:rsidP="00472CA0">
            <w:pPr>
              <w:pStyle w:val="TAL"/>
            </w:pPr>
            <w:r w:rsidRPr="00FC7496">
              <w:t>DETACH REQUEST</w:t>
            </w:r>
          </w:p>
        </w:tc>
      </w:tr>
      <w:tr w:rsidR="00472CA0" w:rsidRPr="00FC7496" w14:paraId="41F53403" w14:textId="77777777">
        <w:trPr>
          <w:jc w:val="center"/>
        </w:trPr>
        <w:tc>
          <w:tcPr>
            <w:tcW w:w="709" w:type="dxa"/>
          </w:tcPr>
          <w:p w14:paraId="70A77F10"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64C26D97" w14:textId="77777777" w:rsidR="002B6CE6" w:rsidRPr="00FC7496" w:rsidRDefault="00472CA0" w:rsidP="00273022">
            <w:pPr>
              <w:pStyle w:val="TAL"/>
              <w:keepNext w:val="0"/>
              <w:keepLines w:val="0"/>
            </w:pPr>
            <w:r w:rsidRPr="00FC7496">
              <w:t xml:space="preserve">EXCEPTION: Steps 5d1 and 5d2 specify behaviour when </w:t>
            </w:r>
            <w:r w:rsidR="002B6CE6" w:rsidRPr="00FC7496">
              <w:t xml:space="preserve">the current UTRA cell </w:t>
            </w:r>
            <w:r w:rsidRPr="00FC7496">
              <w:t xml:space="preserve">is in NMO II and </w:t>
            </w:r>
            <w:r w:rsidR="002B6CE6" w:rsidRPr="00FC7496">
              <w:t xml:space="preserve">the </w:t>
            </w:r>
            <w:r w:rsidRPr="00FC7496">
              <w:t>UE is in condition</w:t>
            </w:r>
            <w:r w:rsidR="002B6CE6" w:rsidRPr="00FC7496">
              <w:t>:</w:t>
            </w:r>
          </w:p>
          <w:p w14:paraId="11F31F89" w14:textId="77777777" w:rsidR="002B6CE6" w:rsidRPr="00FC7496" w:rsidRDefault="002B6CE6" w:rsidP="00273022">
            <w:pPr>
              <w:pStyle w:val="TAL"/>
              <w:keepNext w:val="0"/>
              <w:keepLines w:val="0"/>
            </w:pPr>
            <w:r w:rsidRPr="00FC7496">
              <w:t>-</w:t>
            </w:r>
            <w:r w:rsidR="00472CA0" w:rsidRPr="00FC7496">
              <w:t xml:space="preserve"> C1</w:t>
            </w:r>
            <w:r w:rsidRPr="00FC7496">
              <w:t xml:space="preserve"> or</w:t>
            </w:r>
          </w:p>
          <w:p w14:paraId="370D90E7" w14:textId="77777777" w:rsidR="002B6CE6" w:rsidRPr="00FC7496" w:rsidRDefault="002B6CE6" w:rsidP="00273022">
            <w:pPr>
              <w:pStyle w:val="TAL"/>
              <w:keepNext w:val="0"/>
              <w:keepLines w:val="0"/>
            </w:pPr>
            <w:r w:rsidRPr="00FC7496">
              <w:t xml:space="preserve">- </w:t>
            </w:r>
            <w:r w:rsidR="004B67F2" w:rsidRPr="00FC7496">
              <w:t>C3.</w:t>
            </w:r>
          </w:p>
          <w:p w14:paraId="1E7CC85C" w14:textId="77777777" w:rsidR="00472CA0" w:rsidRPr="00FC7496" w:rsidRDefault="00472CA0" w:rsidP="00273022">
            <w:pPr>
              <w:pStyle w:val="TAL"/>
              <w:keepNext w:val="0"/>
              <w:keepLines w:val="0"/>
            </w:pPr>
            <w:r w:rsidRPr="00FC7496">
              <w:t xml:space="preserve">Both detach messages (in steps </w:t>
            </w:r>
            <w:r w:rsidR="002B6CE6" w:rsidRPr="00FC7496">
              <w:t xml:space="preserve">5d1 </w:t>
            </w:r>
            <w:r w:rsidRPr="00FC7496">
              <w:t xml:space="preserve">and </w:t>
            </w:r>
            <w:r w:rsidR="002B6CE6" w:rsidRPr="00FC7496">
              <w:t>5d2</w:t>
            </w:r>
            <w:r w:rsidRPr="00FC7496">
              <w:t>) can be sent by UE in any order.</w:t>
            </w:r>
          </w:p>
        </w:tc>
        <w:tc>
          <w:tcPr>
            <w:tcW w:w="633" w:type="dxa"/>
          </w:tcPr>
          <w:p w14:paraId="341F2E1D" w14:textId="77777777" w:rsidR="00472CA0" w:rsidRPr="00FC7496" w:rsidRDefault="00472CA0" w:rsidP="00273022">
            <w:pPr>
              <w:pStyle w:val="TAC"/>
              <w:keepNext w:val="0"/>
              <w:keepLines w:val="0"/>
            </w:pPr>
            <w:r w:rsidRPr="00FC7496">
              <w:t>-</w:t>
            </w:r>
          </w:p>
        </w:tc>
        <w:tc>
          <w:tcPr>
            <w:tcW w:w="3620" w:type="dxa"/>
          </w:tcPr>
          <w:p w14:paraId="2B38ED52" w14:textId="77777777" w:rsidR="00472CA0" w:rsidRPr="00FC7496" w:rsidRDefault="00472CA0" w:rsidP="00273022">
            <w:pPr>
              <w:pStyle w:val="TAL"/>
              <w:keepNext w:val="0"/>
              <w:keepLines w:val="0"/>
            </w:pPr>
            <w:r w:rsidRPr="00FC7496">
              <w:t>-</w:t>
            </w:r>
          </w:p>
        </w:tc>
      </w:tr>
      <w:tr w:rsidR="00472CA0" w:rsidRPr="00FC7496" w14:paraId="65F4129C" w14:textId="77777777">
        <w:trPr>
          <w:jc w:val="center"/>
        </w:trPr>
        <w:tc>
          <w:tcPr>
            <w:tcW w:w="709" w:type="dxa"/>
          </w:tcPr>
          <w:p w14:paraId="76D92D08" w14:textId="77777777" w:rsidR="00472CA0" w:rsidRPr="00FC7496" w:rsidRDefault="00472CA0" w:rsidP="00472CA0">
            <w:pPr>
              <w:pStyle w:val="TAC"/>
              <w:rPr>
                <w:lang w:eastAsia="ja-JP"/>
              </w:rPr>
            </w:pPr>
            <w:r w:rsidRPr="00FC7496">
              <w:rPr>
                <w:lang w:eastAsia="ja-JP"/>
              </w:rPr>
              <w:t>5d1</w:t>
            </w:r>
          </w:p>
        </w:tc>
        <w:tc>
          <w:tcPr>
            <w:tcW w:w="3827" w:type="dxa"/>
          </w:tcPr>
          <w:p w14:paraId="04A172DD"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0C02B94" w14:textId="77777777" w:rsidR="00472CA0" w:rsidRPr="00FC7496" w:rsidRDefault="00472CA0" w:rsidP="00472CA0">
            <w:pPr>
              <w:pStyle w:val="TAL"/>
            </w:pPr>
            <w:r w:rsidRPr="00FC7496">
              <w:t>This message includes a DETACH REQUEST message with the detach type=‘power switched off, PS detach'</w:t>
            </w:r>
            <w:r w:rsidR="00D726C0" w:rsidRPr="00FC7496">
              <w:t>'</w:t>
            </w:r>
          </w:p>
        </w:tc>
        <w:tc>
          <w:tcPr>
            <w:tcW w:w="633" w:type="dxa"/>
          </w:tcPr>
          <w:p w14:paraId="27549573" w14:textId="77777777" w:rsidR="00472CA0" w:rsidRPr="00FC7496" w:rsidRDefault="00472CA0" w:rsidP="00472CA0">
            <w:pPr>
              <w:pStyle w:val="TAC"/>
            </w:pPr>
            <w:r w:rsidRPr="00FC7496">
              <w:t>--&gt;</w:t>
            </w:r>
          </w:p>
        </w:tc>
        <w:tc>
          <w:tcPr>
            <w:tcW w:w="3620" w:type="dxa"/>
          </w:tcPr>
          <w:p w14:paraId="72F61798" w14:textId="77777777" w:rsidR="00472CA0" w:rsidRPr="00FC7496" w:rsidRDefault="00472CA0" w:rsidP="00472CA0">
            <w:pPr>
              <w:pStyle w:val="TAL"/>
            </w:pPr>
            <w:r w:rsidRPr="00FC7496">
              <w:t>DETACH REQUEST</w:t>
            </w:r>
          </w:p>
        </w:tc>
      </w:tr>
      <w:tr w:rsidR="00472CA0" w:rsidRPr="00FC7496" w14:paraId="7CA3C433" w14:textId="77777777">
        <w:trPr>
          <w:jc w:val="center"/>
        </w:trPr>
        <w:tc>
          <w:tcPr>
            <w:tcW w:w="709" w:type="dxa"/>
          </w:tcPr>
          <w:p w14:paraId="5F7AD631" w14:textId="77777777" w:rsidR="00472CA0" w:rsidRPr="00FC7496" w:rsidRDefault="00472CA0" w:rsidP="00472CA0">
            <w:pPr>
              <w:pStyle w:val="TAC"/>
              <w:rPr>
                <w:lang w:eastAsia="ja-JP"/>
              </w:rPr>
            </w:pPr>
            <w:r w:rsidRPr="00FC7496">
              <w:rPr>
                <w:lang w:eastAsia="ja-JP"/>
              </w:rPr>
              <w:t>5d2</w:t>
            </w:r>
          </w:p>
        </w:tc>
        <w:tc>
          <w:tcPr>
            <w:tcW w:w="3827" w:type="dxa"/>
          </w:tcPr>
          <w:p w14:paraId="067808BF"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5F42CED" w14:textId="77777777" w:rsidR="00472CA0" w:rsidRPr="00FC7496" w:rsidRDefault="00472CA0" w:rsidP="00472CA0">
            <w:pPr>
              <w:pStyle w:val="TAL"/>
            </w:pPr>
            <w:r w:rsidRPr="00FC7496">
              <w:t>This message includes an IMSI DETACH INDICATION message</w:t>
            </w:r>
          </w:p>
        </w:tc>
        <w:tc>
          <w:tcPr>
            <w:tcW w:w="633" w:type="dxa"/>
          </w:tcPr>
          <w:p w14:paraId="436C5A03" w14:textId="77777777" w:rsidR="00472CA0" w:rsidRPr="00FC7496" w:rsidRDefault="00472CA0" w:rsidP="00472CA0">
            <w:pPr>
              <w:pStyle w:val="TAC"/>
            </w:pPr>
            <w:r w:rsidRPr="00FC7496">
              <w:t>--&gt;</w:t>
            </w:r>
          </w:p>
        </w:tc>
        <w:tc>
          <w:tcPr>
            <w:tcW w:w="3620" w:type="dxa"/>
          </w:tcPr>
          <w:p w14:paraId="2EC5FDBB" w14:textId="77777777" w:rsidR="00472CA0" w:rsidRPr="00FC7496" w:rsidRDefault="00472CA0" w:rsidP="00472CA0">
            <w:pPr>
              <w:pStyle w:val="TAL"/>
            </w:pPr>
            <w:r w:rsidRPr="00FC7496">
              <w:t>IMSI DETACH INDICATION</w:t>
            </w:r>
          </w:p>
        </w:tc>
      </w:tr>
      <w:tr w:rsidR="00472CA0" w:rsidRPr="00FC7496" w14:paraId="07F0A6B9" w14:textId="77777777">
        <w:trPr>
          <w:jc w:val="center"/>
        </w:trPr>
        <w:tc>
          <w:tcPr>
            <w:tcW w:w="709" w:type="dxa"/>
          </w:tcPr>
          <w:p w14:paraId="31AACD7E" w14:textId="77777777" w:rsidR="00472CA0" w:rsidRPr="00FC7496" w:rsidRDefault="00472CA0" w:rsidP="00472CA0">
            <w:pPr>
              <w:pStyle w:val="TAC"/>
              <w:rPr>
                <w:lang w:eastAsia="ja-JP"/>
              </w:rPr>
            </w:pPr>
            <w:r w:rsidRPr="00FC7496">
              <w:rPr>
                <w:lang w:eastAsia="ja-JP"/>
              </w:rPr>
              <w:t>6</w:t>
            </w:r>
          </w:p>
        </w:tc>
        <w:tc>
          <w:tcPr>
            <w:tcW w:w="3827" w:type="dxa"/>
          </w:tcPr>
          <w:p w14:paraId="009A2315" w14:textId="77777777" w:rsidR="00472CA0" w:rsidRPr="00FC7496" w:rsidRDefault="00472CA0" w:rsidP="00472CA0">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34409AF8" w14:textId="77777777" w:rsidR="00472CA0" w:rsidRPr="00FC7496" w:rsidRDefault="00472CA0" w:rsidP="00472CA0">
            <w:pPr>
              <w:pStyle w:val="TAC"/>
            </w:pPr>
            <w:r w:rsidRPr="00FC7496">
              <w:t>&lt;--</w:t>
            </w:r>
          </w:p>
        </w:tc>
        <w:tc>
          <w:tcPr>
            <w:tcW w:w="3620" w:type="dxa"/>
          </w:tcPr>
          <w:p w14:paraId="2D85FABB" w14:textId="77777777" w:rsidR="00472CA0" w:rsidRPr="00FC7496" w:rsidRDefault="00472CA0" w:rsidP="00472CA0">
            <w:pPr>
              <w:pStyle w:val="TAL"/>
            </w:pPr>
            <w:r w:rsidRPr="00FC7496">
              <w:t>RRC CONNECTION RELEASE</w:t>
            </w:r>
          </w:p>
        </w:tc>
      </w:tr>
      <w:tr w:rsidR="00472CA0" w:rsidRPr="00FC7496" w14:paraId="26432FAA" w14:textId="77777777">
        <w:trPr>
          <w:jc w:val="center"/>
        </w:trPr>
        <w:tc>
          <w:tcPr>
            <w:tcW w:w="709" w:type="dxa"/>
          </w:tcPr>
          <w:p w14:paraId="3638CDAE" w14:textId="77777777" w:rsidR="00472CA0" w:rsidRPr="00FC7496" w:rsidRDefault="00472CA0" w:rsidP="00472CA0">
            <w:pPr>
              <w:pStyle w:val="TAC"/>
              <w:rPr>
                <w:lang w:eastAsia="ja-JP"/>
              </w:rPr>
            </w:pPr>
            <w:r w:rsidRPr="00FC7496">
              <w:rPr>
                <w:lang w:eastAsia="ja-JP"/>
              </w:rPr>
              <w:t>7</w:t>
            </w:r>
          </w:p>
        </w:tc>
        <w:tc>
          <w:tcPr>
            <w:tcW w:w="3827" w:type="dxa"/>
          </w:tcPr>
          <w:p w14:paraId="3C374C76" w14:textId="77777777" w:rsidR="00472CA0" w:rsidRPr="00FC7496" w:rsidRDefault="00472CA0" w:rsidP="00472CA0">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307D2E86" w14:textId="77777777" w:rsidR="00472CA0" w:rsidRPr="00FC7496" w:rsidRDefault="00472CA0" w:rsidP="00472CA0">
            <w:pPr>
              <w:pStyle w:val="TAC"/>
            </w:pPr>
            <w:r w:rsidRPr="00FC7496">
              <w:t>--&gt;</w:t>
            </w:r>
          </w:p>
        </w:tc>
        <w:tc>
          <w:tcPr>
            <w:tcW w:w="3620" w:type="dxa"/>
          </w:tcPr>
          <w:p w14:paraId="4D6E947C" w14:textId="77777777" w:rsidR="00472CA0" w:rsidRPr="00FC7496" w:rsidRDefault="00472CA0" w:rsidP="00472CA0">
            <w:pPr>
              <w:pStyle w:val="TAL"/>
            </w:pPr>
            <w:r w:rsidRPr="00FC7496">
              <w:t>RRC CONNECTION RELEASE COMPLETE</w:t>
            </w:r>
          </w:p>
        </w:tc>
      </w:tr>
    </w:tbl>
    <w:p w14:paraId="7A8865B2" w14:textId="77777777" w:rsidR="002C0377" w:rsidRPr="00FC7496" w:rsidRDefault="002C0377" w:rsidP="002C0377">
      <w:pPr>
        <w:rPr>
          <w:lang w:eastAsia="ja-JP"/>
        </w:rPr>
      </w:pPr>
    </w:p>
    <w:p w14:paraId="5DB24ECE" w14:textId="77777777" w:rsidR="002C0377" w:rsidRPr="00FC7496" w:rsidRDefault="002C0377" w:rsidP="002C0377">
      <w:pPr>
        <w:pStyle w:val="TH"/>
      </w:pPr>
      <w:r w:rsidRPr="00FC7496">
        <w:t>Table 10.1.2.1-2: Optional IMS Deregistration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2C0377" w:rsidRPr="00FC7496" w14:paraId="78470A12" w14:textId="77777777" w:rsidTr="00227D33">
        <w:trPr>
          <w:jc w:val="center"/>
        </w:trPr>
        <w:tc>
          <w:tcPr>
            <w:tcW w:w="709" w:type="dxa"/>
          </w:tcPr>
          <w:p w14:paraId="1C861978" w14:textId="77777777" w:rsidR="002C0377" w:rsidRPr="00FC7496" w:rsidRDefault="002C0377" w:rsidP="00227D33">
            <w:pPr>
              <w:pStyle w:val="TAC"/>
            </w:pPr>
            <w:r w:rsidRPr="00FC7496">
              <w:t>-</w:t>
            </w:r>
          </w:p>
        </w:tc>
        <w:tc>
          <w:tcPr>
            <w:tcW w:w="3827" w:type="dxa"/>
          </w:tcPr>
          <w:p w14:paraId="5F8BC1E5" w14:textId="77777777" w:rsidR="002C0377" w:rsidRPr="00FC7496" w:rsidRDefault="002C0377" w:rsidP="00227D33">
            <w:pPr>
              <w:pStyle w:val="TAL"/>
              <w:rPr>
                <w:lang w:eastAsia="ja-JP"/>
              </w:rPr>
            </w:pPr>
            <w:r w:rsidRPr="00FC7496">
              <w:rPr>
                <w:lang w:eastAsia="ja-JP"/>
              </w:rPr>
              <w:t>EXCEPTION: Steps 1 to 3 are used only when the UE is in UTRA idle end state (U1).</w:t>
            </w:r>
          </w:p>
        </w:tc>
        <w:tc>
          <w:tcPr>
            <w:tcW w:w="633" w:type="dxa"/>
          </w:tcPr>
          <w:p w14:paraId="0F9A5BF7" w14:textId="77777777" w:rsidR="002C0377" w:rsidRPr="00FC7496" w:rsidRDefault="002C0377" w:rsidP="00227D33">
            <w:pPr>
              <w:pStyle w:val="TAC"/>
            </w:pPr>
          </w:p>
        </w:tc>
        <w:tc>
          <w:tcPr>
            <w:tcW w:w="3620" w:type="dxa"/>
          </w:tcPr>
          <w:p w14:paraId="2FC6CA2E" w14:textId="77777777" w:rsidR="002C0377" w:rsidRPr="00FC7496" w:rsidRDefault="002C0377" w:rsidP="00227D33">
            <w:pPr>
              <w:pStyle w:val="TAL"/>
            </w:pPr>
          </w:p>
        </w:tc>
      </w:tr>
      <w:tr w:rsidR="002C0377" w:rsidRPr="00FC7496" w14:paraId="0EB4DC04" w14:textId="77777777" w:rsidTr="00227D33">
        <w:trPr>
          <w:jc w:val="center"/>
        </w:trPr>
        <w:tc>
          <w:tcPr>
            <w:tcW w:w="709" w:type="dxa"/>
          </w:tcPr>
          <w:p w14:paraId="585A39B1" w14:textId="77777777" w:rsidR="002C0377" w:rsidRPr="00FC7496" w:rsidRDefault="002C0377" w:rsidP="00227D33">
            <w:pPr>
              <w:pStyle w:val="TAC"/>
              <w:rPr>
                <w:lang w:eastAsia="ja-JP"/>
              </w:rPr>
            </w:pPr>
            <w:r w:rsidRPr="00FC7496">
              <w:rPr>
                <w:lang w:eastAsia="ja-JP"/>
              </w:rPr>
              <w:t>1</w:t>
            </w:r>
          </w:p>
        </w:tc>
        <w:tc>
          <w:tcPr>
            <w:tcW w:w="3827" w:type="dxa"/>
          </w:tcPr>
          <w:p w14:paraId="18641D89" w14:textId="77777777" w:rsidR="002C0377" w:rsidRPr="00FC7496" w:rsidRDefault="002C0377" w:rsidP="00227D33">
            <w:pPr>
              <w:pStyle w:val="TAL"/>
              <w:rPr>
                <w:lang w:eastAsia="ja-JP"/>
              </w:rPr>
            </w:pPr>
            <w:r w:rsidRPr="00FC7496">
              <w:t>The UE transmits RRC CONNECTION REQUEST</w:t>
            </w:r>
          </w:p>
        </w:tc>
        <w:tc>
          <w:tcPr>
            <w:tcW w:w="633" w:type="dxa"/>
          </w:tcPr>
          <w:p w14:paraId="53CDC944" w14:textId="77777777" w:rsidR="002C0377" w:rsidRPr="00FC7496" w:rsidRDefault="002C0377" w:rsidP="00227D33">
            <w:pPr>
              <w:pStyle w:val="TAC"/>
            </w:pPr>
            <w:r w:rsidRPr="00FC7496">
              <w:t>--&gt;</w:t>
            </w:r>
          </w:p>
        </w:tc>
        <w:tc>
          <w:tcPr>
            <w:tcW w:w="3620" w:type="dxa"/>
          </w:tcPr>
          <w:p w14:paraId="18AF0DE5" w14:textId="77777777" w:rsidR="002C0377" w:rsidRPr="00FC7496" w:rsidRDefault="002C0377" w:rsidP="00227D33">
            <w:pPr>
              <w:pStyle w:val="TAL"/>
            </w:pPr>
            <w:smartTag w:uri="urn:schemas-microsoft-com:office:smarttags" w:element="stockticker">
              <w:r w:rsidRPr="00FC7496">
                <w:t>RRC</w:t>
              </w:r>
            </w:smartTag>
            <w:r w:rsidRPr="00FC7496">
              <w:t xml:space="preserve"> CONNECTION REQUEST</w:t>
            </w:r>
          </w:p>
        </w:tc>
      </w:tr>
      <w:tr w:rsidR="002C0377" w:rsidRPr="00FC7496" w14:paraId="14FAF96D" w14:textId="77777777" w:rsidTr="00227D33">
        <w:trPr>
          <w:jc w:val="center"/>
        </w:trPr>
        <w:tc>
          <w:tcPr>
            <w:tcW w:w="709" w:type="dxa"/>
          </w:tcPr>
          <w:p w14:paraId="4B69466A" w14:textId="77777777" w:rsidR="002C0377" w:rsidRPr="00FC7496" w:rsidRDefault="002C0377" w:rsidP="00227D33">
            <w:pPr>
              <w:pStyle w:val="TAC"/>
              <w:rPr>
                <w:lang w:eastAsia="ja-JP"/>
              </w:rPr>
            </w:pPr>
            <w:r w:rsidRPr="00FC7496">
              <w:rPr>
                <w:lang w:eastAsia="ja-JP"/>
              </w:rPr>
              <w:t>2</w:t>
            </w:r>
          </w:p>
        </w:tc>
        <w:tc>
          <w:tcPr>
            <w:tcW w:w="3827" w:type="dxa"/>
          </w:tcPr>
          <w:p w14:paraId="20BF3CDB" w14:textId="77777777" w:rsidR="002C0377" w:rsidRPr="00FC7496" w:rsidRDefault="002C0377" w:rsidP="00227D33">
            <w:pPr>
              <w:pStyle w:val="TAL"/>
              <w:rPr>
                <w:lang w:eastAsia="ja-JP"/>
              </w:rPr>
            </w:pPr>
            <w:r w:rsidRPr="00FC7496">
              <w:t xml:space="preserve">The SS transmit a </w:t>
            </w:r>
            <w:r w:rsidRPr="00FC7496">
              <w:rPr>
                <w:iCs/>
              </w:rPr>
              <w:t>RRC CONNECTION SETUP</w:t>
            </w:r>
          </w:p>
        </w:tc>
        <w:tc>
          <w:tcPr>
            <w:tcW w:w="633" w:type="dxa"/>
          </w:tcPr>
          <w:p w14:paraId="638E6A0F" w14:textId="77777777" w:rsidR="002C0377" w:rsidRPr="00FC7496" w:rsidRDefault="002C0377" w:rsidP="00227D33">
            <w:pPr>
              <w:pStyle w:val="TAC"/>
            </w:pPr>
            <w:r w:rsidRPr="00FC7496">
              <w:t>&lt;--</w:t>
            </w:r>
          </w:p>
        </w:tc>
        <w:tc>
          <w:tcPr>
            <w:tcW w:w="3620" w:type="dxa"/>
          </w:tcPr>
          <w:p w14:paraId="6987ACBF" w14:textId="77777777" w:rsidR="002C0377" w:rsidRPr="00FC7496" w:rsidRDefault="002C0377" w:rsidP="00227D33">
            <w:pPr>
              <w:pStyle w:val="TAL"/>
            </w:pPr>
            <w:r w:rsidRPr="00FC7496">
              <w:rPr>
                <w:iCs/>
              </w:rPr>
              <w:t>RRC CONNECTION SETUP</w:t>
            </w:r>
          </w:p>
        </w:tc>
      </w:tr>
      <w:tr w:rsidR="002C0377" w:rsidRPr="00FC7496" w14:paraId="41D8A05A" w14:textId="77777777" w:rsidTr="00227D33">
        <w:trPr>
          <w:jc w:val="center"/>
        </w:trPr>
        <w:tc>
          <w:tcPr>
            <w:tcW w:w="709" w:type="dxa"/>
          </w:tcPr>
          <w:p w14:paraId="7B3F7C7F" w14:textId="77777777" w:rsidR="002C0377" w:rsidRPr="00FC7496" w:rsidRDefault="002C0377" w:rsidP="00227D33">
            <w:pPr>
              <w:pStyle w:val="TAC"/>
              <w:rPr>
                <w:lang w:eastAsia="ja-JP"/>
              </w:rPr>
            </w:pPr>
            <w:r w:rsidRPr="00FC7496">
              <w:rPr>
                <w:lang w:eastAsia="ja-JP"/>
              </w:rPr>
              <w:t>3</w:t>
            </w:r>
          </w:p>
        </w:tc>
        <w:tc>
          <w:tcPr>
            <w:tcW w:w="3827" w:type="dxa"/>
          </w:tcPr>
          <w:p w14:paraId="4D98134A" w14:textId="77777777" w:rsidR="002C0377" w:rsidRPr="00FC7496" w:rsidRDefault="002C0377" w:rsidP="00227D33">
            <w:pPr>
              <w:pStyle w:val="TAL"/>
              <w:rPr>
                <w:lang w:eastAsia="ja-JP"/>
              </w:rPr>
            </w:pPr>
            <w:r w:rsidRPr="00FC7496">
              <w:t>The UE transmits an RRC CONNECTION SETUP COMPLETE message</w:t>
            </w:r>
          </w:p>
        </w:tc>
        <w:tc>
          <w:tcPr>
            <w:tcW w:w="633" w:type="dxa"/>
          </w:tcPr>
          <w:p w14:paraId="5E28E129" w14:textId="77777777" w:rsidR="002C0377" w:rsidRPr="00FC7496" w:rsidRDefault="002C0377" w:rsidP="00227D33">
            <w:pPr>
              <w:pStyle w:val="TAC"/>
            </w:pPr>
            <w:r w:rsidRPr="00FC7496">
              <w:t>--&gt;</w:t>
            </w:r>
          </w:p>
        </w:tc>
        <w:tc>
          <w:tcPr>
            <w:tcW w:w="3620" w:type="dxa"/>
          </w:tcPr>
          <w:p w14:paraId="6152D595" w14:textId="77777777" w:rsidR="002C0377" w:rsidRPr="00FC7496" w:rsidRDefault="002C0377" w:rsidP="00227D33">
            <w:pPr>
              <w:pStyle w:val="TAL"/>
            </w:pPr>
            <w:r w:rsidRPr="00FC7496">
              <w:t>RRC CONNECTION SETUP COMPLETE</w:t>
            </w:r>
          </w:p>
        </w:tc>
      </w:tr>
      <w:tr w:rsidR="002C0377" w:rsidRPr="00FC7496" w14:paraId="1D1312E5" w14:textId="77777777" w:rsidTr="00227D33">
        <w:trPr>
          <w:jc w:val="center"/>
        </w:trPr>
        <w:tc>
          <w:tcPr>
            <w:tcW w:w="709" w:type="dxa"/>
          </w:tcPr>
          <w:p w14:paraId="2E8C73C3" w14:textId="77777777" w:rsidR="002C0377" w:rsidRPr="00FC7496" w:rsidRDefault="002C0377" w:rsidP="00227D33">
            <w:pPr>
              <w:pStyle w:val="TAC"/>
              <w:rPr>
                <w:lang w:eastAsia="ja-JP"/>
              </w:rPr>
            </w:pPr>
            <w:r w:rsidRPr="00FC7496">
              <w:rPr>
                <w:lang w:eastAsia="ja-JP"/>
              </w:rPr>
              <w:t>-</w:t>
            </w:r>
          </w:p>
        </w:tc>
        <w:tc>
          <w:tcPr>
            <w:tcW w:w="3827" w:type="dxa"/>
          </w:tcPr>
          <w:p w14:paraId="5D41DC3A" w14:textId="77777777" w:rsidR="002C0377" w:rsidRPr="00FC7496" w:rsidRDefault="002C0377" w:rsidP="00227D33">
            <w:pPr>
              <w:pStyle w:val="TAL"/>
            </w:pPr>
            <w:r w:rsidRPr="00FC7496">
              <w:t>EXCEPTION: Step 4a1 to 4a6 specifies optional behaviour if the UE is registered to IMS services. UE may perform IMS-deregistration procedure.</w:t>
            </w:r>
          </w:p>
        </w:tc>
        <w:tc>
          <w:tcPr>
            <w:tcW w:w="633" w:type="dxa"/>
          </w:tcPr>
          <w:p w14:paraId="42AA757C" w14:textId="77777777" w:rsidR="002C0377" w:rsidRPr="00FC7496" w:rsidRDefault="002C0377" w:rsidP="00227D33">
            <w:pPr>
              <w:pStyle w:val="TAC"/>
            </w:pPr>
          </w:p>
        </w:tc>
        <w:tc>
          <w:tcPr>
            <w:tcW w:w="3620" w:type="dxa"/>
          </w:tcPr>
          <w:p w14:paraId="2069FCC7" w14:textId="77777777" w:rsidR="002C0377" w:rsidRPr="00FC7496" w:rsidRDefault="002C0377" w:rsidP="00227D33">
            <w:pPr>
              <w:pStyle w:val="TAL"/>
            </w:pPr>
          </w:p>
        </w:tc>
      </w:tr>
      <w:tr w:rsidR="002C0377" w:rsidRPr="00FC7496" w14:paraId="6EB016E0" w14:textId="77777777" w:rsidTr="00227D33">
        <w:trPr>
          <w:jc w:val="center"/>
        </w:trPr>
        <w:tc>
          <w:tcPr>
            <w:tcW w:w="709" w:type="dxa"/>
          </w:tcPr>
          <w:p w14:paraId="7FC8A24B" w14:textId="77777777" w:rsidR="002C0377" w:rsidRPr="00FC7496" w:rsidRDefault="002C0377" w:rsidP="00227D33">
            <w:pPr>
              <w:pStyle w:val="TAC"/>
              <w:rPr>
                <w:lang w:eastAsia="ja-JP"/>
              </w:rPr>
            </w:pPr>
            <w:r w:rsidRPr="00FC7496">
              <w:rPr>
                <w:lang w:eastAsia="ja-JP"/>
              </w:rPr>
              <w:t>4a1</w:t>
            </w:r>
          </w:p>
        </w:tc>
        <w:tc>
          <w:tcPr>
            <w:tcW w:w="3827" w:type="dxa"/>
          </w:tcPr>
          <w:p w14:paraId="4F0725E9" w14:textId="77777777" w:rsidR="002C0377" w:rsidRPr="00FC7496" w:rsidRDefault="002C0377" w:rsidP="00227D33">
            <w:pPr>
              <w:pStyle w:val="TAL"/>
            </w:pPr>
            <w:r w:rsidRPr="00FC7496">
              <w:t xml:space="preserve">The UE transmits UPLINK DIRECT TRANSFER message or INITIAL DIRECT TRANSFER message </w:t>
            </w:r>
            <w:r w:rsidRPr="00FC7496">
              <w:rPr>
                <w:lang w:eastAsia="ja-JP"/>
              </w:rPr>
              <w:t>when the UE is in UTRA idle end state (U1)</w:t>
            </w:r>
            <w:r w:rsidRPr="00FC7496">
              <w:t>.</w:t>
            </w:r>
          </w:p>
          <w:p w14:paraId="60462F7D" w14:textId="77777777" w:rsidR="002C0377" w:rsidRPr="00FC7496" w:rsidRDefault="002C0377" w:rsidP="00227D33">
            <w:pPr>
              <w:pStyle w:val="TAL"/>
            </w:pPr>
            <w:r w:rsidRPr="00FC7496">
              <w:t>This message includes a GMM SERVICE REQUEST message with service type=Data.</w:t>
            </w:r>
          </w:p>
        </w:tc>
        <w:tc>
          <w:tcPr>
            <w:tcW w:w="633" w:type="dxa"/>
          </w:tcPr>
          <w:p w14:paraId="7F98B210" w14:textId="77777777" w:rsidR="002C0377" w:rsidRPr="00FC7496" w:rsidRDefault="002C0377" w:rsidP="00227D33">
            <w:pPr>
              <w:pStyle w:val="TAC"/>
            </w:pPr>
            <w:r w:rsidRPr="00FC7496">
              <w:t>--&gt;</w:t>
            </w:r>
          </w:p>
        </w:tc>
        <w:tc>
          <w:tcPr>
            <w:tcW w:w="3620" w:type="dxa"/>
          </w:tcPr>
          <w:p w14:paraId="1FF3FFFC" w14:textId="77777777" w:rsidR="002C0377" w:rsidRPr="00FC7496" w:rsidRDefault="002C0377" w:rsidP="00227D33">
            <w:pPr>
              <w:pStyle w:val="TAL"/>
            </w:pPr>
            <w:r w:rsidRPr="00FC7496">
              <w:t>GMM SERVICE REQUEST</w:t>
            </w:r>
          </w:p>
        </w:tc>
      </w:tr>
      <w:tr w:rsidR="002C0377" w:rsidRPr="00FC7496" w14:paraId="6D13E461" w14:textId="77777777" w:rsidTr="00227D33">
        <w:trPr>
          <w:jc w:val="center"/>
        </w:trPr>
        <w:tc>
          <w:tcPr>
            <w:tcW w:w="709" w:type="dxa"/>
          </w:tcPr>
          <w:p w14:paraId="746A6F48" w14:textId="77777777" w:rsidR="002C0377" w:rsidRPr="00FC7496" w:rsidRDefault="002C0377" w:rsidP="00227D33">
            <w:pPr>
              <w:pStyle w:val="TAC"/>
              <w:rPr>
                <w:lang w:eastAsia="ja-JP"/>
              </w:rPr>
            </w:pPr>
            <w:r w:rsidRPr="00FC7496">
              <w:rPr>
                <w:lang w:eastAsia="ja-JP"/>
              </w:rPr>
              <w:t>4a2</w:t>
            </w:r>
          </w:p>
        </w:tc>
        <w:tc>
          <w:tcPr>
            <w:tcW w:w="3827" w:type="dxa"/>
          </w:tcPr>
          <w:p w14:paraId="323C0A2E" w14:textId="77777777" w:rsidR="002C0377" w:rsidRPr="00FC7496" w:rsidRDefault="002C0377" w:rsidP="00227D33">
            <w:pPr>
              <w:pStyle w:val="TAL"/>
            </w:pPr>
            <w:r w:rsidRPr="00FC7496">
              <w:t>The SS transmits a SECURITY MODE COMMAND message for the ps domain.</w:t>
            </w:r>
          </w:p>
        </w:tc>
        <w:tc>
          <w:tcPr>
            <w:tcW w:w="633" w:type="dxa"/>
          </w:tcPr>
          <w:p w14:paraId="445F4547" w14:textId="77777777" w:rsidR="002C0377" w:rsidRPr="00FC7496" w:rsidRDefault="002C0377" w:rsidP="00227D33">
            <w:pPr>
              <w:pStyle w:val="TAC"/>
            </w:pPr>
          </w:p>
        </w:tc>
        <w:tc>
          <w:tcPr>
            <w:tcW w:w="3620" w:type="dxa"/>
          </w:tcPr>
          <w:p w14:paraId="15F181F9" w14:textId="77777777" w:rsidR="002C0377" w:rsidRPr="00FC7496" w:rsidRDefault="002C0377" w:rsidP="00227D33">
            <w:pPr>
              <w:pStyle w:val="TAL"/>
            </w:pPr>
            <w:r w:rsidRPr="00FC7496">
              <w:t>SECURITY MODE COMMAND</w:t>
            </w:r>
          </w:p>
        </w:tc>
      </w:tr>
      <w:tr w:rsidR="002C0377" w:rsidRPr="00FC7496" w14:paraId="05CA7BB5" w14:textId="77777777" w:rsidTr="00227D33">
        <w:trPr>
          <w:jc w:val="center"/>
        </w:trPr>
        <w:tc>
          <w:tcPr>
            <w:tcW w:w="709" w:type="dxa"/>
          </w:tcPr>
          <w:p w14:paraId="2F2D3C8C" w14:textId="77777777" w:rsidR="002C0377" w:rsidRPr="00FC7496" w:rsidRDefault="002C0377" w:rsidP="00227D33">
            <w:pPr>
              <w:pStyle w:val="TAC"/>
              <w:rPr>
                <w:lang w:eastAsia="ja-JP"/>
              </w:rPr>
            </w:pPr>
            <w:r w:rsidRPr="00FC7496">
              <w:rPr>
                <w:lang w:eastAsia="ja-JP"/>
              </w:rPr>
              <w:t>4a3</w:t>
            </w:r>
          </w:p>
        </w:tc>
        <w:tc>
          <w:tcPr>
            <w:tcW w:w="3827" w:type="dxa"/>
          </w:tcPr>
          <w:p w14:paraId="7578A27E" w14:textId="77777777" w:rsidR="002C0377" w:rsidRPr="00FC7496" w:rsidRDefault="002C0377" w:rsidP="00227D33">
            <w:pPr>
              <w:pStyle w:val="TAL"/>
            </w:pPr>
            <w:r w:rsidRPr="00FC7496">
              <w:t>The UE transmits a SECURITY MODE COMPLETE message.</w:t>
            </w:r>
          </w:p>
        </w:tc>
        <w:tc>
          <w:tcPr>
            <w:tcW w:w="633" w:type="dxa"/>
          </w:tcPr>
          <w:p w14:paraId="2FFEC199" w14:textId="77777777" w:rsidR="002C0377" w:rsidRPr="00FC7496" w:rsidRDefault="002C0377" w:rsidP="00227D33">
            <w:pPr>
              <w:pStyle w:val="TAC"/>
            </w:pPr>
          </w:p>
        </w:tc>
        <w:tc>
          <w:tcPr>
            <w:tcW w:w="3620" w:type="dxa"/>
          </w:tcPr>
          <w:p w14:paraId="5B55CDF1" w14:textId="77777777" w:rsidR="002C0377" w:rsidRPr="00FC7496" w:rsidRDefault="002C0377" w:rsidP="00227D33">
            <w:pPr>
              <w:pStyle w:val="TAL"/>
            </w:pPr>
            <w:r w:rsidRPr="00FC7496">
              <w:t>SECURITY MODE COMPLETE</w:t>
            </w:r>
          </w:p>
        </w:tc>
      </w:tr>
      <w:tr w:rsidR="002C0377" w:rsidRPr="00FC7496" w14:paraId="6098E874" w14:textId="77777777" w:rsidTr="00227D33">
        <w:trPr>
          <w:jc w:val="center"/>
        </w:trPr>
        <w:tc>
          <w:tcPr>
            <w:tcW w:w="709" w:type="dxa"/>
          </w:tcPr>
          <w:p w14:paraId="43F88A79" w14:textId="77777777" w:rsidR="002C0377" w:rsidRPr="00FC7496" w:rsidRDefault="002C0377" w:rsidP="00227D33">
            <w:pPr>
              <w:pStyle w:val="TAC"/>
              <w:rPr>
                <w:lang w:eastAsia="ja-JP"/>
              </w:rPr>
            </w:pPr>
            <w:r w:rsidRPr="00FC7496">
              <w:rPr>
                <w:lang w:eastAsia="ja-JP"/>
              </w:rPr>
              <w:t>4a4</w:t>
            </w:r>
          </w:p>
        </w:tc>
        <w:tc>
          <w:tcPr>
            <w:tcW w:w="3827" w:type="dxa"/>
          </w:tcPr>
          <w:p w14:paraId="30E514E1" w14:textId="77777777" w:rsidR="002C0377" w:rsidRPr="00FC7496" w:rsidRDefault="002C0377" w:rsidP="00227D33">
            <w:pPr>
              <w:pStyle w:val="TAL"/>
            </w:pPr>
            <w:r w:rsidRPr="00FC7496">
              <w:t>The SS transmits a RADIO BEARER SETUP message using the UTRA reference radio bearer parameters and combination “UTRA PS RB” according to TS 36.508 subclause 4.8.3 and Table 4.8.3-1.</w:t>
            </w:r>
          </w:p>
        </w:tc>
        <w:tc>
          <w:tcPr>
            <w:tcW w:w="633" w:type="dxa"/>
          </w:tcPr>
          <w:p w14:paraId="5F5EDC2B" w14:textId="77777777" w:rsidR="002C0377" w:rsidRPr="00FC7496" w:rsidRDefault="002C0377" w:rsidP="00227D33">
            <w:pPr>
              <w:pStyle w:val="TAC"/>
            </w:pPr>
          </w:p>
        </w:tc>
        <w:tc>
          <w:tcPr>
            <w:tcW w:w="3620" w:type="dxa"/>
          </w:tcPr>
          <w:p w14:paraId="5531550E" w14:textId="77777777" w:rsidR="002C0377" w:rsidRPr="00FC7496" w:rsidRDefault="002C0377" w:rsidP="00227D33">
            <w:pPr>
              <w:pStyle w:val="TAL"/>
            </w:pPr>
            <w:r w:rsidRPr="00FC7496">
              <w:t>RADIO BEARER SETUP</w:t>
            </w:r>
          </w:p>
        </w:tc>
      </w:tr>
      <w:tr w:rsidR="002C0377" w:rsidRPr="00FC7496" w14:paraId="3C03CFDB" w14:textId="77777777" w:rsidTr="00227D33">
        <w:trPr>
          <w:jc w:val="center"/>
        </w:trPr>
        <w:tc>
          <w:tcPr>
            <w:tcW w:w="709" w:type="dxa"/>
          </w:tcPr>
          <w:p w14:paraId="651A9955" w14:textId="77777777" w:rsidR="002C0377" w:rsidRPr="00FC7496" w:rsidRDefault="002C0377" w:rsidP="00227D33">
            <w:pPr>
              <w:pStyle w:val="TAC"/>
              <w:rPr>
                <w:lang w:eastAsia="ja-JP"/>
              </w:rPr>
            </w:pPr>
            <w:r w:rsidRPr="00FC7496">
              <w:rPr>
                <w:lang w:eastAsia="ja-JP"/>
              </w:rPr>
              <w:t>4a5</w:t>
            </w:r>
          </w:p>
        </w:tc>
        <w:tc>
          <w:tcPr>
            <w:tcW w:w="3827" w:type="dxa"/>
          </w:tcPr>
          <w:p w14:paraId="487940FF" w14:textId="77777777" w:rsidR="002C0377" w:rsidRPr="00FC7496" w:rsidRDefault="002C0377" w:rsidP="00227D33">
            <w:pPr>
              <w:pStyle w:val="TAL"/>
            </w:pPr>
            <w:r w:rsidRPr="00FC7496">
              <w:t>The UE transmits a RADIO BEARER SETUP COMPLETE</w:t>
            </w:r>
          </w:p>
        </w:tc>
        <w:tc>
          <w:tcPr>
            <w:tcW w:w="633" w:type="dxa"/>
          </w:tcPr>
          <w:p w14:paraId="6EBF5EC9" w14:textId="77777777" w:rsidR="002C0377" w:rsidRPr="00FC7496" w:rsidRDefault="002C0377" w:rsidP="00227D33">
            <w:pPr>
              <w:pStyle w:val="TAC"/>
            </w:pPr>
          </w:p>
        </w:tc>
        <w:tc>
          <w:tcPr>
            <w:tcW w:w="3620" w:type="dxa"/>
          </w:tcPr>
          <w:p w14:paraId="3EA4314B" w14:textId="77777777" w:rsidR="002C0377" w:rsidRPr="00FC7496" w:rsidRDefault="002C0377" w:rsidP="00227D33">
            <w:pPr>
              <w:pStyle w:val="TAL"/>
            </w:pPr>
            <w:r w:rsidRPr="00FC7496">
              <w:t>RADIO BEARER SETUP COMPLETE</w:t>
            </w:r>
          </w:p>
        </w:tc>
      </w:tr>
      <w:tr w:rsidR="002C0377" w:rsidRPr="00FC7496" w14:paraId="77D61E85" w14:textId="77777777" w:rsidTr="00227D33">
        <w:trPr>
          <w:jc w:val="center"/>
        </w:trPr>
        <w:tc>
          <w:tcPr>
            <w:tcW w:w="709" w:type="dxa"/>
          </w:tcPr>
          <w:p w14:paraId="7949D494" w14:textId="77777777" w:rsidR="002C0377" w:rsidRPr="00FC7496" w:rsidRDefault="002C0377" w:rsidP="00227D33">
            <w:pPr>
              <w:pStyle w:val="TAC"/>
              <w:rPr>
                <w:lang w:eastAsia="ja-JP"/>
              </w:rPr>
            </w:pPr>
            <w:r w:rsidRPr="00FC7496">
              <w:rPr>
                <w:lang w:eastAsia="ja-JP"/>
              </w:rPr>
              <w:t>4a6</w:t>
            </w:r>
          </w:p>
        </w:tc>
        <w:tc>
          <w:tcPr>
            <w:tcW w:w="3827" w:type="dxa"/>
          </w:tcPr>
          <w:p w14:paraId="206D31AC" w14:textId="77777777" w:rsidR="002C0377" w:rsidRPr="00FC7496" w:rsidRDefault="002C0377" w:rsidP="00227D33">
            <w:pPr>
              <w:pStyle w:val="TAL"/>
            </w:pPr>
            <w:r w:rsidRPr="00FC7496">
              <w:t>IMS de-registration is performed using the generic procedure defined in 34.229-1 [40] Annex C.30.</w:t>
            </w:r>
          </w:p>
        </w:tc>
        <w:tc>
          <w:tcPr>
            <w:tcW w:w="633" w:type="dxa"/>
          </w:tcPr>
          <w:p w14:paraId="1817495C" w14:textId="77777777" w:rsidR="002C0377" w:rsidRPr="00FC7496" w:rsidRDefault="002C0377" w:rsidP="00227D33">
            <w:pPr>
              <w:pStyle w:val="TAC"/>
            </w:pPr>
          </w:p>
        </w:tc>
        <w:tc>
          <w:tcPr>
            <w:tcW w:w="3620" w:type="dxa"/>
          </w:tcPr>
          <w:p w14:paraId="506618E6" w14:textId="77777777" w:rsidR="002C0377" w:rsidRPr="00FC7496" w:rsidRDefault="002C0377" w:rsidP="00227D33">
            <w:pPr>
              <w:pStyle w:val="TAL"/>
            </w:pPr>
          </w:p>
        </w:tc>
      </w:tr>
    </w:tbl>
    <w:p w14:paraId="6C5DD4E4" w14:textId="77777777" w:rsidR="00472CA0" w:rsidRPr="00FC7496" w:rsidRDefault="00472CA0" w:rsidP="00472CA0">
      <w:pPr>
        <w:rPr>
          <w:lang w:eastAsia="ja-JP"/>
        </w:rPr>
      </w:pPr>
    </w:p>
    <w:p w14:paraId="66BD2357" w14:textId="77777777" w:rsidR="00472CA0" w:rsidRPr="00FC7496" w:rsidRDefault="00472CA0" w:rsidP="00273022">
      <w:pPr>
        <w:pStyle w:val="Heading3"/>
      </w:pPr>
      <w:r w:rsidRPr="00FC7496">
        <w:rPr>
          <w:lang w:eastAsia="ja-JP"/>
        </w:rPr>
        <w:t>10.1.</w:t>
      </w:r>
      <w:r w:rsidR="002B6CE6" w:rsidRPr="00FC7496">
        <w:rPr>
          <w:lang w:eastAsia="ja-JP"/>
        </w:rPr>
        <w:t>3</w:t>
      </w:r>
      <w:r w:rsidRPr="00FC7496">
        <w:tab/>
        <w:t>CC disconnect procedure</w:t>
      </w:r>
    </w:p>
    <w:p w14:paraId="0101ABD5" w14:textId="77777777" w:rsidR="00472CA0" w:rsidRPr="00FC7496" w:rsidRDefault="00472CA0" w:rsidP="00273022">
      <w:pPr>
        <w:pStyle w:val="Heading4"/>
      </w:pPr>
      <w:r w:rsidRPr="00FC7496">
        <w:rPr>
          <w:lang w:eastAsia="ja-JP"/>
        </w:rPr>
        <w:t>10.1.</w:t>
      </w:r>
      <w:r w:rsidR="002B6CE6" w:rsidRPr="00FC7496">
        <w:rPr>
          <w:lang w:eastAsia="ja-JP"/>
        </w:rPr>
        <w:t>3</w:t>
      </w:r>
      <w:r w:rsidRPr="00FC7496">
        <w:rPr>
          <w:lang w:eastAsia="ja-JP"/>
        </w:rPr>
        <w:t>.</w:t>
      </w:r>
      <w:r w:rsidR="002B6CE6" w:rsidRPr="00FC7496">
        <w:t>1</w:t>
      </w:r>
      <w:r w:rsidRPr="00FC7496">
        <w:tab/>
        <w:t>Procedure</w:t>
      </w:r>
    </w:p>
    <w:p w14:paraId="3829BB15" w14:textId="77777777" w:rsidR="00472CA0" w:rsidRPr="00FC7496" w:rsidRDefault="00472CA0" w:rsidP="007A53B6">
      <w:pPr>
        <w:pStyle w:val="TH"/>
      </w:pPr>
      <w:r w:rsidRPr="00FC7496">
        <w:t>Table 10.1.</w:t>
      </w:r>
      <w:r w:rsidR="002B6CE6" w:rsidRPr="00FC7496">
        <w:t>3</w:t>
      </w:r>
      <w:r w:rsidRPr="00FC7496">
        <w:t>.</w:t>
      </w:r>
      <w:r w:rsidR="002B6CE6"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6981941B" w14:textId="77777777">
        <w:trPr>
          <w:jc w:val="center"/>
        </w:trPr>
        <w:tc>
          <w:tcPr>
            <w:tcW w:w="709" w:type="dxa"/>
            <w:vMerge w:val="restart"/>
            <w:vAlign w:val="center"/>
          </w:tcPr>
          <w:p w14:paraId="33FAF105" w14:textId="77777777" w:rsidR="000F4015" w:rsidRPr="00FC7496" w:rsidRDefault="000F4015" w:rsidP="000F4015">
            <w:pPr>
              <w:pStyle w:val="TAH"/>
            </w:pPr>
            <w:r w:rsidRPr="00FC7496">
              <w:t>Step</w:t>
            </w:r>
          </w:p>
        </w:tc>
        <w:tc>
          <w:tcPr>
            <w:tcW w:w="3827" w:type="dxa"/>
            <w:vMerge w:val="restart"/>
            <w:vAlign w:val="center"/>
          </w:tcPr>
          <w:p w14:paraId="3CFD0A55"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52823D96" w14:textId="77777777" w:rsidR="000F4015" w:rsidRPr="00FC7496" w:rsidRDefault="000F4015" w:rsidP="00472CA0">
            <w:pPr>
              <w:pStyle w:val="TAH"/>
            </w:pPr>
            <w:r w:rsidRPr="00FC7496">
              <w:t>Message Sequence</w:t>
            </w:r>
          </w:p>
        </w:tc>
      </w:tr>
      <w:tr w:rsidR="000F4015" w:rsidRPr="00FC7496" w14:paraId="607CDC41" w14:textId="77777777">
        <w:trPr>
          <w:jc w:val="center"/>
        </w:trPr>
        <w:tc>
          <w:tcPr>
            <w:tcW w:w="709" w:type="dxa"/>
            <w:vMerge/>
          </w:tcPr>
          <w:p w14:paraId="2B1BD03D" w14:textId="77777777" w:rsidR="000F4015" w:rsidRPr="00FC7496" w:rsidRDefault="000F4015" w:rsidP="00472CA0">
            <w:pPr>
              <w:pStyle w:val="TAH"/>
              <w:rPr>
                <w:rFonts w:eastAsia="MS Gothic"/>
              </w:rPr>
            </w:pPr>
          </w:p>
        </w:tc>
        <w:tc>
          <w:tcPr>
            <w:tcW w:w="3827" w:type="dxa"/>
            <w:vMerge/>
          </w:tcPr>
          <w:p w14:paraId="6510745F" w14:textId="77777777" w:rsidR="000F4015" w:rsidRPr="00FC7496" w:rsidRDefault="000F4015" w:rsidP="00472CA0">
            <w:pPr>
              <w:pStyle w:val="TAH"/>
              <w:rPr>
                <w:rFonts w:eastAsia="MS Gothic"/>
              </w:rPr>
            </w:pPr>
          </w:p>
        </w:tc>
        <w:tc>
          <w:tcPr>
            <w:tcW w:w="633" w:type="dxa"/>
            <w:tcBorders>
              <w:top w:val="single" w:sz="4" w:space="0" w:color="auto"/>
            </w:tcBorders>
          </w:tcPr>
          <w:p w14:paraId="434D53E7" w14:textId="77777777" w:rsidR="000F4015" w:rsidRPr="00FC7496" w:rsidRDefault="000F4015" w:rsidP="00472CA0">
            <w:pPr>
              <w:pStyle w:val="TAH"/>
            </w:pPr>
            <w:r w:rsidRPr="00FC7496">
              <w:t>U - S</w:t>
            </w:r>
          </w:p>
        </w:tc>
        <w:tc>
          <w:tcPr>
            <w:tcW w:w="3620" w:type="dxa"/>
            <w:tcBorders>
              <w:top w:val="single" w:sz="4" w:space="0" w:color="auto"/>
            </w:tcBorders>
          </w:tcPr>
          <w:p w14:paraId="08989445" w14:textId="77777777" w:rsidR="000F4015" w:rsidRPr="00FC7496" w:rsidRDefault="000F4015" w:rsidP="00472CA0">
            <w:pPr>
              <w:pStyle w:val="TAH"/>
            </w:pPr>
            <w:r w:rsidRPr="00FC7496">
              <w:t>Message</w:t>
            </w:r>
          </w:p>
        </w:tc>
      </w:tr>
      <w:tr w:rsidR="00472CA0" w:rsidRPr="00FC7496" w14:paraId="0DE0802A" w14:textId="77777777">
        <w:trPr>
          <w:jc w:val="center"/>
        </w:trPr>
        <w:tc>
          <w:tcPr>
            <w:tcW w:w="709" w:type="dxa"/>
          </w:tcPr>
          <w:p w14:paraId="311A8481" w14:textId="77777777" w:rsidR="00472CA0" w:rsidRPr="00FC7496" w:rsidRDefault="00472CA0" w:rsidP="00472CA0">
            <w:pPr>
              <w:pStyle w:val="TAC"/>
            </w:pPr>
            <w:r w:rsidRPr="00FC7496">
              <w:t>1</w:t>
            </w:r>
          </w:p>
        </w:tc>
        <w:tc>
          <w:tcPr>
            <w:tcW w:w="3827" w:type="dxa"/>
          </w:tcPr>
          <w:p w14:paraId="615A0900" w14:textId="77777777" w:rsidR="00472CA0" w:rsidRPr="00FC7496" w:rsidRDefault="00472CA0" w:rsidP="00472CA0">
            <w:pPr>
              <w:pStyle w:val="TAL"/>
            </w:pPr>
            <w:r w:rsidRPr="00FC7496">
              <w:t>The SS transmits a DOWNLINK DIRECT TRANSFER message.</w:t>
            </w:r>
          </w:p>
          <w:p w14:paraId="5618316C" w14:textId="77777777" w:rsidR="00472CA0" w:rsidRPr="00FC7496" w:rsidRDefault="00472CA0" w:rsidP="00472CA0">
            <w:pPr>
              <w:pStyle w:val="TAL"/>
            </w:pPr>
            <w:r w:rsidRPr="00FC7496">
              <w:t>This message includes a DISCONNECT message.</w:t>
            </w:r>
          </w:p>
        </w:tc>
        <w:tc>
          <w:tcPr>
            <w:tcW w:w="633" w:type="dxa"/>
          </w:tcPr>
          <w:p w14:paraId="792CCFB4" w14:textId="77777777" w:rsidR="00472CA0" w:rsidRPr="00FC7496" w:rsidRDefault="00472CA0" w:rsidP="00472CA0">
            <w:pPr>
              <w:pStyle w:val="TAC"/>
            </w:pPr>
            <w:r w:rsidRPr="00FC7496">
              <w:t>&lt;--</w:t>
            </w:r>
          </w:p>
        </w:tc>
        <w:tc>
          <w:tcPr>
            <w:tcW w:w="3620" w:type="dxa"/>
          </w:tcPr>
          <w:p w14:paraId="47291391" w14:textId="77777777" w:rsidR="00472CA0" w:rsidRPr="00FC7496" w:rsidRDefault="00472CA0" w:rsidP="00472CA0">
            <w:pPr>
              <w:pStyle w:val="TAL"/>
            </w:pPr>
            <w:r w:rsidRPr="00FC7496">
              <w:t>DISCONNECT</w:t>
            </w:r>
          </w:p>
        </w:tc>
      </w:tr>
      <w:tr w:rsidR="00472CA0" w:rsidRPr="00FC7496" w14:paraId="190131FE" w14:textId="77777777">
        <w:trPr>
          <w:jc w:val="center"/>
        </w:trPr>
        <w:tc>
          <w:tcPr>
            <w:tcW w:w="709" w:type="dxa"/>
          </w:tcPr>
          <w:p w14:paraId="78A1809B" w14:textId="77777777" w:rsidR="00472CA0" w:rsidRPr="00FC7496" w:rsidRDefault="00472CA0" w:rsidP="00472CA0">
            <w:pPr>
              <w:pStyle w:val="TAC"/>
              <w:rPr>
                <w:lang w:eastAsia="ja-JP"/>
              </w:rPr>
            </w:pPr>
            <w:r w:rsidRPr="00FC7496">
              <w:rPr>
                <w:lang w:eastAsia="ja-JP"/>
              </w:rPr>
              <w:t>2</w:t>
            </w:r>
          </w:p>
        </w:tc>
        <w:tc>
          <w:tcPr>
            <w:tcW w:w="3827" w:type="dxa"/>
          </w:tcPr>
          <w:p w14:paraId="66CFA0BC" w14:textId="77777777" w:rsidR="00472CA0" w:rsidRPr="00FC7496" w:rsidRDefault="00472CA0" w:rsidP="00472CA0">
            <w:pPr>
              <w:pStyle w:val="TAL"/>
            </w:pPr>
            <w:r w:rsidRPr="00FC7496">
              <w:t>The UE transmits an UPLINK DIRECT TRANSFER message.</w:t>
            </w:r>
          </w:p>
          <w:p w14:paraId="465631D3" w14:textId="77777777" w:rsidR="00472CA0" w:rsidRPr="00FC7496" w:rsidRDefault="00472CA0" w:rsidP="00472CA0">
            <w:pPr>
              <w:pStyle w:val="TAL"/>
              <w:rPr>
                <w:lang w:eastAsia="ja-JP"/>
              </w:rPr>
            </w:pPr>
            <w:r w:rsidRPr="00FC7496">
              <w:t>This message includes a RELEASE message.</w:t>
            </w:r>
          </w:p>
        </w:tc>
        <w:tc>
          <w:tcPr>
            <w:tcW w:w="633" w:type="dxa"/>
          </w:tcPr>
          <w:p w14:paraId="73C24A36" w14:textId="77777777" w:rsidR="00472CA0" w:rsidRPr="00FC7496" w:rsidRDefault="00472CA0" w:rsidP="00472CA0">
            <w:pPr>
              <w:pStyle w:val="TAC"/>
            </w:pPr>
            <w:r w:rsidRPr="00FC7496">
              <w:t>--&gt;</w:t>
            </w:r>
          </w:p>
        </w:tc>
        <w:tc>
          <w:tcPr>
            <w:tcW w:w="3620" w:type="dxa"/>
          </w:tcPr>
          <w:p w14:paraId="7FA5DC4B" w14:textId="77777777" w:rsidR="00472CA0" w:rsidRPr="00FC7496" w:rsidRDefault="00472CA0" w:rsidP="00472CA0">
            <w:pPr>
              <w:pStyle w:val="TAL"/>
            </w:pPr>
            <w:r w:rsidRPr="00FC7496">
              <w:t>RELEASE</w:t>
            </w:r>
          </w:p>
        </w:tc>
      </w:tr>
      <w:tr w:rsidR="00472CA0" w:rsidRPr="00FC7496" w14:paraId="530058FD" w14:textId="77777777">
        <w:trPr>
          <w:jc w:val="center"/>
        </w:trPr>
        <w:tc>
          <w:tcPr>
            <w:tcW w:w="709" w:type="dxa"/>
          </w:tcPr>
          <w:p w14:paraId="5DE7A3C8" w14:textId="77777777" w:rsidR="00472CA0" w:rsidRPr="00FC7496" w:rsidRDefault="00472CA0" w:rsidP="00472CA0">
            <w:pPr>
              <w:pStyle w:val="TAC"/>
              <w:rPr>
                <w:lang w:eastAsia="ja-JP"/>
              </w:rPr>
            </w:pPr>
            <w:r w:rsidRPr="00FC7496">
              <w:rPr>
                <w:lang w:eastAsia="ja-JP"/>
              </w:rPr>
              <w:t>3</w:t>
            </w:r>
          </w:p>
        </w:tc>
        <w:tc>
          <w:tcPr>
            <w:tcW w:w="3827" w:type="dxa"/>
          </w:tcPr>
          <w:p w14:paraId="1A830693" w14:textId="77777777" w:rsidR="00472CA0" w:rsidRPr="00FC7496" w:rsidRDefault="00472CA0" w:rsidP="00472CA0">
            <w:pPr>
              <w:pStyle w:val="TAL"/>
            </w:pPr>
            <w:r w:rsidRPr="00FC7496">
              <w:t>The SS transmits a DOWNLINK DIRECT TRANSFER message.</w:t>
            </w:r>
          </w:p>
          <w:p w14:paraId="2FA003DB" w14:textId="77777777" w:rsidR="00472CA0" w:rsidRPr="00FC7496" w:rsidRDefault="00472CA0" w:rsidP="00472CA0">
            <w:pPr>
              <w:pStyle w:val="TAL"/>
            </w:pPr>
            <w:r w:rsidRPr="00FC7496">
              <w:t>This message includes a RELEASE COMPLETE message.</w:t>
            </w:r>
          </w:p>
        </w:tc>
        <w:tc>
          <w:tcPr>
            <w:tcW w:w="633" w:type="dxa"/>
            <w:vAlign w:val="center"/>
          </w:tcPr>
          <w:p w14:paraId="28C0A2DB" w14:textId="77777777" w:rsidR="00472CA0" w:rsidRPr="00FC7496" w:rsidRDefault="00472CA0" w:rsidP="00472CA0">
            <w:pPr>
              <w:pStyle w:val="TAC"/>
            </w:pPr>
            <w:r w:rsidRPr="00FC7496">
              <w:t>&lt;--</w:t>
            </w:r>
          </w:p>
        </w:tc>
        <w:tc>
          <w:tcPr>
            <w:tcW w:w="3620" w:type="dxa"/>
          </w:tcPr>
          <w:p w14:paraId="01346B2D" w14:textId="77777777" w:rsidR="00472CA0" w:rsidRPr="00FC7496" w:rsidRDefault="00472CA0" w:rsidP="00472CA0">
            <w:pPr>
              <w:pStyle w:val="TAL"/>
            </w:pPr>
            <w:r w:rsidRPr="00FC7496">
              <w:t>RELEASE COMPLETE</w:t>
            </w:r>
          </w:p>
        </w:tc>
      </w:tr>
      <w:tr w:rsidR="00D8370D" w:rsidRPr="00FC7496" w14:paraId="3E92282C" w14:textId="77777777">
        <w:trPr>
          <w:jc w:val="center"/>
        </w:trPr>
        <w:tc>
          <w:tcPr>
            <w:tcW w:w="709" w:type="dxa"/>
          </w:tcPr>
          <w:p w14:paraId="4F62D23A" w14:textId="77777777" w:rsidR="00D8370D" w:rsidRPr="00FC7496" w:rsidRDefault="00D8370D" w:rsidP="00931DA3">
            <w:pPr>
              <w:pStyle w:val="TAC"/>
            </w:pPr>
            <w:r w:rsidRPr="00FC7496">
              <w:t>4</w:t>
            </w:r>
          </w:p>
        </w:tc>
        <w:tc>
          <w:tcPr>
            <w:tcW w:w="3827" w:type="dxa"/>
          </w:tcPr>
          <w:p w14:paraId="1D27EB17" w14:textId="77777777" w:rsidR="00D8370D" w:rsidRPr="00FC7496" w:rsidRDefault="00050D6A" w:rsidP="00931DA3">
            <w:pPr>
              <w:pStyle w:val="TAL"/>
            </w:pPr>
            <w:r w:rsidRPr="00FC7496">
              <w:t>Void</w:t>
            </w:r>
          </w:p>
        </w:tc>
        <w:tc>
          <w:tcPr>
            <w:tcW w:w="633" w:type="dxa"/>
          </w:tcPr>
          <w:p w14:paraId="1F729A0A" w14:textId="77777777" w:rsidR="00D8370D" w:rsidRPr="00FC7496" w:rsidRDefault="00D8370D" w:rsidP="00931DA3">
            <w:pPr>
              <w:pStyle w:val="TAC"/>
            </w:pPr>
          </w:p>
        </w:tc>
        <w:tc>
          <w:tcPr>
            <w:tcW w:w="3620" w:type="dxa"/>
          </w:tcPr>
          <w:p w14:paraId="0A8C2C75" w14:textId="77777777" w:rsidR="00D8370D" w:rsidRPr="00FC7496" w:rsidRDefault="00D8370D" w:rsidP="00931DA3">
            <w:pPr>
              <w:pStyle w:val="TAL"/>
            </w:pPr>
          </w:p>
        </w:tc>
      </w:tr>
      <w:tr w:rsidR="00D8370D" w:rsidRPr="00FC7496" w14:paraId="4726F71E" w14:textId="77777777">
        <w:trPr>
          <w:jc w:val="center"/>
        </w:trPr>
        <w:tc>
          <w:tcPr>
            <w:tcW w:w="709" w:type="dxa"/>
          </w:tcPr>
          <w:p w14:paraId="081BE526" w14:textId="77777777" w:rsidR="00D8370D" w:rsidRPr="00FC7496" w:rsidRDefault="00D8370D" w:rsidP="00931DA3">
            <w:pPr>
              <w:pStyle w:val="TAC"/>
              <w:rPr>
                <w:lang w:eastAsia="ja-JP"/>
              </w:rPr>
            </w:pPr>
            <w:r w:rsidRPr="00FC7496">
              <w:rPr>
                <w:lang w:eastAsia="ja-JP"/>
              </w:rPr>
              <w:t>5a</w:t>
            </w:r>
          </w:p>
        </w:tc>
        <w:tc>
          <w:tcPr>
            <w:tcW w:w="3827" w:type="dxa"/>
          </w:tcPr>
          <w:p w14:paraId="31328905" w14:textId="77777777" w:rsidR="00D8370D" w:rsidRPr="00FC7496" w:rsidRDefault="00D8370D" w:rsidP="00931DA3">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7ABF50B7" w14:textId="77777777" w:rsidR="00D8370D" w:rsidRPr="00FC7496" w:rsidRDefault="00D8370D" w:rsidP="00931DA3">
            <w:pPr>
              <w:pStyle w:val="TAC"/>
            </w:pPr>
            <w:r w:rsidRPr="00FC7496">
              <w:t>&lt;--</w:t>
            </w:r>
          </w:p>
        </w:tc>
        <w:tc>
          <w:tcPr>
            <w:tcW w:w="3620" w:type="dxa"/>
          </w:tcPr>
          <w:p w14:paraId="18887CC3" w14:textId="77777777" w:rsidR="00D8370D" w:rsidRPr="00FC7496" w:rsidRDefault="00D8370D" w:rsidP="00931DA3">
            <w:pPr>
              <w:pStyle w:val="TAL"/>
            </w:pPr>
            <w:r w:rsidRPr="00FC7496">
              <w:t>RRC CONNECTION RELEASE</w:t>
            </w:r>
          </w:p>
        </w:tc>
      </w:tr>
      <w:tr w:rsidR="00D8370D" w:rsidRPr="00FC7496" w14:paraId="2C752591" w14:textId="77777777">
        <w:trPr>
          <w:jc w:val="center"/>
        </w:trPr>
        <w:tc>
          <w:tcPr>
            <w:tcW w:w="709" w:type="dxa"/>
          </w:tcPr>
          <w:p w14:paraId="3CE30F2B" w14:textId="77777777" w:rsidR="00D8370D" w:rsidRPr="00FC7496" w:rsidRDefault="00D8370D" w:rsidP="00931DA3">
            <w:pPr>
              <w:pStyle w:val="TAC"/>
              <w:rPr>
                <w:lang w:eastAsia="ja-JP"/>
              </w:rPr>
            </w:pPr>
            <w:r w:rsidRPr="00FC7496">
              <w:rPr>
                <w:lang w:eastAsia="ja-JP"/>
              </w:rPr>
              <w:t>5b</w:t>
            </w:r>
          </w:p>
        </w:tc>
        <w:tc>
          <w:tcPr>
            <w:tcW w:w="3827" w:type="dxa"/>
          </w:tcPr>
          <w:p w14:paraId="6DC9B338" w14:textId="77777777" w:rsidR="00D8370D" w:rsidRPr="00FC7496" w:rsidRDefault="00D8370D" w:rsidP="00931DA3">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6DED59EF" w14:textId="77777777" w:rsidR="00D8370D" w:rsidRPr="00FC7496" w:rsidRDefault="00D8370D" w:rsidP="00931DA3">
            <w:pPr>
              <w:pStyle w:val="TAC"/>
            </w:pPr>
            <w:r w:rsidRPr="00FC7496">
              <w:t>--&gt;</w:t>
            </w:r>
          </w:p>
        </w:tc>
        <w:tc>
          <w:tcPr>
            <w:tcW w:w="3620" w:type="dxa"/>
          </w:tcPr>
          <w:p w14:paraId="45A029EC" w14:textId="77777777" w:rsidR="00D8370D" w:rsidRPr="00FC7496" w:rsidRDefault="00D8370D" w:rsidP="00931DA3">
            <w:pPr>
              <w:pStyle w:val="TAL"/>
            </w:pPr>
            <w:r w:rsidRPr="00FC7496">
              <w:t>RRC CONNECTION RELEASE COMPLETE</w:t>
            </w:r>
          </w:p>
        </w:tc>
      </w:tr>
      <w:tr w:rsidR="00D8370D" w:rsidRPr="00FC7496" w14:paraId="359CB9DE" w14:textId="77777777">
        <w:trPr>
          <w:jc w:val="center"/>
        </w:trPr>
        <w:tc>
          <w:tcPr>
            <w:tcW w:w="709" w:type="dxa"/>
          </w:tcPr>
          <w:p w14:paraId="252EF58F" w14:textId="77777777" w:rsidR="00D8370D" w:rsidRPr="00FC7496" w:rsidRDefault="00D8370D" w:rsidP="00931DA3">
            <w:pPr>
              <w:pStyle w:val="TAC"/>
              <w:rPr>
                <w:lang w:eastAsia="ja-JP"/>
              </w:rPr>
            </w:pPr>
            <w:r w:rsidRPr="00FC7496">
              <w:rPr>
                <w:lang w:eastAsia="ja-JP"/>
              </w:rPr>
              <w:t>5c</w:t>
            </w:r>
          </w:p>
        </w:tc>
        <w:tc>
          <w:tcPr>
            <w:tcW w:w="3827" w:type="dxa"/>
          </w:tcPr>
          <w:p w14:paraId="158F262D" w14:textId="77777777" w:rsidR="00D8370D" w:rsidRPr="00FC7496" w:rsidRDefault="00D8370D" w:rsidP="00931DA3">
            <w:pPr>
              <w:pStyle w:val="TAL"/>
              <w:rPr>
                <w:lang w:eastAsia="ja-JP"/>
              </w:rPr>
            </w:pPr>
            <w:r w:rsidRPr="00FC7496">
              <w:t>The UE transmits RRC CONNECTION REQUEST</w:t>
            </w:r>
          </w:p>
        </w:tc>
        <w:tc>
          <w:tcPr>
            <w:tcW w:w="633" w:type="dxa"/>
          </w:tcPr>
          <w:p w14:paraId="2FB83ACE" w14:textId="77777777" w:rsidR="00D8370D" w:rsidRPr="00FC7496" w:rsidRDefault="00D8370D" w:rsidP="00931DA3">
            <w:pPr>
              <w:pStyle w:val="TAC"/>
            </w:pPr>
            <w:r w:rsidRPr="00FC7496">
              <w:t>--&gt;</w:t>
            </w:r>
          </w:p>
        </w:tc>
        <w:tc>
          <w:tcPr>
            <w:tcW w:w="3620" w:type="dxa"/>
          </w:tcPr>
          <w:p w14:paraId="49B4BBFD" w14:textId="77777777" w:rsidR="00D8370D" w:rsidRPr="00FC7496" w:rsidRDefault="00D8370D" w:rsidP="00931DA3">
            <w:pPr>
              <w:pStyle w:val="TAL"/>
            </w:pPr>
            <w:smartTag w:uri="urn:schemas-microsoft-com:office:smarttags" w:element="stockticker">
              <w:r w:rsidRPr="00FC7496">
                <w:t>RRC</w:t>
              </w:r>
            </w:smartTag>
            <w:r w:rsidRPr="00FC7496">
              <w:t xml:space="preserve"> CONNECTION REQUEST</w:t>
            </w:r>
          </w:p>
        </w:tc>
      </w:tr>
      <w:tr w:rsidR="00D8370D" w:rsidRPr="00FC7496" w14:paraId="2F2544DE" w14:textId="77777777">
        <w:trPr>
          <w:jc w:val="center"/>
        </w:trPr>
        <w:tc>
          <w:tcPr>
            <w:tcW w:w="709" w:type="dxa"/>
          </w:tcPr>
          <w:p w14:paraId="58935522" w14:textId="77777777" w:rsidR="00D8370D" w:rsidRPr="00FC7496" w:rsidRDefault="00D8370D" w:rsidP="00931DA3">
            <w:pPr>
              <w:pStyle w:val="TAC"/>
              <w:rPr>
                <w:lang w:eastAsia="ja-JP"/>
              </w:rPr>
            </w:pPr>
            <w:r w:rsidRPr="00FC7496">
              <w:rPr>
                <w:lang w:eastAsia="ja-JP"/>
              </w:rPr>
              <w:t>5d</w:t>
            </w:r>
          </w:p>
        </w:tc>
        <w:tc>
          <w:tcPr>
            <w:tcW w:w="3827" w:type="dxa"/>
          </w:tcPr>
          <w:p w14:paraId="2735F13D" w14:textId="77777777" w:rsidR="00D8370D" w:rsidRPr="00FC7496" w:rsidRDefault="00D8370D" w:rsidP="00931DA3">
            <w:pPr>
              <w:pStyle w:val="TAL"/>
              <w:rPr>
                <w:lang w:eastAsia="ja-JP"/>
              </w:rPr>
            </w:pPr>
            <w:r w:rsidRPr="00FC7496">
              <w:t xml:space="preserve">The SS transmit a </w:t>
            </w:r>
            <w:r w:rsidRPr="00FC7496">
              <w:rPr>
                <w:iCs/>
              </w:rPr>
              <w:t>RRC CONNECTION SETUP</w:t>
            </w:r>
          </w:p>
        </w:tc>
        <w:tc>
          <w:tcPr>
            <w:tcW w:w="633" w:type="dxa"/>
          </w:tcPr>
          <w:p w14:paraId="5B747C9D" w14:textId="77777777" w:rsidR="00D8370D" w:rsidRPr="00FC7496" w:rsidRDefault="00D8370D" w:rsidP="00931DA3">
            <w:pPr>
              <w:pStyle w:val="TAC"/>
            </w:pPr>
            <w:r w:rsidRPr="00FC7496">
              <w:t>&lt;--</w:t>
            </w:r>
          </w:p>
        </w:tc>
        <w:tc>
          <w:tcPr>
            <w:tcW w:w="3620" w:type="dxa"/>
          </w:tcPr>
          <w:p w14:paraId="1EDD6981" w14:textId="77777777" w:rsidR="00D8370D" w:rsidRPr="00FC7496" w:rsidRDefault="00D8370D" w:rsidP="00931DA3">
            <w:pPr>
              <w:pStyle w:val="TAL"/>
            </w:pPr>
            <w:r w:rsidRPr="00FC7496">
              <w:rPr>
                <w:iCs/>
              </w:rPr>
              <w:t>RRC CONNECTION SETUP</w:t>
            </w:r>
          </w:p>
        </w:tc>
      </w:tr>
      <w:tr w:rsidR="00D8370D" w:rsidRPr="00FC7496" w14:paraId="05A2E32D" w14:textId="77777777">
        <w:trPr>
          <w:jc w:val="center"/>
        </w:trPr>
        <w:tc>
          <w:tcPr>
            <w:tcW w:w="709" w:type="dxa"/>
          </w:tcPr>
          <w:p w14:paraId="43CFCBAB" w14:textId="77777777" w:rsidR="00D8370D" w:rsidRPr="00FC7496" w:rsidRDefault="00D8370D" w:rsidP="00931DA3">
            <w:pPr>
              <w:pStyle w:val="TAC"/>
              <w:rPr>
                <w:lang w:eastAsia="ja-JP"/>
              </w:rPr>
            </w:pPr>
            <w:r w:rsidRPr="00FC7496">
              <w:rPr>
                <w:lang w:eastAsia="ja-JP"/>
              </w:rPr>
              <w:t>5e</w:t>
            </w:r>
          </w:p>
        </w:tc>
        <w:tc>
          <w:tcPr>
            <w:tcW w:w="3827" w:type="dxa"/>
          </w:tcPr>
          <w:p w14:paraId="15C542DB" w14:textId="77777777" w:rsidR="00D8370D" w:rsidRPr="00FC7496" w:rsidRDefault="00D8370D" w:rsidP="00931DA3">
            <w:pPr>
              <w:pStyle w:val="TAL"/>
              <w:rPr>
                <w:lang w:eastAsia="ja-JP"/>
              </w:rPr>
            </w:pPr>
            <w:r w:rsidRPr="00FC7496">
              <w:t>The UE transmits an RRC CONNECTION SETUP COMPLETE message</w:t>
            </w:r>
          </w:p>
        </w:tc>
        <w:tc>
          <w:tcPr>
            <w:tcW w:w="633" w:type="dxa"/>
          </w:tcPr>
          <w:p w14:paraId="4BA275F8" w14:textId="77777777" w:rsidR="00D8370D" w:rsidRPr="00FC7496" w:rsidRDefault="00D8370D" w:rsidP="00931DA3">
            <w:pPr>
              <w:pStyle w:val="TAC"/>
            </w:pPr>
            <w:r w:rsidRPr="00FC7496">
              <w:t>--&gt;</w:t>
            </w:r>
          </w:p>
        </w:tc>
        <w:tc>
          <w:tcPr>
            <w:tcW w:w="3620" w:type="dxa"/>
          </w:tcPr>
          <w:p w14:paraId="32947D97" w14:textId="77777777" w:rsidR="00D8370D" w:rsidRPr="00FC7496" w:rsidRDefault="00D8370D" w:rsidP="00931DA3">
            <w:pPr>
              <w:pStyle w:val="TAL"/>
            </w:pPr>
            <w:r w:rsidRPr="00FC7496">
              <w:t>RRC CONNECTION SETUP COMPLETE</w:t>
            </w:r>
          </w:p>
        </w:tc>
      </w:tr>
      <w:tr w:rsidR="00E12271" w:rsidRPr="00FC7496" w14:paraId="57A4A38C" w14:textId="77777777">
        <w:trPr>
          <w:jc w:val="center"/>
        </w:trPr>
        <w:tc>
          <w:tcPr>
            <w:tcW w:w="709" w:type="dxa"/>
          </w:tcPr>
          <w:p w14:paraId="54F1D63D" w14:textId="77777777" w:rsidR="00E12271" w:rsidRPr="00FC7496" w:rsidRDefault="00D8370D" w:rsidP="00A36902">
            <w:pPr>
              <w:pStyle w:val="TAC"/>
            </w:pPr>
            <w:r w:rsidRPr="00FC7496">
              <w:t>6</w:t>
            </w:r>
          </w:p>
        </w:tc>
        <w:tc>
          <w:tcPr>
            <w:tcW w:w="3827" w:type="dxa"/>
          </w:tcPr>
          <w:p w14:paraId="5CB4D865" w14:textId="77777777" w:rsidR="00E12271" w:rsidRPr="00FC7496" w:rsidRDefault="00E12271" w:rsidP="00A36902">
            <w:pPr>
              <w:pStyle w:val="TAL"/>
            </w:pPr>
            <w:r w:rsidRPr="00FC7496">
              <w:t>The UE transmits an UPLINK DIRECT TRANSFER message.</w:t>
            </w:r>
          </w:p>
          <w:p w14:paraId="20DE8CA9" w14:textId="77777777" w:rsidR="00E12271" w:rsidRPr="00FC7496" w:rsidRDefault="00E12271" w:rsidP="00A36902">
            <w:pPr>
              <w:pStyle w:val="TAL"/>
            </w:pPr>
            <w:r w:rsidRPr="00FC7496">
              <w:t>This message includes a ROUTING AREA UPDATE REQUEST message with Update type ='Combined RA/LA Updated'</w:t>
            </w:r>
          </w:p>
        </w:tc>
        <w:tc>
          <w:tcPr>
            <w:tcW w:w="633" w:type="dxa"/>
          </w:tcPr>
          <w:p w14:paraId="14C6ED70" w14:textId="77777777" w:rsidR="00E12271" w:rsidRPr="00FC7496" w:rsidRDefault="00E12271" w:rsidP="00A36902">
            <w:pPr>
              <w:pStyle w:val="TAC"/>
            </w:pPr>
            <w:r w:rsidRPr="00FC7496">
              <w:t>--&gt;</w:t>
            </w:r>
          </w:p>
        </w:tc>
        <w:tc>
          <w:tcPr>
            <w:tcW w:w="3620" w:type="dxa"/>
          </w:tcPr>
          <w:p w14:paraId="2E8FA473" w14:textId="77777777" w:rsidR="00E12271" w:rsidRPr="00FC7496" w:rsidRDefault="00E12271" w:rsidP="00A36902">
            <w:pPr>
              <w:pStyle w:val="TAL"/>
            </w:pPr>
            <w:r w:rsidRPr="00FC7496">
              <w:t>ROUTING AREA UPDATE REQUEST</w:t>
            </w:r>
          </w:p>
        </w:tc>
      </w:tr>
      <w:tr w:rsidR="00E12271" w:rsidRPr="00FC7496" w14:paraId="0883960F" w14:textId="77777777">
        <w:trPr>
          <w:jc w:val="center"/>
        </w:trPr>
        <w:tc>
          <w:tcPr>
            <w:tcW w:w="709" w:type="dxa"/>
          </w:tcPr>
          <w:p w14:paraId="62230E8B" w14:textId="77777777" w:rsidR="00E12271" w:rsidRPr="00FC7496" w:rsidRDefault="00D8370D" w:rsidP="00A36902">
            <w:pPr>
              <w:pStyle w:val="TAC"/>
              <w:rPr>
                <w:lang w:eastAsia="ja-JP"/>
              </w:rPr>
            </w:pPr>
            <w:r w:rsidRPr="00FC7496">
              <w:rPr>
                <w:lang w:eastAsia="ja-JP"/>
              </w:rPr>
              <w:t>7</w:t>
            </w:r>
          </w:p>
        </w:tc>
        <w:tc>
          <w:tcPr>
            <w:tcW w:w="3827" w:type="dxa"/>
          </w:tcPr>
          <w:p w14:paraId="75F1DEC8" w14:textId="77777777" w:rsidR="00E12271" w:rsidRPr="00FC7496" w:rsidRDefault="00E12271" w:rsidP="00A36902">
            <w:pPr>
              <w:pStyle w:val="TAL"/>
            </w:pPr>
            <w:r w:rsidRPr="00FC7496">
              <w:t>The SS transmits a DOWNLINK DIRECT TRANSFER message.</w:t>
            </w:r>
          </w:p>
          <w:p w14:paraId="5AFC9B43" w14:textId="77777777" w:rsidR="00E12271" w:rsidRPr="00FC7496" w:rsidRDefault="00E12271" w:rsidP="00A36902">
            <w:pPr>
              <w:pStyle w:val="TAL"/>
              <w:rPr>
                <w:lang w:eastAsia="ja-JP"/>
              </w:rPr>
            </w:pPr>
            <w:r w:rsidRPr="00FC7496">
              <w:t>This message includes a ROUTING AREA UPDATE ACCEPT message.</w:t>
            </w:r>
          </w:p>
        </w:tc>
        <w:tc>
          <w:tcPr>
            <w:tcW w:w="633" w:type="dxa"/>
          </w:tcPr>
          <w:p w14:paraId="27DD35E1" w14:textId="77777777" w:rsidR="00E12271" w:rsidRPr="00FC7496" w:rsidRDefault="00E12271" w:rsidP="00A36902">
            <w:pPr>
              <w:pStyle w:val="TAC"/>
            </w:pPr>
            <w:r w:rsidRPr="00FC7496">
              <w:t>&lt;--</w:t>
            </w:r>
          </w:p>
        </w:tc>
        <w:tc>
          <w:tcPr>
            <w:tcW w:w="3620" w:type="dxa"/>
          </w:tcPr>
          <w:p w14:paraId="6C68B8BA" w14:textId="77777777" w:rsidR="00E12271" w:rsidRPr="00FC7496" w:rsidRDefault="00E12271" w:rsidP="00A36902">
            <w:pPr>
              <w:pStyle w:val="TAL"/>
              <w:rPr>
                <w:lang w:eastAsia="ja-JP"/>
              </w:rPr>
            </w:pPr>
            <w:r w:rsidRPr="00FC7496">
              <w:t>ROUTING AREA UPDATE ACCEPT</w:t>
            </w:r>
          </w:p>
        </w:tc>
      </w:tr>
      <w:tr w:rsidR="00E12271" w:rsidRPr="00FC7496" w14:paraId="35CB57FC" w14:textId="77777777">
        <w:trPr>
          <w:jc w:val="center"/>
        </w:trPr>
        <w:tc>
          <w:tcPr>
            <w:tcW w:w="709" w:type="dxa"/>
          </w:tcPr>
          <w:p w14:paraId="3B2072E0" w14:textId="77777777" w:rsidR="00E12271" w:rsidRPr="00FC7496" w:rsidRDefault="00D8370D" w:rsidP="00A36902">
            <w:pPr>
              <w:pStyle w:val="TAC"/>
              <w:rPr>
                <w:lang w:eastAsia="ja-JP"/>
              </w:rPr>
            </w:pPr>
            <w:r w:rsidRPr="00FC7496">
              <w:rPr>
                <w:lang w:eastAsia="ja-JP"/>
              </w:rPr>
              <w:t>8</w:t>
            </w:r>
          </w:p>
        </w:tc>
        <w:tc>
          <w:tcPr>
            <w:tcW w:w="3827" w:type="dxa"/>
          </w:tcPr>
          <w:p w14:paraId="66E3C268" w14:textId="77777777" w:rsidR="00E12271" w:rsidRPr="00FC7496" w:rsidRDefault="00E12271" w:rsidP="00A36902">
            <w:pPr>
              <w:pStyle w:val="TAL"/>
            </w:pPr>
            <w:r w:rsidRPr="00FC7496">
              <w:t>The UE transmits an UPLINK DIRECT TRANSFER message.</w:t>
            </w:r>
          </w:p>
          <w:p w14:paraId="4AA5F11D" w14:textId="77777777" w:rsidR="00E12271" w:rsidRPr="00FC7496" w:rsidRDefault="00E12271" w:rsidP="00A36902">
            <w:pPr>
              <w:pStyle w:val="TAL"/>
              <w:rPr>
                <w:lang w:eastAsia="ja-JP"/>
              </w:rPr>
            </w:pPr>
            <w:r w:rsidRPr="00FC7496">
              <w:t>This message includes a ROUTING AREA UPDATE COMPLETE message.</w:t>
            </w:r>
          </w:p>
        </w:tc>
        <w:tc>
          <w:tcPr>
            <w:tcW w:w="633" w:type="dxa"/>
            <w:vAlign w:val="center"/>
          </w:tcPr>
          <w:p w14:paraId="5B1FBD80" w14:textId="77777777" w:rsidR="00E12271" w:rsidRPr="00FC7496" w:rsidRDefault="00E12271" w:rsidP="00A36902">
            <w:pPr>
              <w:pStyle w:val="TAC"/>
            </w:pPr>
            <w:r w:rsidRPr="00FC7496">
              <w:t>--&gt;</w:t>
            </w:r>
          </w:p>
        </w:tc>
        <w:tc>
          <w:tcPr>
            <w:tcW w:w="3620" w:type="dxa"/>
          </w:tcPr>
          <w:p w14:paraId="6BB5BAC7" w14:textId="77777777" w:rsidR="00E12271" w:rsidRPr="00FC7496" w:rsidRDefault="00E12271" w:rsidP="00A36902">
            <w:pPr>
              <w:pStyle w:val="TAL"/>
            </w:pPr>
            <w:r w:rsidRPr="00FC7496">
              <w:t>ROUTING AREA UPDATE COMPLETE</w:t>
            </w:r>
          </w:p>
        </w:tc>
      </w:tr>
    </w:tbl>
    <w:p w14:paraId="54FB2368" w14:textId="77777777" w:rsidR="00472CA0" w:rsidRPr="00FC7496" w:rsidRDefault="00472CA0" w:rsidP="00E12271">
      <w:pPr>
        <w:rPr>
          <w:lang w:eastAsia="ja-JP"/>
        </w:rPr>
      </w:pPr>
    </w:p>
    <w:p w14:paraId="418A23D9" w14:textId="77777777" w:rsidR="00472CA0" w:rsidRPr="00FC7496" w:rsidRDefault="00472CA0" w:rsidP="00273022">
      <w:pPr>
        <w:pStyle w:val="Heading3"/>
      </w:pPr>
      <w:r w:rsidRPr="00FC7496">
        <w:rPr>
          <w:lang w:eastAsia="ja-JP"/>
        </w:rPr>
        <w:t>10.1.</w:t>
      </w:r>
      <w:r w:rsidR="00791961" w:rsidRPr="00FC7496">
        <w:rPr>
          <w:lang w:eastAsia="ja-JP"/>
        </w:rPr>
        <w:t>4</w:t>
      </w:r>
      <w:r w:rsidRPr="00FC7496">
        <w:tab/>
        <w:t>PS Routing Area Update procedure</w:t>
      </w:r>
    </w:p>
    <w:p w14:paraId="6B8E1837" w14:textId="77777777" w:rsidR="00472CA0" w:rsidRPr="00FC7496" w:rsidRDefault="00472CA0" w:rsidP="00273022">
      <w:pPr>
        <w:pStyle w:val="Heading4"/>
      </w:pPr>
      <w:r w:rsidRPr="00FC7496">
        <w:rPr>
          <w:lang w:eastAsia="ja-JP"/>
        </w:rPr>
        <w:t>10.1.</w:t>
      </w:r>
      <w:r w:rsidR="00F657B0" w:rsidRPr="00FC7496">
        <w:rPr>
          <w:lang w:eastAsia="ja-JP"/>
        </w:rPr>
        <w:t>4.1</w:t>
      </w:r>
      <w:r w:rsidRPr="00FC7496">
        <w:tab/>
        <w:t>Procedure</w:t>
      </w:r>
    </w:p>
    <w:p w14:paraId="4543F4C2" w14:textId="77777777" w:rsidR="00472CA0" w:rsidRPr="00FC7496" w:rsidRDefault="00472CA0" w:rsidP="007A53B6">
      <w:pPr>
        <w:pStyle w:val="TH"/>
      </w:pPr>
      <w:r w:rsidRPr="00FC7496">
        <w:t>Table 10.1.</w:t>
      </w:r>
      <w:r w:rsidR="00F657B0" w:rsidRPr="00FC7496">
        <w:t>4.1</w:t>
      </w:r>
      <w:r w:rsidRPr="00FC7496">
        <w:t>-1: PS Routing Area Update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4C4D380F" w14:textId="77777777">
        <w:trPr>
          <w:tblHeader/>
          <w:jc w:val="center"/>
        </w:trPr>
        <w:tc>
          <w:tcPr>
            <w:tcW w:w="709" w:type="dxa"/>
            <w:vMerge w:val="restart"/>
            <w:vAlign w:val="center"/>
          </w:tcPr>
          <w:p w14:paraId="5B119D34" w14:textId="77777777" w:rsidR="000F4015" w:rsidRPr="00FC7496" w:rsidRDefault="000F4015" w:rsidP="000F4015">
            <w:pPr>
              <w:pStyle w:val="TAH"/>
            </w:pPr>
            <w:r w:rsidRPr="00FC7496">
              <w:t>Step</w:t>
            </w:r>
          </w:p>
        </w:tc>
        <w:tc>
          <w:tcPr>
            <w:tcW w:w="3827" w:type="dxa"/>
            <w:vMerge w:val="restart"/>
            <w:vAlign w:val="center"/>
          </w:tcPr>
          <w:p w14:paraId="4DC8AEDA"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26E8CEAB" w14:textId="77777777" w:rsidR="000F4015" w:rsidRPr="00FC7496" w:rsidRDefault="000F4015" w:rsidP="00472CA0">
            <w:pPr>
              <w:pStyle w:val="TAH"/>
            </w:pPr>
            <w:r w:rsidRPr="00FC7496">
              <w:t>Message Sequence</w:t>
            </w:r>
          </w:p>
        </w:tc>
      </w:tr>
      <w:tr w:rsidR="000F4015" w:rsidRPr="00FC7496" w14:paraId="5F6E4497" w14:textId="77777777">
        <w:trPr>
          <w:tblHeader/>
          <w:jc w:val="center"/>
        </w:trPr>
        <w:tc>
          <w:tcPr>
            <w:tcW w:w="709" w:type="dxa"/>
            <w:vMerge/>
          </w:tcPr>
          <w:p w14:paraId="496C6B4B" w14:textId="77777777" w:rsidR="000F4015" w:rsidRPr="00FC7496" w:rsidRDefault="000F4015" w:rsidP="00472CA0">
            <w:pPr>
              <w:pStyle w:val="TAH"/>
              <w:rPr>
                <w:rFonts w:eastAsia="MS Gothic"/>
              </w:rPr>
            </w:pPr>
          </w:p>
        </w:tc>
        <w:tc>
          <w:tcPr>
            <w:tcW w:w="3827" w:type="dxa"/>
            <w:vMerge/>
          </w:tcPr>
          <w:p w14:paraId="5F5CFFE6" w14:textId="77777777" w:rsidR="000F4015" w:rsidRPr="00FC7496" w:rsidRDefault="000F4015" w:rsidP="00472CA0">
            <w:pPr>
              <w:pStyle w:val="TAH"/>
              <w:rPr>
                <w:rFonts w:eastAsia="MS Gothic"/>
              </w:rPr>
            </w:pPr>
          </w:p>
        </w:tc>
        <w:tc>
          <w:tcPr>
            <w:tcW w:w="633" w:type="dxa"/>
            <w:tcBorders>
              <w:top w:val="single" w:sz="4" w:space="0" w:color="auto"/>
            </w:tcBorders>
          </w:tcPr>
          <w:p w14:paraId="0DD20ABA" w14:textId="77777777" w:rsidR="000F4015" w:rsidRPr="00FC7496" w:rsidRDefault="000F4015" w:rsidP="00472CA0">
            <w:pPr>
              <w:pStyle w:val="TAH"/>
            </w:pPr>
            <w:r w:rsidRPr="00FC7496">
              <w:t>U - S</w:t>
            </w:r>
          </w:p>
        </w:tc>
        <w:tc>
          <w:tcPr>
            <w:tcW w:w="3620" w:type="dxa"/>
            <w:tcBorders>
              <w:top w:val="single" w:sz="4" w:space="0" w:color="auto"/>
            </w:tcBorders>
          </w:tcPr>
          <w:p w14:paraId="4DF231D3" w14:textId="77777777" w:rsidR="000F4015" w:rsidRPr="00FC7496" w:rsidRDefault="000F4015" w:rsidP="00472CA0">
            <w:pPr>
              <w:pStyle w:val="TAH"/>
            </w:pPr>
            <w:r w:rsidRPr="00FC7496">
              <w:t>Message</w:t>
            </w:r>
          </w:p>
        </w:tc>
      </w:tr>
      <w:tr w:rsidR="00472CA0" w:rsidRPr="00FC7496" w14:paraId="1DB1A7AB" w14:textId="77777777">
        <w:trPr>
          <w:jc w:val="center"/>
        </w:trPr>
        <w:tc>
          <w:tcPr>
            <w:tcW w:w="709" w:type="dxa"/>
          </w:tcPr>
          <w:p w14:paraId="244A4600" w14:textId="77777777" w:rsidR="00472CA0" w:rsidRPr="00FC7496" w:rsidRDefault="00472CA0" w:rsidP="00472CA0">
            <w:pPr>
              <w:pStyle w:val="TAC"/>
            </w:pPr>
            <w:r w:rsidRPr="00FC7496">
              <w:t>-</w:t>
            </w:r>
          </w:p>
        </w:tc>
        <w:tc>
          <w:tcPr>
            <w:tcW w:w="3827" w:type="dxa"/>
          </w:tcPr>
          <w:p w14:paraId="506C2C1D" w14:textId="77777777" w:rsidR="00F657B0" w:rsidRPr="00FC7496" w:rsidRDefault="00472CA0" w:rsidP="00F657B0">
            <w:pPr>
              <w:pStyle w:val="TAL"/>
            </w:pPr>
            <w:r w:rsidRPr="00FC7496">
              <w:t xml:space="preserve">EXCEPTION: steps 1a1 to 1a5 specify the UE behaviour when </w:t>
            </w:r>
            <w:r w:rsidR="00F657B0" w:rsidRPr="00FC7496">
              <w:t xml:space="preserve">the current UTRA cell </w:t>
            </w:r>
            <w:r w:rsidRPr="00FC7496">
              <w:t xml:space="preserve">is in NMO I and </w:t>
            </w:r>
            <w:r w:rsidR="00F657B0" w:rsidRPr="00FC7496">
              <w:t xml:space="preserve">the </w:t>
            </w:r>
            <w:r w:rsidRPr="00FC7496">
              <w:t>UE is in condition</w:t>
            </w:r>
            <w:r w:rsidR="00F657B0" w:rsidRPr="00FC7496">
              <w:t>:</w:t>
            </w:r>
          </w:p>
          <w:p w14:paraId="60E544A0" w14:textId="77777777" w:rsidR="00F657B0" w:rsidRPr="00FC7496" w:rsidRDefault="00F657B0" w:rsidP="00F657B0">
            <w:pPr>
              <w:pStyle w:val="TAL"/>
            </w:pPr>
            <w:r w:rsidRPr="00FC7496">
              <w:t>-</w:t>
            </w:r>
            <w:r w:rsidR="00472CA0" w:rsidRPr="00FC7496">
              <w:t xml:space="preserve"> C1</w:t>
            </w:r>
            <w:r w:rsidRPr="00FC7496">
              <w:t xml:space="preserve"> or </w:t>
            </w:r>
          </w:p>
          <w:p w14:paraId="5686A423" w14:textId="77777777" w:rsidR="00472CA0" w:rsidRPr="00FC7496" w:rsidRDefault="00F657B0" w:rsidP="00F657B0">
            <w:pPr>
              <w:pStyle w:val="TAL"/>
            </w:pPr>
            <w:r w:rsidRPr="00FC7496">
              <w:t>- C3 and the UE is not registered to the LAC of the current UTRA cell</w:t>
            </w:r>
          </w:p>
        </w:tc>
        <w:tc>
          <w:tcPr>
            <w:tcW w:w="633" w:type="dxa"/>
          </w:tcPr>
          <w:p w14:paraId="0653AFC8" w14:textId="77777777" w:rsidR="00472CA0" w:rsidRPr="00FC7496" w:rsidRDefault="00472CA0" w:rsidP="00472CA0">
            <w:pPr>
              <w:pStyle w:val="TAC"/>
            </w:pPr>
            <w:r w:rsidRPr="00FC7496">
              <w:t>-</w:t>
            </w:r>
          </w:p>
        </w:tc>
        <w:tc>
          <w:tcPr>
            <w:tcW w:w="3620" w:type="dxa"/>
          </w:tcPr>
          <w:p w14:paraId="538B2FB2" w14:textId="77777777" w:rsidR="00472CA0" w:rsidRPr="00FC7496" w:rsidRDefault="00472CA0" w:rsidP="00472CA0">
            <w:pPr>
              <w:pStyle w:val="TAL"/>
            </w:pPr>
            <w:r w:rsidRPr="00FC7496">
              <w:t>-</w:t>
            </w:r>
          </w:p>
        </w:tc>
      </w:tr>
      <w:tr w:rsidR="00472CA0" w:rsidRPr="00FC7496" w14:paraId="493AB309" w14:textId="77777777">
        <w:trPr>
          <w:jc w:val="center"/>
        </w:trPr>
        <w:tc>
          <w:tcPr>
            <w:tcW w:w="709" w:type="dxa"/>
          </w:tcPr>
          <w:p w14:paraId="437A0318" w14:textId="77777777" w:rsidR="00472CA0" w:rsidRPr="00FC7496" w:rsidRDefault="00472CA0" w:rsidP="00472CA0">
            <w:pPr>
              <w:pStyle w:val="TAC"/>
            </w:pPr>
            <w:r w:rsidRPr="00FC7496">
              <w:t>1a1</w:t>
            </w:r>
          </w:p>
        </w:tc>
        <w:tc>
          <w:tcPr>
            <w:tcW w:w="3827" w:type="dxa"/>
          </w:tcPr>
          <w:p w14:paraId="3AD57D7F" w14:textId="77777777" w:rsidR="00472CA0" w:rsidRPr="00FC7496" w:rsidRDefault="00472CA0" w:rsidP="00472CA0">
            <w:pPr>
              <w:pStyle w:val="TAL"/>
            </w:pPr>
            <w:r w:rsidRPr="00FC7496">
              <w:t>The UE transmits an UPLINK DIRECT TRANSFER message.</w:t>
            </w:r>
          </w:p>
          <w:p w14:paraId="2B3C3972"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Combined RA/LA Updated'</w:t>
            </w:r>
          </w:p>
        </w:tc>
        <w:tc>
          <w:tcPr>
            <w:tcW w:w="633" w:type="dxa"/>
          </w:tcPr>
          <w:p w14:paraId="407488C1" w14:textId="77777777" w:rsidR="00472CA0" w:rsidRPr="00FC7496" w:rsidRDefault="00472CA0" w:rsidP="00472CA0">
            <w:pPr>
              <w:pStyle w:val="TAC"/>
            </w:pPr>
            <w:r w:rsidRPr="00FC7496">
              <w:t>--&gt;</w:t>
            </w:r>
          </w:p>
        </w:tc>
        <w:tc>
          <w:tcPr>
            <w:tcW w:w="3620" w:type="dxa"/>
          </w:tcPr>
          <w:p w14:paraId="51AF32BF" w14:textId="77777777" w:rsidR="00472CA0" w:rsidRPr="00FC7496" w:rsidRDefault="00472CA0" w:rsidP="00472CA0">
            <w:pPr>
              <w:pStyle w:val="TAL"/>
            </w:pPr>
            <w:r w:rsidRPr="00FC7496">
              <w:t>ROUTING AREA UPDATE REQUEST</w:t>
            </w:r>
          </w:p>
        </w:tc>
      </w:tr>
      <w:tr w:rsidR="00472CA0" w:rsidRPr="00FC7496" w14:paraId="103BAED5" w14:textId="77777777">
        <w:trPr>
          <w:jc w:val="center"/>
        </w:trPr>
        <w:tc>
          <w:tcPr>
            <w:tcW w:w="709" w:type="dxa"/>
          </w:tcPr>
          <w:p w14:paraId="6BF33E74" w14:textId="77777777" w:rsidR="00472CA0" w:rsidRPr="00FC7496" w:rsidRDefault="00472CA0" w:rsidP="00472CA0">
            <w:pPr>
              <w:pStyle w:val="TAC"/>
              <w:rPr>
                <w:lang w:eastAsia="ja-JP"/>
              </w:rPr>
            </w:pPr>
            <w:r w:rsidRPr="00FC7496">
              <w:rPr>
                <w:lang w:eastAsia="ja-JP"/>
              </w:rPr>
              <w:t>1a2</w:t>
            </w:r>
          </w:p>
        </w:tc>
        <w:tc>
          <w:tcPr>
            <w:tcW w:w="3827" w:type="dxa"/>
          </w:tcPr>
          <w:p w14:paraId="6DAFCE57" w14:textId="77777777" w:rsidR="00472CA0" w:rsidRPr="00FC7496" w:rsidRDefault="00C154DB" w:rsidP="00472CA0">
            <w:pPr>
              <w:pStyle w:val="TAL"/>
              <w:rPr>
                <w:lang w:eastAsia="ja-JP"/>
              </w:rPr>
            </w:pPr>
            <w:r w:rsidRPr="00FC7496">
              <w:t xml:space="preserve"> Void</w:t>
            </w:r>
          </w:p>
        </w:tc>
        <w:tc>
          <w:tcPr>
            <w:tcW w:w="633" w:type="dxa"/>
          </w:tcPr>
          <w:p w14:paraId="0C8BD685" w14:textId="77777777" w:rsidR="00472CA0" w:rsidRPr="00FC7496" w:rsidRDefault="00C154DB" w:rsidP="00472CA0">
            <w:pPr>
              <w:pStyle w:val="TAC"/>
            </w:pPr>
            <w:r w:rsidRPr="00FC7496">
              <w:t>-</w:t>
            </w:r>
          </w:p>
        </w:tc>
        <w:tc>
          <w:tcPr>
            <w:tcW w:w="3620" w:type="dxa"/>
          </w:tcPr>
          <w:p w14:paraId="6BB169FB" w14:textId="77777777" w:rsidR="00472CA0" w:rsidRPr="00FC7496" w:rsidRDefault="00C154DB" w:rsidP="00472CA0">
            <w:pPr>
              <w:pStyle w:val="TAL"/>
            </w:pPr>
            <w:r w:rsidRPr="00FC7496">
              <w:t>-</w:t>
            </w:r>
          </w:p>
        </w:tc>
      </w:tr>
      <w:tr w:rsidR="00472CA0" w:rsidRPr="00FC7496" w14:paraId="46B916D0" w14:textId="77777777">
        <w:trPr>
          <w:jc w:val="center"/>
        </w:trPr>
        <w:tc>
          <w:tcPr>
            <w:tcW w:w="709" w:type="dxa"/>
          </w:tcPr>
          <w:p w14:paraId="5CAEE38A" w14:textId="77777777" w:rsidR="00472CA0" w:rsidRPr="00FC7496" w:rsidRDefault="00472CA0" w:rsidP="00472CA0">
            <w:pPr>
              <w:pStyle w:val="TAC"/>
              <w:rPr>
                <w:lang w:eastAsia="ja-JP"/>
              </w:rPr>
            </w:pPr>
            <w:r w:rsidRPr="00FC7496">
              <w:rPr>
                <w:lang w:eastAsia="ja-JP"/>
              </w:rPr>
              <w:t>1a3</w:t>
            </w:r>
          </w:p>
        </w:tc>
        <w:tc>
          <w:tcPr>
            <w:tcW w:w="3827" w:type="dxa"/>
          </w:tcPr>
          <w:p w14:paraId="3C5C0DE2" w14:textId="77777777" w:rsidR="00472CA0" w:rsidRPr="00FC7496" w:rsidRDefault="00C154DB" w:rsidP="00472CA0">
            <w:pPr>
              <w:pStyle w:val="TAL"/>
            </w:pPr>
            <w:r w:rsidRPr="00FC7496">
              <w:t xml:space="preserve"> Void</w:t>
            </w:r>
          </w:p>
        </w:tc>
        <w:tc>
          <w:tcPr>
            <w:tcW w:w="633" w:type="dxa"/>
            <w:vAlign w:val="center"/>
          </w:tcPr>
          <w:p w14:paraId="328D6E65" w14:textId="77777777" w:rsidR="00472CA0" w:rsidRPr="00FC7496" w:rsidRDefault="00C154DB" w:rsidP="00472CA0">
            <w:pPr>
              <w:pStyle w:val="TAC"/>
            </w:pPr>
            <w:r w:rsidRPr="00FC7496">
              <w:t>-</w:t>
            </w:r>
          </w:p>
        </w:tc>
        <w:tc>
          <w:tcPr>
            <w:tcW w:w="3620" w:type="dxa"/>
          </w:tcPr>
          <w:p w14:paraId="76D0E39E" w14:textId="77777777" w:rsidR="00472CA0" w:rsidRPr="00FC7496" w:rsidRDefault="00C154DB" w:rsidP="00472CA0">
            <w:pPr>
              <w:pStyle w:val="TAL"/>
            </w:pPr>
            <w:r w:rsidRPr="00FC7496">
              <w:t>-</w:t>
            </w:r>
          </w:p>
        </w:tc>
      </w:tr>
      <w:tr w:rsidR="00472CA0" w:rsidRPr="00FC7496" w14:paraId="0F22E1D9" w14:textId="77777777">
        <w:trPr>
          <w:jc w:val="center"/>
        </w:trPr>
        <w:tc>
          <w:tcPr>
            <w:tcW w:w="709" w:type="dxa"/>
          </w:tcPr>
          <w:p w14:paraId="45AD117D" w14:textId="77777777" w:rsidR="00472CA0" w:rsidRPr="00FC7496" w:rsidRDefault="00472CA0" w:rsidP="00472CA0">
            <w:pPr>
              <w:pStyle w:val="TAC"/>
              <w:rPr>
                <w:lang w:eastAsia="ja-JP"/>
              </w:rPr>
            </w:pPr>
            <w:r w:rsidRPr="00FC7496">
              <w:rPr>
                <w:lang w:eastAsia="ja-JP"/>
              </w:rPr>
              <w:t>1a4</w:t>
            </w:r>
          </w:p>
        </w:tc>
        <w:tc>
          <w:tcPr>
            <w:tcW w:w="3827" w:type="dxa"/>
          </w:tcPr>
          <w:p w14:paraId="1B84BFC7" w14:textId="77777777" w:rsidR="00472CA0" w:rsidRPr="00FC7496" w:rsidRDefault="00472CA0" w:rsidP="00472CA0">
            <w:pPr>
              <w:pStyle w:val="TAL"/>
            </w:pPr>
            <w:r w:rsidRPr="00FC7496">
              <w:t>The SS transmits a DOWNLINK DIRECT TRANSFER message.</w:t>
            </w:r>
          </w:p>
          <w:p w14:paraId="4EBE073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6B26AABB" w14:textId="77777777" w:rsidR="00472CA0" w:rsidRPr="00FC7496" w:rsidRDefault="00472CA0" w:rsidP="00472CA0">
            <w:pPr>
              <w:pStyle w:val="TAC"/>
            </w:pPr>
            <w:r w:rsidRPr="00FC7496">
              <w:t>&lt;--</w:t>
            </w:r>
          </w:p>
        </w:tc>
        <w:tc>
          <w:tcPr>
            <w:tcW w:w="3620" w:type="dxa"/>
          </w:tcPr>
          <w:p w14:paraId="4570B029" w14:textId="77777777" w:rsidR="00472CA0" w:rsidRPr="00FC7496" w:rsidRDefault="00472CA0" w:rsidP="00472CA0">
            <w:pPr>
              <w:pStyle w:val="TAL"/>
              <w:rPr>
                <w:lang w:eastAsia="ja-JP"/>
              </w:rPr>
            </w:pPr>
            <w:r w:rsidRPr="00FC7496">
              <w:t>ROUTING AREA UPDATE ACCEPT</w:t>
            </w:r>
          </w:p>
        </w:tc>
      </w:tr>
      <w:tr w:rsidR="00472CA0" w:rsidRPr="00FC7496" w14:paraId="2DEFFE31" w14:textId="77777777">
        <w:trPr>
          <w:jc w:val="center"/>
        </w:trPr>
        <w:tc>
          <w:tcPr>
            <w:tcW w:w="709" w:type="dxa"/>
          </w:tcPr>
          <w:p w14:paraId="483F0A36" w14:textId="77777777" w:rsidR="00472CA0" w:rsidRPr="00FC7496" w:rsidRDefault="00472CA0" w:rsidP="00472CA0">
            <w:pPr>
              <w:pStyle w:val="TAC"/>
              <w:rPr>
                <w:lang w:eastAsia="ja-JP"/>
              </w:rPr>
            </w:pPr>
            <w:r w:rsidRPr="00FC7496">
              <w:rPr>
                <w:lang w:eastAsia="ja-JP"/>
              </w:rPr>
              <w:t>1a5</w:t>
            </w:r>
          </w:p>
        </w:tc>
        <w:tc>
          <w:tcPr>
            <w:tcW w:w="3827" w:type="dxa"/>
          </w:tcPr>
          <w:p w14:paraId="3577A54A" w14:textId="77777777" w:rsidR="00472CA0" w:rsidRPr="00FC7496" w:rsidRDefault="00472CA0" w:rsidP="00472CA0">
            <w:pPr>
              <w:pStyle w:val="TAL"/>
            </w:pPr>
            <w:r w:rsidRPr="00FC7496">
              <w:t>The UE transmits an UPLINK DIRECT TRANSFER message.</w:t>
            </w:r>
          </w:p>
          <w:p w14:paraId="4A0CE265"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B5626B6" w14:textId="77777777" w:rsidR="00472CA0" w:rsidRPr="00FC7496" w:rsidRDefault="00472CA0" w:rsidP="00472CA0">
            <w:pPr>
              <w:pStyle w:val="TAC"/>
            </w:pPr>
            <w:r w:rsidRPr="00FC7496">
              <w:t>--&gt;</w:t>
            </w:r>
          </w:p>
        </w:tc>
        <w:tc>
          <w:tcPr>
            <w:tcW w:w="3620" w:type="dxa"/>
          </w:tcPr>
          <w:p w14:paraId="63181524" w14:textId="77777777" w:rsidR="00472CA0" w:rsidRPr="00FC7496" w:rsidRDefault="00472CA0" w:rsidP="00472CA0">
            <w:pPr>
              <w:pStyle w:val="TAL"/>
            </w:pPr>
            <w:r w:rsidRPr="00FC7496">
              <w:t>ROUTING AREA UPDATE COMPLETE</w:t>
            </w:r>
          </w:p>
        </w:tc>
      </w:tr>
      <w:tr w:rsidR="00472CA0" w:rsidRPr="00FC7496" w14:paraId="3894CCFD" w14:textId="77777777">
        <w:trPr>
          <w:jc w:val="center"/>
        </w:trPr>
        <w:tc>
          <w:tcPr>
            <w:tcW w:w="709" w:type="dxa"/>
          </w:tcPr>
          <w:p w14:paraId="6AF757CB" w14:textId="77777777" w:rsidR="00472CA0" w:rsidRPr="00FC7496" w:rsidRDefault="00472CA0" w:rsidP="00472CA0">
            <w:pPr>
              <w:pStyle w:val="TAC"/>
            </w:pPr>
            <w:r w:rsidRPr="00FC7496">
              <w:t>-</w:t>
            </w:r>
          </w:p>
        </w:tc>
        <w:tc>
          <w:tcPr>
            <w:tcW w:w="3827" w:type="dxa"/>
          </w:tcPr>
          <w:p w14:paraId="2DEFF737" w14:textId="77777777" w:rsidR="00F657B0" w:rsidRPr="00FC7496" w:rsidRDefault="00472CA0" w:rsidP="00F657B0">
            <w:pPr>
              <w:pStyle w:val="TAL"/>
            </w:pPr>
            <w:r w:rsidRPr="00FC7496">
              <w:t xml:space="preserve">EXCEPTION: steps 1b1 to 1b5 specify the UE behaviour when </w:t>
            </w:r>
            <w:r w:rsidR="00F657B0" w:rsidRPr="00FC7496">
              <w:t xml:space="preserve">the current UTRA cell </w:t>
            </w:r>
            <w:r w:rsidRPr="00FC7496">
              <w:t xml:space="preserve">is in </w:t>
            </w:r>
            <w:r w:rsidR="00F657B0" w:rsidRPr="00FC7496">
              <w:t>(</w:t>
            </w:r>
            <w:r w:rsidRPr="00FC7496">
              <w:t>NMO I or NMO II</w:t>
            </w:r>
            <w:r w:rsidR="00F657B0" w:rsidRPr="00FC7496">
              <w:t>)</w:t>
            </w:r>
            <w:r w:rsidRPr="00FC7496">
              <w:t xml:space="preserve"> and </w:t>
            </w:r>
            <w:r w:rsidR="00F657B0" w:rsidRPr="00FC7496">
              <w:t xml:space="preserve">the </w:t>
            </w:r>
            <w:r w:rsidRPr="00FC7496">
              <w:t>UE is in condition</w:t>
            </w:r>
            <w:r w:rsidR="00F657B0" w:rsidRPr="00FC7496">
              <w:t>:</w:t>
            </w:r>
          </w:p>
          <w:p w14:paraId="69EBC52E" w14:textId="77777777" w:rsidR="00F657B0" w:rsidRPr="00FC7496" w:rsidRDefault="00F657B0" w:rsidP="00F657B0">
            <w:pPr>
              <w:pStyle w:val="TAL"/>
            </w:pPr>
            <w:r w:rsidRPr="00FC7496">
              <w:t>-</w:t>
            </w:r>
            <w:r w:rsidR="00472CA0" w:rsidRPr="00FC7496">
              <w:t xml:space="preserve"> C2</w:t>
            </w:r>
            <w:r w:rsidRPr="00FC7496">
              <w:t xml:space="preserve"> or </w:t>
            </w:r>
          </w:p>
          <w:p w14:paraId="14F86B80" w14:textId="77777777" w:rsidR="00472CA0" w:rsidRPr="00FC7496" w:rsidRDefault="00F657B0" w:rsidP="00F657B0">
            <w:pPr>
              <w:pStyle w:val="TAL"/>
            </w:pPr>
            <w:r w:rsidRPr="00FC7496">
              <w:t>- C3 and the UE is registered to the LAC of the current UTRA cell</w:t>
            </w:r>
          </w:p>
        </w:tc>
        <w:tc>
          <w:tcPr>
            <w:tcW w:w="633" w:type="dxa"/>
          </w:tcPr>
          <w:p w14:paraId="1940D5A9" w14:textId="77777777" w:rsidR="00472CA0" w:rsidRPr="00FC7496" w:rsidRDefault="00472CA0" w:rsidP="00472CA0">
            <w:pPr>
              <w:pStyle w:val="TAC"/>
            </w:pPr>
            <w:r w:rsidRPr="00FC7496">
              <w:t>-</w:t>
            </w:r>
          </w:p>
        </w:tc>
        <w:tc>
          <w:tcPr>
            <w:tcW w:w="3620" w:type="dxa"/>
          </w:tcPr>
          <w:p w14:paraId="675164CC" w14:textId="77777777" w:rsidR="00472CA0" w:rsidRPr="00FC7496" w:rsidRDefault="00472CA0" w:rsidP="00472CA0">
            <w:pPr>
              <w:pStyle w:val="TAL"/>
            </w:pPr>
            <w:r w:rsidRPr="00FC7496">
              <w:t>-</w:t>
            </w:r>
          </w:p>
        </w:tc>
      </w:tr>
      <w:tr w:rsidR="00472CA0" w:rsidRPr="00FC7496" w14:paraId="70388593" w14:textId="77777777">
        <w:trPr>
          <w:jc w:val="center"/>
        </w:trPr>
        <w:tc>
          <w:tcPr>
            <w:tcW w:w="709" w:type="dxa"/>
          </w:tcPr>
          <w:p w14:paraId="3F88C872" w14:textId="77777777" w:rsidR="00472CA0" w:rsidRPr="00FC7496" w:rsidRDefault="00472CA0" w:rsidP="00472CA0">
            <w:pPr>
              <w:pStyle w:val="TAC"/>
            </w:pPr>
            <w:r w:rsidRPr="00FC7496">
              <w:t>1b1</w:t>
            </w:r>
          </w:p>
        </w:tc>
        <w:tc>
          <w:tcPr>
            <w:tcW w:w="3827" w:type="dxa"/>
          </w:tcPr>
          <w:p w14:paraId="7D7EA2A4" w14:textId="77777777" w:rsidR="00472CA0" w:rsidRPr="00FC7496" w:rsidRDefault="00472CA0" w:rsidP="00472CA0">
            <w:pPr>
              <w:pStyle w:val="TAL"/>
            </w:pPr>
            <w:r w:rsidRPr="00FC7496">
              <w:t>The UE transmits an UPLINK DIRECT TRANSFER message.</w:t>
            </w:r>
          </w:p>
          <w:p w14:paraId="7E3256A0"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6C322B70" w14:textId="77777777" w:rsidR="00472CA0" w:rsidRPr="00FC7496" w:rsidRDefault="00472CA0" w:rsidP="00472CA0">
            <w:pPr>
              <w:pStyle w:val="TAC"/>
            </w:pPr>
            <w:r w:rsidRPr="00FC7496">
              <w:t>--&gt;</w:t>
            </w:r>
          </w:p>
        </w:tc>
        <w:tc>
          <w:tcPr>
            <w:tcW w:w="3620" w:type="dxa"/>
          </w:tcPr>
          <w:p w14:paraId="5BB95681" w14:textId="77777777" w:rsidR="00472CA0" w:rsidRPr="00FC7496" w:rsidRDefault="00472CA0" w:rsidP="00472CA0">
            <w:pPr>
              <w:pStyle w:val="TAL"/>
            </w:pPr>
            <w:r w:rsidRPr="00FC7496">
              <w:t>ROUTING AREA UPDATE REQUEST</w:t>
            </w:r>
          </w:p>
        </w:tc>
      </w:tr>
      <w:tr w:rsidR="00472CA0" w:rsidRPr="00FC7496" w14:paraId="32FC2D11" w14:textId="77777777">
        <w:trPr>
          <w:jc w:val="center"/>
        </w:trPr>
        <w:tc>
          <w:tcPr>
            <w:tcW w:w="709" w:type="dxa"/>
          </w:tcPr>
          <w:p w14:paraId="43695C20" w14:textId="77777777" w:rsidR="00472CA0" w:rsidRPr="00FC7496" w:rsidRDefault="00472CA0" w:rsidP="00472CA0">
            <w:pPr>
              <w:pStyle w:val="TAC"/>
              <w:rPr>
                <w:lang w:eastAsia="ja-JP"/>
              </w:rPr>
            </w:pPr>
            <w:r w:rsidRPr="00FC7496">
              <w:rPr>
                <w:lang w:eastAsia="ja-JP"/>
              </w:rPr>
              <w:t>1b2</w:t>
            </w:r>
          </w:p>
        </w:tc>
        <w:tc>
          <w:tcPr>
            <w:tcW w:w="3827" w:type="dxa"/>
          </w:tcPr>
          <w:p w14:paraId="3C001E0D" w14:textId="77777777" w:rsidR="00472CA0" w:rsidRPr="00FC7496" w:rsidRDefault="00C154DB" w:rsidP="00472CA0">
            <w:pPr>
              <w:pStyle w:val="TAL"/>
              <w:rPr>
                <w:lang w:eastAsia="ja-JP"/>
              </w:rPr>
            </w:pPr>
            <w:r w:rsidRPr="00FC7496">
              <w:t xml:space="preserve"> Void</w:t>
            </w:r>
          </w:p>
        </w:tc>
        <w:tc>
          <w:tcPr>
            <w:tcW w:w="633" w:type="dxa"/>
          </w:tcPr>
          <w:p w14:paraId="6B8DBE2C" w14:textId="77777777" w:rsidR="00472CA0" w:rsidRPr="00FC7496" w:rsidRDefault="00C154DB" w:rsidP="00472CA0">
            <w:pPr>
              <w:pStyle w:val="TAC"/>
            </w:pPr>
            <w:r w:rsidRPr="00FC7496">
              <w:t>-</w:t>
            </w:r>
          </w:p>
        </w:tc>
        <w:tc>
          <w:tcPr>
            <w:tcW w:w="3620" w:type="dxa"/>
          </w:tcPr>
          <w:p w14:paraId="37C59BF1" w14:textId="77777777" w:rsidR="00472CA0" w:rsidRPr="00FC7496" w:rsidRDefault="00C154DB" w:rsidP="00472CA0">
            <w:pPr>
              <w:pStyle w:val="TAL"/>
            </w:pPr>
            <w:r w:rsidRPr="00FC7496">
              <w:t>-</w:t>
            </w:r>
          </w:p>
        </w:tc>
      </w:tr>
      <w:tr w:rsidR="00472CA0" w:rsidRPr="00FC7496" w14:paraId="7993F8F2" w14:textId="77777777">
        <w:trPr>
          <w:jc w:val="center"/>
        </w:trPr>
        <w:tc>
          <w:tcPr>
            <w:tcW w:w="709" w:type="dxa"/>
          </w:tcPr>
          <w:p w14:paraId="0F59A7B7" w14:textId="77777777" w:rsidR="00472CA0" w:rsidRPr="00FC7496" w:rsidRDefault="00472CA0" w:rsidP="00472CA0">
            <w:pPr>
              <w:pStyle w:val="TAC"/>
              <w:rPr>
                <w:lang w:eastAsia="ja-JP"/>
              </w:rPr>
            </w:pPr>
            <w:r w:rsidRPr="00FC7496">
              <w:rPr>
                <w:lang w:eastAsia="ja-JP"/>
              </w:rPr>
              <w:t>1b3</w:t>
            </w:r>
          </w:p>
        </w:tc>
        <w:tc>
          <w:tcPr>
            <w:tcW w:w="3827" w:type="dxa"/>
          </w:tcPr>
          <w:p w14:paraId="7D83D658" w14:textId="77777777" w:rsidR="00472CA0" w:rsidRPr="00FC7496" w:rsidRDefault="00C154DB" w:rsidP="00472CA0">
            <w:pPr>
              <w:pStyle w:val="TAL"/>
            </w:pPr>
            <w:r w:rsidRPr="00FC7496">
              <w:t xml:space="preserve"> Void</w:t>
            </w:r>
          </w:p>
        </w:tc>
        <w:tc>
          <w:tcPr>
            <w:tcW w:w="633" w:type="dxa"/>
            <w:vAlign w:val="center"/>
          </w:tcPr>
          <w:p w14:paraId="45C2D705" w14:textId="77777777" w:rsidR="00472CA0" w:rsidRPr="00FC7496" w:rsidRDefault="00C154DB" w:rsidP="00472CA0">
            <w:pPr>
              <w:pStyle w:val="TAC"/>
            </w:pPr>
            <w:r w:rsidRPr="00FC7496">
              <w:t>-</w:t>
            </w:r>
          </w:p>
        </w:tc>
        <w:tc>
          <w:tcPr>
            <w:tcW w:w="3620" w:type="dxa"/>
          </w:tcPr>
          <w:p w14:paraId="5EBFA7C4" w14:textId="77777777" w:rsidR="00472CA0" w:rsidRPr="00FC7496" w:rsidRDefault="00C154DB" w:rsidP="00472CA0">
            <w:pPr>
              <w:pStyle w:val="TAL"/>
            </w:pPr>
            <w:r w:rsidRPr="00FC7496">
              <w:t>-</w:t>
            </w:r>
          </w:p>
        </w:tc>
      </w:tr>
      <w:tr w:rsidR="00472CA0" w:rsidRPr="00FC7496" w14:paraId="1C827FC9" w14:textId="77777777">
        <w:trPr>
          <w:jc w:val="center"/>
        </w:trPr>
        <w:tc>
          <w:tcPr>
            <w:tcW w:w="709" w:type="dxa"/>
          </w:tcPr>
          <w:p w14:paraId="3CC24796" w14:textId="77777777" w:rsidR="00472CA0" w:rsidRPr="00FC7496" w:rsidRDefault="00472CA0" w:rsidP="00472CA0">
            <w:pPr>
              <w:pStyle w:val="TAC"/>
              <w:rPr>
                <w:lang w:eastAsia="ja-JP"/>
              </w:rPr>
            </w:pPr>
            <w:r w:rsidRPr="00FC7496">
              <w:rPr>
                <w:lang w:eastAsia="ja-JP"/>
              </w:rPr>
              <w:t>1b4</w:t>
            </w:r>
          </w:p>
        </w:tc>
        <w:tc>
          <w:tcPr>
            <w:tcW w:w="3827" w:type="dxa"/>
          </w:tcPr>
          <w:p w14:paraId="04412016" w14:textId="77777777" w:rsidR="00472CA0" w:rsidRPr="00FC7496" w:rsidRDefault="00472CA0" w:rsidP="00472CA0">
            <w:pPr>
              <w:pStyle w:val="TAL"/>
            </w:pPr>
            <w:r w:rsidRPr="00FC7496">
              <w:t>The SS transmits a DOWNLINK DIRECT TRANSFER message.</w:t>
            </w:r>
          </w:p>
          <w:p w14:paraId="51789042"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19430A85" w14:textId="77777777" w:rsidR="00472CA0" w:rsidRPr="00FC7496" w:rsidRDefault="00472CA0" w:rsidP="00472CA0">
            <w:pPr>
              <w:pStyle w:val="TAC"/>
            </w:pPr>
            <w:r w:rsidRPr="00FC7496">
              <w:t>&lt;--</w:t>
            </w:r>
          </w:p>
        </w:tc>
        <w:tc>
          <w:tcPr>
            <w:tcW w:w="3620" w:type="dxa"/>
          </w:tcPr>
          <w:p w14:paraId="3BF7624A" w14:textId="77777777" w:rsidR="00472CA0" w:rsidRPr="00FC7496" w:rsidRDefault="00472CA0" w:rsidP="00472CA0">
            <w:pPr>
              <w:pStyle w:val="TAL"/>
              <w:rPr>
                <w:lang w:eastAsia="ja-JP"/>
              </w:rPr>
            </w:pPr>
            <w:r w:rsidRPr="00FC7496">
              <w:t>ROUTING AREA UPDATE ACCEPT</w:t>
            </w:r>
          </w:p>
        </w:tc>
      </w:tr>
      <w:tr w:rsidR="00472CA0" w:rsidRPr="00FC7496" w14:paraId="519064C3" w14:textId="77777777">
        <w:trPr>
          <w:jc w:val="center"/>
        </w:trPr>
        <w:tc>
          <w:tcPr>
            <w:tcW w:w="709" w:type="dxa"/>
          </w:tcPr>
          <w:p w14:paraId="556CFFC2" w14:textId="77777777" w:rsidR="00472CA0" w:rsidRPr="00FC7496" w:rsidRDefault="00472CA0" w:rsidP="00472CA0">
            <w:pPr>
              <w:pStyle w:val="TAC"/>
              <w:rPr>
                <w:lang w:eastAsia="ja-JP"/>
              </w:rPr>
            </w:pPr>
            <w:r w:rsidRPr="00FC7496">
              <w:rPr>
                <w:lang w:eastAsia="ja-JP"/>
              </w:rPr>
              <w:t>1b5</w:t>
            </w:r>
          </w:p>
        </w:tc>
        <w:tc>
          <w:tcPr>
            <w:tcW w:w="3827" w:type="dxa"/>
          </w:tcPr>
          <w:p w14:paraId="519CA917" w14:textId="77777777" w:rsidR="00472CA0" w:rsidRPr="00FC7496" w:rsidRDefault="00472CA0" w:rsidP="00472CA0">
            <w:pPr>
              <w:pStyle w:val="TAL"/>
            </w:pPr>
            <w:r w:rsidRPr="00FC7496">
              <w:t>The UE transmits an UPLINK DIRECT TRANSFER message.</w:t>
            </w:r>
          </w:p>
          <w:p w14:paraId="020FBB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309D2ADC" w14:textId="77777777" w:rsidR="00472CA0" w:rsidRPr="00FC7496" w:rsidRDefault="00472CA0" w:rsidP="00472CA0">
            <w:pPr>
              <w:pStyle w:val="TAC"/>
            </w:pPr>
            <w:r w:rsidRPr="00FC7496">
              <w:t>--&gt;</w:t>
            </w:r>
          </w:p>
        </w:tc>
        <w:tc>
          <w:tcPr>
            <w:tcW w:w="3620" w:type="dxa"/>
          </w:tcPr>
          <w:p w14:paraId="188215F0" w14:textId="77777777" w:rsidR="00472CA0" w:rsidRPr="00FC7496" w:rsidRDefault="00472CA0" w:rsidP="00472CA0">
            <w:pPr>
              <w:pStyle w:val="TAL"/>
            </w:pPr>
            <w:r w:rsidRPr="00FC7496">
              <w:t>ROUTING AREA UPDATE COMPLETE</w:t>
            </w:r>
          </w:p>
        </w:tc>
      </w:tr>
      <w:tr w:rsidR="00472CA0" w:rsidRPr="00FC7496" w14:paraId="3D550CDA" w14:textId="77777777">
        <w:trPr>
          <w:jc w:val="center"/>
        </w:trPr>
        <w:tc>
          <w:tcPr>
            <w:tcW w:w="709" w:type="dxa"/>
          </w:tcPr>
          <w:p w14:paraId="2B767F1B" w14:textId="77777777" w:rsidR="00472CA0" w:rsidRPr="00FC7496" w:rsidRDefault="00472CA0" w:rsidP="00472CA0">
            <w:pPr>
              <w:pStyle w:val="TAC"/>
            </w:pPr>
            <w:r w:rsidRPr="00FC7496">
              <w:t>-</w:t>
            </w:r>
          </w:p>
        </w:tc>
        <w:tc>
          <w:tcPr>
            <w:tcW w:w="3827" w:type="dxa"/>
          </w:tcPr>
          <w:p w14:paraId="7BF708B8" w14:textId="77777777" w:rsidR="00F657B0" w:rsidRPr="00FC7496" w:rsidRDefault="00472CA0" w:rsidP="00F657B0">
            <w:pPr>
              <w:pStyle w:val="TAL"/>
            </w:pPr>
            <w:r w:rsidRPr="00FC7496">
              <w:t xml:space="preserve">EXCEPTION: steps 1c1 to 1c9 specify the UE behaviour when </w:t>
            </w:r>
            <w:r w:rsidR="00F657B0" w:rsidRPr="00FC7496">
              <w:t xml:space="preserve">the current UTRA cell </w:t>
            </w:r>
            <w:r w:rsidRPr="00FC7496">
              <w:t xml:space="preserve">is in NMO II and </w:t>
            </w:r>
            <w:r w:rsidR="00F657B0" w:rsidRPr="00FC7496">
              <w:t xml:space="preserve">the </w:t>
            </w:r>
            <w:r w:rsidRPr="00FC7496">
              <w:t>UE is in condition</w:t>
            </w:r>
            <w:r w:rsidR="00F657B0" w:rsidRPr="00FC7496">
              <w:t>:</w:t>
            </w:r>
          </w:p>
          <w:p w14:paraId="4F1679D9" w14:textId="77777777" w:rsidR="00F657B0" w:rsidRPr="00FC7496" w:rsidRDefault="00F657B0" w:rsidP="00F657B0">
            <w:pPr>
              <w:pStyle w:val="TAL"/>
            </w:pPr>
            <w:r w:rsidRPr="00FC7496">
              <w:t>-</w:t>
            </w:r>
            <w:r w:rsidR="00472CA0" w:rsidRPr="00FC7496">
              <w:t xml:space="preserve"> C1</w:t>
            </w:r>
            <w:r w:rsidRPr="00FC7496">
              <w:t xml:space="preserve"> or </w:t>
            </w:r>
          </w:p>
          <w:p w14:paraId="2C4D4F2D" w14:textId="77777777" w:rsidR="00F657B0" w:rsidRPr="00FC7496" w:rsidRDefault="00F657B0" w:rsidP="00F657B0">
            <w:pPr>
              <w:pStyle w:val="TAL"/>
            </w:pPr>
            <w:r w:rsidRPr="00FC7496">
              <w:t>- C3 and the UE is not registered to the LAC of the current UTRA cell</w:t>
            </w:r>
            <w:r w:rsidR="00472CA0" w:rsidRPr="00FC7496">
              <w:t>.</w:t>
            </w:r>
          </w:p>
          <w:p w14:paraId="2CE346EB" w14:textId="77777777" w:rsidR="00472CA0" w:rsidRPr="00FC7496" w:rsidRDefault="00472CA0" w:rsidP="00F657B0">
            <w:pPr>
              <w:pStyle w:val="TAL"/>
            </w:pPr>
          </w:p>
          <w:p w14:paraId="2624697C" w14:textId="77777777" w:rsidR="00472CA0" w:rsidRPr="00FC7496" w:rsidRDefault="00472CA0" w:rsidP="00472CA0">
            <w:pPr>
              <w:pStyle w:val="TAL"/>
              <w:rPr>
                <w:lang w:eastAsia="ja-JP"/>
              </w:rPr>
            </w:pPr>
            <w:r w:rsidRPr="00FC7496">
              <w:rPr>
                <w:lang w:eastAsia="ja-JP"/>
              </w:rPr>
              <w:t>The LOCATION UPDATE REQUEST message (step 1c6) can be received during the routing area updating procedure (steps 1c1 to 1c4).</w:t>
            </w:r>
          </w:p>
        </w:tc>
        <w:tc>
          <w:tcPr>
            <w:tcW w:w="633" w:type="dxa"/>
          </w:tcPr>
          <w:p w14:paraId="5DEF71CB" w14:textId="77777777" w:rsidR="00472CA0" w:rsidRPr="00FC7496" w:rsidRDefault="00472CA0" w:rsidP="00472CA0">
            <w:pPr>
              <w:pStyle w:val="TAC"/>
            </w:pPr>
            <w:r w:rsidRPr="00FC7496">
              <w:t>-</w:t>
            </w:r>
          </w:p>
        </w:tc>
        <w:tc>
          <w:tcPr>
            <w:tcW w:w="3620" w:type="dxa"/>
          </w:tcPr>
          <w:p w14:paraId="45ED57FB" w14:textId="77777777" w:rsidR="00472CA0" w:rsidRPr="00FC7496" w:rsidRDefault="00472CA0" w:rsidP="00472CA0">
            <w:pPr>
              <w:pStyle w:val="TAL"/>
            </w:pPr>
            <w:r w:rsidRPr="00FC7496">
              <w:t>-</w:t>
            </w:r>
          </w:p>
        </w:tc>
      </w:tr>
      <w:tr w:rsidR="00472CA0" w:rsidRPr="00FC7496" w14:paraId="7EBDDC9B" w14:textId="77777777">
        <w:trPr>
          <w:jc w:val="center"/>
        </w:trPr>
        <w:tc>
          <w:tcPr>
            <w:tcW w:w="709" w:type="dxa"/>
          </w:tcPr>
          <w:p w14:paraId="02DAEAC7" w14:textId="77777777" w:rsidR="00472CA0" w:rsidRPr="00FC7496" w:rsidRDefault="00472CA0" w:rsidP="00472CA0">
            <w:pPr>
              <w:pStyle w:val="TAC"/>
            </w:pPr>
            <w:r w:rsidRPr="00FC7496">
              <w:t>1c1</w:t>
            </w:r>
          </w:p>
        </w:tc>
        <w:tc>
          <w:tcPr>
            <w:tcW w:w="3827" w:type="dxa"/>
          </w:tcPr>
          <w:p w14:paraId="236D9722" w14:textId="77777777" w:rsidR="00472CA0" w:rsidRPr="00FC7496" w:rsidRDefault="00472CA0" w:rsidP="00472CA0">
            <w:pPr>
              <w:pStyle w:val="TAL"/>
            </w:pPr>
            <w:r w:rsidRPr="00FC7496">
              <w:t>The UE transmits an UPLINK DIRECT TRANSFER message.</w:t>
            </w:r>
          </w:p>
          <w:p w14:paraId="3E4BA7BB"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776E7A23" w14:textId="77777777" w:rsidR="00472CA0" w:rsidRPr="00FC7496" w:rsidRDefault="00472CA0" w:rsidP="00472CA0">
            <w:pPr>
              <w:pStyle w:val="TAC"/>
            </w:pPr>
            <w:r w:rsidRPr="00FC7496">
              <w:t>--&gt;</w:t>
            </w:r>
          </w:p>
        </w:tc>
        <w:tc>
          <w:tcPr>
            <w:tcW w:w="3620" w:type="dxa"/>
          </w:tcPr>
          <w:p w14:paraId="64507C4F" w14:textId="77777777" w:rsidR="00472CA0" w:rsidRPr="00FC7496" w:rsidRDefault="00472CA0" w:rsidP="00472CA0">
            <w:pPr>
              <w:pStyle w:val="TAL"/>
            </w:pPr>
            <w:r w:rsidRPr="00FC7496">
              <w:t>ROUTING AREA UPDATE REQUEST</w:t>
            </w:r>
          </w:p>
        </w:tc>
      </w:tr>
      <w:tr w:rsidR="00472CA0" w:rsidRPr="00FC7496" w14:paraId="4AD55533" w14:textId="77777777">
        <w:trPr>
          <w:jc w:val="center"/>
        </w:trPr>
        <w:tc>
          <w:tcPr>
            <w:tcW w:w="709" w:type="dxa"/>
          </w:tcPr>
          <w:p w14:paraId="54C51474" w14:textId="77777777" w:rsidR="00472CA0" w:rsidRPr="00FC7496" w:rsidRDefault="00472CA0" w:rsidP="00472CA0">
            <w:pPr>
              <w:pStyle w:val="TAC"/>
              <w:rPr>
                <w:lang w:eastAsia="ja-JP"/>
              </w:rPr>
            </w:pPr>
            <w:r w:rsidRPr="00FC7496">
              <w:rPr>
                <w:lang w:eastAsia="ja-JP"/>
              </w:rPr>
              <w:t>1c2</w:t>
            </w:r>
          </w:p>
        </w:tc>
        <w:tc>
          <w:tcPr>
            <w:tcW w:w="3827" w:type="dxa"/>
          </w:tcPr>
          <w:p w14:paraId="27AE8095" w14:textId="77777777" w:rsidR="00472CA0" w:rsidRPr="00FC7496" w:rsidRDefault="00C154DB" w:rsidP="00472CA0">
            <w:pPr>
              <w:pStyle w:val="TAL"/>
              <w:rPr>
                <w:lang w:eastAsia="ja-JP"/>
              </w:rPr>
            </w:pPr>
            <w:r w:rsidRPr="00FC7496">
              <w:t>Void</w:t>
            </w:r>
          </w:p>
        </w:tc>
        <w:tc>
          <w:tcPr>
            <w:tcW w:w="633" w:type="dxa"/>
          </w:tcPr>
          <w:p w14:paraId="6C8790D2" w14:textId="77777777" w:rsidR="00472CA0" w:rsidRPr="00FC7496" w:rsidRDefault="00C154DB" w:rsidP="00472CA0">
            <w:pPr>
              <w:pStyle w:val="TAC"/>
            </w:pPr>
            <w:r w:rsidRPr="00FC7496">
              <w:t>-</w:t>
            </w:r>
          </w:p>
        </w:tc>
        <w:tc>
          <w:tcPr>
            <w:tcW w:w="3620" w:type="dxa"/>
          </w:tcPr>
          <w:p w14:paraId="27CBA713" w14:textId="77777777" w:rsidR="00472CA0" w:rsidRPr="00FC7496" w:rsidRDefault="00C154DB" w:rsidP="00472CA0">
            <w:pPr>
              <w:pStyle w:val="TAL"/>
            </w:pPr>
            <w:r w:rsidRPr="00FC7496">
              <w:t>-</w:t>
            </w:r>
          </w:p>
        </w:tc>
      </w:tr>
      <w:tr w:rsidR="00472CA0" w:rsidRPr="00FC7496" w14:paraId="7B9BE475" w14:textId="77777777">
        <w:trPr>
          <w:jc w:val="center"/>
        </w:trPr>
        <w:tc>
          <w:tcPr>
            <w:tcW w:w="709" w:type="dxa"/>
          </w:tcPr>
          <w:p w14:paraId="7532626F" w14:textId="77777777" w:rsidR="00472CA0" w:rsidRPr="00FC7496" w:rsidRDefault="00472CA0" w:rsidP="00472CA0">
            <w:pPr>
              <w:pStyle w:val="TAC"/>
              <w:rPr>
                <w:lang w:eastAsia="ja-JP"/>
              </w:rPr>
            </w:pPr>
            <w:r w:rsidRPr="00FC7496">
              <w:rPr>
                <w:lang w:eastAsia="ja-JP"/>
              </w:rPr>
              <w:t>1c3</w:t>
            </w:r>
          </w:p>
        </w:tc>
        <w:tc>
          <w:tcPr>
            <w:tcW w:w="3827" w:type="dxa"/>
          </w:tcPr>
          <w:p w14:paraId="28F74585" w14:textId="77777777" w:rsidR="00472CA0" w:rsidRPr="00FC7496" w:rsidRDefault="00C154DB" w:rsidP="00472CA0">
            <w:pPr>
              <w:pStyle w:val="TAL"/>
            </w:pPr>
            <w:r w:rsidRPr="00FC7496">
              <w:t>Void</w:t>
            </w:r>
          </w:p>
        </w:tc>
        <w:tc>
          <w:tcPr>
            <w:tcW w:w="633" w:type="dxa"/>
            <w:vAlign w:val="center"/>
          </w:tcPr>
          <w:p w14:paraId="3132C946" w14:textId="77777777" w:rsidR="00472CA0" w:rsidRPr="00FC7496" w:rsidRDefault="00C154DB" w:rsidP="00472CA0">
            <w:pPr>
              <w:pStyle w:val="TAC"/>
            </w:pPr>
            <w:r w:rsidRPr="00FC7496">
              <w:t>-</w:t>
            </w:r>
          </w:p>
        </w:tc>
        <w:tc>
          <w:tcPr>
            <w:tcW w:w="3620" w:type="dxa"/>
          </w:tcPr>
          <w:p w14:paraId="046040A0" w14:textId="77777777" w:rsidR="00472CA0" w:rsidRPr="00FC7496" w:rsidRDefault="00C154DB" w:rsidP="00472CA0">
            <w:pPr>
              <w:pStyle w:val="TAL"/>
            </w:pPr>
            <w:r w:rsidRPr="00FC7496">
              <w:t>-</w:t>
            </w:r>
          </w:p>
        </w:tc>
      </w:tr>
      <w:tr w:rsidR="00472CA0" w:rsidRPr="00FC7496" w14:paraId="7038C970" w14:textId="77777777">
        <w:trPr>
          <w:jc w:val="center"/>
        </w:trPr>
        <w:tc>
          <w:tcPr>
            <w:tcW w:w="709" w:type="dxa"/>
          </w:tcPr>
          <w:p w14:paraId="26984E66" w14:textId="77777777" w:rsidR="00472CA0" w:rsidRPr="00FC7496" w:rsidRDefault="00472CA0" w:rsidP="00472CA0">
            <w:pPr>
              <w:pStyle w:val="TAC"/>
              <w:rPr>
                <w:lang w:eastAsia="ja-JP"/>
              </w:rPr>
            </w:pPr>
            <w:r w:rsidRPr="00FC7496">
              <w:rPr>
                <w:lang w:eastAsia="ja-JP"/>
              </w:rPr>
              <w:t>1c4</w:t>
            </w:r>
          </w:p>
        </w:tc>
        <w:tc>
          <w:tcPr>
            <w:tcW w:w="3827" w:type="dxa"/>
          </w:tcPr>
          <w:p w14:paraId="3C045621" w14:textId="77777777" w:rsidR="00472CA0" w:rsidRPr="00FC7496" w:rsidRDefault="00472CA0" w:rsidP="00472CA0">
            <w:pPr>
              <w:pStyle w:val="TAL"/>
            </w:pPr>
            <w:r w:rsidRPr="00FC7496">
              <w:t>The SS transmits a DOWNLINK DIRECT TRANSFER message.</w:t>
            </w:r>
          </w:p>
          <w:p w14:paraId="0D68F6E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0ED39C69" w14:textId="77777777" w:rsidR="00472CA0" w:rsidRPr="00FC7496" w:rsidRDefault="00472CA0" w:rsidP="00472CA0">
            <w:pPr>
              <w:pStyle w:val="TAC"/>
            </w:pPr>
            <w:r w:rsidRPr="00FC7496">
              <w:t>&lt;--</w:t>
            </w:r>
          </w:p>
        </w:tc>
        <w:tc>
          <w:tcPr>
            <w:tcW w:w="3620" w:type="dxa"/>
          </w:tcPr>
          <w:p w14:paraId="672421FD" w14:textId="77777777" w:rsidR="00472CA0" w:rsidRPr="00FC7496" w:rsidRDefault="00472CA0" w:rsidP="00472CA0">
            <w:pPr>
              <w:pStyle w:val="TAL"/>
              <w:rPr>
                <w:lang w:eastAsia="ja-JP"/>
              </w:rPr>
            </w:pPr>
            <w:r w:rsidRPr="00FC7496">
              <w:t>ROUTING AREA UPDATE ACCEPT</w:t>
            </w:r>
          </w:p>
        </w:tc>
      </w:tr>
      <w:tr w:rsidR="00472CA0" w:rsidRPr="00FC7496" w14:paraId="34629BA7" w14:textId="77777777">
        <w:trPr>
          <w:jc w:val="center"/>
        </w:trPr>
        <w:tc>
          <w:tcPr>
            <w:tcW w:w="709" w:type="dxa"/>
          </w:tcPr>
          <w:p w14:paraId="4D94C86B" w14:textId="77777777" w:rsidR="00472CA0" w:rsidRPr="00FC7496" w:rsidRDefault="00472CA0" w:rsidP="00472CA0">
            <w:pPr>
              <w:pStyle w:val="TAC"/>
              <w:rPr>
                <w:lang w:eastAsia="ja-JP"/>
              </w:rPr>
            </w:pPr>
            <w:r w:rsidRPr="00FC7496">
              <w:rPr>
                <w:lang w:eastAsia="ja-JP"/>
              </w:rPr>
              <w:t>1c5</w:t>
            </w:r>
          </w:p>
        </w:tc>
        <w:tc>
          <w:tcPr>
            <w:tcW w:w="3827" w:type="dxa"/>
          </w:tcPr>
          <w:p w14:paraId="5FD99F17" w14:textId="77777777" w:rsidR="00472CA0" w:rsidRPr="00FC7496" w:rsidRDefault="00472CA0" w:rsidP="00472CA0">
            <w:pPr>
              <w:pStyle w:val="TAL"/>
            </w:pPr>
            <w:r w:rsidRPr="00FC7496">
              <w:t>The UE transmits an UPLINK DIRECT TRANSFER message.</w:t>
            </w:r>
          </w:p>
          <w:p w14:paraId="3AB916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9A55608" w14:textId="77777777" w:rsidR="00472CA0" w:rsidRPr="00FC7496" w:rsidRDefault="00472CA0" w:rsidP="00472CA0">
            <w:pPr>
              <w:pStyle w:val="TAC"/>
            </w:pPr>
            <w:r w:rsidRPr="00FC7496">
              <w:t>--&gt;</w:t>
            </w:r>
          </w:p>
        </w:tc>
        <w:tc>
          <w:tcPr>
            <w:tcW w:w="3620" w:type="dxa"/>
          </w:tcPr>
          <w:p w14:paraId="06E25850" w14:textId="77777777" w:rsidR="00472CA0" w:rsidRPr="00FC7496" w:rsidRDefault="00472CA0" w:rsidP="00472CA0">
            <w:pPr>
              <w:pStyle w:val="TAL"/>
            </w:pPr>
            <w:r w:rsidRPr="00FC7496">
              <w:t>ROUTING AREA UPDATE COMPLETE</w:t>
            </w:r>
          </w:p>
        </w:tc>
      </w:tr>
      <w:tr w:rsidR="00472CA0" w:rsidRPr="00FC7496" w14:paraId="48268328" w14:textId="77777777">
        <w:trPr>
          <w:jc w:val="center"/>
        </w:trPr>
        <w:tc>
          <w:tcPr>
            <w:tcW w:w="709" w:type="dxa"/>
          </w:tcPr>
          <w:p w14:paraId="45FA1E0C" w14:textId="77777777" w:rsidR="00472CA0" w:rsidRPr="00FC7496" w:rsidRDefault="00472CA0" w:rsidP="00472CA0">
            <w:pPr>
              <w:pStyle w:val="TAC"/>
            </w:pPr>
            <w:r w:rsidRPr="00FC7496">
              <w:t>1c6</w:t>
            </w:r>
          </w:p>
        </w:tc>
        <w:tc>
          <w:tcPr>
            <w:tcW w:w="3827" w:type="dxa"/>
          </w:tcPr>
          <w:p w14:paraId="275F9E08" w14:textId="77777777" w:rsidR="00472CA0" w:rsidRPr="00FC7496" w:rsidRDefault="00472CA0" w:rsidP="00472CA0">
            <w:pPr>
              <w:pStyle w:val="TAL"/>
            </w:pPr>
            <w:r w:rsidRPr="00FC7496">
              <w:t>The UE transmits an UPLINK DIRECT TRANSFER message.</w:t>
            </w:r>
          </w:p>
          <w:p w14:paraId="1A3E736C" w14:textId="77777777" w:rsidR="00472CA0" w:rsidRPr="00FC7496" w:rsidRDefault="00472CA0" w:rsidP="00472CA0">
            <w:pPr>
              <w:pStyle w:val="TAL"/>
            </w:pPr>
            <w:r w:rsidRPr="00FC7496">
              <w:t>This message includes a LOCATION UPDATING REQUEST message.</w:t>
            </w:r>
          </w:p>
        </w:tc>
        <w:tc>
          <w:tcPr>
            <w:tcW w:w="633" w:type="dxa"/>
          </w:tcPr>
          <w:p w14:paraId="68DEB9E4" w14:textId="77777777" w:rsidR="00472CA0" w:rsidRPr="00FC7496" w:rsidRDefault="00472CA0" w:rsidP="00472CA0">
            <w:pPr>
              <w:pStyle w:val="TAC"/>
            </w:pPr>
            <w:r w:rsidRPr="00FC7496">
              <w:t>--&gt;</w:t>
            </w:r>
          </w:p>
        </w:tc>
        <w:tc>
          <w:tcPr>
            <w:tcW w:w="3620" w:type="dxa"/>
          </w:tcPr>
          <w:p w14:paraId="438E60DB" w14:textId="77777777" w:rsidR="00472CA0" w:rsidRPr="00FC7496" w:rsidRDefault="00472CA0" w:rsidP="00472CA0">
            <w:pPr>
              <w:pStyle w:val="TAL"/>
            </w:pPr>
            <w:r w:rsidRPr="00FC7496">
              <w:t>LOCATION UPDATING REQUEST</w:t>
            </w:r>
          </w:p>
        </w:tc>
      </w:tr>
      <w:tr w:rsidR="00472CA0" w:rsidRPr="00FC7496" w14:paraId="00CD2ABB" w14:textId="77777777">
        <w:trPr>
          <w:jc w:val="center"/>
        </w:trPr>
        <w:tc>
          <w:tcPr>
            <w:tcW w:w="709" w:type="dxa"/>
          </w:tcPr>
          <w:p w14:paraId="088267F5" w14:textId="77777777" w:rsidR="00472CA0" w:rsidRPr="00FC7496" w:rsidRDefault="00472CA0" w:rsidP="00472CA0">
            <w:pPr>
              <w:pStyle w:val="TAC"/>
              <w:rPr>
                <w:lang w:eastAsia="ja-JP"/>
              </w:rPr>
            </w:pPr>
            <w:r w:rsidRPr="00FC7496">
              <w:rPr>
                <w:lang w:eastAsia="ja-JP"/>
              </w:rPr>
              <w:t>1c7</w:t>
            </w:r>
          </w:p>
        </w:tc>
        <w:tc>
          <w:tcPr>
            <w:tcW w:w="3827" w:type="dxa"/>
          </w:tcPr>
          <w:p w14:paraId="0DDACDFD" w14:textId="77777777" w:rsidR="00472CA0" w:rsidRPr="00FC7496" w:rsidRDefault="00472CA0" w:rsidP="00472CA0">
            <w:pPr>
              <w:pStyle w:val="TAL"/>
              <w:rPr>
                <w:lang w:eastAsia="ja-JP"/>
              </w:rPr>
            </w:pPr>
            <w:r w:rsidRPr="00FC7496">
              <w:t>The SS transmits a SECURITY MODE COMMAND message.</w:t>
            </w:r>
          </w:p>
        </w:tc>
        <w:tc>
          <w:tcPr>
            <w:tcW w:w="633" w:type="dxa"/>
          </w:tcPr>
          <w:p w14:paraId="1E1D2E4A" w14:textId="77777777" w:rsidR="00472CA0" w:rsidRPr="00FC7496" w:rsidRDefault="00472CA0" w:rsidP="00472CA0">
            <w:pPr>
              <w:pStyle w:val="TAC"/>
            </w:pPr>
            <w:r w:rsidRPr="00FC7496">
              <w:t>&lt;--</w:t>
            </w:r>
          </w:p>
        </w:tc>
        <w:tc>
          <w:tcPr>
            <w:tcW w:w="3620" w:type="dxa"/>
          </w:tcPr>
          <w:p w14:paraId="60859C61" w14:textId="77777777" w:rsidR="00472CA0" w:rsidRPr="00FC7496" w:rsidRDefault="00472CA0" w:rsidP="00472CA0">
            <w:pPr>
              <w:pStyle w:val="TAL"/>
            </w:pPr>
            <w:r w:rsidRPr="00FC7496">
              <w:t>SECURITY MODE COMMAND</w:t>
            </w:r>
          </w:p>
        </w:tc>
      </w:tr>
      <w:tr w:rsidR="00472CA0" w:rsidRPr="00FC7496" w14:paraId="495F1402" w14:textId="77777777">
        <w:trPr>
          <w:jc w:val="center"/>
        </w:trPr>
        <w:tc>
          <w:tcPr>
            <w:tcW w:w="709" w:type="dxa"/>
          </w:tcPr>
          <w:p w14:paraId="59ECF437" w14:textId="77777777" w:rsidR="00472CA0" w:rsidRPr="00FC7496" w:rsidRDefault="00472CA0" w:rsidP="00472CA0">
            <w:pPr>
              <w:pStyle w:val="TAC"/>
              <w:jc w:val="left"/>
              <w:rPr>
                <w:lang w:eastAsia="ja-JP"/>
              </w:rPr>
            </w:pPr>
            <w:r w:rsidRPr="00FC7496">
              <w:rPr>
                <w:lang w:eastAsia="ja-JP"/>
              </w:rPr>
              <w:t xml:space="preserve"> 1c8</w:t>
            </w:r>
          </w:p>
        </w:tc>
        <w:tc>
          <w:tcPr>
            <w:tcW w:w="3827" w:type="dxa"/>
          </w:tcPr>
          <w:p w14:paraId="7261C93B" w14:textId="77777777" w:rsidR="00472CA0" w:rsidRPr="00FC7496" w:rsidRDefault="00472CA0" w:rsidP="00472CA0">
            <w:pPr>
              <w:pStyle w:val="TAL"/>
            </w:pPr>
            <w:r w:rsidRPr="00FC7496">
              <w:t>The UE transmits a SECURITY MODE COMPLETE message.</w:t>
            </w:r>
          </w:p>
        </w:tc>
        <w:tc>
          <w:tcPr>
            <w:tcW w:w="633" w:type="dxa"/>
            <w:vAlign w:val="center"/>
          </w:tcPr>
          <w:p w14:paraId="2C71CD47" w14:textId="77777777" w:rsidR="00472CA0" w:rsidRPr="00FC7496" w:rsidRDefault="00472CA0" w:rsidP="00472CA0">
            <w:pPr>
              <w:pStyle w:val="TAC"/>
            </w:pPr>
            <w:r w:rsidRPr="00FC7496">
              <w:t>--&gt;</w:t>
            </w:r>
          </w:p>
        </w:tc>
        <w:tc>
          <w:tcPr>
            <w:tcW w:w="3620" w:type="dxa"/>
          </w:tcPr>
          <w:p w14:paraId="24DCE58D" w14:textId="77777777" w:rsidR="00472CA0" w:rsidRPr="00FC7496" w:rsidRDefault="00472CA0" w:rsidP="00472CA0">
            <w:pPr>
              <w:pStyle w:val="TAL"/>
            </w:pPr>
            <w:r w:rsidRPr="00FC7496">
              <w:t>SECURITY MODE COMPLETE</w:t>
            </w:r>
          </w:p>
        </w:tc>
      </w:tr>
      <w:tr w:rsidR="00472CA0" w:rsidRPr="00FC7496" w14:paraId="79366439" w14:textId="77777777">
        <w:trPr>
          <w:jc w:val="center"/>
        </w:trPr>
        <w:tc>
          <w:tcPr>
            <w:tcW w:w="709" w:type="dxa"/>
          </w:tcPr>
          <w:p w14:paraId="5F8F7CFF" w14:textId="77777777" w:rsidR="00472CA0" w:rsidRPr="00FC7496" w:rsidRDefault="00472CA0" w:rsidP="00472CA0">
            <w:pPr>
              <w:pStyle w:val="TAC"/>
            </w:pPr>
            <w:r w:rsidRPr="00FC7496">
              <w:t>1c9</w:t>
            </w:r>
          </w:p>
        </w:tc>
        <w:tc>
          <w:tcPr>
            <w:tcW w:w="3827" w:type="dxa"/>
          </w:tcPr>
          <w:p w14:paraId="1EBB2E89" w14:textId="77777777" w:rsidR="00472CA0" w:rsidRPr="00FC7496" w:rsidRDefault="00472CA0" w:rsidP="00472CA0">
            <w:pPr>
              <w:pStyle w:val="TAL"/>
            </w:pPr>
            <w:r w:rsidRPr="00FC7496">
              <w:t>The SS transmits a DOWNLINK DIRECT TRANSFER message.</w:t>
            </w:r>
          </w:p>
          <w:p w14:paraId="0DF506D4" w14:textId="77777777" w:rsidR="00472CA0" w:rsidRPr="00FC7496" w:rsidRDefault="00472CA0" w:rsidP="00472CA0">
            <w:pPr>
              <w:pStyle w:val="TAL"/>
            </w:pPr>
            <w:r w:rsidRPr="00FC7496">
              <w:t>This message includes a LOCATION UPDATING ACCEPT</w:t>
            </w:r>
          </w:p>
        </w:tc>
        <w:tc>
          <w:tcPr>
            <w:tcW w:w="633" w:type="dxa"/>
          </w:tcPr>
          <w:p w14:paraId="0C13AA51" w14:textId="77777777" w:rsidR="00472CA0" w:rsidRPr="00FC7496" w:rsidRDefault="00472CA0" w:rsidP="00472CA0">
            <w:pPr>
              <w:pStyle w:val="TAC"/>
            </w:pPr>
            <w:r w:rsidRPr="00FC7496">
              <w:t>&lt;--</w:t>
            </w:r>
          </w:p>
        </w:tc>
        <w:tc>
          <w:tcPr>
            <w:tcW w:w="3620" w:type="dxa"/>
          </w:tcPr>
          <w:p w14:paraId="69799AD9" w14:textId="77777777" w:rsidR="00472CA0" w:rsidRPr="00FC7496" w:rsidRDefault="00472CA0" w:rsidP="00472CA0">
            <w:pPr>
              <w:pStyle w:val="TAL"/>
            </w:pPr>
            <w:r w:rsidRPr="00FC7496">
              <w:t>LOCATION UPDATING ACCEPT</w:t>
            </w:r>
          </w:p>
        </w:tc>
      </w:tr>
      <w:tr w:rsidR="006432B0" w:rsidRPr="00FC7496" w14:paraId="1FD168BA" w14:textId="77777777">
        <w:trPr>
          <w:jc w:val="center"/>
        </w:trPr>
        <w:tc>
          <w:tcPr>
            <w:tcW w:w="709" w:type="dxa"/>
          </w:tcPr>
          <w:p w14:paraId="36AFE667" w14:textId="77777777" w:rsidR="006432B0" w:rsidRPr="00FC7496" w:rsidRDefault="006432B0" w:rsidP="00472CA0">
            <w:pPr>
              <w:pStyle w:val="TAC"/>
            </w:pPr>
            <w:r w:rsidRPr="00FC7496">
              <w:t>1c10</w:t>
            </w:r>
          </w:p>
        </w:tc>
        <w:tc>
          <w:tcPr>
            <w:tcW w:w="3827" w:type="dxa"/>
          </w:tcPr>
          <w:p w14:paraId="1526D576" w14:textId="77777777" w:rsidR="006432B0" w:rsidRPr="00FC7496" w:rsidRDefault="006432B0" w:rsidP="006432B0">
            <w:pPr>
              <w:pStyle w:val="TAL"/>
            </w:pPr>
            <w:r w:rsidRPr="00FC7496">
              <w:t>The EU transmits a UPLINK DIRECT TRANSFER message.</w:t>
            </w:r>
          </w:p>
          <w:p w14:paraId="0DD7D3C1" w14:textId="77777777" w:rsidR="006432B0" w:rsidRPr="00FC7496" w:rsidRDefault="006432B0" w:rsidP="006432B0">
            <w:pPr>
              <w:pStyle w:val="TAL"/>
            </w:pPr>
            <w:r w:rsidRPr="00FC7496">
              <w:t>This message includes a TMSI REALLOCATION COMPLETE</w:t>
            </w:r>
          </w:p>
        </w:tc>
        <w:tc>
          <w:tcPr>
            <w:tcW w:w="633" w:type="dxa"/>
          </w:tcPr>
          <w:p w14:paraId="2BE35C52" w14:textId="77777777" w:rsidR="006432B0" w:rsidRPr="00FC7496" w:rsidRDefault="006432B0" w:rsidP="00472CA0">
            <w:pPr>
              <w:pStyle w:val="TAC"/>
            </w:pPr>
            <w:r w:rsidRPr="00FC7496">
              <w:t>--&gt;</w:t>
            </w:r>
          </w:p>
        </w:tc>
        <w:tc>
          <w:tcPr>
            <w:tcW w:w="3620" w:type="dxa"/>
          </w:tcPr>
          <w:p w14:paraId="4C597B06" w14:textId="77777777" w:rsidR="006432B0" w:rsidRPr="00FC7496" w:rsidRDefault="006432B0" w:rsidP="00472CA0">
            <w:pPr>
              <w:pStyle w:val="TAL"/>
            </w:pPr>
            <w:r w:rsidRPr="00FC7496">
              <w:t>TMSI REALLOCATION COMPLETE</w:t>
            </w:r>
          </w:p>
        </w:tc>
      </w:tr>
    </w:tbl>
    <w:p w14:paraId="3FAB6F5A" w14:textId="77777777" w:rsidR="00472CA0" w:rsidRPr="00FC7496" w:rsidRDefault="00472CA0" w:rsidP="00472CA0">
      <w:pPr>
        <w:rPr>
          <w:lang w:eastAsia="ja-JP"/>
        </w:rPr>
      </w:pPr>
    </w:p>
    <w:p w14:paraId="2EDBA9FC" w14:textId="77777777" w:rsidR="00472CA0" w:rsidRPr="00FC7496" w:rsidRDefault="00472CA0" w:rsidP="00273022">
      <w:pPr>
        <w:pStyle w:val="Heading3"/>
      </w:pPr>
      <w:r w:rsidRPr="00FC7496">
        <w:t>10.1.</w:t>
      </w:r>
      <w:r w:rsidR="00F657B0" w:rsidRPr="00FC7496">
        <w:t>5</w:t>
      </w:r>
      <w:r w:rsidRPr="00FC7496">
        <w:tab/>
        <w:t>CS fallback procedure</w:t>
      </w:r>
    </w:p>
    <w:p w14:paraId="3C14FDAA" w14:textId="77777777" w:rsidR="00472CA0" w:rsidRPr="00FC7496" w:rsidRDefault="00472CA0" w:rsidP="00273022">
      <w:pPr>
        <w:pStyle w:val="Heading4"/>
      </w:pPr>
      <w:r w:rsidRPr="00FC7496">
        <w:rPr>
          <w:lang w:eastAsia="ja-JP"/>
        </w:rPr>
        <w:t>10.1.</w:t>
      </w:r>
      <w:r w:rsidR="00F657B0" w:rsidRPr="00FC7496">
        <w:rPr>
          <w:lang w:eastAsia="ja-JP"/>
        </w:rPr>
        <w:t>5.1</w:t>
      </w:r>
      <w:r w:rsidRPr="00FC7496">
        <w:tab/>
        <w:t>Procedure</w:t>
      </w:r>
    </w:p>
    <w:p w14:paraId="0C5449CA" w14:textId="77777777" w:rsidR="00472CA0" w:rsidRPr="00FC7496" w:rsidRDefault="00472CA0" w:rsidP="007A53B6">
      <w:pPr>
        <w:pStyle w:val="TH"/>
      </w:pPr>
      <w:r w:rsidRPr="00FC7496">
        <w:t>Table 10.1.</w:t>
      </w:r>
      <w:r w:rsidR="00F657B0" w:rsidRPr="00FC7496">
        <w:t>5.1</w:t>
      </w:r>
      <w:r w:rsidRPr="00FC7496">
        <w:t xml:space="preserve">-1: </w:t>
      </w:r>
      <w:r w:rsidR="004C2C6E" w:rsidRPr="00FC7496">
        <w:t>CS fallback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5BAF678D" w14:textId="77777777">
        <w:trPr>
          <w:tblHeader/>
          <w:jc w:val="center"/>
        </w:trPr>
        <w:tc>
          <w:tcPr>
            <w:tcW w:w="709" w:type="dxa"/>
            <w:vMerge w:val="restart"/>
            <w:vAlign w:val="center"/>
          </w:tcPr>
          <w:p w14:paraId="189F747F" w14:textId="77777777" w:rsidR="000F4015" w:rsidRPr="00FC7496" w:rsidRDefault="000F4015" w:rsidP="00273022">
            <w:pPr>
              <w:pStyle w:val="TAH"/>
              <w:keepNext w:val="0"/>
              <w:keepLines w:val="0"/>
            </w:pPr>
            <w:r w:rsidRPr="00FC7496">
              <w:t>Step</w:t>
            </w:r>
          </w:p>
        </w:tc>
        <w:tc>
          <w:tcPr>
            <w:tcW w:w="3827" w:type="dxa"/>
            <w:vMerge w:val="restart"/>
            <w:vAlign w:val="center"/>
          </w:tcPr>
          <w:p w14:paraId="3844E2C3" w14:textId="77777777" w:rsidR="000F4015" w:rsidRPr="00FC7496" w:rsidRDefault="000F4015" w:rsidP="00273022">
            <w:pPr>
              <w:pStyle w:val="TAH"/>
              <w:keepNext w:val="0"/>
              <w:keepLines w:val="0"/>
            </w:pPr>
            <w:r w:rsidRPr="00FC7496">
              <w:t>Procedure</w:t>
            </w:r>
          </w:p>
        </w:tc>
        <w:tc>
          <w:tcPr>
            <w:tcW w:w="4253" w:type="dxa"/>
            <w:gridSpan w:val="2"/>
            <w:tcBorders>
              <w:bottom w:val="single" w:sz="4" w:space="0" w:color="auto"/>
            </w:tcBorders>
          </w:tcPr>
          <w:p w14:paraId="45BC1646" w14:textId="77777777" w:rsidR="000F4015" w:rsidRPr="00FC7496" w:rsidRDefault="000F4015" w:rsidP="00273022">
            <w:pPr>
              <w:pStyle w:val="TAH"/>
              <w:keepNext w:val="0"/>
              <w:keepLines w:val="0"/>
            </w:pPr>
            <w:r w:rsidRPr="00FC7496">
              <w:t>Message Sequence</w:t>
            </w:r>
          </w:p>
        </w:tc>
      </w:tr>
      <w:tr w:rsidR="000F4015" w:rsidRPr="00FC7496" w14:paraId="6AF0C0F2" w14:textId="77777777">
        <w:trPr>
          <w:tblHeader/>
          <w:jc w:val="center"/>
        </w:trPr>
        <w:tc>
          <w:tcPr>
            <w:tcW w:w="709" w:type="dxa"/>
            <w:vMerge/>
          </w:tcPr>
          <w:p w14:paraId="73246A2E" w14:textId="77777777" w:rsidR="000F4015" w:rsidRPr="00FC7496" w:rsidRDefault="000F4015" w:rsidP="00273022">
            <w:pPr>
              <w:pStyle w:val="TAH"/>
              <w:keepNext w:val="0"/>
              <w:keepLines w:val="0"/>
              <w:rPr>
                <w:rFonts w:eastAsia="MS Gothic"/>
              </w:rPr>
            </w:pPr>
          </w:p>
        </w:tc>
        <w:tc>
          <w:tcPr>
            <w:tcW w:w="3827" w:type="dxa"/>
            <w:vMerge/>
          </w:tcPr>
          <w:p w14:paraId="570A5E5F" w14:textId="77777777" w:rsidR="000F4015" w:rsidRPr="00FC7496" w:rsidRDefault="000F4015" w:rsidP="00273022">
            <w:pPr>
              <w:pStyle w:val="TAH"/>
              <w:keepNext w:val="0"/>
              <w:keepLines w:val="0"/>
              <w:rPr>
                <w:rFonts w:eastAsia="MS Gothic"/>
              </w:rPr>
            </w:pPr>
          </w:p>
        </w:tc>
        <w:tc>
          <w:tcPr>
            <w:tcW w:w="633" w:type="dxa"/>
            <w:tcBorders>
              <w:top w:val="single" w:sz="4" w:space="0" w:color="auto"/>
            </w:tcBorders>
          </w:tcPr>
          <w:p w14:paraId="43D33F7F" w14:textId="77777777" w:rsidR="000F4015" w:rsidRPr="00FC7496" w:rsidRDefault="000F4015" w:rsidP="00273022">
            <w:pPr>
              <w:pStyle w:val="TAH"/>
              <w:keepNext w:val="0"/>
              <w:keepLines w:val="0"/>
            </w:pPr>
            <w:r w:rsidRPr="00FC7496">
              <w:t>U - S</w:t>
            </w:r>
          </w:p>
        </w:tc>
        <w:tc>
          <w:tcPr>
            <w:tcW w:w="3620" w:type="dxa"/>
            <w:tcBorders>
              <w:top w:val="single" w:sz="4" w:space="0" w:color="auto"/>
            </w:tcBorders>
          </w:tcPr>
          <w:p w14:paraId="1A37D4F0" w14:textId="77777777" w:rsidR="000F4015" w:rsidRPr="00FC7496" w:rsidRDefault="000F4015" w:rsidP="00273022">
            <w:pPr>
              <w:pStyle w:val="TAH"/>
              <w:keepNext w:val="0"/>
              <w:keepLines w:val="0"/>
            </w:pPr>
            <w:r w:rsidRPr="00FC7496">
              <w:t>Message</w:t>
            </w:r>
          </w:p>
        </w:tc>
      </w:tr>
      <w:tr w:rsidR="00C16F32" w:rsidRPr="00FC7496" w14:paraId="080EE5F8" w14:textId="77777777">
        <w:trPr>
          <w:jc w:val="center"/>
        </w:trPr>
        <w:tc>
          <w:tcPr>
            <w:tcW w:w="709" w:type="dxa"/>
          </w:tcPr>
          <w:p w14:paraId="3126E1E0" w14:textId="77777777" w:rsidR="00C16F32" w:rsidRPr="00FC7496" w:rsidRDefault="00C16F32" w:rsidP="00A471D2">
            <w:pPr>
              <w:pStyle w:val="TAC"/>
              <w:keepNext w:val="0"/>
              <w:keepLines w:val="0"/>
            </w:pPr>
            <w:r w:rsidRPr="00FC7496">
              <w:t>-</w:t>
            </w:r>
          </w:p>
        </w:tc>
        <w:tc>
          <w:tcPr>
            <w:tcW w:w="3827" w:type="dxa"/>
          </w:tcPr>
          <w:p w14:paraId="3BB41FD3" w14:textId="77777777" w:rsidR="00C16F32" w:rsidRPr="00FC7496" w:rsidRDefault="00C16F32" w:rsidP="00A471D2">
            <w:pPr>
              <w:pStyle w:val="TAL"/>
              <w:keepNext w:val="0"/>
              <w:keepLines w:val="0"/>
            </w:pPr>
            <w:r w:rsidRPr="00FC7496">
              <w:t>EXCEPTION: In parallel to the events described in step 1a1 to 2a5 the steps specified in table 10.1.5.1-2 takes place.</w:t>
            </w:r>
          </w:p>
        </w:tc>
        <w:tc>
          <w:tcPr>
            <w:tcW w:w="633" w:type="dxa"/>
          </w:tcPr>
          <w:p w14:paraId="0835A624" w14:textId="77777777" w:rsidR="00C16F32" w:rsidRPr="00FC7496" w:rsidRDefault="00C16F32" w:rsidP="00A471D2">
            <w:pPr>
              <w:pStyle w:val="TAC"/>
              <w:keepNext w:val="0"/>
              <w:keepLines w:val="0"/>
            </w:pPr>
            <w:r w:rsidRPr="00FC7496">
              <w:t>-</w:t>
            </w:r>
          </w:p>
        </w:tc>
        <w:tc>
          <w:tcPr>
            <w:tcW w:w="3620" w:type="dxa"/>
          </w:tcPr>
          <w:p w14:paraId="0D33674E" w14:textId="77777777" w:rsidR="00C16F32" w:rsidRPr="00FC7496" w:rsidRDefault="00C16F32" w:rsidP="00A471D2">
            <w:pPr>
              <w:pStyle w:val="TAL"/>
              <w:keepNext w:val="0"/>
              <w:keepLines w:val="0"/>
            </w:pPr>
            <w:r w:rsidRPr="00FC7496">
              <w:t>-</w:t>
            </w:r>
          </w:p>
        </w:tc>
      </w:tr>
      <w:tr w:rsidR="00472CA0" w:rsidRPr="00FC7496" w14:paraId="77C0EDA7" w14:textId="77777777">
        <w:trPr>
          <w:jc w:val="center"/>
        </w:trPr>
        <w:tc>
          <w:tcPr>
            <w:tcW w:w="709" w:type="dxa"/>
          </w:tcPr>
          <w:p w14:paraId="3E990B46" w14:textId="77777777" w:rsidR="00472CA0" w:rsidRPr="00FC7496" w:rsidRDefault="00472CA0" w:rsidP="00273022">
            <w:pPr>
              <w:pStyle w:val="TAC"/>
              <w:keepNext w:val="0"/>
              <w:keepLines w:val="0"/>
            </w:pPr>
            <w:r w:rsidRPr="00FC7496">
              <w:t>-</w:t>
            </w:r>
          </w:p>
        </w:tc>
        <w:tc>
          <w:tcPr>
            <w:tcW w:w="3827" w:type="dxa"/>
          </w:tcPr>
          <w:p w14:paraId="10524E68" w14:textId="77777777" w:rsidR="00472CA0" w:rsidRPr="00FC7496" w:rsidRDefault="00472CA0" w:rsidP="00273022">
            <w:pPr>
              <w:pStyle w:val="TAL"/>
              <w:keepNext w:val="0"/>
              <w:keepLines w:val="0"/>
              <w:rPr>
                <w:lang w:eastAsia="ja-JP"/>
              </w:rPr>
            </w:pPr>
            <w:r w:rsidRPr="00FC7496">
              <w:t>EXCEPTION: Steps 1a1 and 1a2 specify the MO call procedure</w:t>
            </w:r>
            <w:r w:rsidR="00C16F32" w:rsidRPr="00FC7496">
              <w:t xml:space="preserve"> and step 1b1 specifies the MT call procedure</w:t>
            </w:r>
            <w:r w:rsidRPr="00FC7496">
              <w:rPr>
                <w:lang w:eastAsia="ja-JP"/>
              </w:rPr>
              <w:t>.</w:t>
            </w:r>
          </w:p>
        </w:tc>
        <w:tc>
          <w:tcPr>
            <w:tcW w:w="633" w:type="dxa"/>
          </w:tcPr>
          <w:p w14:paraId="40969451" w14:textId="77777777" w:rsidR="00472CA0" w:rsidRPr="00FC7496" w:rsidRDefault="00472CA0" w:rsidP="00273022">
            <w:pPr>
              <w:pStyle w:val="TAC"/>
              <w:keepNext w:val="0"/>
              <w:keepLines w:val="0"/>
            </w:pPr>
            <w:r w:rsidRPr="00FC7496">
              <w:t>-</w:t>
            </w:r>
          </w:p>
        </w:tc>
        <w:tc>
          <w:tcPr>
            <w:tcW w:w="3620" w:type="dxa"/>
          </w:tcPr>
          <w:p w14:paraId="6BC4CB87" w14:textId="77777777" w:rsidR="00472CA0" w:rsidRPr="00FC7496" w:rsidRDefault="00472CA0" w:rsidP="00273022">
            <w:pPr>
              <w:pStyle w:val="TAL"/>
              <w:keepNext w:val="0"/>
              <w:keepLines w:val="0"/>
            </w:pPr>
            <w:r w:rsidRPr="00FC7496">
              <w:t>-</w:t>
            </w:r>
          </w:p>
        </w:tc>
      </w:tr>
      <w:tr w:rsidR="00472CA0" w:rsidRPr="00FC7496" w14:paraId="0F6D249F" w14:textId="77777777">
        <w:trPr>
          <w:jc w:val="center"/>
        </w:trPr>
        <w:tc>
          <w:tcPr>
            <w:tcW w:w="709" w:type="dxa"/>
          </w:tcPr>
          <w:p w14:paraId="3F6A2A5C"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66E7EDA7" w14:textId="77777777" w:rsidR="00472CA0" w:rsidRPr="00FC7496" w:rsidRDefault="00472CA0" w:rsidP="00273022">
            <w:pPr>
              <w:pStyle w:val="TAL"/>
              <w:keepNext w:val="0"/>
              <w:keepLines w:val="0"/>
              <w:rPr>
                <w:lang w:eastAsia="ja-JP"/>
              </w:rPr>
            </w:pPr>
            <w:r w:rsidRPr="00FC7496">
              <w:t>The UE transmits an INITIAL DIRECT TRANSFER message including a CM SERVICE REQUEST message.</w:t>
            </w:r>
          </w:p>
        </w:tc>
        <w:tc>
          <w:tcPr>
            <w:tcW w:w="633" w:type="dxa"/>
          </w:tcPr>
          <w:p w14:paraId="6A94FE86" w14:textId="77777777" w:rsidR="00472CA0" w:rsidRPr="00FC7496" w:rsidRDefault="00472CA0" w:rsidP="00273022">
            <w:pPr>
              <w:pStyle w:val="TAC"/>
              <w:keepNext w:val="0"/>
              <w:keepLines w:val="0"/>
            </w:pPr>
            <w:r w:rsidRPr="00FC7496">
              <w:t>--&gt;</w:t>
            </w:r>
          </w:p>
        </w:tc>
        <w:tc>
          <w:tcPr>
            <w:tcW w:w="3620" w:type="dxa"/>
          </w:tcPr>
          <w:p w14:paraId="70F5593B" w14:textId="77777777" w:rsidR="00472CA0" w:rsidRPr="00FC7496" w:rsidRDefault="00472CA0" w:rsidP="00273022">
            <w:pPr>
              <w:pStyle w:val="TAL"/>
              <w:keepNext w:val="0"/>
              <w:keepLines w:val="0"/>
            </w:pPr>
            <w:r w:rsidRPr="00FC7496">
              <w:t>CM SERVICE REQUEST</w:t>
            </w:r>
          </w:p>
        </w:tc>
      </w:tr>
      <w:tr w:rsidR="00472CA0" w:rsidRPr="00FC7496" w14:paraId="4944E4DD" w14:textId="77777777">
        <w:trPr>
          <w:jc w:val="center"/>
        </w:trPr>
        <w:tc>
          <w:tcPr>
            <w:tcW w:w="709" w:type="dxa"/>
          </w:tcPr>
          <w:p w14:paraId="6922A8B9"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71AFAD8D" w14:textId="77777777" w:rsidR="00472CA0" w:rsidRPr="00FC7496" w:rsidRDefault="00472CA0" w:rsidP="00273022">
            <w:pPr>
              <w:pStyle w:val="TAL"/>
              <w:keepNext w:val="0"/>
              <w:keepLines w:val="0"/>
            </w:pPr>
            <w:r w:rsidRPr="00FC7496">
              <w:t>The SS transmits an UPLINK DIRECT TRNASFER message including a CM SERVICE REJECT with the reject cause #32 (Service option not supported)</w:t>
            </w:r>
          </w:p>
        </w:tc>
        <w:tc>
          <w:tcPr>
            <w:tcW w:w="633" w:type="dxa"/>
          </w:tcPr>
          <w:p w14:paraId="7BA1ED16" w14:textId="77777777" w:rsidR="00472CA0" w:rsidRPr="00FC7496" w:rsidRDefault="00472CA0" w:rsidP="00273022">
            <w:pPr>
              <w:pStyle w:val="TAC"/>
              <w:keepNext w:val="0"/>
              <w:keepLines w:val="0"/>
            </w:pPr>
            <w:r w:rsidRPr="00FC7496">
              <w:t>&lt;--</w:t>
            </w:r>
          </w:p>
        </w:tc>
        <w:tc>
          <w:tcPr>
            <w:tcW w:w="3620" w:type="dxa"/>
          </w:tcPr>
          <w:p w14:paraId="0E11505E" w14:textId="77777777" w:rsidR="00472CA0" w:rsidRPr="00FC7496" w:rsidRDefault="00472CA0" w:rsidP="00273022">
            <w:pPr>
              <w:pStyle w:val="TAL"/>
              <w:keepNext w:val="0"/>
              <w:keepLines w:val="0"/>
            </w:pPr>
            <w:r w:rsidRPr="00FC7496">
              <w:t>CM SERVICE REJECT</w:t>
            </w:r>
          </w:p>
        </w:tc>
      </w:tr>
      <w:tr w:rsidR="00472CA0" w:rsidRPr="00FC7496" w14:paraId="26DC8BFD" w14:textId="77777777">
        <w:trPr>
          <w:jc w:val="center"/>
        </w:trPr>
        <w:tc>
          <w:tcPr>
            <w:tcW w:w="709" w:type="dxa"/>
          </w:tcPr>
          <w:p w14:paraId="730CCD65"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4D309719" w14:textId="77777777" w:rsidR="00472CA0" w:rsidRPr="00FC7496" w:rsidRDefault="00472CA0" w:rsidP="00273022">
            <w:pPr>
              <w:pStyle w:val="TAL"/>
              <w:keepNext w:val="0"/>
              <w:keepLines w:val="0"/>
            </w:pPr>
            <w:r w:rsidRPr="00FC7496">
              <w:t xml:space="preserve">EXCEPTION: Step 1b1 </w:t>
            </w:r>
            <w:r w:rsidRPr="00FC7496">
              <w:rPr>
                <w:lang w:eastAsia="ja-JP"/>
              </w:rPr>
              <w:t>specif</w:t>
            </w:r>
            <w:r w:rsidR="00F657B0" w:rsidRPr="00FC7496">
              <w:rPr>
                <w:lang w:eastAsia="ja-JP"/>
              </w:rPr>
              <w:t>ies</w:t>
            </w:r>
            <w:r w:rsidRPr="00FC7496">
              <w:rPr>
                <w:lang w:eastAsia="ja-JP"/>
              </w:rPr>
              <w:t xml:space="preserve"> the MT call procedure.</w:t>
            </w:r>
          </w:p>
        </w:tc>
        <w:tc>
          <w:tcPr>
            <w:tcW w:w="633" w:type="dxa"/>
          </w:tcPr>
          <w:p w14:paraId="5C217A37" w14:textId="77777777" w:rsidR="00472CA0" w:rsidRPr="00FC7496" w:rsidRDefault="00472CA0" w:rsidP="00273022">
            <w:pPr>
              <w:pStyle w:val="TAC"/>
              <w:keepNext w:val="0"/>
              <w:keepLines w:val="0"/>
            </w:pPr>
            <w:r w:rsidRPr="00FC7496">
              <w:t>-</w:t>
            </w:r>
          </w:p>
        </w:tc>
        <w:tc>
          <w:tcPr>
            <w:tcW w:w="3620" w:type="dxa"/>
          </w:tcPr>
          <w:p w14:paraId="0B5A6B8C" w14:textId="77777777" w:rsidR="00472CA0" w:rsidRPr="00FC7496" w:rsidRDefault="00472CA0" w:rsidP="00273022">
            <w:pPr>
              <w:pStyle w:val="TAL"/>
              <w:keepNext w:val="0"/>
              <w:keepLines w:val="0"/>
            </w:pPr>
            <w:r w:rsidRPr="00FC7496">
              <w:t>-</w:t>
            </w:r>
          </w:p>
        </w:tc>
      </w:tr>
      <w:tr w:rsidR="00472CA0" w:rsidRPr="00FC7496" w14:paraId="0CDFAB33" w14:textId="77777777">
        <w:trPr>
          <w:jc w:val="center"/>
        </w:trPr>
        <w:tc>
          <w:tcPr>
            <w:tcW w:w="709" w:type="dxa"/>
          </w:tcPr>
          <w:p w14:paraId="75F3303D" w14:textId="77777777" w:rsidR="00472CA0" w:rsidRPr="00FC7496" w:rsidRDefault="00472CA0" w:rsidP="00273022">
            <w:pPr>
              <w:pStyle w:val="TAC"/>
              <w:keepNext w:val="0"/>
              <w:keepLines w:val="0"/>
            </w:pPr>
            <w:r w:rsidRPr="00FC7496">
              <w:t>1b1</w:t>
            </w:r>
          </w:p>
        </w:tc>
        <w:tc>
          <w:tcPr>
            <w:tcW w:w="3827" w:type="dxa"/>
          </w:tcPr>
          <w:p w14:paraId="0D8E915E" w14:textId="77777777" w:rsidR="00472CA0" w:rsidRPr="00FC7496" w:rsidRDefault="00472CA0" w:rsidP="00273022">
            <w:pPr>
              <w:pStyle w:val="TAL"/>
              <w:keepNext w:val="0"/>
              <w:keepLines w:val="0"/>
            </w:pPr>
            <w:r w:rsidRPr="00FC7496">
              <w:t>The UE transmits an INITIAL DIRECT TRANSFER message including a PAGING RESPONSE message.</w:t>
            </w:r>
          </w:p>
        </w:tc>
        <w:tc>
          <w:tcPr>
            <w:tcW w:w="633" w:type="dxa"/>
          </w:tcPr>
          <w:p w14:paraId="316B8AB5" w14:textId="77777777" w:rsidR="00472CA0" w:rsidRPr="00FC7496" w:rsidRDefault="00472CA0" w:rsidP="00273022">
            <w:pPr>
              <w:pStyle w:val="TAC"/>
              <w:keepNext w:val="0"/>
              <w:keepLines w:val="0"/>
            </w:pPr>
            <w:r w:rsidRPr="00FC7496">
              <w:t>--&gt;</w:t>
            </w:r>
          </w:p>
        </w:tc>
        <w:tc>
          <w:tcPr>
            <w:tcW w:w="3620" w:type="dxa"/>
          </w:tcPr>
          <w:p w14:paraId="05B50724" w14:textId="77777777" w:rsidR="00472CA0" w:rsidRPr="00FC7496" w:rsidRDefault="00472CA0" w:rsidP="00273022">
            <w:pPr>
              <w:pStyle w:val="TAL"/>
              <w:keepNext w:val="0"/>
              <w:keepLines w:val="0"/>
            </w:pPr>
            <w:r w:rsidRPr="00FC7496">
              <w:t>PAGING RESPONSE</w:t>
            </w:r>
          </w:p>
        </w:tc>
      </w:tr>
      <w:tr w:rsidR="00472CA0" w:rsidRPr="00FC7496" w14:paraId="040BB9D1" w14:textId="77777777">
        <w:trPr>
          <w:jc w:val="center"/>
        </w:trPr>
        <w:tc>
          <w:tcPr>
            <w:tcW w:w="709" w:type="dxa"/>
          </w:tcPr>
          <w:p w14:paraId="7BB78310" w14:textId="77777777" w:rsidR="00472CA0" w:rsidRPr="00FC7496" w:rsidRDefault="00472CA0" w:rsidP="00273022">
            <w:pPr>
              <w:pStyle w:val="TAC"/>
              <w:rPr>
                <w:lang w:eastAsia="ja-JP"/>
              </w:rPr>
            </w:pPr>
            <w:r w:rsidRPr="00FC7496">
              <w:rPr>
                <w:lang w:eastAsia="ja-JP"/>
              </w:rPr>
              <w:t>-</w:t>
            </w:r>
          </w:p>
        </w:tc>
        <w:tc>
          <w:tcPr>
            <w:tcW w:w="3827" w:type="dxa"/>
          </w:tcPr>
          <w:p w14:paraId="4A2BFE37" w14:textId="77777777" w:rsidR="00472CA0" w:rsidRPr="00FC7496" w:rsidRDefault="00472CA0" w:rsidP="00273022">
            <w:pPr>
              <w:pStyle w:val="TAL"/>
              <w:rPr>
                <w:lang w:eastAsia="ja-JP"/>
              </w:rPr>
            </w:pPr>
            <w:r w:rsidRPr="00FC7496">
              <w:t xml:space="preserve">EXCEPTION: Steps </w:t>
            </w:r>
            <w:r w:rsidR="00F06521" w:rsidRPr="00FC7496">
              <w:t>2</w:t>
            </w:r>
            <w:r w:rsidRPr="00FC7496">
              <w:t xml:space="preserve">a1 and </w:t>
            </w:r>
            <w:r w:rsidR="00F06521" w:rsidRPr="00FC7496">
              <w:t>2</w:t>
            </w:r>
            <w:r w:rsidRPr="00FC7496">
              <w:t>a5 specify the</w:t>
            </w:r>
            <w:r w:rsidRPr="00FC7496">
              <w:rPr>
                <w:lang w:eastAsia="ja-JP"/>
              </w:rPr>
              <w:t xml:space="preserve"> </w:t>
            </w:r>
            <w:r w:rsidR="00F06521" w:rsidRPr="00FC7496">
              <w:rPr>
                <w:lang w:eastAsia="ja-JP"/>
              </w:rPr>
              <w:t xml:space="preserve">location </w:t>
            </w:r>
            <w:r w:rsidRPr="00FC7496">
              <w:rPr>
                <w:lang w:eastAsia="ja-JP"/>
              </w:rPr>
              <w:t xml:space="preserve">area update procedure when </w:t>
            </w:r>
            <w:r w:rsidR="00F657B0" w:rsidRPr="00FC7496">
              <w:rPr>
                <w:lang w:eastAsia="ja-JP"/>
              </w:rPr>
              <w:t>the current UTRA cell</w:t>
            </w:r>
            <w:r w:rsidRPr="00FC7496">
              <w:rPr>
                <w:lang w:eastAsia="ja-JP"/>
              </w:rPr>
              <w:t xml:space="preserve"> is in NMO I</w:t>
            </w:r>
            <w:r w:rsidR="00F06521" w:rsidRPr="00FC7496">
              <w:rPr>
                <w:lang w:eastAsia="ja-JP"/>
              </w:rPr>
              <w:t>I</w:t>
            </w:r>
            <w:r w:rsidRPr="00FC7496">
              <w:rPr>
                <w:lang w:eastAsia="ja-JP"/>
              </w:rPr>
              <w:t xml:space="preserve"> and </w:t>
            </w:r>
            <w:r w:rsidR="00F657B0" w:rsidRPr="00FC7496">
              <w:rPr>
                <w:lang w:eastAsia="ja-JP"/>
              </w:rPr>
              <w:t xml:space="preserve">the </w:t>
            </w:r>
            <w:r w:rsidRPr="00FC7496">
              <w:rPr>
                <w:lang w:eastAsia="ja-JP"/>
              </w:rPr>
              <w:t xml:space="preserve">UE is in </w:t>
            </w:r>
            <w:r w:rsidR="00F657B0" w:rsidRPr="00FC7496">
              <w:rPr>
                <w:lang w:eastAsia="ja-JP"/>
              </w:rPr>
              <w:t xml:space="preserve">condition </w:t>
            </w:r>
            <w:r w:rsidRPr="00FC7496">
              <w:rPr>
                <w:lang w:eastAsia="ja-JP"/>
              </w:rPr>
              <w:t>C3</w:t>
            </w:r>
            <w:r w:rsidR="00F657B0" w:rsidRPr="00FC7496">
              <w:rPr>
                <w:lang w:eastAsia="ja-JP"/>
              </w:rPr>
              <w:t xml:space="preserve"> </w:t>
            </w:r>
            <w:r w:rsidR="00F657B0" w:rsidRPr="00FC7496">
              <w:t>and the UE is not registered to the LAC of the current UTRA cell</w:t>
            </w:r>
            <w:r w:rsidRPr="00FC7496">
              <w:rPr>
                <w:lang w:eastAsia="ja-JP"/>
              </w:rPr>
              <w:t>.</w:t>
            </w:r>
          </w:p>
        </w:tc>
        <w:tc>
          <w:tcPr>
            <w:tcW w:w="633" w:type="dxa"/>
          </w:tcPr>
          <w:p w14:paraId="14C45222" w14:textId="77777777" w:rsidR="00472CA0" w:rsidRPr="00FC7496" w:rsidRDefault="00472CA0" w:rsidP="00273022">
            <w:pPr>
              <w:pStyle w:val="TAC"/>
            </w:pPr>
            <w:r w:rsidRPr="00FC7496">
              <w:t>-</w:t>
            </w:r>
          </w:p>
        </w:tc>
        <w:tc>
          <w:tcPr>
            <w:tcW w:w="3620" w:type="dxa"/>
          </w:tcPr>
          <w:p w14:paraId="4A8FA723" w14:textId="77777777" w:rsidR="00472CA0" w:rsidRPr="00FC7496" w:rsidRDefault="00472CA0" w:rsidP="00273022">
            <w:pPr>
              <w:pStyle w:val="TAL"/>
            </w:pPr>
            <w:r w:rsidRPr="00FC7496">
              <w:t>-</w:t>
            </w:r>
          </w:p>
        </w:tc>
      </w:tr>
      <w:tr w:rsidR="00F06521" w:rsidRPr="00FC7496" w14:paraId="6018ED08" w14:textId="77777777">
        <w:trPr>
          <w:jc w:val="center"/>
        </w:trPr>
        <w:tc>
          <w:tcPr>
            <w:tcW w:w="709" w:type="dxa"/>
          </w:tcPr>
          <w:p w14:paraId="50E44112" w14:textId="77777777" w:rsidR="00F06521" w:rsidRPr="00FC7496" w:rsidRDefault="00F06521" w:rsidP="00A471D2">
            <w:pPr>
              <w:pStyle w:val="TAC"/>
              <w:keepNext w:val="0"/>
              <w:keepLines w:val="0"/>
            </w:pPr>
            <w:r w:rsidRPr="00FC7496">
              <w:t>2a1</w:t>
            </w:r>
          </w:p>
        </w:tc>
        <w:tc>
          <w:tcPr>
            <w:tcW w:w="3827" w:type="dxa"/>
          </w:tcPr>
          <w:p w14:paraId="5FA12794" w14:textId="77777777" w:rsidR="00F06521" w:rsidRPr="00FC7496" w:rsidRDefault="00F06521" w:rsidP="00A471D2">
            <w:pPr>
              <w:pStyle w:val="TAL"/>
              <w:keepNext w:val="0"/>
              <w:keepLines w:val="0"/>
            </w:pPr>
            <w:r w:rsidRPr="00FC7496">
              <w:t>The UE transmits an UPLINK DIRECT TRANSFER message.</w:t>
            </w:r>
          </w:p>
          <w:p w14:paraId="44784304" w14:textId="77777777" w:rsidR="00F06521" w:rsidRPr="00FC7496" w:rsidRDefault="00F06521" w:rsidP="00A471D2">
            <w:pPr>
              <w:pStyle w:val="TAL"/>
              <w:keepNext w:val="0"/>
              <w:keepLines w:val="0"/>
            </w:pPr>
            <w:r w:rsidRPr="00FC7496">
              <w:t>This message includes a LOCATION UPDATING REQUEST message.</w:t>
            </w:r>
          </w:p>
        </w:tc>
        <w:tc>
          <w:tcPr>
            <w:tcW w:w="633" w:type="dxa"/>
          </w:tcPr>
          <w:p w14:paraId="54AFB9A8" w14:textId="77777777" w:rsidR="00F06521" w:rsidRPr="00FC7496" w:rsidRDefault="00F06521" w:rsidP="00A471D2">
            <w:pPr>
              <w:pStyle w:val="TAC"/>
              <w:keepNext w:val="0"/>
              <w:keepLines w:val="0"/>
            </w:pPr>
            <w:r w:rsidRPr="00FC7496">
              <w:t>--&gt;</w:t>
            </w:r>
          </w:p>
        </w:tc>
        <w:tc>
          <w:tcPr>
            <w:tcW w:w="3620" w:type="dxa"/>
          </w:tcPr>
          <w:p w14:paraId="74724DA0" w14:textId="77777777" w:rsidR="00F06521" w:rsidRPr="00FC7496" w:rsidRDefault="00F06521" w:rsidP="00A471D2">
            <w:pPr>
              <w:pStyle w:val="TAL"/>
              <w:keepNext w:val="0"/>
              <w:keepLines w:val="0"/>
            </w:pPr>
            <w:r w:rsidRPr="00FC7496">
              <w:t>LOCATION UPDATING REQUEST</w:t>
            </w:r>
          </w:p>
        </w:tc>
      </w:tr>
      <w:tr w:rsidR="00F06521" w:rsidRPr="00FC7496" w14:paraId="2351CD00" w14:textId="77777777">
        <w:trPr>
          <w:jc w:val="center"/>
        </w:trPr>
        <w:tc>
          <w:tcPr>
            <w:tcW w:w="709" w:type="dxa"/>
          </w:tcPr>
          <w:p w14:paraId="374A3A20" w14:textId="77777777" w:rsidR="00F06521" w:rsidRPr="00FC7496" w:rsidRDefault="00F06521" w:rsidP="00A471D2">
            <w:pPr>
              <w:pStyle w:val="TAC"/>
              <w:keepNext w:val="0"/>
              <w:keepLines w:val="0"/>
              <w:rPr>
                <w:lang w:eastAsia="ja-JP"/>
              </w:rPr>
            </w:pPr>
            <w:r w:rsidRPr="00FC7496">
              <w:rPr>
                <w:lang w:eastAsia="ja-JP"/>
              </w:rPr>
              <w:t>2a2</w:t>
            </w:r>
          </w:p>
        </w:tc>
        <w:tc>
          <w:tcPr>
            <w:tcW w:w="3827" w:type="dxa"/>
          </w:tcPr>
          <w:p w14:paraId="35A4BEE2" w14:textId="77777777" w:rsidR="00F06521" w:rsidRPr="00FC7496" w:rsidRDefault="00F06521" w:rsidP="00A471D2">
            <w:pPr>
              <w:pStyle w:val="TAL"/>
              <w:keepNext w:val="0"/>
              <w:keepLines w:val="0"/>
              <w:rPr>
                <w:lang w:eastAsia="ja-JP"/>
              </w:rPr>
            </w:pPr>
            <w:r w:rsidRPr="00FC7496">
              <w:t>The SS transmits a SECURITY MODE COMMAND message.</w:t>
            </w:r>
          </w:p>
        </w:tc>
        <w:tc>
          <w:tcPr>
            <w:tcW w:w="633" w:type="dxa"/>
          </w:tcPr>
          <w:p w14:paraId="0C3BB51A" w14:textId="77777777" w:rsidR="00F06521" w:rsidRPr="00FC7496" w:rsidRDefault="00F06521" w:rsidP="00A471D2">
            <w:pPr>
              <w:pStyle w:val="TAC"/>
              <w:keepNext w:val="0"/>
              <w:keepLines w:val="0"/>
            </w:pPr>
            <w:r w:rsidRPr="00FC7496">
              <w:t>&lt;--</w:t>
            </w:r>
          </w:p>
        </w:tc>
        <w:tc>
          <w:tcPr>
            <w:tcW w:w="3620" w:type="dxa"/>
          </w:tcPr>
          <w:p w14:paraId="699F677B" w14:textId="77777777" w:rsidR="00F06521" w:rsidRPr="00FC7496" w:rsidRDefault="00F06521" w:rsidP="00A471D2">
            <w:pPr>
              <w:pStyle w:val="TAL"/>
              <w:keepNext w:val="0"/>
              <w:keepLines w:val="0"/>
            </w:pPr>
            <w:r w:rsidRPr="00FC7496">
              <w:t>SECURITY MODE COMMAND</w:t>
            </w:r>
          </w:p>
        </w:tc>
      </w:tr>
      <w:tr w:rsidR="00F06521" w:rsidRPr="00FC7496" w14:paraId="42BA6C53" w14:textId="77777777">
        <w:trPr>
          <w:jc w:val="center"/>
        </w:trPr>
        <w:tc>
          <w:tcPr>
            <w:tcW w:w="709" w:type="dxa"/>
          </w:tcPr>
          <w:p w14:paraId="14324162" w14:textId="77777777" w:rsidR="00F06521" w:rsidRPr="00FC7496" w:rsidRDefault="00F06521" w:rsidP="00A471D2">
            <w:pPr>
              <w:pStyle w:val="TAC"/>
              <w:keepNext w:val="0"/>
              <w:keepLines w:val="0"/>
              <w:rPr>
                <w:lang w:eastAsia="ja-JP"/>
              </w:rPr>
            </w:pPr>
            <w:r w:rsidRPr="00FC7496">
              <w:rPr>
                <w:lang w:eastAsia="ja-JP"/>
              </w:rPr>
              <w:t>2a3</w:t>
            </w:r>
          </w:p>
        </w:tc>
        <w:tc>
          <w:tcPr>
            <w:tcW w:w="3827" w:type="dxa"/>
          </w:tcPr>
          <w:p w14:paraId="670311E8" w14:textId="77777777" w:rsidR="00F06521" w:rsidRPr="00FC7496" w:rsidRDefault="00F06521" w:rsidP="00A471D2">
            <w:pPr>
              <w:pStyle w:val="TAL"/>
              <w:keepNext w:val="0"/>
              <w:keepLines w:val="0"/>
            </w:pPr>
            <w:r w:rsidRPr="00FC7496">
              <w:t>The UE transmits a SECURITY MODE COMPLETE message.</w:t>
            </w:r>
          </w:p>
        </w:tc>
        <w:tc>
          <w:tcPr>
            <w:tcW w:w="633" w:type="dxa"/>
            <w:vAlign w:val="center"/>
          </w:tcPr>
          <w:p w14:paraId="7BD2F228" w14:textId="77777777" w:rsidR="00F06521" w:rsidRPr="00FC7496" w:rsidRDefault="00F06521" w:rsidP="00A471D2">
            <w:pPr>
              <w:pStyle w:val="TAC"/>
              <w:keepNext w:val="0"/>
              <w:keepLines w:val="0"/>
            </w:pPr>
            <w:r w:rsidRPr="00FC7496">
              <w:t>--&gt;</w:t>
            </w:r>
          </w:p>
        </w:tc>
        <w:tc>
          <w:tcPr>
            <w:tcW w:w="3620" w:type="dxa"/>
          </w:tcPr>
          <w:p w14:paraId="66A0D28E" w14:textId="77777777" w:rsidR="00F06521" w:rsidRPr="00FC7496" w:rsidRDefault="00F06521" w:rsidP="00A471D2">
            <w:pPr>
              <w:pStyle w:val="TAL"/>
              <w:keepNext w:val="0"/>
              <w:keepLines w:val="0"/>
            </w:pPr>
            <w:r w:rsidRPr="00FC7496">
              <w:t>SECURITY MODE COMPLETE</w:t>
            </w:r>
          </w:p>
        </w:tc>
      </w:tr>
      <w:tr w:rsidR="00F06521" w:rsidRPr="00FC7496" w14:paraId="17EA17BF" w14:textId="77777777">
        <w:trPr>
          <w:jc w:val="center"/>
        </w:trPr>
        <w:tc>
          <w:tcPr>
            <w:tcW w:w="709" w:type="dxa"/>
          </w:tcPr>
          <w:p w14:paraId="04DA84B9" w14:textId="77777777" w:rsidR="00F06521" w:rsidRPr="00FC7496" w:rsidRDefault="00F06521" w:rsidP="00A471D2">
            <w:pPr>
              <w:pStyle w:val="TAC"/>
              <w:keepNext w:val="0"/>
              <w:keepLines w:val="0"/>
            </w:pPr>
            <w:r w:rsidRPr="00FC7496">
              <w:t>2a4</w:t>
            </w:r>
          </w:p>
        </w:tc>
        <w:tc>
          <w:tcPr>
            <w:tcW w:w="3827" w:type="dxa"/>
          </w:tcPr>
          <w:p w14:paraId="4E225525" w14:textId="77777777" w:rsidR="00F06521" w:rsidRPr="00FC7496" w:rsidRDefault="00F06521" w:rsidP="00A471D2">
            <w:pPr>
              <w:pStyle w:val="TAL"/>
              <w:keepNext w:val="0"/>
              <w:keepLines w:val="0"/>
            </w:pPr>
            <w:r w:rsidRPr="00FC7496">
              <w:t>The SS transmits a DOWNLINK DIRECT TRANSFER message.</w:t>
            </w:r>
          </w:p>
          <w:p w14:paraId="16293F2A" w14:textId="77777777" w:rsidR="00F06521" w:rsidRPr="00FC7496" w:rsidRDefault="00F06521" w:rsidP="00A471D2">
            <w:pPr>
              <w:pStyle w:val="TAL"/>
              <w:keepNext w:val="0"/>
              <w:keepLines w:val="0"/>
            </w:pPr>
            <w:r w:rsidRPr="00FC7496">
              <w:t>This message includes a LOCATION UPDATING ACCEPT</w:t>
            </w:r>
          </w:p>
        </w:tc>
        <w:tc>
          <w:tcPr>
            <w:tcW w:w="633" w:type="dxa"/>
          </w:tcPr>
          <w:p w14:paraId="4768F61D" w14:textId="77777777" w:rsidR="00F06521" w:rsidRPr="00FC7496" w:rsidRDefault="00F06521" w:rsidP="00A471D2">
            <w:pPr>
              <w:pStyle w:val="TAC"/>
              <w:keepNext w:val="0"/>
              <w:keepLines w:val="0"/>
            </w:pPr>
            <w:r w:rsidRPr="00FC7496">
              <w:t>&lt;--</w:t>
            </w:r>
          </w:p>
        </w:tc>
        <w:tc>
          <w:tcPr>
            <w:tcW w:w="3620" w:type="dxa"/>
          </w:tcPr>
          <w:p w14:paraId="20B697CB" w14:textId="77777777" w:rsidR="00F06521" w:rsidRPr="00FC7496" w:rsidRDefault="00F06521" w:rsidP="00A471D2">
            <w:pPr>
              <w:pStyle w:val="TAL"/>
              <w:keepNext w:val="0"/>
              <w:keepLines w:val="0"/>
            </w:pPr>
            <w:r w:rsidRPr="00FC7496">
              <w:t>LOCATION UPDATING ACCEPT</w:t>
            </w:r>
          </w:p>
        </w:tc>
      </w:tr>
      <w:tr w:rsidR="00F06521" w:rsidRPr="00FC7496" w14:paraId="768784AA"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9DBB6E" w14:textId="77777777" w:rsidR="00F06521" w:rsidRPr="00FC7496" w:rsidRDefault="00F06521" w:rsidP="00A471D2">
            <w:pPr>
              <w:pStyle w:val="TAC"/>
              <w:keepNext w:val="0"/>
              <w:keepLines w:val="0"/>
            </w:pPr>
            <w:r w:rsidRPr="00FC7496">
              <w:t>2a5</w:t>
            </w:r>
          </w:p>
        </w:tc>
        <w:tc>
          <w:tcPr>
            <w:tcW w:w="3827" w:type="dxa"/>
            <w:tcBorders>
              <w:top w:val="single" w:sz="4" w:space="0" w:color="auto"/>
              <w:left w:val="single" w:sz="4" w:space="0" w:color="auto"/>
              <w:bottom w:val="single" w:sz="4" w:space="0" w:color="auto"/>
              <w:right w:val="single" w:sz="4" w:space="0" w:color="auto"/>
            </w:tcBorders>
          </w:tcPr>
          <w:p w14:paraId="602C118C" w14:textId="77777777" w:rsidR="00F06521" w:rsidRPr="00FC7496" w:rsidRDefault="00F06521" w:rsidP="00A471D2">
            <w:pPr>
              <w:pStyle w:val="TAL"/>
              <w:keepNext w:val="0"/>
              <w:keepLines w:val="0"/>
            </w:pPr>
            <w:r w:rsidRPr="00FC7496">
              <w:t>The EU transmits a UPLINK DIRECT TRANSFER message.</w:t>
            </w:r>
          </w:p>
          <w:p w14:paraId="15AA169B" w14:textId="77777777" w:rsidR="00F06521" w:rsidRPr="00FC7496" w:rsidRDefault="00F06521" w:rsidP="00A471D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3931FD9E" w14:textId="77777777" w:rsidR="00F06521" w:rsidRPr="00FC7496" w:rsidRDefault="00F06521" w:rsidP="00A471D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DB70E9" w14:textId="77777777" w:rsidR="00F06521" w:rsidRPr="00FC7496" w:rsidRDefault="00F06521" w:rsidP="00A471D2">
            <w:pPr>
              <w:pStyle w:val="TAL"/>
              <w:keepNext w:val="0"/>
              <w:keepLines w:val="0"/>
            </w:pPr>
            <w:r w:rsidRPr="00FC7496">
              <w:t>TMSI REALLOCATION COMPLETE</w:t>
            </w:r>
          </w:p>
        </w:tc>
      </w:tr>
      <w:tr w:rsidR="00472CA0" w:rsidRPr="00FC7496" w14:paraId="5776EFFF" w14:textId="77777777">
        <w:trPr>
          <w:jc w:val="center"/>
        </w:trPr>
        <w:tc>
          <w:tcPr>
            <w:tcW w:w="709" w:type="dxa"/>
          </w:tcPr>
          <w:p w14:paraId="47F96EC9" w14:textId="77777777" w:rsidR="00472CA0" w:rsidRPr="00FC7496" w:rsidRDefault="00F06521" w:rsidP="00273022">
            <w:pPr>
              <w:pStyle w:val="TAC"/>
              <w:keepNext w:val="0"/>
              <w:keepLines w:val="0"/>
              <w:rPr>
                <w:lang w:eastAsia="ja-JP"/>
              </w:rPr>
            </w:pPr>
            <w:r w:rsidRPr="00FC7496">
              <w:rPr>
                <w:lang w:eastAsia="ja-JP"/>
              </w:rPr>
              <w:t>3</w:t>
            </w:r>
          </w:p>
        </w:tc>
        <w:tc>
          <w:tcPr>
            <w:tcW w:w="3827" w:type="dxa"/>
          </w:tcPr>
          <w:p w14:paraId="471BE6C4"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1470CD90" w14:textId="77777777" w:rsidR="00472CA0" w:rsidRPr="00FC7496" w:rsidRDefault="00472CA0" w:rsidP="00273022">
            <w:pPr>
              <w:pStyle w:val="TAC"/>
              <w:keepNext w:val="0"/>
              <w:keepLines w:val="0"/>
            </w:pPr>
            <w:r w:rsidRPr="00FC7496">
              <w:t>&lt;--</w:t>
            </w:r>
          </w:p>
        </w:tc>
        <w:tc>
          <w:tcPr>
            <w:tcW w:w="3620" w:type="dxa"/>
          </w:tcPr>
          <w:p w14:paraId="468AD76B" w14:textId="77777777" w:rsidR="00472CA0" w:rsidRPr="00FC7496" w:rsidRDefault="00472CA0" w:rsidP="00273022">
            <w:pPr>
              <w:pStyle w:val="TAL"/>
              <w:keepNext w:val="0"/>
              <w:keepLines w:val="0"/>
            </w:pPr>
            <w:r w:rsidRPr="00FC7496">
              <w:t>SECURITY MODE COMMAND</w:t>
            </w:r>
          </w:p>
        </w:tc>
      </w:tr>
      <w:tr w:rsidR="00472CA0" w:rsidRPr="00FC7496" w14:paraId="1F70AA9F" w14:textId="77777777">
        <w:trPr>
          <w:jc w:val="center"/>
        </w:trPr>
        <w:tc>
          <w:tcPr>
            <w:tcW w:w="709" w:type="dxa"/>
          </w:tcPr>
          <w:p w14:paraId="08E1F876" w14:textId="77777777" w:rsidR="00472CA0" w:rsidRPr="00FC7496" w:rsidRDefault="00F06521" w:rsidP="00273022">
            <w:pPr>
              <w:pStyle w:val="TAC"/>
              <w:keepNext w:val="0"/>
              <w:keepLines w:val="0"/>
              <w:rPr>
                <w:lang w:eastAsia="ja-JP"/>
              </w:rPr>
            </w:pPr>
            <w:r w:rsidRPr="00FC7496">
              <w:rPr>
                <w:lang w:eastAsia="ja-JP"/>
              </w:rPr>
              <w:t>4</w:t>
            </w:r>
          </w:p>
        </w:tc>
        <w:tc>
          <w:tcPr>
            <w:tcW w:w="3827" w:type="dxa"/>
          </w:tcPr>
          <w:p w14:paraId="60056CC7"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B2B0B0C" w14:textId="77777777" w:rsidR="00472CA0" w:rsidRPr="00FC7496" w:rsidRDefault="00472CA0" w:rsidP="00273022">
            <w:pPr>
              <w:pStyle w:val="TAC"/>
              <w:keepNext w:val="0"/>
              <w:keepLines w:val="0"/>
            </w:pPr>
            <w:r w:rsidRPr="00FC7496">
              <w:t>--&gt;</w:t>
            </w:r>
          </w:p>
        </w:tc>
        <w:tc>
          <w:tcPr>
            <w:tcW w:w="3620" w:type="dxa"/>
          </w:tcPr>
          <w:p w14:paraId="4D53B5C2" w14:textId="77777777" w:rsidR="00472CA0" w:rsidRPr="00FC7496" w:rsidRDefault="00472CA0" w:rsidP="00273022">
            <w:pPr>
              <w:pStyle w:val="TAL"/>
              <w:keepNext w:val="0"/>
              <w:keepLines w:val="0"/>
            </w:pPr>
            <w:r w:rsidRPr="00FC7496">
              <w:t>SECURITY MODE COMPLETE</w:t>
            </w:r>
          </w:p>
        </w:tc>
      </w:tr>
      <w:tr w:rsidR="00472CA0" w:rsidRPr="00FC7496" w14:paraId="12CFBF99" w14:textId="77777777">
        <w:trPr>
          <w:jc w:val="center"/>
        </w:trPr>
        <w:tc>
          <w:tcPr>
            <w:tcW w:w="709" w:type="dxa"/>
          </w:tcPr>
          <w:p w14:paraId="404E52C1" w14:textId="77777777" w:rsidR="00472CA0" w:rsidRPr="00FC7496" w:rsidRDefault="00F06521" w:rsidP="00273022">
            <w:pPr>
              <w:pStyle w:val="TAC"/>
              <w:keepNext w:val="0"/>
              <w:keepLines w:val="0"/>
              <w:rPr>
                <w:lang w:eastAsia="ja-JP"/>
              </w:rPr>
            </w:pPr>
            <w:r w:rsidRPr="00FC7496">
              <w:rPr>
                <w:lang w:eastAsia="ja-JP"/>
              </w:rPr>
              <w:t>5</w:t>
            </w:r>
          </w:p>
        </w:tc>
        <w:tc>
          <w:tcPr>
            <w:tcW w:w="3827" w:type="dxa"/>
          </w:tcPr>
          <w:p w14:paraId="17C98A69" w14:textId="77777777" w:rsidR="00472CA0" w:rsidRPr="00FC7496" w:rsidRDefault="00472CA0" w:rsidP="00273022">
            <w:pPr>
              <w:pStyle w:val="TAL"/>
              <w:keepNext w:val="0"/>
              <w:keepLines w:val="0"/>
            </w:pPr>
            <w:r w:rsidRPr="00FC7496">
              <w:t>The SS transmits a DOWNLINK DIRECT TRANSFER message.</w:t>
            </w:r>
          </w:p>
          <w:p w14:paraId="29CF9EE2" w14:textId="77777777" w:rsidR="00472CA0" w:rsidRPr="00FC7496" w:rsidRDefault="00472CA0" w:rsidP="00273022">
            <w:pPr>
              <w:pStyle w:val="TAL"/>
              <w:keepNext w:val="0"/>
              <w:keepLines w:val="0"/>
              <w:rPr>
                <w:lang w:eastAsia="ja-JP"/>
              </w:rPr>
            </w:pPr>
            <w:r w:rsidRPr="00FC7496">
              <w:t>This message includes a ROUTING AREA UPDATE ACCEPT message.</w:t>
            </w:r>
          </w:p>
        </w:tc>
        <w:tc>
          <w:tcPr>
            <w:tcW w:w="633" w:type="dxa"/>
          </w:tcPr>
          <w:p w14:paraId="1D0F1B8C" w14:textId="77777777" w:rsidR="00472CA0" w:rsidRPr="00FC7496" w:rsidRDefault="00472CA0" w:rsidP="00273022">
            <w:pPr>
              <w:pStyle w:val="TAC"/>
              <w:keepNext w:val="0"/>
              <w:keepLines w:val="0"/>
            </w:pPr>
            <w:r w:rsidRPr="00FC7496">
              <w:t>&lt;--</w:t>
            </w:r>
          </w:p>
        </w:tc>
        <w:tc>
          <w:tcPr>
            <w:tcW w:w="3620" w:type="dxa"/>
          </w:tcPr>
          <w:p w14:paraId="67A07C5C"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1FC3777" w14:textId="77777777">
        <w:trPr>
          <w:jc w:val="center"/>
        </w:trPr>
        <w:tc>
          <w:tcPr>
            <w:tcW w:w="709" w:type="dxa"/>
          </w:tcPr>
          <w:p w14:paraId="46F612D2" w14:textId="77777777" w:rsidR="00472CA0" w:rsidRPr="00FC7496" w:rsidRDefault="00F06521" w:rsidP="00273022">
            <w:pPr>
              <w:pStyle w:val="TAC"/>
              <w:keepNext w:val="0"/>
              <w:keepLines w:val="0"/>
              <w:rPr>
                <w:lang w:eastAsia="ja-JP"/>
              </w:rPr>
            </w:pPr>
            <w:r w:rsidRPr="00FC7496">
              <w:rPr>
                <w:lang w:eastAsia="ja-JP"/>
              </w:rPr>
              <w:t>6</w:t>
            </w:r>
          </w:p>
        </w:tc>
        <w:tc>
          <w:tcPr>
            <w:tcW w:w="3827" w:type="dxa"/>
          </w:tcPr>
          <w:p w14:paraId="693CCBA4" w14:textId="77777777" w:rsidR="00472CA0" w:rsidRPr="00FC7496" w:rsidRDefault="00472CA0" w:rsidP="00273022">
            <w:pPr>
              <w:pStyle w:val="TAL"/>
              <w:keepNext w:val="0"/>
              <w:keepLines w:val="0"/>
            </w:pPr>
            <w:r w:rsidRPr="00FC7496">
              <w:t>The UE transmits an UPLINK DIRECT TRANSFER message.</w:t>
            </w:r>
          </w:p>
          <w:p w14:paraId="5C5D4C1C" w14:textId="77777777" w:rsidR="00472CA0" w:rsidRPr="00FC7496" w:rsidRDefault="00472CA0" w:rsidP="00273022">
            <w:pPr>
              <w:pStyle w:val="TAL"/>
              <w:keepNext w:val="0"/>
              <w:keepLines w:val="0"/>
              <w:rPr>
                <w:lang w:eastAsia="ja-JP"/>
              </w:rPr>
            </w:pPr>
            <w:r w:rsidRPr="00FC7496">
              <w:t>This message includes a ROUTING AREA UPDATE COMPLETE message.</w:t>
            </w:r>
          </w:p>
        </w:tc>
        <w:tc>
          <w:tcPr>
            <w:tcW w:w="633" w:type="dxa"/>
            <w:vAlign w:val="center"/>
          </w:tcPr>
          <w:p w14:paraId="023DBFD8" w14:textId="77777777" w:rsidR="00472CA0" w:rsidRPr="00FC7496" w:rsidRDefault="00472CA0" w:rsidP="00273022">
            <w:pPr>
              <w:pStyle w:val="TAC"/>
              <w:keepNext w:val="0"/>
              <w:keepLines w:val="0"/>
            </w:pPr>
            <w:r w:rsidRPr="00FC7496">
              <w:t>--&gt;</w:t>
            </w:r>
          </w:p>
        </w:tc>
        <w:tc>
          <w:tcPr>
            <w:tcW w:w="3620" w:type="dxa"/>
          </w:tcPr>
          <w:p w14:paraId="15F563A4" w14:textId="77777777" w:rsidR="00472CA0" w:rsidRPr="00FC7496" w:rsidRDefault="00472CA0" w:rsidP="00273022">
            <w:pPr>
              <w:pStyle w:val="TAL"/>
              <w:keepNext w:val="0"/>
              <w:keepLines w:val="0"/>
            </w:pPr>
            <w:r w:rsidRPr="00FC7496">
              <w:t>ROUTING AREA UPDATE COMPLETE</w:t>
            </w:r>
          </w:p>
        </w:tc>
      </w:tr>
      <w:tr w:rsidR="001262B2" w:rsidRPr="00FC7496" w14:paraId="7B23F2E9" w14:textId="77777777">
        <w:trPr>
          <w:jc w:val="center"/>
        </w:trPr>
        <w:tc>
          <w:tcPr>
            <w:tcW w:w="709" w:type="dxa"/>
          </w:tcPr>
          <w:p w14:paraId="43E89324" w14:textId="77777777" w:rsidR="001262B2" w:rsidRPr="00FC7496" w:rsidRDefault="001262B2" w:rsidP="00A471D2">
            <w:pPr>
              <w:pStyle w:val="TAC"/>
              <w:keepNext w:val="0"/>
              <w:keepLines w:val="0"/>
            </w:pPr>
            <w:r w:rsidRPr="00FC7496">
              <w:t>-</w:t>
            </w:r>
          </w:p>
        </w:tc>
        <w:tc>
          <w:tcPr>
            <w:tcW w:w="3827" w:type="dxa"/>
          </w:tcPr>
          <w:p w14:paraId="4C61ADC9" w14:textId="77777777" w:rsidR="001262B2" w:rsidRPr="00FC7496" w:rsidRDefault="001262B2" w:rsidP="00A471D2">
            <w:pPr>
              <w:pStyle w:val="TAL"/>
              <w:keepNext w:val="0"/>
              <w:keepLines w:val="0"/>
              <w:rPr>
                <w:lang w:eastAsia="ja-JP"/>
              </w:rPr>
            </w:pPr>
            <w:r w:rsidRPr="00FC7496">
              <w:t xml:space="preserve">EXCEPTION: Steps 7a1 and 7a5 specify the combined routing updating procedure when the </w:t>
            </w:r>
            <w:r w:rsidR="00FB0B6E" w:rsidRPr="00FC7496">
              <w:t>initial</w:t>
            </w:r>
            <w:r w:rsidRPr="00FC7496">
              <w:t xml:space="preserve"> RAU procedure was for RA Only.</w:t>
            </w:r>
            <w:r w:rsidR="00381D78" w:rsidRPr="00FC7496">
              <w:t xml:space="preserve"> </w:t>
            </w:r>
            <w:r w:rsidRPr="00FC7496">
              <w:t>This may occur either before, or after, steps 8 and 9</w:t>
            </w:r>
          </w:p>
        </w:tc>
        <w:tc>
          <w:tcPr>
            <w:tcW w:w="633" w:type="dxa"/>
          </w:tcPr>
          <w:p w14:paraId="5A54E377" w14:textId="77777777" w:rsidR="001262B2" w:rsidRPr="00FC7496" w:rsidRDefault="001262B2" w:rsidP="00A471D2">
            <w:pPr>
              <w:pStyle w:val="TAC"/>
              <w:keepNext w:val="0"/>
              <w:keepLines w:val="0"/>
            </w:pPr>
            <w:r w:rsidRPr="00FC7496">
              <w:t>-</w:t>
            </w:r>
          </w:p>
        </w:tc>
        <w:tc>
          <w:tcPr>
            <w:tcW w:w="3620" w:type="dxa"/>
          </w:tcPr>
          <w:p w14:paraId="05A73835" w14:textId="77777777" w:rsidR="001262B2" w:rsidRPr="00FC7496" w:rsidRDefault="001262B2" w:rsidP="00A471D2">
            <w:pPr>
              <w:pStyle w:val="TAL"/>
              <w:keepNext w:val="0"/>
              <w:keepLines w:val="0"/>
            </w:pPr>
            <w:r w:rsidRPr="00FC7496">
              <w:t>-</w:t>
            </w:r>
          </w:p>
        </w:tc>
      </w:tr>
      <w:tr w:rsidR="001262B2" w:rsidRPr="00FC7496" w14:paraId="04585597" w14:textId="77777777">
        <w:trPr>
          <w:jc w:val="center"/>
        </w:trPr>
        <w:tc>
          <w:tcPr>
            <w:tcW w:w="709" w:type="dxa"/>
          </w:tcPr>
          <w:p w14:paraId="2D2AD48C" w14:textId="77777777" w:rsidR="001262B2" w:rsidRPr="00FC7496" w:rsidRDefault="001262B2" w:rsidP="00A471D2">
            <w:pPr>
              <w:pStyle w:val="TAC"/>
              <w:keepNext w:val="0"/>
              <w:keepLines w:val="0"/>
              <w:rPr>
                <w:lang w:eastAsia="ja-JP"/>
              </w:rPr>
            </w:pPr>
            <w:r w:rsidRPr="00FC7496">
              <w:rPr>
                <w:lang w:eastAsia="ja-JP"/>
              </w:rPr>
              <w:t>7a1</w:t>
            </w:r>
          </w:p>
        </w:tc>
        <w:tc>
          <w:tcPr>
            <w:tcW w:w="3827" w:type="dxa"/>
          </w:tcPr>
          <w:p w14:paraId="5F28DB18" w14:textId="77777777" w:rsidR="001262B2" w:rsidRPr="00FC7496" w:rsidRDefault="001262B2" w:rsidP="00A471D2">
            <w:pPr>
              <w:pStyle w:val="TAL"/>
              <w:keepNext w:val="0"/>
              <w:keepLines w:val="0"/>
            </w:pPr>
            <w:r w:rsidRPr="00FC7496">
              <w:t>The UE transmits a ROUTING AREA UPDATE REQUEST message.</w:t>
            </w:r>
          </w:p>
        </w:tc>
        <w:tc>
          <w:tcPr>
            <w:tcW w:w="633" w:type="dxa"/>
          </w:tcPr>
          <w:p w14:paraId="3D6A1890" w14:textId="77777777" w:rsidR="001262B2" w:rsidRPr="00FC7496" w:rsidRDefault="001262B2" w:rsidP="00A471D2">
            <w:pPr>
              <w:pStyle w:val="TAC"/>
              <w:keepNext w:val="0"/>
              <w:keepLines w:val="0"/>
            </w:pPr>
            <w:r w:rsidRPr="00FC7496">
              <w:t>--&gt;</w:t>
            </w:r>
          </w:p>
        </w:tc>
        <w:tc>
          <w:tcPr>
            <w:tcW w:w="3620" w:type="dxa"/>
          </w:tcPr>
          <w:p w14:paraId="2A3D14EB" w14:textId="77777777" w:rsidR="001262B2" w:rsidRPr="00FC7496" w:rsidRDefault="001262B2" w:rsidP="00A471D2">
            <w:pPr>
              <w:pStyle w:val="TAL"/>
              <w:keepNext w:val="0"/>
              <w:keepLines w:val="0"/>
            </w:pPr>
            <w:r w:rsidRPr="00FC7496">
              <w:t>ROUTING AREA UPDATE REQUEST</w:t>
            </w:r>
          </w:p>
        </w:tc>
      </w:tr>
      <w:tr w:rsidR="001262B2" w:rsidRPr="00FC7496" w14:paraId="4C69CE87" w14:textId="77777777">
        <w:trPr>
          <w:jc w:val="center"/>
        </w:trPr>
        <w:tc>
          <w:tcPr>
            <w:tcW w:w="709" w:type="dxa"/>
          </w:tcPr>
          <w:p w14:paraId="4BD829A4" w14:textId="77777777" w:rsidR="001262B2" w:rsidRPr="00FC7496" w:rsidRDefault="001262B2" w:rsidP="00A471D2">
            <w:pPr>
              <w:pStyle w:val="TAC"/>
              <w:keepNext w:val="0"/>
              <w:keepLines w:val="0"/>
              <w:rPr>
                <w:lang w:eastAsia="ja-JP"/>
              </w:rPr>
            </w:pPr>
            <w:r w:rsidRPr="00FC7496">
              <w:rPr>
                <w:lang w:eastAsia="ja-JP"/>
              </w:rPr>
              <w:t>7a2</w:t>
            </w:r>
          </w:p>
        </w:tc>
        <w:tc>
          <w:tcPr>
            <w:tcW w:w="3827" w:type="dxa"/>
          </w:tcPr>
          <w:p w14:paraId="3EC263BA" w14:textId="77777777" w:rsidR="001262B2" w:rsidRPr="00FC7496" w:rsidRDefault="001262B2" w:rsidP="00A471D2">
            <w:pPr>
              <w:pStyle w:val="TAL"/>
              <w:keepNext w:val="0"/>
              <w:keepLines w:val="0"/>
              <w:rPr>
                <w:lang w:eastAsia="ja-JP"/>
              </w:rPr>
            </w:pPr>
            <w:r w:rsidRPr="00FC7496">
              <w:t>The SS transmits a SECURITY MODE COMMAND message.</w:t>
            </w:r>
          </w:p>
        </w:tc>
        <w:tc>
          <w:tcPr>
            <w:tcW w:w="633" w:type="dxa"/>
          </w:tcPr>
          <w:p w14:paraId="4278A6AB" w14:textId="77777777" w:rsidR="001262B2" w:rsidRPr="00FC7496" w:rsidRDefault="001262B2" w:rsidP="00A471D2">
            <w:pPr>
              <w:pStyle w:val="TAC"/>
              <w:keepNext w:val="0"/>
              <w:keepLines w:val="0"/>
            </w:pPr>
            <w:r w:rsidRPr="00FC7496">
              <w:t>&lt;--</w:t>
            </w:r>
          </w:p>
        </w:tc>
        <w:tc>
          <w:tcPr>
            <w:tcW w:w="3620" w:type="dxa"/>
          </w:tcPr>
          <w:p w14:paraId="299ECEA1" w14:textId="77777777" w:rsidR="001262B2" w:rsidRPr="00FC7496" w:rsidRDefault="001262B2" w:rsidP="00A471D2">
            <w:pPr>
              <w:pStyle w:val="TAL"/>
              <w:keepNext w:val="0"/>
              <w:keepLines w:val="0"/>
            </w:pPr>
            <w:r w:rsidRPr="00FC7496">
              <w:t>SECURITY MODE COMMAND</w:t>
            </w:r>
          </w:p>
        </w:tc>
      </w:tr>
      <w:tr w:rsidR="001262B2" w:rsidRPr="00FC7496" w14:paraId="73D13D03" w14:textId="77777777">
        <w:trPr>
          <w:jc w:val="center"/>
        </w:trPr>
        <w:tc>
          <w:tcPr>
            <w:tcW w:w="709" w:type="dxa"/>
          </w:tcPr>
          <w:p w14:paraId="1224FB4B" w14:textId="77777777" w:rsidR="001262B2" w:rsidRPr="00FC7496" w:rsidRDefault="001262B2" w:rsidP="00A471D2">
            <w:pPr>
              <w:pStyle w:val="TAC"/>
              <w:keepNext w:val="0"/>
              <w:keepLines w:val="0"/>
              <w:rPr>
                <w:lang w:eastAsia="ja-JP"/>
              </w:rPr>
            </w:pPr>
            <w:r w:rsidRPr="00FC7496">
              <w:rPr>
                <w:lang w:eastAsia="ja-JP"/>
              </w:rPr>
              <w:t>7a3</w:t>
            </w:r>
          </w:p>
        </w:tc>
        <w:tc>
          <w:tcPr>
            <w:tcW w:w="3827" w:type="dxa"/>
          </w:tcPr>
          <w:p w14:paraId="2FC93574" w14:textId="77777777" w:rsidR="001262B2" w:rsidRPr="00FC7496" w:rsidRDefault="001262B2" w:rsidP="00A471D2">
            <w:pPr>
              <w:pStyle w:val="TAL"/>
              <w:keepNext w:val="0"/>
              <w:keepLines w:val="0"/>
            </w:pPr>
            <w:r w:rsidRPr="00FC7496">
              <w:t>The UE transmits a SECURITY MODE COMPLETE message.</w:t>
            </w:r>
          </w:p>
        </w:tc>
        <w:tc>
          <w:tcPr>
            <w:tcW w:w="633" w:type="dxa"/>
            <w:vAlign w:val="center"/>
          </w:tcPr>
          <w:p w14:paraId="55146860" w14:textId="77777777" w:rsidR="001262B2" w:rsidRPr="00FC7496" w:rsidRDefault="001262B2" w:rsidP="00A471D2">
            <w:pPr>
              <w:pStyle w:val="TAC"/>
              <w:keepNext w:val="0"/>
              <w:keepLines w:val="0"/>
            </w:pPr>
            <w:r w:rsidRPr="00FC7496">
              <w:t>--&gt;</w:t>
            </w:r>
          </w:p>
        </w:tc>
        <w:tc>
          <w:tcPr>
            <w:tcW w:w="3620" w:type="dxa"/>
          </w:tcPr>
          <w:p w14:paraId="0AF4FE6C" w14:textId="77777777" w:rsidR="001262B2" w:rsidRPr="00FC7496" w:rsidRDefault="001262B2" w:rsidP="00A471D2">
            <w:pPr>
              <w:pStyle w:val="TAL"/>
              <w:keepNext w:val="0"/>
              <w:keepLines w:val="0"/>
            </w:pPr>
            <w:r w:rsidRPr="00FC7496">
              <w:t>SECURITY MODE COMPLETE</w:t>
            </w:r>
          </w:p>
        </w:tc>
      </w:tr>
      <w:tr w:rsidR="001262B2" w:rsidRPr="00FC7496" w14:paraId="6C7A233E" w14:textId="77777777">
        <w:trPr>
          <w:jc w:val="center"/>
        </w:trPr>
        <w:tc>
          <w:tcPr>
            <w:tcW w:w="709" w:type="dxa"/>
          </w:tcPr>
          <w:p w14:paraId="3D1E9CBE" w14:textId="77777777" w:rsidR="001262B2" w:rsidRPr="00FC7496" w:rsidRDefault="001262B2" w:rsidP="00A471D2">
            <w:pPr>
              <w:pStyle w:val="TAC"/>
              <w:keepNext w:val="0"/>
              <w:keepLines w:val="0"/>
              <w:rPr>
                <w:lang w:eastAsia="ja-JP"/>
              </w:rPr>
            </w:pPr>
            <w:r w:rsidRPr="00FC7496">
              <w:rPr>
                <w:lang w:eastAsia="ja-JP"/>
              </w:rPr>
              <w:t>7a4</w:t>
            </w:r>
          </w:p>
        </w:tc>
        <w:tc>
          <w:tcPr>
            <w:tcW w:w="3827" w:type="dxa"/>
          </w:tcPr>
          <w:p w14:paraId="5A6FFA37" w14:textId="77777777" w:rsidR="001262B2" w:rsidRPr="00FC7496" w:rsidRDefault="001262B2" w:rsidP="00A471D2">
            <w:pPr>
              <w:pStyle w:val="TAL"/>
              <w:keepNext w:val="0"/>
              <w:keepLines w:val="0"/>
            </w:pPr>
            <w:r w:rsidRPr="00FC7496">
              <w:t>The SS transmits a DOWNLINK DIRECT TRANSFER message.</w:t>
            </w:r>
          </w:p>
          <w:p w14:paraId="14DEFDFA" w14:textId="77777777" w:rsidR="001262B2" w:rsidRPr="00FC7496" w:rsidRDefault="001262B2" w:rsidP="00A471D2">
            <w:pPr>
              <w:pStyle w:val="TAL"/>
              <w:keepNext w:val="0"/>
              <w:keepLines w:val="0"/>
              <w:rPr>
                <w:lang w:eastAsia="ja-JP"/>
              </w:rPr>
            </w:pPr>
            <w:r w:rsidRPr="00FC7496">
              <w:t>This message includes a ROUTING AREA UPDATE ACCEPT message.</w:t>
            </w:r>
          </w:p>
        </w:tc>
        <w:tc>
          <w:tcPr>
            <w:tcW w:w="633" w:type="dxa"/>
          </w:tcPr>
          <w:p w14:paraId="49C22C2C" w14:textId="77777777" w:rsidR="001262B2" w:rsidRPr="00FC7496" w:rsidRDefault="001262B2" w:rsidP="00A471D2">
            <w:pPr>
              <w:pStyle w:val="TAC"/>
              <w:keepNext w:val="0"/>
              <w:keepLines w:val="0"/>
            </w:pPr>
            <w:r w:rsidRPr="00FC7496">
              <w:t>&lt;--</w:t>
            </w:r>
          </w:p>
        </w:tc>
        <w:tc>
          <w:tcPr>
            <w:tcW w:w="3620" w:type="dxa"/>
          </w:tcPr>
          <w:p w14:paraId="39257159" w14:textId="77777777" w:rsidR="001262B2" w:rsidRPr="00FC7496" w:rsidRDefault="001262B2" w:rsidP="00A471D2">
            <w:pPr>
              <w:pStyle w:val="TAL"/>
              <w:keepNext w:val="0"/>
              <w:keepLines w:val="0"/>
              <w:rPr>
                <w:lang w:eastAsia="ja-JP"/>
              </w:rPr>
            </w:pPr>
            <w:r w:rsidRPr="00FC7496">
              <w:t>ROUTING AREA UPDATE ACCEPT</w:t>
            </w:r>
          </w:p>
        </w:tc>
      </w:tr>
      <w:tr w:rsidR="001262B2" w:rsidRPr="00FC7496" w14:paraId="1349EBF9" w14:textId="77777777">
        <w:trPr>
          <w:jc w:val="center"/>
        </w:trPr>
        <w:tc>
          <w:tcPr>
            <w:tcW w:w="709" w:type="dxa"/>
          </w:tcPr>
          <w:p w14:paraId="24A6FF68" w14:textId="77777777" w:rsidR="001262B2" w:rsidRPr="00FC7496" w:rsidRDefault="001262B2" w:rsidP="00A471D2">
            <w:pPr>
              <w:pStyle w:val="TAC"/>
              <w:keepNext w:val="0"/>
              <w:keepLines w:val="0"/>
              <w:rPr>
                <w:lang w:eastAsia="ja-JP"/>
              </w:rPr>
            </w:pPr>
            <w:r w:rsidRPr="00FC7496">
              <w:rPr>
                <w:lang w:eastAsia="ja-JP"/>
              </w:rPr>
              <w:t>7a5</w:t>
            </w:r>
          </w:p>
        </w:tc>
        <w:tc>
          <w:tcPr>
            <w:tcW w:w="3827" w:type="dxa"/>
          </w:tcPr>
          <w:p w14:paraId="35A0F241" w14:textId="77777777" w:rsidR="001262B2" w:rsidRPr="00FC7496" w:rsidRDefault="001262B2" w:rsidP="00A471D2">
            <w:pPr>
              <w:pStyle w:val="TAL"/>
              <w:keepNext w:val="0"/>
              <w:keepLines w:val="0"/>
            </w:pPr>
            <w:r w:rsidRPr="00FC7496">
              <w:t>The UE transmits an UPLINK DIRECT TRANSFER message.</w:t>
            </w:r>
          </w:p>
          <w:p w14:paraId="7A7A674D" w14:textId="77777777" w:rsidR="001262B2" w:rsidRPr="00FC7496" w:rsidRDefault="001262B2" w:rsidP="00A471D2">
            <w:pPr>
              <w:pStyle w:val="TAL"/>
              <w:keepNext w:val="0"/>
              <w:keepLines w:val="0"/>
              <w:rPr>
                <w:lang w:eastAsia="ja-JP"/>
              </w:rPr>
            </w:pPr>
            <w:r w:rsidRPr="00FC7496">
              <w:t>This message includes a ROUTING AREA UPDATE COMPLETE message.</w:t>
            </w:r>
          </w:p>
        </w:tc>
        <w:tc>
          <w:tcPr>
            <w:tcW w:w="633" w:type="dxa"/>
            <w:vAlign w:val="center"/>
          </w:tcPr>
          <w:p w14:paraId="44D9DDF2" w14:textId="77777777" w:rsidR="001262B2" w:rsidRPr="00FC7496" w:rsidRDefault="001262B2" w:rsidP="00A471D2">
            <w:pPr>
              <w:pStyle w:val="TAC"/>
              <w:keepNext w:val="0"/>
              <w:keepLines w:val="0"/>
            </w:pPr>
            <w:r w:rsidRPr="00FC7496">
              <w:t>--&gt;</w:t>
            </w:r>
          </w:p>
        </w:tc>
        <w:tc>
          <w:tcPr>
            <w:tcW w:w="3620" w:type="dxa"/>
          </w:tcPr>
          <w:p w14:paraId="7524792F" w14:textId="77777777" w:rsidR="001262B2" w:rsidRPr="00FC7496" w:rsidRDefault="001262B2" w:rsidP="00A471D2">
            <w:pPr>
              <w:pStyle w:val="TAL"/>
              <w:keepNext w:val="0"/>
              <w:keepLines w:val="0"/>
            </w:pPr>
            <w:r w:rsidRPr="00FC7496">
              <w:t>ROUTING AREA UPDATE COMPLETE</w:t>
            </w:r>
          </w:p>
        </w:tc>
      </w:tr>
      <w:tr w:rsidR="00472CA0" w:rsidRPr="00FC7496" w14:paraId="241666F6" w14:textId="77777777">
        <w:trPr>
          <w:jc w:val="center"/>
        </w:trPr>
        <w:tc>
          <w:tcPr>
            <w:tcW w:w="709" w:type="dxa"/>
          </w:tcPr>
          <w:p w14:paraId="15EE7884" w14:textId="77777777" w:rsidR="00472CA0" w:rsidRPr="00FC7496" w:rsidRDefault="00472CA0" w:rsidP="00273022">
            <w:pPr>
              <w:pStyle w:val="TAC"/>
              <w:keepNext w:val="0"/>
              <w:keepLines w:val="0"/>
            </w:pPr>
            <w:r w:rsidRPr="00FC7496">
              <w:t>-</w:t>
            </w:r>
          </w:p>
        </w:tc>
        <w:tc>
          <w:tcPr>
            <w:tcW w:w="3827" w:type="dxa"/>
          </w:tcPr>
          <w:p w14:paraId="7892173F" w14:textId="77777777" w:rsidR="00472CA0" w:rsidRPr="00FC7496" w:rsidRDefault="00472CA0" w:rsidP="00273022">
            <w:pPr>
              <w:pStyle w:val="TAL"/>
              <w:keepNext w:val="0"/>
              <w:keepLines w:val="0"/>
              <w:rPr>
                <w:lang w:eastAsia="ja-JP"/>
              </w:rPr>
            </w:pPr>
            <w:r w:rsidRPr="00FC7496">
              <w:t xml:space="preserve">EXCEPTION: Steps 7b1 and 7b4 specify the location updating procedure when </w:t>
            </w:r>
            <w:r w:rsidR="00F657B0" w:rsidRPr="00FC7496">
              <w:t xml:space="preserve">the current UTRA cell is in network mode (NMO I or NMO II) and the </w:t>
            </w:r>
            <w:r w:rsidR="001B16A2" w:rsidRPr="00FC7496">
              <w:t>UE is</w:t>
            </w:r>
            <w:r w:rsidR="00F657B0" w:rsidRPr="00FC7496">
              <w:t xml:space="preserve"> in condition</w:t>
            </w:r>
            <w:r w:rsidRPr="00FC7496">
              <w:t xml:space="preserve"> </w:t>
            </w:r>
            <w:r w:rsidR="00F657B0" w:rsidRPr="00FC7496">
              <w:t>C4 and the UE is not registered to the LAC of the current UTRA cell.</w:t>
            </w:r>
          </w:p>
        </w:tc>
        <w:tc>
          <w:tcPr>
            <w:tcW w:w="633" w:type="dxa"/>
          </w:tcPr>
          <w:p w14:paraId="1792CE0A" w14:textId="77777777" w:rsidR="00472CA0" w:rsidRPr="00FC7496" w:rsidRDefault="00472CA0" w:rsidP="00273022">
            <w:pPr>
              <w:pStyle w:val="TAC"/>
              <w:keepNext w:val="0"/>
              <w:keepLines w:val="0"/>
            </w:pPr>
            <w:r w:rsidRPr="00FC7496">
              <w:t>-</w:t>
            </w:r>
          </w:p>
        </w:tc>
        <w:tc>
          <w:tcPr>
            <w:tcW w:w="3620" w:type="dxa"/>
          </w:tcPr>
          <w:p w14:paraId="75F71CBD" w14:textId="77777777" w:rsidR="00472CA0" w:rsidRPr="00FC7496" w:rsidRDefault="00472CA0" w:rsidP="00273022">
            <w:pPr>
              <w:pStyle w:val="TAL"/>
              <w:keepNext w:val="0"/>
              <w:keepLines w:val="0"/>
            </w:pPr>
            <w:r w:rsidRPr="00FC7496">
              <w:t>-</w:t>
            </w:r>
          </w:p>
        </w:tc>
      </w:tr>
      <w:tr w:rsidR="00472CA0" w:rsidRPr="00FC7496" w14:paraId="1F0E8A8F" w14:textId="77777777">
        <w:trPr>
          <w:jc w:val="center"/>
        </w:trPr>
        <w:tc>
          <w:tcPr>
            <w:tcW w:w="709" w:type="dxa"/>
          </w:tcPr>
          <w:p w14:paraId="0A78BF37" w14:textId="77777777" w:rsidR="00472CA0" w:rsidRPr="00FC7496" w:rsidRDefault="00472CA0" w:rsidP="00273022">
            <w:pPr>
              <w:pStyle w:val="TAC"/>
              <w:keepNext w:val="0"/>
              <w:keepLines w:val="0"/>
            </w:pPr>
            <w:r w:rsidRPr="00FC7496">
              <w:t>7b1</w:t>
            </w:r>
          </w:p>
        </w:tc>
        <w:tc>
          <w:tcPr>
            <w:tcW w:w="3827" w:type="dxa"/>
          </w:tcPr>
          <w:p w14:paraId="554C5E45" w14:textId="77777777" w:rsidR="00472CA0" w:rsidRPr="00FC7496" w:rsidRDefault="00472CA0" w:rsidP="00273022">
            <w:pPr>
              <w:pStyle w:val="TAL"/>
              <w:keepNext w:val="0"/>
              <w:keepLines w:val="0"/>
            </w:pPr>
            <w:r w:rsidRPr="00FC7496">
              <w:t>The UE transmits an UPLINK DIRECT TRANSFER message.</w:t>
            </w:r>
          </w:p>
          <w:p w14:paraId="6DC96D3B" w14:textId="77777777" w:rsidR="00472CA0" w:rsidRPr="00FC7496" w:rsidRDefault="00472CA0" w:rsidP="00273022">
            <w:pPr>
              <w:pStyle w:val="TAL"/>
              <w:keepNext w:val="0"/>
              <w:keepLines w:val="0"/>
            </w:pPr>
            <w:r w:rsidRPr="00FC7496">
              <w:t>This message includes a LOCATION UPDATING REQUEST message.</w:t>
            </w:r>
          </w:p>
        </w:tc>
        <w:tc>
          <w:tcPr>
            <w:tcW w:w="633" w:type="dxa"/>
          </w:tcPr>
          <w:p w14:paraId="63706D6A" w14:textId="77777777" w:rsidR="00472CA0" w:rsidRPr="00FC7496" w:rsidRDefault="00472CA0" w:rsidP="00273022">
            <w:pPr>
              <w:pStyle w:val="TAC"/>
              <w:keepNext w:val="0"/>
              <w:keepLines w:val="0"/>
            </w:pPr>
            <w:r w:rsidRPr="00FC7496">
              <w:t>--&gt;</w:t>
            </w:r>
          </w:p>
        </w:tc>
        <w:tc>
          <w:tcPr>
            <w:tcW w:w="3620" w:type="dxa"/>
          </w:tcPr>
          <w:p w14:paraId="6B225472" w14:textId="77777777" w:rsidR="00472CA0" w:rsidRPr="00FC7496" w:rsidRDefault="00472CA0" w:rsidP="00273022">
            <w:pPr>
              <w:pStyle w:val="TAL"/>
              <w:keepNext w:val="0"/>
              <w:keepLines w:val="0"/>
            </w:pPr>
            <w:r w:rsidRPr="00FC7496">
              <w:t>LOCATION UPDATING REQUEST</w:t>
            </w:r>
          </w:p>
        </w:tc>
      </w:tr>
      <w:tr w:rsidR="00472CA0" w:rsidRPr="00FC7496" w14:paraId="130B5AD3" w14:textId="77777777">
        <w:trPr>
          <w:jc w:val="center"/>
        </w:trPr>
        <w:tc>
          <w:tcPr>
            <w:tcW w:w="709" w:type="dxa"/>
          </w:tcPr>
          <w:p w14:paraId="0BE64E38" w14:textId="77777777" w:rsidR="00472CA0" w:rsidRPr="00FC7496" w:rsidRDefault="00472CA0" w:rsidP="00273022">
            <w:pPr>
              <w:pStyle w:val="TAC"/>
              <w:keepNext w:val="0"/>
              <w:keepLines w:val="0"/>
              <w:rPr>
                <w:lang w:eastAsia="ja-JP"/>
              </w:rPr>
            </w:pPr>
            <w:r w:rsidRPr="00FC7496">
              <w:rPr>
                <w:lang w:eastAsia="ja-JP"/>
              </w:rPr>
              <w:t>7b2</w:t>
            </w:r>
          </w:p>
        </w:tc>
        <w:tc>
          <w:tcPr>
            <w:tcW w:w="3827" w:type="dxa"/>
          </w:tcPr>
          <w:p w14:paraId="1D536BA6"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245586B7" w14:textId="77777777" w:rsidR="00472CA0" w:rsidRPr="00FC7496" w:rsidRDefault="00472CA0" w:rsidP="00273022">
            <w:pPr>
              <w:pStyle w:val="TAC"/>
              <w:keepNext w:val="0"/>
              <w:keepLines w:val="0"/>
            </w:pPr>
            <w:r w:rsidRPr="00FC7496">
              <w:t>&lt;--</w:t>
            </w:r>
          </w:p>
        </w:tc>
        <w:tc>
          <w:tcPr>
            <w:tcW w:w="3620" w:type="dxa"/>
          </w:tcPr>
          <w:p w14:paraId="001DD1EE" w14:textId="77777777" w:rsidR="00472CA0" w:rsidRPr="00FC7496" w:rsidRDefault="00472CA0" w:rsidP="00273022">
            <w:pPr>
              <w:pStyle w:val="TAL"/>
              <w:keepNext w:val="0"/>
              <w:keepLines w:val="0"/>
            </w:pPr>
            <w:r w:rsidRPr="00FC7496">
              <w:t>SECURITY MODE COMMAND</w:t>
            </w:r>
          </w:p>
        </w:tc>
      </w:tr>
      <w:tr w:rsidR="00472CA0" w:rsidRPr="00FC7496" w14:paraId="11A2AAB7" w14:textId="77777777">
        <w:trPr>
          <w:jc w:val="center"/>
        </w:trPr>
        <w:tc>
          <w:tcPr>
            <w:tcW w:w="709" w:type="dxa"/>
          </w:tcPr>
          <w:p w14:paraId="35A80F72" w14:textId="77777777" w:rsidR="00472CA0" w:rsidRPr="00FC7496" w:rsidRDefault="00472CA0" w:rsidP="00273022">
            <w:pPr>
              <w:pStyle w:val="TAC"/>
              <w:keepNext w:val="0"/>
              <w:keepLines w:val="0"/>
              <w:rPr>
                <w:lang w:eastAsia="ja-JP"/>
              </w:rPr>
            </w:pPr>
            <w:r w:rsidRPr="00FC7496">
              <w:rPr>
                <w:lang w:eastAsia="ja-JP"/>
              </w:rPr>
              <w:t>7b3</w:t>
            </w:r>
          </w:p>
        </w:tc>
        <w:tc>
          <w:tcPr>
            <w:tcW w:w="3827" w:type="dxa"/>
          </w:tcPr>
          <w:p w14:paraId="0B655281"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91ACC7F" w14:textId="77777777" w:rsidR="00472CA0" w:rsidRPr="00FC7496" w:rsidRDefault="00472CA0" w:rsidP="00273022">
            <w:pPr>
              <w:pStyle w:val="TAC"/>
              <w:keepNext w:val="0"/>
              <w:keepLines w:val="0"/>
            </w:pPr>
            <w:r w:rsidRPr="00FC7496">
              <w:t>--&gt;</w:t>
            </w:r>
          </w:p>
        </w:tc>
        <w:tc>
          <w:tcPr>
            <w:tcW w:w="3620" w:type="dxa"/>
          </w:tcPr>
          <w:p w14:paraId="2423EF5E" w14:textId="77777777" w:rsidR="00472CA0" w:rsidRPr="00FC7496" w:rsidRDefault="00472CA0" w:rsidP="00273022">
            <w:pPr>
              <w:pStyle w:val="TAL"/>
              <w:keepNext w:val="0"/>
              <w:keepLines w:val="0"/>
            </w:pPr>
            <w:r w:rsidRPr="00FC7496">
              <w:t>SECURITY MODE COMPLETE</w:t>
            </w:r>
          </w:p>
        </w:tc>
      </w:tr>
      <w:tr w:rsidR="00472CA0" w:rsidRPr="00FC7496" w14:paraId="465370E9" w14:textId="77777777">
        <w:trPr>
          <w:jc w:val="center"/>
        </w:trPr>
        <w:tc>
          <w:tcPr>
            <w:tcW w:w="709" w:type="dxa"/>
          </w:tcPr>
          <w:p w14:paraId="287BDF7C" w14:textId="77777777" w:rsidR="00472CA0" w:rsidRPr="00FC7496" w:rsidRDefault="00472CA0" w:rsidP="00273022">
            <w:pPr>
              <w:pStyle w:val="TAC"/>
              <w:keepNext w:val="0"/>
              <w:keepLines w:val="0"/>
            </w:pPr>
            <w:r w:rsidRPr="00FC7496">
              <w:t>7b4</w:t>
            </w:r>
          </w:p>
        </w:tc>
        <w:tc>
          <w:tcPr>
            <w:tcW w:w="3827" w:type="dxa"/>
          </w:tcPr>
          <w:p w14:paraId="333969F2" w14:textId="77777777" w:rsidR="00472CA0" w:rsidRPr="00FC7496" w:rsidRDefault="00472CA0" w:rsidP="00273022">
            <w:pPr>
              <w:pStyle w:val="TAL"/>
              <w:keepNext w:val="0"/>
              <w:keepLines w:val="0"/>
            </w:pPr>
            <w:r w:rsidRPr="00FC7496">
              <w:t>The SS transmits a DOWNLINK DIRECT TRANSFER message.</w:t>
            </w:r>
          </w:p>
          <w:p w14:paraId="3CA230D9" w14:textId="77777777" w:rsidR="00472CA0" w:rsidRPr="00FC7496" w:rsidRDefault="00472CA0" w:rsidP="00273022">
            <w:pPr>
              <w:pStyle w:val="TAL"/>
              <w:keepNext w:val="0"/>
              <w:keepLines w:val="0"/>
            </w:pPr>
            <w:r w:rsidRPr="00FC7496">
              <w:t>This message includes a LOCATION UPDATING ACCEPT</w:t>
            </w:r>
          </w:p>
        </w:tc>
        <w:tc>
          <w:tcPr>
            <w:tcW w:w="633" w:type="dxa"/>
          </w:tcPr>
          <w:p w14:paraId="3538B6B2" w14:textId="77777777" w:rsidR="00472CA0" w:rsidRPr="00FC7496" w:rsidRDefault="00472CA0" w:rsidP="00273022">
            <w:pPr>
              <w:pStyle w:val="TAC"/>
              <w:keepNext w:val="0"/>
              <w:keepLines w:val="0"/>
            </w:pPr>
            <w:r w:rsidRPr="00FC7496">
              <w:t>&lt;--</w:t>
            </w:r>
          </w:p>
        </w:tc>
        <w:tc>
          <w:tcPr>
            <w:tcW w:w="3620" w:type="dxa"/>
          </w:tcPr>
          <w:p w14:paraId="5BC5978A" w14:textId="77777777" w:rsidR="00472CA0" w:rsidRPr="00FC7496" w:rsidRDefault="00472CA0" w:rsidP="00273022">
            <w:pPr>
              <w:pStyle w:val="TAL"/>
              <w:keepNext w:val="0"/>
              <w:keepLines w:val="0"/>
            </w:pPr>
            <w:r w:rsidRPr="00FC7496">
              <w:t>LOCATION UPDATING ACCEPT</w:t>
            </w:r>
          </w:p>
        </w:tc>
      </w:tr>
      <w:tr w:rsidR="00472CA0" w:rsidRPr="00FC7496" w14:paraId="6B6252F1"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1F6414" w14:textId="77777777" w:rsidR="00472CA0" w:rsidRPr="00FC7496" w:rsidRDefault="00472CA0" w:rsidP="00273022">
            <w:pPr>
              <w:pStyle w:val="TAC"/>
              <w:keepNext w:val="0"/>
              <w:keepLines w:val="0"/>
            </w:pPr>
            <w:r w:rsidRPr="00FC7496">
              <w:t>7b5</w:t>
            </w:r>
          </w:p>
        </w:tc>
        <w:tc>
          <w:tcPr>
            <w:tcW w:w="3827" w:type="dxa"/>
            <w:tcBorders>
              <w:top w:val="single" w:sz="4" w:space="0" w:color="auto"/>
              <w:left w:val="single" w:sz="4" w:space="0" w:color="auto"/>
              <w:bottom w:val="single" w:sz="4" w:space="0" w:color="auto"/>
              <w:right w:val="single" w:sz="4" w:space="0" w:color="auto"/>
            </w:tcBorders>
          </w:tcPr>
          <w:p w14:paraId="714F070A" w14:textId="77777777" w:rsidR="00472CA0" w:rsidRPr="00FC7496" w:rsidRDefault="00472CA0" w:rsidP="00273022">
            <w:pPr>
              <w:pStyle w:val="TAL"/>
              <w:keepNext w:val="0"/>
              <w:keepLines w:val="0"/>
            </w:pPr>
            <w:r w:rsidRPr="00FC7496">
              <w:t>The EU transmits a UPLINK DIRECT TRANSFER message.</w:t>
            </w:r>
          </w:p>
          <w:p w14:paraId="7FCDF82D" w14:textId="77777777" w:rsidR="00472CA0" w:rsidRPr="00FC7496" w:rsidRDefault="00472CA0" w:rsidP="0027302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1BB6C5C5"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CDCDF0" w14:textId="77777777" w:rsidR="00472CA0" w:rsidRPr="00FC7496" w:rsidRDefault="00472CA0" w:rsidP="00273022">
            <w:pPr>
              <w:pStyle w:val="TAL"/>
              <w:keepNext w:val="0"/>
              <w:keepLines w:val="0"/>
            </w:pPr>
            <w:r w:rsidRPr="00FC7496">
              <w:t>TMSI REALLOCATION COMPLETE</w:t>
            </w:r>
          </w:p>
        </w:tc>
      </w:tr>
      <w:tr w:rsidR="00472CA0" w:rsidRPr="00FC7496" w14:paraId="384F0B8E"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3614D0D3" w14:textId="77777777" w:rsidR="00472CA0" w:rsidRPr="00FC7496" w:rsidRDefault="00472CA0" w:rsidP="00273022">
            <w:pPr>
              <w:pStyle w:val="TAC"/>
              <w:keepNext w:val="0"/>
              <w:keepLines w:val="0"/>
              <w:rPr>
                <w:lang w:eastAsia="ja-JP"/>
              </w:rPr>
            </w:pPr>
            <w:r w:rsidRPr="00FC7496">
              <w:rPr>
                <w:lang w:eastAsia="ja-JP"/>
              </w:rPr>
              <w:t>8</w:t>
            </w:r>
          </w:p>
        </w:tc>
        <w:tc>
          <w:tcPr>
            <w:tcW w:w="3827" w:type="dxa"/>
            <w:tcBorders>
              <w:top w:val="single" w:sz="4" w:space="0" w:color="auto"/>
              <w:left w:val="single" w:sz="4" w:space="0" w:color="auto"/>
              <w:bottom w:val="single" w:sz="4" w:space="0" w:color="auto"/>
              <w:right w:val="single" w:sz="4" w:space="0" w:color="auto"/>
            </w:tcBorders>
          </w:tcPr>
          <w:p w14:paraId="579C106F" w14:textId="77777777" w:rsidR="00472CA0" w:rsidRPr="00FC7496" w:rsidRDefault="00472CA0" w:rsidP="00273022">
            <w:pPr>
              <w:pStyle w:val="TAL"/>
              <w:keepNext w:val="0"/>
              <w:keepLines w:val="0"/>
            </w:pPr>
            <w:r w:rsidRPr="00FC7496">
              <w:t>The SS transmits an RRC CONNECTION RELEASE message.</w:t>
            </w:r>
          </w:p>
        </w:tc>
        <w:tc>
          <w:tcPr>
            <w:tcW w:w="633" w:type="dxa"/>
            <w:tcBorders>
              <w:top w:val="single" w:sz="4" w:space="0" w:color="auto"/>
              <w:left w:val="single" w:sz="4" w:space="0" w:color="auto"/>
              <w:bottom w:val="single" w:sz="4" w:space="0" w:color="auto"/>
              <w:right w:val="single" w:sz="4" w:space="0" w:color="auto"/>
            </w:tcBorders>
          </w:tcPr>
          <w:p w14:paraId="192F4DBD" w14:textId="77777777" w:rsidR="00472CA0" w:rsidRPr="00FC7496" w:rsidRDefault="00472CA0" w:rsidP="00273022">
            <w:pPr>
              <w:pStyle w:val="TAC"/>
              <w:keepNext w:val="0"/>
              <w:keepLines w:val="0"/>
            </w:pPr>
            <w:r w:rsidRPr="00FC7496">
              <w:t>&lt;--</w:t>
            </w:r>
          </w:p>
        </w:tc>
        <w:tc>
          <w:tcPr>
            <w:tcW w:w="3620" w:type="dxa"/>
            <w:tcBorders>
              <w:top w:val="single" w:sz="4" w:space="0" w:color="auto"/>
              <w:left w:val="single" w:sz="4" w:space="0" w:color="auto"/>
              <w:bottom w:val="single" w:sz="4" w:space="0" w:color="auto"/>
              <w:right w:val="single" w:sz="4" w:space="0" w:color="auto"/>
            </w:tcBorders>
          </w:tcPr>
          <w:p w14:paraId="46C61637" w14:textId="77777777" w:rsidR="00472CA0" w:rsidRPr="00FC7496" w:rsidRDefault="00472CA0" w:rsidP="00273022">
            <w:pPr>
              <w:pStyle w:val="TAL"/>
              <w:keepNext w:val="0"/>
              <w:keepLines w:val="0"/>
            </w:pPr>
            <w:r w:rsidRPr="00FC7496">
              <w:t>RRC CONNECTION RELEASE</w:t>
            </w:r>
          </w:p>
        </w:tc>
      </w:tr>
      <w:tr w:rsidR="00472CA0" w:rsidRPr="00FC7496" w14:paraId="7A9B923C"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4B7B1CAE" w14:textId="77777777" w:rsidR="00472CA0" w:rsidRPr="00FC7496" w:rsidRDefault="00472CA0" w:rsidP="00273022">
            <w:pPr>
              <w:pStyle w:val="TAC"/>
              <w:keepNext w:val="0"/>
              <w:keepLines w:val="0"/>
              <w:rPr>
                <w:lang w:eastAsia="ja-JP"/>
              </w:rPr>
            </w:pPr>
            <w:r w:rsidRPr="00FC7496">
              <w:rPr>
                <w:lang w:eastAsia="ja-JP"/>
              </w:rPr>
              <w:t>9</w:t>
            </w:r>
          </w:p>
        </w:tc>
        <w:tc>
          <w:tcPr>
            <w:tcW w:w="3827" w:type="dxa"/>
            <w:tcBorders>
              <w:top w:val="single" w:sz="4" w:space="0" w:color="auto"/>
              <w:left w:val="single" w:sz="4" w:space="0" w:color="auto"/>
              <w:bottom w:val="single" w:sz="4" w:space="0" w:color="auto"/>
              <w:right w:val="single" w:sz="4" w:space="0" w:color="auto"/>
            </w:tcBorders>
          </w:tcPr>
          <w:p w14:paraId="4D080DBC" w14:textId="77777777" w:rsidR="00472CA0" w:rsidRPr="00FC7496" w:rsidRDefault="00472CA0" w:rsidP="00273022">
            <w:pPr>
              <w:pStyle w:val="TAL"/>
              <w:keepNext w:val="0"/>
              <w:keepLines w:val="0"/>
            </w:pPr>
            <w:r w:rsidRPr="00FC7496">
              <w:t>The UE transmits an RRC CONNECTION RELEASE COMPLETE message.</w:t>
            </w:r>
          </w:p>
        </w:tc>
        <w:tc>
          <w:tcPr>
            <w:tcW w:w="633" w:type="dxa"/>
            <w:tcBorders>
              <w:top w:val="single" w:sz="4" w:space="0" w:color="auto"/>
              <w:left w:val="single" w:sz="4" w:space="0" w:color="auto"/>
              <w:bottom w:val="single" w:sz="4" w:space="0" w:color="auto"/>
              <w:right w:val="single" w:sz="4" w:space="0" w:color="auto"/>
            </w:tcBorders>
          </w:tcPr>
          <w:p w14:paraId="4903CCEC"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31D95B98" w14:textId="77777777" w:rsidR="00472CA0" w:rsidRPr="00FC7496" w:rsidRDefault="00472CA0" w:rsidP="00273022">
            <w:pPr>
              <w:pStyle w:val="TAL"/>
              <w:keepNext w:val="0"/>
              <w:keepLines w:val="0"/>
            </w:pPr>
            <w:r w:rsidRPr="00FC7496">
              <w:t>RRC CONNECTION RELEASE COMPLETE</w:t>
            </w:r>
          </w:p>
        </w:tc>
      </w:tr>
    </w:tbl>
    <w:p w14:paraId="3D45F498" w14:textId="77777777" w:rsidR="00E9429F" w:rsidRPr="00FC7496" w:rsidRDefault="00E9429F" w:rsidP="00E9429F"/>
    <w:p w14:paraId="3FC53B2B" w14:textId="77777777" w:rsidR="00E9429F" w:rsidRPr="00FC7496" w:rsidRDefault="00E9429F" w:rsidP="00E9429F">
      <w:pPr>
        <w:pStyle w:val="TH"/>
      </w:pPr>
      <w:r w:rsidRPr="00FC7496">
        <w:t>Table 10.1.5.1-2: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29F" w:rsidRPr="00FC7496" w14:paraId="0E041E70" w14:textId="77777777">
        <w:tc>
          <w:tcPr>
            <w:tcW w:w="648" w:type="dxa"/>
            <w:tcBorders>
              <w:bottom w:val="nil"/>
            </w:tcBorders>
          </w:tcPr>
          <w:p w14:paraId="0C7BB332" w14:textId="77777777" w:rsidR="00E9429F" w:rsidRPr="00FC7496" w:rsidRDefault="00E9429F" w:rsidP="00A471D2">
            <w:pPr>
              <w:pStyle w:val="TAH"/>
            </w:pPr>
            <w:r w:rsidRPr="00FC7496">
              <w:t>St</w:t>
            </w:r>
          </w:p>
        </w:tc>
        <w:tc>
          <w:tcPr>
            <w:tcW w:w="3969" w:type="dxa"/>
            <w:tcBorders>
              <w:bottom w:val="nil"/>
            </w:tcBorders>
          </w:tcPr>
          <w:p w14:paraId="00963F16" w14:textId="77777777" w:rsidR="00E9429F" w:rsidRPr="00FC7496" w:rsidRDefault="00E9429F" w:rsidP="00A471D2">
            <w:pPr>
              <w:pStyle w:val="TAH"/>
            </w:pPr>
            <w:r w:rsidRPr="00FC7496">
              <w:t>Procedure</w:t>
            </w:r>
          </w:p>
        </w:tc>
        <w:tc>
          <w:tcPr>
            <w:tcW w:w="3686" w:type="dxa"/>
            <w:gridSpan w:val="2"/>
          </w:tcPr>
          <w:p w14:paraId="1EFEF221" w14:textId="77777777" w:rsidR="00E9429F" w:rsidRPr="00FC7496" w:rsidRDefault="00E9429F" w:rsidP="00A471D2">
            <w:pPr>
              <w:pStyle w:val="TAH"/>
            </w:pPr>
            <w:r w:rsidRPr="00FC7496">
              <w:t>Message Sequence</w:t>
            </w:r>
          </w:p>
        </w:tc>
        <w:tc>
          <w:tcPr>
            <w:tcW w:w="567" w:type="dxa"/>
            <w:tcBorders>
              <w:bottom w:val="nil"/>
            </w:tcBorders>
          </w:tcPr>
          <w:p w14:paraId="359BAC3D" w14:textId="77777777" w:rsidR="00E9429F" w:rsidRPr="00FC7496" w:rsidRDefault="00E9429F" w:rsidP="00A471D2">
            <w:pPr>
              <w:pStyle w:val="TAH"/>
            </w:pPr>
            <w:r w:rsidRPr="00FC7496">
              <w:t>TP</w:t>
            </w:r>
          </w:p>
        </w:tc>
        <w:tc>
          <w:tcPr>
            <w:tcW w:w="892" w:type="dxa"/>
            <w:tcBorders>
              <w:bottom w:val="nil"/>
            </w:tcBorders>
          </w:tcPr>
          <w:p w14:paraId="302B73BE" w14:textId="77777777" w:rsidR="00E9429F" w:rsidRPr="00FC7496" w:rsidRDefault="00E9429F" w:rsidP="00A471D2">
            <w:pPr>
              <w:pStyle w:val="TAH"/>
              <w:rPr>
                <w:b w:val="0"/>
                <w:bCs/>
                <w:i/>
                <w:iCs/>
                <w:color w:val="0000FF"/>
              </w:rPr>
            </w:pPr>
            <w:r w:rsidRPr="00FC7496">
              <w:t>Verdict</w:t>
            </w:r>
          </w:p>
        </w:tc>
      </w:tr>
      <w:tr w:rsidR="00E9429F" w:rsidRPr="00FC7496" w14:paraId="7A7DB3D7" w14:textId="77777777">
        <w:tc>
          <w:tcPr>
            <w:tcW w:w="648" w:type="dxa"/>
            <w:tcBorders>
              <w:top w:val="nil"/>
            </w:tcBorders>
          </w:tcPr>
          <w:p w14:paraId="4F105D11" w14:textId="77777777" w:rsidR="00E9429F" w:rsidRPr="00FC7496" w:rsidRDefault="00E9429F" w:rsidP="00A471D2">
            <w:pPr>
              <w:pStyle w:val="TAH"/>
            </w:pPr>
          </w:p>
        </w:tc>
        <w:tc>
          <w:tcPr>
            <w:tcW w:w="3969" w:type="dxa"/>
            <w:tcBorders>
              <w:top w:val="nil"/>
            </w:tcBorders>
          </w:tcPr>
          <w:p w14:paraId="41CF3FB9" w14:textId="77777777" w:rsidR="00E9429F" w:rsidRPr="00FC7496" w:rsidRDefault="00E9429F" w:rsidP="00A471D2">
            <w:pPr>
              <w:pStyle w:val="TAH"/>
            </w:pPr>
          </w:p>
        </w:tc>
        <w:tc>
          <w:tcPr>
            <w:tcW w:w="709" w:type="dxa"/>
          </w:tcPr>
          <w:p w14:paraId="46CC8149" w14:textId="77777777" w:rsidR="00E9429F" w:rsidRPr="00FC7496" w:rsidRDefault="00E9429F" w:rsidP="00A471D2">
            <w:pPr>
              <w:pStyle w:val="TAH"/>
            </w:pPr>
            <w:r w:rsidRPr="00FC7496">
              <w:t>U - S</w:t>
            </w:r>
          </w:p>
        </w:tc>
        <w:tc>
          <w:tcPr>
            <w:tcW w:w="2977" w:type="dxa"/>
          </w:tcPr>
          <w:p w14:paraId="2E88A8A2" w14:textId="77777777" w:rsidR="00E9429F" w:rsidRPr="00FC7496" w:rsidRDefault="00E9429F" w:rsidP="00A471D2">
            <w:pPr>
              <w:pStyle w:val="TAH"/>
            </w:pPr>
            <w:r w:rsidRPr="00FC7496">
              <w:t>Message</w:t>
            </w:r>
          </w:p>
        </w:tc>
        <w:tc>
          <w:tcPr>
            <w:tcW w:w="567" w:type="dxa"/>
            <w:tcBorders>
              <w:top w:val="nil"/>
            </w:tcBorders>
          </w:tcPr>
          <w:p w14:paraId="4BBA23E5" w14:textId="77777777" w:rsidR="00E9429F" w:rsidRPr="00FC7496" w:rsidRDefault="00E9429F" w:rsidP="00A471D2">
            <w:pPr>
              <w:pStyle w:val="TAH"/>
            </w:pPr>
          </w:p>
        </w:tc>
        <w:tc>
          <w:tcPr>
            <w:tcW w:w="892" w:type="dxa"/>
            <w:tcBorders>
              <w:top w:val="nil"/>
            </w:tcBorders>
          </w:tcPr>
          <w:p w14:paraId="3EFFE840" w14:textId="77777777" w:rsidR="00E9429F" w:rsidRPr="00FC7496" w:rsidRDefault="00E9429F" w:rsidP="00A471D2">
            <w:pPr>
              <w:pStyle w:val="TAH"/>
            </w:pPr>
          </w:p>
        </w:tc>
      </w:tr>
      <w:tr w:rsidR="00E9429F" w:rsidRPr="00FC7496" w14:paraId="66952CC0" w14:textId="77777777">
        <w:tc>
          <w:tcPr>
            <w:tcW w:w="648" w:type="dxa"/>
          </w:tcPr>
          <w:p w14:paraId="43694215" w14:textId="77777777" w:rsidR="00E9429F" w:rsidRPr="00FC7496" w:rsidRDefault="00E9429F" w:rsidP="00A471D2">
            <w:pPr>
              <w:pStyle w:val="TAC"/>
            </w:pPr>
            <w:r w:rsidRPr="00FC7496">
              <w:t>1</w:t>
            </w:r>
          </w:p>
        </w:tc>
        <w:tc>
          <w:tcPr>
            <w:tcW w:w="3969" w:type="dxa"/>
          </w:tcPr>
          <w:p w14:paraId="3818E696" w14:textId="77777777" w:rsidR="00E9429F" w:rsidRPr="00FC7496" w:rsidRDefault="00E9429F" w:rsidP="00A471D2">
            <w:pPr>
              <w:pStyle w:val="TAL"/>
            </w:pPr>
            <w:r w:rsidRPr="00FC7496">
              <w:t>The UE transmits a ROUTING AREA UPDATE REQUEST message.</w:t>
            </w:r>
          </w:p>
        </w:tc>
        <w:tc>
          <w:tcPr>
            <w:tcW w:w="709" w:type="dxa"/>
          </w:tcPr>
          <w:p w14:paraId="2E52E2DB" w14:textId="77777777" w:rsidR="00E9429F" w:rsidRPr="00FC7496" w:rsidRDefault="00E9429F" w:rsidP="00A471D2">
            <w:pPr>
              <w:pStyle w:val="TAC"/>
            </w:pPr>
            <w:r w:rsidRPr="00FC7496">
              <w:t>--&gt;</w:t>
            </w:r>
          </w:p>
        </w:tc>
        <w:tc>
          <w:tcPr>
            <w:tcW w:w="2977" w:type="dxa"/>
          </w:tcPr>
          <w:p w14:paraId="3CD5C7A5" w14:textId="77777777" w:rsidR="00E9429F" w:rsidRPr="00FC7496" w:rsidRDefault="00E9429F" w:rsidP="00A471D2">
            <w:pPr>
              <w:pStyle w:val="TAL"/>
              <w:rPr>
                <w:color w:val="000000"/>
              </w:rPr>
            </w:pPr>
            <w:r w:rsidRPr="00FC7496">
              <w:t>ROUTING AREA UPDATE REQUEST</w:t>
            </w:r>
          </w:p>
        </w:tc>
        <w:tc>
          <w:tcPr>
            <w:tcW w:w="567" w:type="dxa"/>
          </w:tcPr>
          <w:p w14:paraId="7058E7D8" w14:textId="77777777" w:rsidR="00E9429F" w:rsidRPr="00FC7496" w:rsidRDefault="00E9429F" w:rsidP="00A471D2">
            <w:pPr>
              <w:pStyle w:val="TAC"/>
            </w:pPr>
            <w:r w:rsidRPr="00FC7496">
              <w:t>-</w:t>
            </w:r>
          </w:p>
        </w:tc>
        <w:tc>
          <w:tcPr>
            <w:tcW w:w="892" w:type="dxa"/>
          </w:tcPr>
          <w:p w14:paraId="1DC340AF" w14:textId="77777777" w:rsidR="00E9429F" w:rsidRPr="00FC7496" w:rsidRDefault="00E9429F" w:rsidP="00A471D2">
            <w:pPr>
              <w:pStyle w:val="TAC"/>
            </w:pPr>
            <w:r w:rsidRPr="00FC7496">
              <w:t>-</w:t>
            </w:r>
          </w:p>
        </w:tc>
      </w:tr>
    </w:tbl>
    <w:p w14:paraId="03E29DEA" w14:textId="77777777" w:rsidR="00472CA0" w:rsidRPr="00FC7496" w:rsidRDefault="00472CA0" w:rsidP="00472CA0"/>
    <w:p w14:paraId="27D0DD85" w14:textId="77777777" w:rsidR="00472CA0" w:rsidRPr="00FC7496" w:rsidRDefault="00472CA0" w:rsidP="00DB1099">
      <w:pPr>
        <w:pStyle w:val="Heading2"/>
        <w:rPr>
          <w:lang w:eastAsia="ja-JP"/>
        </w:rPr>
      </w:pPr>
      <w:r w:rsidRPr="00FC7496">
        <w:t>10.2</w:t>
      </w:r>
      <w:r w:rsidRPr="00FC7496">
        <w:tab/>
        <w:t>Postambles for E-UTRAN to GERAN tests</w:t>
      </w:r>
    </w:p>
    <w:p w14:paraId="12CF040C" w14:textId="77777777" w:rsidR="00472CA0" w:rsidRPr="00FC7496" w:rsidRDefault="00472CA0" w:rsidP="000F4015">
      <w:pPr>
        <w:keepNext/>
        <w:keepLines/>
      </w:pPr>
      <w:r w:rsidRPr="00FC7496">
        <w:t xml:space="preserve">This clause describes UE postamble </w:t>
      </w:r>
      <w:r w:rsidR="00F657B0" w:rsidRPr="00FC7496">
        <w:t xml:space="preserve">procedures </w:t>
      </w:r>
      <w:r w:rsidRPr="00FC7496">
        <w:t xml:space="preserve">which </w:t>
      </w:r>
      <w:r w:rsidR="00F657B0" w:rsidRPr="00FC7496">
        <w:t>are</w:t>
      </w:r>
      <w:r w:rsidRPr="00FC7496">
        <w:t xml:space="preserve"> used </w:t>
      </w:r>
      <w:r w:rsidR="00F657B0" w:rsidRPr="00FC7496">
        <w:t>at the end</w:t>
      </w:r>
      <w:r w:rsidRPr="00FC7496">
        <w:t xml:space="preserve"> </w:t>
      </w:r>
      <w:r w:rsidR="001B16A2" w:rsidRPr="00FC7496">
        <w:t>of inter</w:t>
      </w:r>
      <w:r w:rsidR="00F657B0" w:rsidRPr="00FC7496">
        <w:t>-RAT</w:t>
      </w:r>
      <w:r w:rsidR="000F4015" w:rsidRPr="00FC7496">
        <w:t xml:space="preserve"> test cases defined in TS </w:t>
      </w:r>
      <w:r w:rsidRPr="00FC7496">
        <w:t>36.5</w:t>
      </w:r>
      <w:r w:rsidR="000F4015" w:rsidRPr="00FC7496">
        <w:t>08 </w:t>
      </w:r>
      <w:r w:rsidRPr="00FC7496">
        <w:t>[</w:t>
      </w:r>
      <w:r w:rsidR="00F657B0" w:rsidRPr="00FC7496">
        <w:t>3</w:t>
      </w:r>
      <w:r w:rsidRPr="00FC7496">
        <w:t>]</w:t>
      </w:r>
      <w:r w:rsidR="00F657B0" w:rsidRPr="00FC7496">
        <w:t xml:space="preserve"> so as to switch off the UE</w:t>
      </w:r>
      <w:r w:rsidRPr="00FC7496">
        <w:t>.</w:t>
      </w:r>
      <w:r w:rsidR="00F657B0" w:rsidRPr="00FC7496" w:rsidDel="00B47EFE">
        <w:t xml:space="preserve"> </w:t>
      </w:r>
      <w:r w:rsidRPr="00FC7496">
        <w:t xml:space="preserve">UE LTE and GERAN </w:t>
      </w:r>
      <w:r w:rsidR="00F657B0" w:rsidRPr="00FC7496">
        <w:t>postamble</w:t>
      </w:r>
      <w:r w:rsidR="000F4015" w:rsidRPr="00FC7496">
        <w:t xml:space="preserve"> transitions are specified in table </w:t>
      </w:r>
      <w:r w:rsidRPr="00FC7496">
        <w:t>10.2</w:t>
      </w:r>
      <w:r w:rsidR="000F4015" w:rsidRPr="00FC7496">
        <w:noBreakHyphen/>
      </w:r>
      <w:r w:rsidRPr="00FC7496">
        <w:t>1.</w:t>
      </w:r>
    </w:p>
    <w:p w14:paraId="2ADAF3D6" w14:textId="77777777" w:rsidR="00472CA0" w:rsidRPr="00FC7496" w:rsidRDefault="00472CA0" w:rsidP="000F4015">
      <w:pPr>
        <w:pStyle w:val="TH"/>
        <w:rPr>
          <w:lang w:eastAsia="ja-JP"/>
        </w:rPr>
      </w:pPr>
      <w:r w:rsidRPr="00FC7496">
        <w:rPr>
          <w:lang w:eastAsia="ja-JP"/>
        </w:rPr>
        <w:t xml:space="preserve">Table 10.2-1: </w:t>
      </w:r>
      <w:r w:rsidRPr="00FC7496">
        <w:t xml:space="preserve">UE </w:t>
      </w:r>
      <w:r w:rsidR="00F657B0" w:rsidRPr="00FC7496">
        <w:t xml:space="preserve">postamble </w:t>
      </w:r>
      <w:r w:rsidRPr="00FC7496">
        <w:t>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13"/>
        <w:gridCol w:w="2405"/>
      </w:tblGrid>
      <w:tr w:rsidR="00472CA0" w:rsidRPr="00FC7496" w14:paraId="2AF07A69" w14:textId="77777777">
        <w:trPr>
          <w:jc w:val="center"/>
        </w:trPr>
        <w:tc>
          <w:tcPr>
            <w:tcW w:w="2394" w:type="dxa"/>
          </w:tcPr>
          <w:p w14:paraId="2CC92A6A" w14:textId="77777777" w:rsidR="00472CA0" w:rsidRPr="00FC7496" w:rsidRDefault="00472CA0" w:rsidP="00472CA0">
            <w:pPr>
              <w:pStyle w:val="TAH"/>
            </w:pPr>
            <w:r w:rsidRPr="00FC7496">
              <w:t xml:space="preserve">LTE UE </w:t>
            </w:r>
            <w:r w:rsidR="00F657B0" w:rsidRPr="00FC7496">
              <w:t>attach type</w:t>
            </w:r>
          </w:p>
        </w:tc>
        <w:tc>
          <w:tcPr>
            <w:tcW w:w="2552" w:type="dxa"/>
          </w:tcPr>
          <w:p w14:paraId="3C6CFDE6" w14:textId="77777777" w:rsidR="00472CA0" w:rsidRPr="00FC7496" w:rsidRDefault="00472CA0" w:rsidP="00472CA0">
            <w:pPr>
              <w:pStyle w:val="TAH"/>
            </w:pPr>
            <w:r w:rsidRPr="00FC7496">
              <w:t>UE GERAN CS/PS domain</w:t>
            </w:r>
          </w:p>
        </w:tc>
        <w:tc>
          <w:tcPr>
            <w:tcW w:w="2418" w:type="dxa"/>
            <w:gridSpan w:val="2"/>
          </w:tcPr>
          <w:p w14:paraId="3C552EC8" w14:textId="77777777" w:rsidR="00472CA0" w:rsidRPr="00FC7496" w:rsidRDefault="00F657B0" w:rsidP="00472CA0">
            <w:pPr>
              <w:pStyle w:val="TAH"/>
            </w:pPr>
            <w:r w:rsidRPr="00FC7496">
              <w:t>Postamble</w:t>
            </w:r>
            <w:r w:rsidR="00472CA0" w:rsidRPr="00FC7496">
              <w:t xml:space="preserve"> condition</w:t>
            </w:r>
          </w:p>
        </w:tc>
      </w:tr>
      <w:tr w:rsidR="00472CA0" w:rsidRPr="00FC7496" w14:paraId="4EE0AE02" w14:textId="77777777">
        <w:trPr>
          <w:jc w:val="center"/>
        </w:trPr>
        <w:tc>
          <w:tcPr>
            <w:tcW w:w="2394" w:type="dxa"/>
          </w:tcPr>
          <w:p w14:paraId="6694DA1F" w14:textId="77777777" w:rsidR="00472CA0" w:rsidRPr="00FC7496" w:rsidRDefault="00F657B0" w:rsidP="00472CA0">
            <w:pPr>
              <w:pStyle w:val="TAL"/>
            </w:pPr>
            <w:r w:rsidRPr="00FC7496">
              <w:t>attach</w:t>
            </w:r>
          </w:p>
        </w:tc>
        <w:tc>
          <w:tcPr>
            <w:tcW w:w="2552" w:type="dxa"/>
          </w:tcPr>
          <w:p w14:paraId="7780B824" w14:textId="77777777" w:rsidR="00472CA0" w:rsidRPr="00FC7496" w:rsidRDefault="00472CA0" w:rsidP="00472CA0">
            <w:pPr>
              <w:pStyle w:val="TAL"/>
            </w:pPr>
            <w:r w:rsidRPr="00FC7496">
              <w:t>pc_</w:t>
            </w:r>
            <w:r w:rsidR="00F657B0" w:rsidRPr="00FC7496">
              <w:t>GPRS</w:t>
            </w:r>
          </w:p>
        </w:tc>
        <w:tc>
          <w:tcPr>
            <w:tcW w:w="2418" w:type="dxa"/>
            <w:gridSpan w:val="2"/>
          </w:tcPr>
          <w:p w14:paraId="202537F6" w14:textId="77777777" w:rsidR="00472CA0" w:rsidRPr="00FC7496" w:rsidRDefault="00472CA0" w:rsidP="00472CA0">
            <w:pPr>
              <w:pStyle w:val="TAL"/>
            </w:pPr>
            <w:r w:rsidRPr="00FC7496">
              <w:t>C1</w:t>
            </w:r>
          </w:p>
        </w:tc>
      </w:tr>
      <w:tr w:rsidR="009A51A0" w:rsidRPr="00FC7496" w14:paraId="536A024D" w14:textId="77777777">
        <w:trPr>
          <w:jc w:val="center"/>
        </w:trPr>
        <w:tc>
          <w:tcPr>
            <w:tcW w:w="2394" w:type="dxa"/>
            <w:vMerge w:val="restart"/>
          </w:tcPr>
          <w:p w14:paraId="1C80742C" w14:textId="77777777" w:rsidR="009A51A0" w:rsidRPr="00FC7496" w:rsidRDefault="009A51A0" w:rsidP="000F2B44">
            <w:pPr>
              <w:pStyle w:val="TAL"/>
            </w:pPr>
            <w:r w:rsidRPr="00FC7496">
              <w:t>combined attach</w:t>
            </w:r>
          </w:p>
        </w:tc>
        <w:tc>
          <w:tcPr>
            <w:tcW w:w="2565" w:type="dxa"/>
            <w:gridSpan w:val="2"/>
          </w:tcPr>
          <w:p w14:paraId="06F56F9D" w14:textId="77777777" w:rsidR="009A51A0" w:rsidRPr="00FC7496" w:rsidRDefault="009A51A0" w:rsidP="00472CA0">
            <w:pPr>
              <w:pStyle w:val="TAL"/>
            </w:pPr>
            <w:r w:rsidRPr="00FC7496">
              <w:t>pc_GPRS</w:t>
            </w:r>
          </w:p>
        </w:tc>
        <w:tc>
          <w:tcPr>
            <w:tcW w:w="2405" w:type="dxa"/>
          </w:tcPr>
          <w:p w14:paraId="10C79349" w14:textId="77777777" w:rsidR="009A51A0" w:rsidRPr="00FC7496" w:rsidRDefault="009A51A0" w:rsidP="00472CA0">
            <w:pPr>
              <w:pStyle w:val="TAL"/>
            </w:pPr>
            <w:r w:rsidRPr="00FC7496">
              <w:t>C2</w:t>
            </w:r>
          </w:p>
        </w:tc>
      </w:tr>
      <w:tr w:rsidR="009A51A0" w:rsidRPr="00FC7496" w14:paraId="2AD24B14" w14:textId="77777777">
        <w:trPr>
          <w:jc w:val="center"/>
        </w:trPr>
        <w:tc>
          <w:tcPr>
            <w:tcW w:w="2394" w:type="dxa"/>
            <w:vMerge/>
          </w:tcPr>
          <w:p w14:paraId="24E73950" w14:textId="77777777" w:rsidR="009A51A0" w:rsidRPr="00FC7496" w:rsidRDefault="009A51A0" w:rsidP="00472CA0">
            <w:pPr>
              <w:pStyle w:val="TAL"/>
            </w:pPr>
          </w:p>
        </w:tc>
        <w:tc>
          <w:tcPr>
            <w:tcW w:w="2565" w:type="dxa"/>
            <w:gridSpan w:val="2"/>
          </w:tcPr>
          <w:p w14:paraId="558E76C5" w14:textId="77777777" w:rsidR="009A51A0" w:rsidRPr="00FC7496" w:rsidRDefault="009A51A0" w:rsidP="00472CA0">
            <w:pPr>
              <w:pStyle w:val="TAL"/>
            </w:pPr>
            <w:r w:rsidRPr="00FC7496">
              <w:t>NOT pc_GPRS</w:t>
            </w:r>
          </w:p>
        </w:tc>
        <w:tc>
          <w:tcPr>
            <w:tcW w:w="2405" w:type="dxa"/>
          </w:tcPr>
          <w:p w14:paraId="556F530F" w14:textId="77777777" w:rsidR="009A51A0" w:rsidRPr="00FC7496" w:rsidRDefault="009A51A0" w:rsidP="00472CA0">
            <w:pPr>
              <w:pStyle w:val="TAL"/>
            </w:pPr>
            <w:r w:rsidRPr="00FC7496">
              <w:t>C3</w:t>
            </w:r>
          </w:p>
        </w:tc>
      </w:tr>
    </w:tbl>
    <w:p w14:paraId="609715EE" w14:textId="77777777" w:rsidR="00472CA0" w:rsidRPr="00FC7496" w:rsidRDefault="00472CA0" w:rsidP="00472CA0"/>
    <w:p w14:paraId="1F31393C" w14:textId="77777777" w:rsidR="00472CA0" w:rsidRPr="00FC7496" w:rsidRDefault="003004A0" w:rsidP="00273022">
      <w:pPr>
        <w:pStyle w:val="Heading3"/>
      </w:pPr>
      <w:r w:rsidRPr="00FC7496">
        <w:t>10.2.1</w:t>
      </w:r>
      <w:r w:rsidRPr="00FC7496">
        <w:tab/>
      </w:r>
      <w:r w:rsidR="00472CA0" w:rsidRPr="00FC7496">
        <w:t>UE postamble states and procedures for E-UTRA to GERAN test cases</w:t>
      </w:r>
    </w:p>
    <w:p w14:paraId="3E6D6A3F" w14:textId="77777777" w:rsidR="00472CA0" w:rsidRPr="00FC7496" w:rsidRDefault="00472CA0" w:rsidP="00733970">
      <w:r w:rsidRPr="00FC7496">
        <w:t xml:space="preserve">In order to bring the UE to the switched/powered off state there are a number of procedures that need to be executed in a </w:t>
      </w:r>
      <w:r w:rsidR="002B460C" w:rsidRPr="00FC7496">
        <w:t>hierarchical</w:t>
      </w:r>
      <w:r w:rsidRPr="00FC7496">
        <w:t xml:space="preserve"> sequence</w:t>
      </w:r>
      <w:r w:rsidR="00E62986" w:rsidRPr="00FC7496">
        <w:t>, according to the reference end state specified in each test procedure sequence</w:t>
      </w:r>
      <w:r w:rsidRPr="00FC7496">
        <w:t>. The sequences and the identified procedures are shown in figure 10.2.1</w:t>
      </w:r>
      <w:r w:rsidRPr="00FC7496">
        <w:rPr>
          <w:lang w:eastAsia="ja-JP"/>
        </w:rPr>
        <w:t>-1</w:t>
      </w:r>
      <w:r w:rsidR="000F4015" w:rsidRPr="00FC7496">
        <w:rPr>
          <w:lang w:eastAsia="ja-JP"/>
        </w:rPr>
        <w:t>.</w:t>
      </w:r>
    </w:p>
    <w:p w14:paraId="0691B640" w14:textId="77777777" w:rsidR="00472CA0" w:rsidRPr="00FC7496" w:rsidDel="005401CB" w:rsidRDefault="00BE2415" w:rsidP="00733970">
      <w:pPr>
        <w:pStyle w:val="TH"/>
      </w:pPr>
      <w:r>
        <w:pict w14:anchorId="12793F26">
          <v:shape id="_x0000_i1066" type="#_x0000_t75" style="width:397.5pt;height:344.25pt">
            <v:imagedata r:id="rId57" o:title=""/>
          </v:shape>
        </w:pict>
      </w:r>
    </w:p>
    <w:p w14:paraId="1F09740B" w14:textId="77777777" w:rsidR="00472CA0" w:rsidRPr="00FC7496" w:rsidRDefault="00472CA0" w:rsidP="007A53B6">
      <w:pPr>
        <w:pStyle w:val="TF"/>
      </w:pPr>
      <w:r w:rsidRPr="00FC7496">
        <w:t>Figure 10.2.1</w:t>
      </w:r>
      <w:r w:rsidRPr="00FC7496">
        <w:rPr>
          <w:lang w:eastAsia="ja-JP"/>
        </w:rPr>
        <w:t>-1</w:t>
      </w:r>
      <w:r w:rsidRPr="00FC7496">
        <w:t>: UE postamble procedure</w:t>
      </w:r>
      <w:r w:rsidR="00E62986" w:rsidRPr="00FC7496">
        <w:t>s</w:t>
      </w:r>
      <w:r w:rsidRPr="00FC7496">
        <w:t xml:space="preserve"> for E-UTRA / GERAN test cases</w:t>
      </w:r>
    </w:p>
    <w:p w14:paraId="48B585B7" w14:textId="77777777" w:rsidR="000A3E85" w:rsidRPr="00FC7496" w:rsidRDefault="000A3E85" w:rsidP="000A3E85"/>
    <w:p w14:paraId="76D78E66" w14:textId="77777777" w:rsidR="00472CA0" w:rsidRPr="00FC7496" w:rsidRDefault="00472CA0" w:rsidP="004C2C6E">
      <w:pPr>
        <w:pStyle w:val="NO"/>
      </w:pPr>
      <w:r w:rsidRPr="00FC7496">
        <w:t>NOTE</w:t>
      </w:r>
      <w:r w:rsidR="004C2C6E" w:rsidRPr="00FC7496">
        <w:t xml:space="preserve"> 1</w:t>
      </w:r>
      <w:r w:rsidR="000F4015" w:rsidRPr="00FC7496">
        <w:t>:</w:t>
      </w:r>
      <w:r w:rsidR="000F4015" w:rsidRPr="00FC7496">
        <w:tab/>
      </w:r>
      <w:r w:rsidRPr="00FC7496">
        <w:t xml:space="preserve">Depending on the test case specifications the termination of a test case can be in any state of </w:t>
      </w:r>
      <w:r w:rsidR="000F4015" w:rsidRPr="00FC7496">
        <w:t>figure 10.2.1-1</w:t>
      </w:r>
      <w:r w:rsidRPr="00FC7496">
        <w:t>.</w:t>
      </w:r>
    </w:p>
    <w:p w14:paraId="467EE5DA" w14:textId="77777777" w:rsidR="00472CA0" w:rsidRPr="00FC7496" w:rsidRDefault="00472CA0" w:rsidP="00733970">
      <w:pPr>
        <w:pStyle w:val="NO"/>
        <w:rPr>
          <w:lang w:eastAsia="ja-JP"/>
        </w:rPr>
      </w:pPr>
      <w:r w:rsidRPr="00FC7496">
        <w:t>NOTE</w:t>
      </w:r>
      <w:r w:rsidR="004C2C6E" w:rsidRPr="00FC7496">
        <w:t xml:space="preserve"> 2</w:t>
      </w:r>
      <w:r w:rsidRPr="00FC7496">
        <w:t>:</w:t>
      </w:r>
      <w:r w:rsidR="000F4015" w:rsidRPr="00FC7496">
        <w:tab/>
      </w:r>
      <w:r w:rsidRPr="00FC7496">
        <w:t>The security procedures for interworking to GERAN are according</w:t>
      </w:r>
      <w:r w:rsidR="000F4015" w:rsidRPr="00FC7496">
        <w:t xml:space="preserve"> to TS 33.401 [24] clauses </w:t>
      </w:r>
      <w:r w:rsidRPr="00FC7496">
        <w:t>10.2.1 and 10.3.1.</w:t>
      </w:r>
    </w:p>
    <w:p w14:paraId="0D44AD59" w14:textId="77777777" w:rsidR="00472CA0" w:rsidRPr="00FC7496" w:rsidRDefault="00472CA0" w:rsidP="00273022">
      <w:pPr>
        <w:pStyle w:val="Heading3"/>
      </w:pPr>
      <w:r w:rsidRPr="00FC7496">
        <w:rPr>
          <w:lang w:eastAsia="ja-JP"/>
        </w:rPr>
        <w:t>10.2.2</w:t>
      </w:r>
      <w:r w:rsidRPr="00FC7496">
        <w:tab/>
        <w:t>Switch/Power off procedure</w:t>
      </w:r>
    </w:p>
    <w:p w14:paraId="1EBAD7F2" w14:textId="77777777" w:rsidR="00472CA0" w:rsidRPr="00FC7496" w:rsidRDefault="00472CA0" w:rsidP="00273022">
      <w:pPr>
        <w:pStyle w:val="Heading4"/>
      </w:pPr>
      <w:r w:rsidRPr="00FC7496">
        <w:rPr>
          <w:lang w:eastAsia="ja-JP"/>
        </w:rPr>
        <w:t>10.2.2.</w:t>
      </w:r>
      <w:r w:rsidR="005C68D5" w:rsidRPr="00FC7496">
        <w:rPr>
          <w:lang w:eastAsia="ja-JP"/>
        </w:rPr>
        <w:t>1</w:t>
      </w:r>
      <w:r w:rsidRPr="00FC7496">
        <w:tab/>
        <w:t>Procedure</w:t>
      </w:r>
    </w:p>
    <w:p w14:paraId="00FB23A1" w14:textId="77777777" w:rsidR="00472CA0" w:rsidRPr="00FC7496" w:rsidRDefault="00472CA0" w:rsidP="007A53B6">
      <w:pPr>
        <w:pStyle w:val="TH"/>
      </w:pPr>
      <w:r w:rsidRPr="00FC7496">
        <w:t>Table 10.2.2.</w:t>
      </w:r>
      <w:r w:rsidR="005C68D5"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466DD96C" w14:textId="77777777">
        <w:trPr>
          <w:jc w:val="center"/>
        </w:trPr>
        <w:tc>
          <w:tcPr>
            <w:tcW w:w="709" w:type="dxa"/>
            <w:vMerge w:val="restart"/>
            <w:vAlign w:val="center"/>
          </w:tcPr>
          <w:p w14:paraId="3D927A41" w14:textId="77777777" w:rsidR="00A84C0D" w:rsidRPr="00FC7496" w:rsidRDefault="00A84C0D" w:rsidP="00A84C0D">
            <w:pPr>
              <w:pStyle w:val="TAH"/>
            </w:pPr>
            <w:r w:rsidRPr="00FC7496">
              <w:t>Step</w:t>
            </w:r>
          </w:p>
        </w:tc>
        <w:tc>
          <w:tcPr>
            <w:tcW w:w="3827" w:type="dxa"/>
            <w:vMerge w:val="restart"/>
            <w:vAlign w:val="center"/>
          </w:tcPr>
          <w:p w14:paraId="3768F43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506ED1A7" w14:textId="77777777" w:rsidR="00A84C0D" w:rsidRPr="00FC7496" w:rsidRDefault="00A84C0D" w:rsidP="00472CA0">
            <w:pPr>
              <w:pStyle w:val="TAH"/>
            </w:pPr>
            <w:r w:rsidRPr="00FC7496">
              <w:t>Message Sequence</w:t>
            </w:r>
          </w:p>
        </w:tc>
      </w:tr>
      <w:tr w:rsidR="00A84C0D" w:rsidRPr="00FC7496" w14:paraId="5BCE3C7B" w14:textId="77777777">
        <w:trPr>
          <w:jc w:val="center"/>
        </w:trPr>
        <w:tc>
          <w:tcPr>
            <w:tcW w:w="709" w:type="dxa"/>
            <w:vMerge/>
          </w:tcPr>
          <w:p w14:paraId="7F3AD155" w14:textId="77777777" w:rsidR="00A84C0D" w:rsidRPr="00FC7496" w:rsidRDefault="00A84C0D" w:rsidP="00472CA0">
            <w:pPr>
              <w:pStyle w:val="TAH"/>
              <w:rPr>
                <w:rFonts w:eastAsia="MS Gothic"/>
              </w:rPr>
            </w:pPr>
          </w:p>
        </w:tc>
        <w:tc>
          <w:tcPr>
            <w:tcW w:w="3827" w:type="dxa"/>
            <w:vMerge/>
          </w:tcPr>
          <w:p w14:paraId="0E7DA690" w14:textId="77777777" w:rsidR="00A84C0D" w:rsidRPr="00FC7496" w:rsidRDefault="00A84C0D" w:rsidP="00472CA0">
            <w:pPr>
              <w:pStyle w:val="TAH"/>
              <w:rPr>
                <w:rFonts w:eastAsia="MS Gothic"/>
              </w:rPr>
            </w:pPr>
          </w:p>
        </w:tc>
        <w:tc>
          <w:tcPr>
            <w:tcW w:w="633" w:type="dxa"/>
            <w:tcBorders>
              <w:top w:val="single" w:sz="4" w:space="0" w:color="auto"/>
            </w:tcBorders>
          </w:tcPr>
          <w:p w14:paraId="056B9F62" w14:textId="77777777" w:rsidR="00A84C0D" w:rsidRPr="00FC7496" w:rsidRDefault="00A84C0D" w:rsidP="00472CA0">
            <w:pPr>
              <w:pStyle w:val="TAH"/>
            </w:pPr>
            <w:r w:rsidRPr="00FC7496">
              <w:t>U - S</w:t>
            </w:r>
          </w:p>
        </w:tc>
        <w:tc>
          <w:tcPr>
            <w:tcW w:w="3620" w:type="dxa"/>
            <w:tcBorders>
              <w:top w:val="single" w:sz="4" w:space="0" w:color="auto"/>
            </w:tcBorders>
          </w:tcPr>
          <w:p w14:paraId="0CCE2781" w14:textId="77777777" w:rsidR="00A84C0D" w:rsidRPr="00FC7496" w:rsidRDefault="00A84C0D" w:rsidP="00472CA0">
            <w:pPr>
              <w:pStyle w:val="TAH"/>
            </w:pPr>
            <w:r w:rsidRPr="00FC7496">
              <w:t>Message</w:t>
            </w:r>
          </w:p>
        </w:tc>
      </w:tr>
      <w:tr w:rsidR="00472CA0" w:rsidRPr="00FC7496" w14:paraId="45D34322" w14:textId="77777777">
        <w:trPr>
          <w:jc w:val="center"/>
        </w:trPr>
        <w:tc>
          <w:tcPr>
            <w:tcW w:w="709" w:type="dxa"/>
          </w:tcPr>
          <w:p w14:paraId="11F31281" w14:textId="77777777" w:rsidR="00472CA0" w:rsidRPr="00FC7496" w:rsidRDefault="00472CA0" w:rsidP="00472CA0">
            <w:pPr>
              <w:pStyle w:val="TAC"/>
            </w:pPr>
            <w:r w:rsidRPr="00FC7496">
              <w:t>1</w:t>
            </w:r>
          </w:p>
        </w:tc>
        <w:tc>
          <w:tcPr>
            <w:tcW w:w="3827" w:type="dxa"/>
          </w:tcPr>
          <w:p w14:paraId="35198DD8" w14:textId="77777777" w:rsidR="00472CA0" w:rsidRPr="00FC7496" w:rsidRDefault="00472CA0" w:rsidP="00472CA0">
            <w:pPr>
              <w:pStyle w:val="TAL"/>
            </w:pPr>
            <w:r w:rsidRPr="00FC7496">
              <w:t>The UE is powered off or switched off, (see ICS)</w:t>
            </w:r>
          </w:p>
        </w:tc>
        <w:tc>
          <w:tcPr>
            <w:tcW w:w="633" w:type="dxa"/>
          </w:tcPr>
          <w:p w14:paraId="30636D0A" w14:textId="77777777" w:rsidR="00472CA0" w:rsidRPr="00FC7496" w:rsidRDefault="00472CA0" w:rsidP="00472CA0">
            <w:pPr>
              <w:pStyle w:val="TAC"/>
            </w:pPr>
            <w:r w:rsidRPr="00FC7496">
              <w:t>-</w:t>
            </w:r>
          </w:p>
        </w:tc>
        <w:tc>
          <w:tcPr>
            <w:tcW w:w="3620" w:type="dxa"/>
          </w:tcPr>
          <w:p w14:paraId="715ADCBD" w14:textId="77777777" w:rsidR="00472CA0" w:rsidRPr="00FC7496" w:rsidRDefault="00472CA0" w:rsidP="00472CA0">
            <w:pPr>
              <w:pStyle w:val="TAL"/>
            </w:pPr>
            <w:r w:rsidRPr="00FC7496">
              <w:t>-</w:t>
            </w:r>
          </w:p>
        </w:tc>
      </w:tr>
      <w:tr w:rsidR="00472CA0" w:rsidRPr="00FC7496" w14:paraId="1A125946" w14:textId="77777777">
        <w:trPr>
          <w:jc w:val="center"/>
        </w:trPr>
        <w:tc>
          <w:tcPr>
            <w:tcW w:w="709" w:type="dxa"/>
          </w:tcPr>
          <w:p w14:paraId="54C34E96" w14:textId="77777777" w:rsidR="00472CA0" w:rsidRPr="00FC7496" w:rsidRDefault="00472CA0" w:rsidP="00472CA0">
            <w:pPr>
              <w:pStyle w:val="TAC"/>
              <w:rPr>
                <w:lang w:eastAsia="ja-JP"/>
              </w:rPr>
            </w:pPr>
            <w:r w:rsidRPr="00FC7496">
              <w:t>-</w:t>
            </w:r>
          </w:p>
        </w:tc>
        <w:tc>
          <w:tcPr>
            <w:tcW w:w="3827" w:type="dxa"/>
          </w:tcPr>
          <w:p w14:paraId="63AAA529" w14:textId="77777777" w:rsidR="00472CA0" w:rsidRPr="00FC7496" w:rsidRDefault="00472CA0" w:rsidP="00472CA0">
            <w:pPr>
              <w:pStyle w:val="TAL"/>
              <w:rPr>
                <w:lang w:eastAsia="ja-JP"/>
              </w:rPr>
            </w:pPr>
            <w:r w:rsidRPr="00FC7496">
              <w:rPr>
                <w:lang w:eastAsia="ja-JP"/>
              </w:rPr>
              <w:t>EXCEPTION: Steps 2</w:t>
            </w:r>
            <w:r w:rsidR="005C68D5" w:rsidRPr="00FC7496">
              <w:rPr>
                <w:lang w:eastAsia="ja-JP"/>
              </w:rPr>
              <w:t>a1</w:t>
            </w:r>
            <w:r w:rsidRPr="00FC7496">
              <w:rPr>
                <w:lang w:eastAsia="ja-JP"/>
              </w:rPr>
              <w:t xml:space="preserve"> to </w:t>
            </w:r>
            <w:r w:rsidR="005C68D5" w:rsidRPr="00FC7496">
              <w:rPr>
                <w:lang w:eastAsia="ja-JP"/>
              </w:rPr>
              <w:t xml:space="preserve">2c2 </w:t>
            </w:r>
            <w:r w:rsidRPr="00FC7496">
              <w:rPr>
                <w:lang w:eastAsia="ja-JP"/>
              </w:rPr>
              <w:t>specify the behaviour if UE supports pc_SwitchOnOff.</w:t>
            </w:r>
          </w:p>
        </w:tc>
        <w:tc>
          <w:tcPr>
            <w:tcW w:w="633" w:type="dxa"/>
          </w:tcPr>
          <w:p w14:paraId="248EF97A" w14:textId="77777777" w:rsidR="00472CA0" w:rsidRPr="00FC7496" w:rsidRDefault="00472CA0" w:rsidP="00472CA0">
            <w:pPr>
              <w:pStyle w:val="TAC"/>
            </w:pPr>
            <w:r w:rsidRPr="00FC7496">
              <w:t>-</w:t>
            </w:r>
          </w:p>
        </w:tc>
        <w:tc>
          <w:tcPr>
            <w:tcW w:w="3620" w:type="dxa"/>
          </w:tcPr>
          <w:p w14:paraId="1C058029" w14:textId="77777777" w:rsidR="00472CA0" w:rsidRPr="00FC7496" w:rsidRDefault="00472CA0" w:rsidP="00472CA0">
            <w:pPr>
              <w:pStyle w:val="TAL"/>
            </w:pPr>
            <w:r w:rsidRPr="00FC7496">
              <w:t>-</w:t>
            </w:r>
          </w:p>
        </w:tc>
      </w:tr>
      <w:tr w:rsidR="00472CA0" w:rsidRPr="00FC7496" w14:paraId="0D9AABD6" w14:textId="77777777">
        <w:trPr>
          <w:jc w:val="center"/>
        </w:trPr>
        <w:tc>
          <w:tcPr>
            <w:tcW w:w="709" w:type="dxa"/>
          </w:tcPr>
          <w:p w14:paraId="4CF784A2" w14:textId="77777777" w:rsidR="00472CA0" w:rsidRPr="00FC7496" w:rsidRDefault="00472CA0" w:rsidP="00472CA0">
            <w:pPr>
              <w:pStyle w:val="TAC"/>
              <w:rPr>
                <w:lang w:eastAsia="ja-JP"/>
              </w:rPr>
            </w:pPr>
            <w:r w:rsidRPr="00FC7496">
              <w:rPr>
                <w:lang w:eastAsia="ja-JP"/>
              </w:rPr>
              <w:t>-</w:t>
            </w:r>
          </w:p>
        </w:tc>
        <w:tc>
          <w:tcPr>
            <w:tcW w:w="3827" w:type="dxa"/>
          </w:tcPr>
          <w:p w14:paraId="4EA80927" w14:textId="77777777" w:rsidR="00472CA0" w:rsidRPr="00FC7496" w:rsidRDefault="00472CA0" w:rsidP="00381D78">
            <w:pPr>
              <w:pStyle w:val="TAL"/>
              <w:rPr>
                <w:lang w:eastAsia="ja-JP"/>
              </w:rPr>
            </w:pPr>
            <w:r w:rsidRPr="00FC7496">
              <w:rPr>
                <w:lang w:eastAsia="ja-JP"/>
              </w:rPr>
              <w:t xml:space="preserve">EXCEPTION: Step </w:t>
            </w:r>
            <w:r w:rsidR="005C68D5" w:rsidRPr="00FC7496">
              <w:rPr>
                <w:lang w:eastAsia="ja-JP"/>
              </w:rPr>
              <w:t xml:space="preserve">2a1 </w:t>
            </w:r>
            <w:r w:rsidRPr="00FC7496">
              <w:rPr>
                <w:lang w:eastAsia="ja-JP"/>
              </w:rPr>
              <w:t xml:space="preserve">specifies behaviour when the </w:t>
            </w:r>
            <w:r w:rsidR="005C68D5" w:rsidRPr="00FC7496">
              <w:rPr>
                <w:lang w:eastAsia="ja-JP"/>
              </w:rPr>
              <w:t>GERAN cell</w:t>
            </w:r>
            <w:r w:rsidRPr="00FC7496">
              <w:rPr>
                <w:lang w:eastAsia="ja-JP"/>
              </w:rPr>
              <w:t xml:space="preserve"> is in </w:t>
            </w:r>
            <w:r w:rsidR="005C68D5" w:rsidRPr="00FC7496">
              <w:rPr>
                <w:lang w:eastAsia="ja-JP"/>
              </w:rPr>
              <w:t>(</w:t>
            </w:r>
            <w:r w:rsidRPr="00FC7496">
              <w:rPr>
                <w:lang w:eastAsia="ja-JP"/>
              </w:rPr>
              <w:t xml:space="preserve">NMO I </w:t>
            </w:r>
            <w:r w:rsidR="005C68D5" w:rsidRPr="00FC7496">
              <w:rPr>
                <w:lang w:eastAsia="ja-JP"/>
              </w:rPr>
              <w:t xml:space="preserve">or NMO II) </w:t>
            </w:r>
            <w:r w:rsidRPr="00FC7496">
              <w:rPr>
                <w:lang w:eastAsia="ja-JP"/>
              </w:rPr>
              <w:t>and UE is in condition C</w:t>
            </w:r>
            <w:r w:rsidR="005C68D5" w:rsidRPr="00FC7496">
              <w:rPr>
                <w:lang w:eastAsia="ja-JP"/>
              </w:rPr>
              <w:t>1</w:t>
            </w:r>
            <w:r w:rsidRPr="00FC7496">
              <w:rPr>
                <w:lang w:eastAsia="ja-JP"/>
              </w:rPr>
              <w:t xml:space="preserve"> </w:t>
            </w:r>
          </w:p>
        </w:tc>
        <w:tc>
          <w:tcPr>
            <w:tcW w:w="633" w:type="dxa"/>
          </w:tcPr>
          <w:p w14:paraId="1F73EFE4" w14:textId="77777777" w:rsidR="00472CA0" w:rsidRPr="00FC7496" w:rsidRDefault="00472CA0" w:rsidP="00472CA0">
            <w:pPr>
              <w:pStyle w:val="TAC"/>
            </w:pPr>
            <w:r w:rsidRPr="00FC7496">
              <w:t>-</w:t>
            </w:r>
          </w:p>
        </w:tc>
        <w:tc>
          <w:tcPr>
            <w:tcW w:w="3620" w:type="dxa"/>
          </w:tcPr>
          <w:p w14:paraId="3DC6C5AF" w14:textId="77777777" w:rsidR="00472CA0" w:rsidRPr="00FC7496" w:rsidRDefault="00472CA0" w:rsidP="00472CA0">
            <w:pPr>
              <w:pStyle w:val="TAL"/>
            </w:pPr>
            <w:r w:rsidRPr="00FC7496">
              <w:t>-</w:t>
            </w:r>
          </w:p>
        </w:tc>
      </w:tr>
      <w:tr w:rsidR="00472CA0" w:rsidRPr="00FC7496" w14:paraId="334E5B2C" w14:textId="77777777">
        <w:trPr>
          <w:jc w:val="center"/>
        </w:trPr>
        <w:tc>
          <w:tcPr>
            <w:tcW w:w="709" w:type="dxa"/>
          </w:tcPr>
          <w:p w14:paraId="01BEDB61" w14:textId="77777777" w:rsidR="00472CA0" w:rsidRPr="00FC7496" w:rsidRDefault="005C68D5" w:rsidP="00472CA0">
            <w:pPr>
              <w:pStyle w:val="TAC"/>
              <w:rPr>
                <w:lang w:eastAsia="ja-JP"/>
              </w:rPr>
            </w:pPr>
            <w:r w:rsidRPr="00FC7496">
              <w:rPr>
                <w:lang w:eastAsia="ja-JP"/>
              </w:rPr>
              <w:t>2a1</w:t>
            </w:r>
          </w:p>
        </w:tc>
        <w:tc>
          <w:tcPr>
            <w:tcW w:w="3827" w:type="dxa"/>
          </w:tcPr>
          <w:p w14:paraId="11F2D947" w14:textId="77777777" w:rsidR="00472CA0" w:rsidRPr="00FC7496" w:rsidRDefault="00472CA0" w:rsidP="00472CA0">
            <w:pPr>
              <w:pStyle w:val="TAL"/>
            </w:pPr>
            <w:r w:rsidRPr="00FC7496">
              <w:t>The UE transmits a DETACH REQUEST message</w:t>
            </w:r>
          </w:p>
        </w:tc>
        <w:tc>
          <w:tcPr>
            <w:tcW w:w="633" w:type="dxa"/>
          </w:tcPr>
          <w:p w14:paraId="2C8645C0" w14:textId="77777777" w:rsidR="00472CA0" w:rsidRPr="00FC7496" w:rsidRDefault="00472CA0" w:rsidP="00472CA0">
            <w:pPr>
              <w:pStyle w:val="TAC"/>
            </w:pPr>
            <w:r w:rsidRPr="00FC7496">
              <w:t>--&gt;</w:t>
            </w:r>
          </w:p>
        </w:tc>
        <w:tc>
          <w:tcPr>
            <w:tcW w:w="3620" w:type="dxa"/>
          </w:tcPr>
          <w:p w14:paraId="362E8FC5" w14:textId="77777777" w:rsidR="00472CA0" w:rsidRPr="00FC7496" w:rsidRDefault="00472CA0" w:rsidP="00472CA0">
            <w:pPr>
              <w:pStyle w:val="TAL"/>
            </w:pPr>
            <w:r w:rsidRPr="00FC7496">
              <w:t>DETACH REQUEST</w:t>
            </w:r>
          </w:p>
        </w:tc>
      </w:tr>
      <w:tr w:rsidR="00472CA0" w:rsidRPr="00FC7496" w14:paraId="62CF3356" w14:textId="77777777">
        <w:trPr>
          <w:jc w:val="center"/>
        </w:trPr>
        <w:tc>
          <w:tcPr>
            <w:tcW w:w="709" w:type="dxa"/>
          </w:tcPr>
          <w:p w14:paraId="600C8252" w14:textId="77777777" w:rsidR="00472CA0" w:rsidRPr="00FC7496" w:rsidRDefault="00472CA0" w:rsidP="00472CA0">
            <w:pPr>
              <w:pStyle w:val="TAC"/>
              <w:rPr>
                <w:lang w:eastAsia="ja-JP"/>
              </w:rPr>
            </w:pPr>
            <w:r w:rsidRPr="00FC7496">
              <w:rPr>
                <w:lang w:eastAsia="ja-JP"/>
              </w:rPr>
              <w:t>-</w:t>
            </w:r>
          </w:p>
        </w:tc>
        <w:tc>
          <w:tcPr>
            <w:tcW w:w="3827" w:type="dxa"/>
          </w:tcPr>
          <w:p w14:paraId="5AF06DBD" w14:textId="77777777" w:rsidR="00472CA0" w:rsidRPr="00FC7496" w:rsidRDefault="00472CA0" w:rsidP="00472CA0">
            <w:pPr>
              <w:pStyle w:val="TAL"/>
              <w:rPr>
                <w:lang w:eastAsia="ja-JP"/>
              </w:rPr>
            </w:pPr>
            <w:r w:rsidRPr="00FC7496">
              <w:rPr>
                <w:lang w:eastAsia="ja-JP"/>
              </w:rPr>
              <w:t xml:space="preserve">EXCEPTION: Step </w:t>
            </w:r>
            <w:r w:rsidR="005C68D5" w:rsidRPr="00FC7496">
              <w:rPr>
                <w:lang w:eastAsia="ja-JP"/>
              </w:rPr>
              <w:t xml:space="preserve">2b1 </w:t>
            </w:r>
            <w:r w:rsidRPr="00FC7496">
              <w:rPr>
                <w:lang w:eastAsia="ja-JP"/>
              </w:rPr>
              <w:t xml:space="preserve">specifies behaviour when the </w:t>
            </w:r>
            <w:r w:rsidR="005C68D5" w:rsidRPr="00FC7496">
              <w:rPr>
                <w:lang w:eastAsia="ja-JP"/>
              </w:rPr>
              <w:t xml:space="preserve">GERAN cell </w:t>
            </w:r>
            <w:r w:rsidRPr="00FC7496">
              <w:rPr>
                <w:lang w:eastAsia="ja-JP"/>
              </w:rPr>
              <w:t xml:space="preserve">is in </w:t>
            </w:r>
            <w:r w:rsidR="005C68D5" w:rsidRPr="00FC7496">
              <w:rPr>
                <w:lang w:eastAsia="ja-JP"/>
              </w:rPr>
              <w:t>(</w:t>
            </w:r>
            <w:r w:rsidRPr="00FC7496">
              <w:rPr>
                <w:lang w:eastAsia="ja-JP"/>
              </w:rPr>
              <w:t>NMO I or NMO II</w:t>
            </w:r>
            <w:r w:rsidR="005C68D5" w:rsidRPr="00FC7496">
              <w:rPr>
                <w:lang w:eastAsia="ja-JP"/>
              </w:rPr>
              <w:t>)</w:t>
            </w:r>
            <w:r w:rsidRPr="00FC7496">
              <w:rPr>
                <w:lang w:eastAsia="ja-JP"/>
              </w:rPr>
              <w:t xml:space="preserve"> and UE is in condition C</w:t>
            </w:r>
            <w:r w:rsidR="005C68D5" w:rsidRPr="00FC7496">
              <w:rPr>
                <w:lang w:eastAsia="ja-JP"/>
              </w:rPr>
              <w:t>3</w:t>
            </w:r>
          </w:p>
        </w:tc>
        <w:tc>
          <w:tcPr>
            <w:tcW w:w="633" w:type="dxa"/>
          </w:tcPr>
          <w:p w14:paraId="54AEBF5B" w14:textId="77777777" w:rsidR="00472CA0" w:rsidRPr="00FC7496" w:rsidRDefault="00472CA0" w:rsidP="00472CA0">
            <w:pPr>
              <w:pStyle w:val="TAC"/>
            </w:pPr>
            <w:r w:rsidRPr="00FC7496">
              <w:t>-</w:t>
            </w:r>
          </w:p>
        </w:tc>
        <w:tc>
          <w:tcPr>
            <w:tcW w:w="3620" w:type="dxa"/>
          </w:tcPr>
          <w:p w14:paraId="4EEFDBC7" w14:textId="77777777" w:rsidR="00472CA0" w:rsidRPr="00FC7496" w:rsidRDefault="00472CA0" w:rsidP="00472CA0">
            <w:pPr>
              <w:pStyle w:val="TAL"/>
            </w:pPr>
            <w:r w:rsidRPr="00FC7496">
              <w:t>-</w:t>
            </w:r>
          </w:p>
        </w:tc>
      </w:tr>
      <w:tr w:rsidR="00472CA0" w:rsidRPr="00FC7496" w14:paraId="70337D35" w14:textId="77777777">
        <w:trPr>
          <w:jc w:val="center"/>
        </w:trPr>
        <w:tc>
          <w:tcPr>
            <w:tcW w:w="709" w:type="dxa"/>
          </w:tcPr>
          <w:p w14:paraId="41F16679" w14:textId="77777777" w:rsidR="00472CA0" w:rsidRPr="00FC7496" w:rsidRDefault="005C68D5" w:rsidP="00472CA0">
            <w:pPr>
              <w:pStyle w:val="TAC"/>
              <w:rPr>
                <w:lang w:eastAsia="ja-JP"/>
              </w:rPr>
            </w:pPr>
            <w:r w:rsidRPr="00FC7496">
              <w:rPr>
                <w:lang w:eastAsia="ja-JP"/>
              </w:rPr>
              <w:t>2b1</w:t>
            </w:r>
          </w:p>
        </w:tc>
        <w:tc>
          <w:tcPr>
            <w:tcW w:w="3827" w:type="dxa"/>
          </w:tcPr>
          <w:p w14:paraId="64F50FF0" w14:textId="77777777" w:rsidR="00472CA0" w:rsidRPr="00FC7496" w:rsidRDefault="00472CA0" w:rsidP="00472CA0">
            <w:pPr>
              <w:pStyle w:val="TAL"/>
            </w:pPr>
            <w:r w:rsidRPr="00FC7496">
              <w:t>The UE transmits an IMSI DETACH INDICATION message</w:t>
            </w:r>
          </w:p>
        </w:tc>
        <w:tc>
          <w:tcPr>
            <w:tcW w:w="633" w:type="dxa"/>
          </w:tcPr>
          <w:p w14:paraId="28715E2E" w14:textId="77777777" w:rsidR="00472CA0" w:rsidRPr="00FC7496" w:rsidRDefault="00472CA0" w:rsidP="00472CA0">
            <w:pPr>
              <w:pStyle w:val="TAC"/>
            </w:pPr>
            <w:r w:rsidRPr="00FC7496">
              <w:t>--&gt;</w:t>
            </w:r>
          </w:p>
        </w:tc>
        <w:tc>
          <w:tcPr>
            <w:tcW w:w="3620" w:type="dxa"/>
          </w:tcPr>
          <w:p w14:paraId="2036C515" w14:textId="77777777" w:rsidR="00472CA0" w:rsidRPr="00FC7496" w:rsidRDefault="00472CA0" w:rsidP="00472CA0">
            <w:pPr>
              <w:pStyle w:val="TAL"/>
            </w:pPr>
            <w:r w:rsidRPr="00FC7496">
              <w:t>IMSI DETACH INDICATION</w:t>
            </w:r>
          </w:p>
        </w:tc>
      </w:tr>
      <w:tr w:rsidR="00472CA0" w:rsidRPr="00FC7496" w14:paraId="1CD95184" w14:textId="77777777">
        <w:trPr>
          <w:jc w:val="center"/>
        </w:trPr>
        <w:tc>
          <w:tcPr>
            <w:tcW w:w="709" w:type="dxa"/>
          </w:tcPr>
          <w:p w14:paraId="02575E82" w14:textId="77777777" w:rsidR="00472CA0" w:rsidRPr="00FC7496" w:rsidRDefault="00472CA0" w:rsidP="00472CA0">
            <w:pPr>
              <w:pStyle w:val="TAC"/>
              <w:rPr>
                <w:lang w:eastAsia="ja-JP"/>
              </w:rPr>
            </w:pPr>
            <w:r w:rsidRPr="00FC7496">
              <w:rPr>
                <w:lang w:eastAsia="ja-JP"/>
              </w:rPr>
              <w:t>-</w:t>
            </w:r>
          </w:p>
        </w:tc>
        <w:tc>
          <w:tcPr>
            <w:tcW w:w="3827" w:type="dxa"/>
          </w:tcPr>
          <w:p w14:paraId="6CD14544" w14:textId="77777777" w:rsidR="00472CA0" w:rsidRPr="00FC7496" w:rsidRDefault="00472CA0" w:rsidP="00472CA0">
            <w:pPr>
              <w:pStyle w:val="TAL"/>
              <w:rPr>
                <w:lang w:eastAsia="ja-JP"/>
              </w:rPr>
            </w:pPr>
            <w:r w:rsidRPr="00FC7496">
              <w:rPr>
                <w:lang w:eastAsia="ja-JP"/>
              </w:rPr>
              <w:t xml:space="preserve">EXCEPTION: Steps </w:t>
            </w:r>
            <w:r w:rsidR="005C68D5" w:rsidRPr="00FC7496">
              <w:rPr>
                <w:lang w:eastAsia="ja-JP"/>
              </w:rPr>
              <w:t>2c</w:t>
            </w:r>
            <w:r w:rsidRPr="00FC7496">
              <w:rPr>
                <w:lang w:eastAsia="ja-JP"/>
              </w:rPr>
              <w:t>1</w:t>
            </w:r>
            <w:r w:rsidR="002D5713" w:rsidRPr="00FC7496">
              <w:rPr>
                <w:lang w:eastAsia="ja-JP"/>
              </w:rPr>
              <w:t xml:space="preserve"> – 2c1A3</w:t>
            </w:r>
            <w:r w:rsidRPr="00FC7496">
              <w:rPr>
                <w:lang w:eastAsia="ja-JP"/>
              </w:rPr>
              <w:t xml:space="preserve"> and </w:t>
            </w:r>
            <w:r w:rsidR="002D5713" w:rsidRPr="00FC7496">
              <w:rPr>
                <w:lang w:eastAsia="ja-JP"/>
              </w:rPr>
              <w:t xml:space="preserve">step </w:t>
            </w:r>
            <w:r w:rsidR="005C68D5" w:rsidRPr="00FC7496">
              <w:rPr>
                <w:lang w:eastAsia="ja-JP"/>
              </w:rPr>
              <w:t>2c</w:t>
            </w:r>
            <w:r w:rsidRPr="00FC7496">
              <w:rPr>
                <w:lang w:eastAsia="ja-JP"/>
              </w:rPr>
              <w:t xml:space="preserve">2 specify behaviour when the </w:t>
            </w:r>
            <w:r w:rsidR="005C68D5" w:rsidRPr="00FC7496">
              <w:rPr>
                <w:lang w:eastAsia="ja-JP"/>
              </w:rPr>
              <w:t xml:space="preserve">GERAN cell </w:t>
            </w:r>
            <w:r w:rsidRPr="00FC7496">
              <w:rPr>
                <w:lang w:eastAsia="ja-JP"/>
              </w:rPr>
              <w:t>is in NMO II and UE is in condition C</w:t>
            </w:r>
            <w:r w:rsidR="005C68D5" w:rsidRPr="00FC7496">
              <w:rPr>
                <w:lang w:eastAsia="ja-JP"/>
              </w:rPr>
              <w:t>2</w:t>
            </w:r>
            <w:r w:rsidR="00A84C0D" w:rsidRPr="00FC7496">
              <w:rPr>
                <w:lang w:eastAsia="ja-JP"/>
              </w:rPr>
              <w:t xml:space="preserve">. </w:t>
            </w:r>
            <w:r w:rsidR="005C68D5" w:rsidRPr="00FC7496">
              <w:rPr>
                <w:lang w:eastAsia="ja-JP"/>
              </w:rPr>
              <w:t>T</w:t>
            </w:r>
            <w:r w:rsidRPr="00FC7496">
              <w:rPr>
                <w:lang w:eastAsia="ja-JP"/>
              </w:rPr>
              <w:t>he messages can be sent in any order</w:t>
            </w:r>
          </w:p>
        </w:tc>
        <w:tc>
          <w:tcPr>
            <w:tcW w:w="633" w:type="dxa"/>
          </w:tcPr>
          <w:p w14:paraId="335B29B5" w14:textId="77777777" w:rsidR="00472CA0" w:rsidRPr="00FC7496" w:rsidRDefault="00472CA0" w:rsidP="00472CA0">
            <w:pPr>
              <w:pStyle w:val="TAC"/>
            </w:pPr>
            <w:r w:rsidRPr="00FC7496">
              <w:t>-</w:t>
            </w:r>
          </w:p>
        </w:tc>
        <w:tc>
          <w:tcPr>
            <w:tcW w:w="3620" w:type="dxa"/>
          </w:tcPr>
          <w:p w14:paraId="4B5BD3CE" w14:textId="77777777" w:rsidR="00472CA0" w:rsidRPr="00FC7496" w:rsidRDefault="00472CA0" w:rsidP="00472CA0">
            <w:pPr>
              <w:pStyle w:val="TAL"/>
            </w:pPr>
            <w:r w:rsidRPr="00FC7496">
              <w:t>-</w:t>
            </w:r>
          </w:p>
        </w:tc>
      </w:tr>
      <w:tr w:rsidR="00472CA0" w:rsidRPr="00FC7496" w14:paraId="35F32ED9" w14:textId="77777777">
        <w:trPr>
          <w:jc w:val="center"/>
        </w:trPr>
        <w:tc>
          <w:tcPr>
            <w:tcW w:w="709" w:type="dxa"/>
          </w:tcPr>
          <w:p w14:paraId="5818F9F6" w14:textId="77777777" w:rsidR="00472CA0" w:rsidRPr="00FC7496" w:rsidRDefault="005C68D5" w:rsidP="00472CA0">
            <w:pPr>
              <w:pStyle w:val="TAC"/>
              <w:rPr>
                <w:lang w:eastAsia="ja-JP"/>
              </w:rPr>
            </w:pPr>
            <w:r w:rsidRPr="00FC7496">
              <w:rPr>
                <w:lang w:eastAsia="ja-JP"/>
              </w:rPr>
              <w:t>2c</w:t>
            </w:r>
            <w:r w:rsidR="00472CA0" w:rsidRPr="00FC7496">
              <w:rPr>
                <w:lang w:eastAsia="ja-JP"/>
              </w:rPr>
              <w:t>1</w:t>
            </w:r>
          </w:p>
        </w:tc>
        <w:tc>
          <w:tcPr>
            <w:tcW w:w="3827" w:type="dxa"/>
          </w:tcPr>
          <w:p w14:paraId="513A375F" w14:textId="77777777" w:rsidR="00472CA0" w:rsidRPr="00FC7496" w:rsidRDefault="00472CA0" w:rsidP="00472CA0">
            <w:pPr>
              <w:pStyle w:val="TAL"/>
              <w:rPr>
                <w:lang w:eastAsia="ja-JP"/>
              </w:rPr>
            </w:pPr>
            <w:r w:rsidRPr="00FC7496">
              <w:t>The UE transmits an IMSI DETACH INDICATION message</w:t>
            </w:r>
          </w:p>
        </w:tc>
        <w:tc>
          <w:tcPr>
            <w:tcW w:w="633" w:type="dxa"/>
          </w:tcPr>
          <w:p w14:paraId="416B0BA8" w14:textId="77777777" w:rsidR="00472CA0" w:rsidRPr="00FC7496" w:rsidRDefault="00472CA0" w:rsidP="00472CA0">
            <w:pPr>
              <w:pStyle w:val="TAC"/>
            </w:pPr>
            <w:r w:rsidRPr="00FC7496">
              <w:t>--&gt;</w:t>
            </w:r>
          </w:p>
        </w:tc>
        <w:tc>
          <w:tcPr>
            <w:tcW w:w="3620" w:type="dxa"/>
          </w:tcPr>
          <w:p w14:paraId="42AB0532" w14:textId="77777777" w:rsidR="00472CA0" w:rsidRPr="00FC7496" w:rsidRDefault="00472CA0" w:rsidP="00472CA0">
            <w:pPr>
              <w:pStyle w:val="TAL"/>
            </w:pPr>
            <w:r w:rsidRPr="00FC7496">
              <w:t>IMSI DETACH INDICATION</w:t>
            </w:r>
          </w:p>
        </w:tc>
      </w:tr>
      <w:tr w:rsidR="002D5713" w:rsidRPr="00FC7496" w14:paraId="1071C961" w14:textId="77777777" w:rsidTr="00BF1CE9">
        <w:trPr>
          <w:jc w:val="center"/>
        </w:trPr>
        <w:tc>
          <w:tcPr>
            <w:tcW w:w="709" w:type="dxa"/>
          </w:tcPr>
          <w:p w14:paraId="4D5912F2" w14:textId="77777777" w:rsidR="002D5713" w:rsidRPr="00FC7496" w:rsidRDefault="002D5713" w:rsidP="00BF1CE9">
            <w:pPr>
              <w:pStyle w:val="TAC"/>
              <w:rPr>
                <w:lang w:eastAsia="ja-JP"/>
              </w:rPr>
            </w:pPr>
            <w:r w:rsidRPr="00FC7496">
              <w:rPr>
                <w:lang w:eastAsia="ja-JP"/>
              </w:rPr>
              <w:t>2c1A1</w:t>
            </w:r>
          </w:p>
        </w:tc>
        <w:tc>
          <w:tcPr>
            <w:tcW w:w="3827" w:type="dxa"/>
          </w:tcPr>
          <w:p w14:paraId="6D38BF21" w14:textId="77777777" w:rsidR="002D5713" w:rsidRPr="00FC7496" w:rsidRDefault="002D5713" w:rsidP="00BF1CE9">
            <w:pPr>
              <w:pStyle w:val="TAL"/>
            </w:pPr>
            <w:r w:rsidRPr="00FC7496">
              <w:t xml:space="preserve">The UE transmits a </w:t>
            </w:r>
            <w:r w:rsidRPr="00FC7496">
              <w:rPr>
                <w:i/>
                <w:iCs/>
              </w:rPr>
              <w:t xml:space="preserve">Classmark Change </w:t>
            </w:r>
            <w:r w:rsidRPr="00FC7496">
              <w:t xml:space="preserve">message </w:t>
            </w:r>
          </w:p>
        </w:tc>
        <w:tc>
          <w:tcPr>
            <w:tcW w:w="633" w:type="dxa"/>
          </w:tcPr>
          <w:p w14:paraId="35094070" w14:textId="77777777" w:rsidR="002D5713" w:rsidRPr="00FC7496" w:rsidRDefault="002D5713" w:rsidP="00BF1CE9">
            <w:pPr>
              <w:pStyle w:val="TAC"/>
            </w:pPr>
            <w:r w:rsidRPr="00FC7496">
              <w:t>--&gt;</w:t>
            </w:r>
          </w:p>
        </w:tc>
        <w:tc>
          <w:tcPr>
            <w:tcW w:w="3620" w:type="dxa"/>
          </w:tcPr>
          <w:p w14:paraId="3EF9CE72" w14:textId="77777777" w:rsidR="002D5713" w:rsidRPr="00FC7496" w:rsidRDefault="002D5713" w:rsidP="00BF1CE9">
            <w:pPr>
              <w:pStyle w:val="TAL"/>
            </w:pPr>
            <w:r w:rsidRPr="00FC7496">
              <w:t>CLASSMARK CHANGE</w:t>
            </w:r>
          </w:p>
        </w:tc>
      </w:tr>
      <w:tr w:rsidR="002D5713" w:rsidRPr="00FC7496" w14:paraId="44B1AE09" w14:textId="77777777" w:rsidTr="00BF1CE9">
        <w:trPr>
          <w:jc w:val="center"/>
        </w:trPr>
        <w:tc>
          <w:tcPr>
            <w:tcW w:w="709" w:type="dxa"/>
          </w:tcPr>
          <w:p w14:paraId="7847392B" w14:textId="77777777" w:rsidR="002D5713" w:rsidRPr="00FC7496" w:rsidRDefault="002D5713" w:rsidP="00BF1CE9">
            <w:pPr>
              <w:pStyle w:val="TAC"/>
              <w:rPr>
                <w:lang w:eastAsia="ja-JP"/>
              </w:rPr>
            </w:pPr>
            <w:r w:rsidRPr="00FC7496">
              <w:rPr>
                <w:lang w:eastAsia="ja-JP"/>
              </w:rPr>
              <w:t>-</w:t>
            </w:r>
          </w:p>
        </w:tc>
        <w:tc>
          <w:tcPr>
            <w:tcW w:w="3827" w:type="dxa"/>
          </w:tcPr>
          <w:p w14:paraId="5F6929E5" w14:textId="77777777" w:rsidR="002D5713" w:rsidRPr="00FC7496" w:rsidRDefault="002D5713" w:rsidP="00BF1CE9">
            <w:pPr>
              <w:pStyle w:val="TAL"/>
              <w:rPr>
                <w:lang w:eastAsia="ja-JP"/>
              </w:rPr>
            </w:pPr>
            <w:r w:rsidRPr="00FC7496">
              <w:rPr>
                <w:lang w:eastAsia="ja-JP"/>
              </w:rPr>
              <w:t>EXCEPTION: Steps 2c1A2 and 2cA3 can occur in any order</w:t>
            </w:r>
          </w:p>
        </w:tc>
        <w:tc>
          <w:tcPr>
            <w:tcW w:w="633" w:type="dxa"/>
          </w:tcPr>
          <w:p w14:paraId="60791905" w14:textId="77777777" w:rsidR="002D5713" w:rsidRPr="00FC7496" w:rsidRDefault="002D5713" w:rsidP="00BF1CE9">
            <w:pPr>
              <w:pStyle w:val="TAC"/>
            </w:pPr>
            <w:r w:rsidRPr="00FC7496">
              <w:t>-</w:t>
            </w:r>
          </w:p>
        </w:tc>
        <w:tc>
          <w:tcPr>
            <w:tcW w:w="3620" w:type="dxa"/>
          </w:tcPr>
          <w:p w14:paraId="20C1C510" w14:textId="77777777" w:rsidR="002D5713" w:rsidRPr="00FC7496" w:rsidRDefault="002D5713" w:rsidP="00BF1CE9">
            <w:pPr>
              <w:pStyle w:val="TAL"/>
            </w:pPr>
            <w:r w:rsidRPr="00FC7496">
              <w:t>-</w:t>
            </w:r>
          </w:p>
        </w:tc>
      </w:tr>
      <w:tr w:rsidR="002D5713" w:rsidRPr="00FC7496" w14:paraId="09734EAD" w14:textId="77777777" w:rsidTr="00BF1CE9">
        <w:trPr>
          <w:jc w:val="center"/>
        </w:trPr>
        <w:tc>
          <w:tcPr>
            <w:tcW w:w="709" w:type="dxa"/>
          </w:tcPr>
          <w:p w14:paraId="6F6E6416" w14:textId="77777777" w:rsidR="002D5713" w:rsidRPr="00FC7496" w:rsidRDefault="002D5713" w:rsidP="00BF1CE9">
            <w:pPr>
              <w:pStyle w:val="TAC"/>
              <w:rPr>
                <w:lang w:eastAsia="ja-JP"/>
              </w:rPr>
            </w:pPr>
            <w:r w:rsidRPr="00FC7496">
              <w:rPr>
                <w:lang w:eastAsia="ja-JP"/>
              </w:rPr>
              <w:t>2c1A2</w:t>
            </w:r>
          </w:p>
        </w:tc>
        <w:tc>
          <w:tcPr>
            <w:tcW w:w="3827" w:type="dxa"/>
          </w:tcPr>
          <w:p w14:paraId="79029181" w14:textId="77777777" w:rsidR="002D5713" w:rsidRPr="00FC7496" w:rsidRDefault="002D5713" w:rsidP="00BF1CE9">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72950942" w14:textId="77777777" w:rsidR="002D5713" w:rsidRPr="00FC7496" w:rsidRDefault="002D5713" w:rsidP="00BF1CE9">
            <w:pPr>
              <w:pStyle w:val="TAC"/>
            </w:pPr>
            <w:r w:rsidRPr="00FC7496">
              <w:t>--&gt;</w:t>
            </w:r>
          </w:p>
        </w:tc>
        <w:tc>
          <w:tcPr>
            <w:tcW w:w="3620" w:type="dxa"/>
          </w:tcPr>
          <w:p w14:paraId="5A910B82" w14:textId="77777777" w:rsidR="002D5713" w:rsidRPr="00FC7496" w:rsidRDefault="002D5713" w:rsidP="00BF1CE9">
            <w:pPr>
              <w:pStyle w:val="TAL"/>
            </w:pPr>
            <w:r w:rsidRPr="00FC7496">
              <w:t>UTRAN CLASSMARK CHANGE.</w:t>
            </w:r>
          </w:p>
        </w:tc>
      </w:tr>
      <w:tr w:rsidR="002D5713" w:rsidRPr="00FC7496" w14:paraId="66A8737A" w14:textId="77777777" w:rsidTr="00BF1CE9">
        <w:trPr>
          <w:jc w:val="center"/>
        </w:trPr>
        <w:tc>
          <w:tcPr>
            <w:tcW w:w="709" w:type="dxa"/>
          </w:tcPr>
          <w:p w14:paraId="279DEB29" w14:textId="77777777" w:rsidR="002D5713" w:rsidRPr="00FC7496" w:rsidRDefault="002D5713" w:rsidP="00BF1CE9">
            <w:pPr>
              <w:pStyle w:val="TAC"/>
              <w:rPr>
                <w:lang w:eastAsia="ja-JP"/>
              </w:rPr>
            </w:pPr>
            <w:r w:rsidRPr="00FC7496">
              <w:rPr>
                <w:lang w:eastAsia="ja-JP"/>
              </w:rPr>
              <w:t>2c1A3</w:t>
            </w:r>
          </w:p>
        </w:tc>
        <w:tc>
          <w:tcPr>
            <w:tcW w:w="3827" w:type="dxa"/>
          </w:tcPr>
          <w:p w14:paraId="70535317" w14:textId="77777777" w:rsidR="002D5713" w:rsidRPr="00FC7496" w:rsidRDefault="002D5713" w:rsidP="00BF1CE9">
            <w:pPr>
              <w:pStyle w:val="TAL"/>
            </w:pPr>
            <w:r w:rsidRPr="00FC7496">
              <w:t xml:space="preserve">IF UE is still attached for GPRS (step 2c2 has not yet occurred) THEN the UE transmits a </w:t>
            </w:r>
            <w:r w:rsidRPr="00FC7496">
              <w:rPr>
                <w:i/>
              </w:rPr>
              <w:t>GPRS Suspension Request</w:t>
            </w:r>
            <w:r w:rsidRPr="00FC7496">
              <w:t xml:space="preserve"> message</w:t>
            </w:r>
          </w:p>
        </w:tc>
        <w:tc>
          <w:tcPr>
            <w:tcW w:w="633" w:type="dxa"/>
          </w:tcPr>
          <w:p w14:paraId="47A79955" w14:textId="77777777" w:rsidR="002D5713" w:rsidRPr="00FC7496" w:rsidRDefault="002D5713" w:rsidP="00BF1CE9">
            <w:pPr>
              <w:pStyle w:val="TAC"/>
            </w:pPr>
            <w:r w:rsidRPr="00FC7496">
              <w:t>--&gt;</w:t>
            </w:r>
          </w:p>
        </w:tc>
        <w:tc>
          <w:tcPr>
            <w:tcW w:w="3620" w:type="dxa"/>
          </w:tcPr>
          <w:p w14:paraId="03B23503" w14:textId="77777777" w:rsidR="002D5713" w:rsidRPr="00FC7496" w:rsidRDefault="002D5713" w:rsidP="00BF1CE9">
            <w:pPr>
              <w:pStyle w:val="TAL"/>
            </w:pPr>
            <w:r w:rsidRPr="00FC7496">
              <w:t>GPRS SUSPENSION REQUEST</w:t>
            </w:r>
          </w:p>
        </w:tc>
      </w:tr>
      <w:tr w:rsidR="00472CA0" w:rsidRPr="00FC7496" w14:paraId="4063E05E" w14:textId="77777777">
        <w:trPr>
          <w:jc w:val="center"/>
        </w:trPr>
        <w:tc>
          <w:tcPr>
            <w:tcW w:w="709" w:type="dxa"/>
          </w:tcPr>
          <w:p w14:paraId="676302C8" w14:textId="77777777" w:rsidR="00472CA0" w:rsidRPr="00FC7496" w:rsidRDefault="005C68D5" w:rsidP="00472CA0">
            <w:pPr>
              <w:pStyle w:val="TAC"/>
              <w:rPr>
                <w:lang w:eastAsia="ja-JP"/>
              </w:rPr>
            </w:pPr>
            <w:r w:rsidRPr="00FC7496">
              <w:rPr>
                <w:lang w:eastAsia="ja-JP"/>
              </w:rPr>
              <w:t>2c</w:t>
            </w:r>
            <w:r w:rsidR="00472CA0" w:rsidRPr="00FC7496">
              <w:rPr>
                <w:lang w:eastAsia="ja-JP"/>
              </w:rPr>
              <w:t>2</w:t>
            </w:r>
          </w:p>
        </w:tc>
        <w:tc>
          <w:tcPr>
            <w:tcW w:w="3827" w:type="dxa"/>
          </w:tcPr>
          <w:p w14:paraId="5C6EAF56" w14:textId="77777777" w:rsidR="00472CA0" w:rsidRPr="00FC7496" w:rsidRDefault="00472CA0" w:rsidP="00472CA0">
            <w:pPr>
              <w:pStyle w:val="TAL"/>
            </w:pPr>
            <w:r w:rsidRPr="00FC7496">
              <w:t>The UE transmits a DETACH REQUEST message</w:t>
            </w:r>
          </w:p>
        </w:tc>
        <w:tc>
          <w:tcPr>
            <w:tcW w:w="633" w:type="dxa"/>
          </w:tcPr>
          <w:p w14:paraId="1D4959AD" w14:textId="77777777" w:rsidR="00472CA0" w:rsidRPr="00FC7496" w:rsidRDefault="00472CA0" w:rsidP="00472CA0">
            <w:pPr>
              <w:pStyle w:val="TAC"/>
            </w:pPr>
            <w:r w:rsidRPr="00FC7496">
              <w:t>--&gt;</w:t>
            </w:r>
          </w:p>
        </w:tc>
        <w:tc>
          <w:tcPr>
            <w:tcW w:w="3620" w:type="dxa"/>
          </w:tcPr>
          <w:p w14:paraId="2201F6C0" w14:textId="77777777" w:rsidR="00472CA0" w:rsidRPr="00FC7496" w:rsidRDefault="00472CA0" w:rsidP="00472CA0">
            <w:pPr>
              <w:pStyle w:val="TAL"/>
            </w:pPr>
            <w:r w:rsidRPr="00FC7496">
              <w:t>DETACH REQUEST</w:t>
            </w:r>
          </w:p>
        </w:tc>
      </w:tr>
    </w:tbl>
    <w:p w14:paraId="52A34DF7" w14:textId="77777777" w:rsidR="00472CA0" w:rsidRPr="00FC7496" w:rsidRDefault="00472CA0" w:rsidP="00472CA0">
      <w:pPr>
        <w:rPr>
          <w:lang w:eastAsia="ja-JP"/>
        </w:rPr>
      </w:pPr>
    </w:p>
    <w:p w14:paraId="5DF2D213" w14:textId="77777777" w:rsidR="00472CA0" w:rsidRPr="00FC7496" w:rsidRDefault="00472CA0" w:rsidP="00273022">
      <w:pPr>
        <w:pStyle w:val="Heading3"/>
      </w:pPr>
      <w:r w:rsidRPr="00FC7496">
        <w:rPr>
          <w:lang w:eastAsia="ja-JP"/>
        </w:rPr>
        <w:t>10.2.3</w:t>
      </w:r>
      <w:r w:rsidRPr="00FC7496">
        <w:tab/>
        <w:t>P</w:t>
      </w:r>
      <w:r w:rsidR="005C68D5" w:rsidRPr="00FC7496">
        <w:t>S Handover</w:t>
      </w:r>
      <w:r w:rsidR="00632CEE" w:rsidRPr="00FC7496">
        <w:t xml:space="preserve"> procedure</w:t>
      </w:r>
    </w:p>
    <w:p w14:paraId="4771F878" w14:textId="77777777" w:rsidR="00472CA0" w:rsidRPr="00FC7496" w:rsidRDefault="00472CA0" w:rsidP="00273022">
      <w:pPr>
        <w:pStyle w:val="Heading4"/>
      </w:pPr>
      <w:r w:rsidRPr="00FC7496">
        <w:rPr>
          <w:lang w:eastAsia="ja-JP"/>
        </w:rPr>
        <w:t>10.2.3.</w:t>
      </w:r>
      <w:r w:rsidR="005C68D5" w:rsidRPr="00FC7496">
        <w:rPr>
          <w:lang w:eastAsia="ja-JP"/>
        </w:rPr>
        <w:t>1</w:t>
      </w:r>
      <w:r w:rsidRPr="00FC7496">
        <w:tab/>
        <w:t>Procedure</w:t>
      </w:r>
    </w:p>
    <w:p w14:paraId="7A55FE10" w14:textId="77777777" w:rsidR="00472CA0" w:rsidRPr="00FC7496" w:rsidRDefault="00472CA0" w:rsidP="007A53B6">
      <w:pPr>
        <w:pStyle w:val="TH"/>
      </w:pPr>
      <w:r w:rsidRPr="00FC7496">
        <w:t>Table 10.2.3.</w:t>
      </w:r>
      <w:r w:rsidR="005C68D5" w:rsidRPr="00FC7496">
        <w:t>1</w:t>
      </w:r>
      <w:r w:rsidRPr="00FC7496">
        <w:t>-1: P</w:t>
      </w:r>
      <w:r w:rsidR="005C68D5" w:rsidRPr="00FC7496">
        <w:t>S</w:t>
      </w:r>
      <w:r w:rsidRPr="00FC7496">
        <w:t xml:space="preserve"> </w:t>
      </w:r>
      <w:r w:rsidR="005C68D5" w:rsidRPr="00FC7496">
        <w:t>handover</w:t>
      </w:r>
      <w:r w:rsidRPr="00FC7496">
        <w:t xml:space="preserv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DD933D" w14:textId="77777777">
        <w:trPr>
          <w:jc w:val="center"/>
        </w:trPr>
        <w:tc>
          <w:tcPr>
            <w:tcW w:w="709" w:type="dxa"/>
            <w:vMerge w:val="restart"/>
            <w:vAlign w:val="center"/>
          </w:tcPr>
          <w:p w14:paraId="5000B049" w14:textId="77777777" w:rsidR="00A84C0D" w:rsidRPr="00FC7496" w:rsidRDefault="00A84C0D" w:rsidP="00A84C0D">
            <w:pPr>
              <w:pStyle w:val="TAH"/>
            </w:pPr>
            <w:r w:rsidRPr="00FC7496">
              <w:t>Step</w:t>
            </w:r>
          </w:p>
        </w:tc>
        <w:tc>
          <w:tcPr>
            <w:tcW w:w="3827" w:type="dxa"/>
            <w:vMerge w:val="restart"/>
            <w:vAlign w:val="center"/>
          </w:tcPr>
          <w:p w14:paraId="4577BFC1"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1E0423C9" w14:textId="77777777" w:rsidR="00A84C0D" w:rsidRPr="00FC7496" w:rsidRDefault="00A84C0D" w:rsidP="00472CA0">
            <w:pPr>
              <w:pStyle w:val="TAH"/>
            </w:pPr>
            <w:r w:rsidRPr="00FC7496">
              <w:t>Message Sequence</w:t>
            </w:r>
          </w:p>
        </w:tc>
      </w:tr>
      <w:tr w:rsidR="00A84C0D" w:rsidRPr="00FC7496" w14:paraId="05B33D3C" w14:textId="77777777">
        <w:trPr>
          <w:jc w:val="center"/>
        </w:trPr>
        <w:tc>
          <w:tcPr>
            <w:tcW w:w="709" w:type="dxa"/>
            <w:vMerge/>
          </w:tcPr>
          <w:p w14:paraId="12664E00" w14:textId="77777777" w:rsidR="00A84C0D" w:rsidRPr="00FC7496" w:rsidRDefault="00A84C0D" w:rsidP="00472CA0">
            <w:pPr>
              <w:pStyle w:val="TAH"/>
              <w:rPr>
                <w:rFonts w:eastAsia="MS Gothic"/>
              </w:rPr>
            </w:pPr>
          </w:p>
        </w:tc>
        <w:tc>
          <w:tcPr>
            <w:tcW w:w="3827" w:type="dxa"/>
            <w:vMerge/>
          </w:tcPr>
          <w:p w14:paraId="79CB0A5F" w14:textId="77777777" w:rsidR="00A84C0D" w:rsidRPr="00FC7496" w:rsidRDefault="00A84C0D" w:rsidP="00472CA0">
            <w:pPr>
              <w:pStyle w:val="TAH"/>
              <w:rPr>
                <w:rFonts w:eastAsia="MS Gothic"/>
              </w:rPr>
            </w:pPr>
          </w:p>
        </w:tc>
        <w:tc>
          <w:tcPr>
            <w:tcW w:w="633" w:type="dxa"/>
            <w:tcBorders>
              <w:top w:val="single" w:sz="4" w:space="0" w:color="auto"/>
            </w:tcBorders>
          </w:tcPr>
          <w:p w14:paraId="7D59DD70" w14:textId="77777777" w:rsidR="00A84C0D" w:rsidRPr="00FC7496" w:rsidRDefault="00A84C0D" w:rsidP="00472CA0">
            <w:pPr>
              <w:pStyle w:val="TAH"/>
            </w:pPr>
            <w:r w:rsidRPr="00FC7496">
              <w:t>U - S</w:t>
            </w:r>
          </w:p>
        </w:tc>
        <w:tc>
          <w:tcPr>
            <w:tcW w:w="3620" w:type="dxa"/>
            <w:tcBorders>
              <w:top w:val="single" w:sz="4" w:space="0" w:color="auto"/>
            </w:tcBorders>
          </w:tcPr>
          <w:p w14:paraId="7B91067F" w14:textId="77777777" w:rsidR="00A84C0D" w:rsidRPr="00FC7496" w:rsidRDefault="00A84C0D" w:rsidP="00472CA0">
            <w:pPr>
              <w:pStyle w:val="TAH"/>
            </w:pPr>
            <w:r w:rsidRPr="00FC7496">
              <w:t>Message</w:t>
            </w:r>
          </w:p>
        </w:tc>
      </w:tr>
      <w:tr w:rsidR="00472CA0" w:rsidRPr="00FC7496" w14:paraId="51B2EA41" w14:textId="77777777">
        <w:trPr>
          <w:jc w:val="center"/>
        </w:trPr>
        <w:tc>
          <w:tcPr>
            <w:tcW w:w="709" w:type="dxa"/>
          </w:tcPr>
          <w:p w14:paraId="4840ED74" w14:textId="77777777" w:rsidR="00472CA0" w:rsidRPr="00FC7496" w:rsidRDefault="00472CA0" w:rsidP="00472CA0">
            <w:pPr>
              <w:pStyle w:val="TAC"/>
            </w:pPr>
            <w:r w:rsidRPr="00FC7496">
              <w:t>-</w:t>
            </w:r>
          </w:p>
        </w:tc>
        <w:tc>
          <w:tcPr>
            <w:tcW w:w="3827" w:type="dxa"/>
          </w:tcPr>
          <w:p w14:paraId="7DE25FFE" w14:textId="77777777" w:rsidR="00472CA0" w:rsidRPr="00FC7496" w:rsidRDefault="00472CA0" w:rsidP="00472CA0">
            <w:pPr>
              <w:pStyle w:val="TAL"/>
            </w:pPr>
            <w:r w:rsidRPr="00FC7496">
              <w:t>EXCEPTION: Steps 1a1 and 1a</w:t>
            </w:r>
            <w:r w:rsidR="005C68D5" w:rsidRPr="00FC7496">
              <w:t>3</w:t>
            </w:r>
            <w:r w:rsidRPr="00FC7496">
              <w:t xml:space="preserve"> </w:t>
            </w:r>
            <w:r w:rsidRPr="00FC7496">
              <w:rPr>
                <w:lang w:eastAsia="ja-JP"/>
              </w:rPr>
              <w:t xml:space="preserve">specify </w:t>
            </w:r>
            <w:r w:rsidRPr="00FC7496">
              <w:t xml:space="preserve">the </w:t>
            </w:r>
            <w:r w:rsidR="005C68D5" w:rsidRPr="00FC7496">
              <w:t>UE behaviour</w:t>
            </w:r>
            <w:r w:rsidRPr="00FC7496">
              <w:t xml:space="preserve"> when </w:t>
            </w:r>
            <w:r w:rsidR="005C68D5" w:rsidRPr="00FC7496">
              <w:rPr>
                <w:lang w:eastAsia="ja-JP"/>
              </w:rPr>
              <w:t xml:space="preserve">GERAN cell </w:t>
            </w:r>
            <w:r w:rsidRPr="00FC7496">
              <w:t>is in NMO I</w:t>
            </w:r>
            <w:r w:rsidR="005C68D5" w:rsidRPr="00FC7496">
              <w:t xml:space="preserve"> and the UE is in condition C2</w:t>
            </w:r>
            <w:r w:rsidRPr="00FC7496">
              <w:t xml:space="preserve"> and the</w:t>
            </w:r>
            <w:r w:rsidR="005C68D5" w:rsidRPr="00FC7496">
              <w:t xml:space="preserve"> UE is not registered to the</w:t>
            </w:r>
            <w:r w:rsidRPr="00FC7496">
              <w:t xml:space="preserve"> LAC </w:t>
            </w:r>
            <w:r w:rsidR="005C68D5" w:rsidRPr="00FC7496">
              <w:t>of this cell</w:t>
            </w:r>
            <w:r w:rsidRPr="00FC7496">
              <w:t>.</w:t>
            </w:r>
          </w:p>
        </w:tc>
        <w:tc>
          <w:tcPr>
            <w:tcW w:w="633" w:type="dxa"/>
          </w:tcPr>
          <w:p w14:paraId="70897FD8" w14:textId="77777777" w:rsidR="00472CA0" w:rsidRPr="00FC7496" w:rsidRDefault="00472CA0" w:rsidP="00472CA0">
            <w:pPr>
              <w:pStyle w:val="TAC"/>
            </w:pPr>
            <w:r w:rsidRPr="00FC7496">
              <w:t>-</w:t>
            </w:r>
          </w:p>
        </w:tc>
        <w:tc>
          <w:tcPr>
            <w:tcW w:w="3620" w:type="dxa"/>
          </w:tcPr>
          <w:p w14:paraId="65FA62F3" w14:textId="77777777" w:rsidR="00472CA0" w:rsidRPr="00FC7496" w:rsidRDefault="00472CA0" w:rsidP="00472CA0">
            <w:pPr>
              <w:pStyle w:val="TAL"/>
            </w:pPr>
            <w:r w:rsidRPr="00FC7496">
              <w:t>-</w:t>
            </w:r>
          </w:p>
        </w:tc>
      </w:tr>
      <w:tr w:rsidR="005C68D5" w:rsidRPr="00FC7496" w14:paraId="422BF59F" w14:textId="77777777">
        <w:trPr>
          <w:jc w:val="center"/>
        </w:trPr>
        <w:tc>
          <w:tcPr>
            <w:tcW w:w="709" w:type="dxa"/>
          </w:tcPr>
          <w:p w14:paraId="57D1A19E" w14:textId="77777777" w:rsidR="005C68D5" w:rsidRPr="00FC7496" w:rsidRDefault="005C68D5" w:rsidP="005C68D5">
            <w:pPr>
              <w:pStyle w:val="TAC"/>
            </w:pPr>
            <w:r w:rsidRPr="00FC7496">
              <w:t>1a1</w:t>
            </w:r>
          </w:p>
        </w:tc>
        <w:tc>
          <w:tcPr>
            <w:tcW w:w="3827" w:type="dxa"/>
          </w:tcPr>
          <w:p w14:paraId="20321AB8" w14:textId="77777777" w:rsidR="005C68D5" w:rsidRPr="00FC7496" w:rsidRDefault="005C68D5" w:rsidP="005C68D5">
            <w:pPr>
              <w:pStyle w:val="TAL"/>
            </w:pPr>
            <w:r w:rsidRPr="00FC7496">
              <w:t>The UE transmits a ROUTING AREA UPDATE REQUEST message with update type=</w:t>
            </w:r>
            <w:r w:rsidR="00D726C0" w:rsidRPr="00FC7496">
              <w:t>'</w:t>
            </w:r>
            <w:r w:rsidRPr="00FC7496">
              <w:t>Combined RA/LA Update</w:t>
            </w:r>
            <w:r w:rsidR="00D726C0" w:rsidRPr="00FC7496">
              <w:t>'</w:t>
            </w:r>
            <w:r w:rsidRPr="00FC7496">
              <w:t>.</w:t>
            </w:r>
          </w:p>
        </w:tc>
        <w:tc>
          <w:tcPr>
            <w:tcW w:w="633" w:type="dxa"/>
          </w:tcPr>
          <w:p w14:paraId="3D37C309" w14:textId="77777777" w:rsidR="005C68D5" w:rsidRPr="00FC7496" w:rsidRDefault="005C68D5" w:rsidP="005C68D5">
            <w:pPr>
              <w:pStyle w:val="TAC"/>
            </w:pPr>
            <w:r w:rsidRPr="00FC7496">
              <w:t>--&gt;</w:t>
            </w:r>
          </w:p>
        </w:tc>
        <w:tc>
          <w:tcPr>
            <w:tcW w:w="3620" w:type="dxa"/>
          </w:tcPr>
          <w:p w14:paraId="1F4200F8" w14:textId="77777777" w:rsidR="005C68D5" w:rsidRPr="00FC7496" w:rsidRDefault="005C68D5" w:rsidP="005C68D5">
            <w:pPr>
              <w:pStyle w:val="TAL"/>
            </w:pPr>
            <w:r w:rsidRPr="00FC7496">
              <w:t>ROUTING AREA UPDATE REQUEST</w:t>
            </w:r>
          </w:p>
        </w:tc>
      </w:tr>
      <w:tr w:rsidR="005C68D5" w:rsidRPr="00FC7496" w14:paraId="4A253223" w14:textId="77777777">
        <w:trPr>
          <w:jc w:val="center"/>
        </w:trPr>
        <w:tc>
          <w:tcPr>
            <w:tcW w:w="709" w:type="dxa"/>
          </w:tcPr>
          <w:p w14:paraId="2B7AB233" w14:textId="77777777" w:rsidR="005C68D5" w:rsidRPr="00FC7496" w:rsidRDefault="005C68D5" w:rsidP="005C68D5">
            <w:pPr>
              <w:pStyle w:val="TAC"/>
              <w:rPr>
                <w:lang w:eastAsia="ja-JP"/>
              </w:rPr>
            </w:pPr>
            <w:r w:rsidRPr="00FC7496">
              <w:rPr>
                <w:lang w:eastAsia="ja-JP"/>
              </w:rPr>
              <w:t>1a2</w:t>
            </w:r>
          </w:p>
        </w:tc>
        <w:tc>
          <w:tcPr>
            <w:tcW w:w="3827" w:type="dxa"/>
          </w:tcPr>
          <w:p w14:paraId="1D131569"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0029308B" w14:textId="77777777" w:rsidR="005C68D5" w:rsidRPr="00FC7496" w:rsidRDefault="005C68D5" w:rsidP="005C68D5">
            <w:pPr>
              <w:pStyle w:val="TAC"/>
            </w:pPr>
            <w:r w:rsidRPr="00FC7496">
              <w:t>&lt;--</w:t>
            </w:r>
          </w:p>
        </w:tc>
        <w:tc>
          <w:tcPr>
            <w:tcW w:w="3620" w:type="dxa"/>
          </w:tcPr>
          <w:p w14:paraId="4737FE57" w14:textId="77777777" w:rsidR="005C68D5" w:rsidRPr="00FC7496" w:rsidRDefault="005C68D5" w:rsidP="005C68D5">
            <w:pPr>
              <w:pStyle w:val="TAL"/>
              <w:rPr>
                <w:lang w:eastAsia="ja-JP"/>
              </w:rPr>
            </w:pPr>
            <w:r w:rsidRPr="00FC7496">
              <w:t>ROUTING AREA UPDATE ACCEPT</w:t>
            </w:r>
          </w:p>
        </w:tc>
      </w:tr>
      <w:tr w:rsidR="005C68D5" w:rsidRPr="00FC7496" w14:paraId="30A6E38A" w14:textId="77777777">
        <w:trPr>
          <w:jc w:val="center"/>
        </w:trPr>
        <w:tc>
          <w:tcPr>
            <w:tcW w:w="709" w:type="dxa"/>
          </w:tcPr>
          <w:p w14:paraId="10014B79" w14:textId="77777777" w:rsidR="005C68D5" w:rsidRPr="00FC7496" w:rsidRDefault="005C68D5" w:rsidP="005C68D5">
            <w:pPr>
              <w:pStyle w:val="TAC"/>
              <w:rPr>
                <w:lang w:eastAsia="ja-JP"/>
              </w:rPr>
            </w:pPr>
            <w:r w:rsidRPr="00FC7496">
              <w:rPr>
                <w:lang w:eastAsia="ja-JP"/>
              </w:rPr>
              <w:t>1a3</w:t>
            </w:r>
          </w:p>
        </w:tc>
        <w:tc>
          <w:tcPr>
            <w:tcW w:w="3827" w:type="dxa"/>
          </w:tcPr>
          <w:p w14:paraId="1CB923DF"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05A1DD5C" w14:textId="77777777" w:rsidR="005C68D5" w:rsidRPr="00FC7496" w:rsidRDefault="005C68D5" w:rsidP="005C68D5">
            <w:pPr>
              <w:pStyle w:val="TAC"/>
            </w:pPr>
            <w:r w:rsidRPr="00FC7496">
              <w:t>--&gt;</w:t>
            </w:r>
          </w:p>
        </w:tc>
        <w:tc>
          <w:tcPr>
            <w:tcW w:w="3620" w:type="dxa"/>
          </w:tcPr>
          <w:p w14:paraId="2DB5C081" w14:textId="77777777" w:rsidR="005C68D5" w:rsidRPr="00FC7496" w:rsidRDefault="005C68D5" w:rsidP="005C68D5">
            <w:pPr>
              <w:pStyle w:val="TAL"/>
            </w:pPr>
            <w:r w:rsidRPr="00FC7496">
              <w:t>ROUTING AREA UPDATE COMPLETE</w:t>
            </w:r>
          </w:p>
        </w:tc>
      </w:tr>
      <w:tr w:rsidR="005C68D5" w:rsidRPr="00FC7496" w14:paraId="4E0630BC" w14:textId="77777777">
        <w:trPr>
          <w:jc w:val="center"/>
        </w:trPr>
        <w:tc>
          <w:tcPr>
            <w:tcW w:w="709" w:type="dxa"/>
          </w:tcPr>
          <w:p w14:paraId="0D73F456" w14:textId="77777777" w:rsidR="005C68D5" w:rsidRPr="00FC7496" w:rsidRDefault="005C68D5" w:rsidP="005C68D5">
            <w:pPr>
              <w:pStyle w:val="TAC"/>
            </w:pPr>
            <w:r w:rsidRPr="00FC7496">
              <w:t>-</w:t>
            </w:r>
          </w:p>
        </w:tc>
        <w:tc>
          <w:tcPr>
            <w:tcW w:w="3827" w:type="dxa"/>
          </w:tcPr>
          <w:p w14:paraId="34713A7F" w14:textId="77777777" w:rsidR="005C68D5" w:rsidRPr="00FC7496" w:rsidRDefault="005C68D5" w:rsidP="005C68D5">
            <w:pPr>
              <w:pStyle w:val="TAL"/>
            </w:pPr>
            <w:r w:rsidRPr="00FC7496">
              <w:t xml:space="preserve">EXCEPTION: Steps 1b1 and 1b3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 or NMO II) and the UE is in condition C2 and the UE is registered to the LAC of this cell.</w:t>
            </w:r>
          </w:p>
        </w:tc>
        <w:tc>
          <w:tcPr>
            <w:tcW w:w="633" w:type="dxa"/>
          </w:tcPr>
          <w:p w14:paraId="76DDD6E7" w14:textId="77777777" w:rsidR="005C68D5" w:rsidRPr="00FC7496" w:rsidRDefault="005C68D5" w:rsidP="005C68D5">
            <w:pPr>
              <w:pStyle w:val="TAC"/>
            </w:pPr>
            <w:r w:rsidRPr="00FC7496">
              <w:t>-</w:t>
            </w:r>
          </w:p>
        </w:tc>
        <w:tc>
          <w:tcPr>
            <w:tcW w:w="3620" w:type="dxa"/>
          </w:tcPr>
          <w:p w14:paraId="378A41AC" w14:textId="77777777" w:rsidR="005C68D5" w:rsidRPr="00FC7496" w:rsidRDefault="005C68D5" w:rsidP="005C68D5">
            <w:pPr>
              <w:pStyle w:val="TAL"/>
            </w:pPr>
            <w:r w:rsidRPr="00FC7496">
              <w:t>-</w:t>
            </w:r>
          </w:p>
        </w:tc>
      </w:tr>
      <w:tr w:rsidR="005C68D5" w:rsidRPr="00FC7496" w14:paraId="6C79C690" w14:textId="77777777">
        <w:trPr>
          <w:jc w:val="center"/>
        </w:trPr>
        <w:tc>
          <w:tcPr>
            <w:tcW w:w="709" w:type="dxa"/>
          </w:tcPr>
          <w:p w14:paraId="5E88808D" w14:textId="77777777" w:rsidR="005C68D5" w:rsidRPr="00FC7496" w:rsidRDefault="005C68D5" w:rsidP="005C68D5">
            <w:pPr>
              <w:pStyle w:val="TAC"/>
            </w:pPr>
            <w:r w:rsidRPr="00FC7496">
              <w:t>1b1</w:t>
            </w:r>
          </w:p>
        </w:tc>
        <w:tc>
          <w:tcPr>
            <w:tcW w:w="3827" w:type="dxa"/>
          </w:tcPr>
          <w:p w14:paraId="35B87C69" w14:textId="77777777" w:rsidR="005C68D5" w:rsidRPr="00FC7496" w:rsidRDefault="005C68D5" w:rsidP="005C68D5">
            <w:pPr>
              <w:pStyle w:val="TAL"/>
            </w:pPr>
            <w:r w:rsidRPr="00FC7496">
              <w:t>The UE transmits a ROUTING AREA UPDATE REQUEST message with update type=</w:t>
            </w:r>
            <w:r w:rsidR="00D726C0" w:rsidRPr="00FC7496">
              <w:t>'</w:t>
            </w:r>
            <w:r w:rsidRPr="00FC7496">
              <w:t>RA Update</w:t>
            </w:r>
            <w:r w:rsidR="00D726C0" w:rsidRPr="00FC7496">
              <w:t>'</w:t>
            </w:r>
            <w:r w:rsidRPr="00FC7496">
              <w:t>.</w:t>
            </w:r>
          </w:p>
        </w:tc>
        <w:tc>
          <w:tcPr>
            <w:tcW w:w="633" w:type="dxa"/>
          </w:tcPr>
          <w:p w14:paraId="0189A429" w14:textId="77777777" w:rsidR="005C68D5" w:rsidRPr="00FC7496" w:rsidRDefault="005C68D5" w:rsidP="005C68D5">
            <w:pPr>
              <w:pStyle w:val="TAC"/>
            </w:pPr>
            <w:r w:rsidRPr="00FC7496">
              <w:t>--&gt;</w:t>
            </w:r>
          </w:p>
        </w:tc>
        <w:tc>
          <w:tcPr>
            <w:tcW w:w="3620" w:type="dxa"/>
          </w:tcPr>
          <w:p w14:paraId="186B6E79" w14:textId="77777777" w:rsidR="005C68D5" w:rsidRPr="00FC7496" w:rsidRDefault="005C68D5" w:rsidP="005C68D5">
            <w:pPr>
              <w:pStyle w:val="TAL"/>
            </w:pPr>
            <w:r w:rsidRPr="00FC7496">
              <w:t>ROUTING AREA UPDATE REQUEST</w:t>
            </w:r>
          </w:p>
        </w:tc>
      </w:tr>
      <w:tr w:rsidR="005C68D5" w:rsidRPr="00FC7496" w14:paraId="0C616D4C" w14:textId="77777777">
        <w:trPr>
          <w:jc w:val="center"/>
        </w:trPr>
        <w:tc>
          <w:tcPr>
            <w:tcW w:w="709" w:type="dxa"/>
          </w:tcPr>
          <w:p w14:paraId="16C366E8" w14:textId="77777777" w:rsidR="005C68D5" w:rsidRPr="00FC7496" w:rsidRDefault="005C68D5" w:rsidP="005C68D5">
            <w:pPr>
              <w:pStyle w:val="TAC"/>
              <w:rPr>
                <w:lang w:eastAsia="ja-JP"/>
              </w:rPr>
            </w:pPr>
            <w:r w:rsidRPr="00FC7496">
              <w:rPr>
                <w:lang w:eastAsia="ja-JP"/>
              </w:rPr>
              <w:t>1b2</w:t>
            </w:r>
          </w:p>
        </w:tc>
        <w:tc>
          <w:tcPr>
            <w:tcW w:w="3827" w:type="dxa"/>
          </w:tcPr>
          <w:p w14:paraId="614F9364"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44D65D9C" w14:textId="77777777" w:rsidR="005C68D5" w:rsidRPr="00FC7496" w:rsidRDefault="005C68D5" w:rsidP="005C68D5">
            <w:pPr>
              <w:pStyle w:val="TAC"/>
            </w:pPr>
            <w:r w:rsidRPr="00FC7496">
              <w:t>&lt;--</w:t>
            </w:r>
          </w:p>
        </w:tc>
        <w:tc>
          <w:tcPr>
            <w:tcW w:w="3620" w:type="dxa"/>
          </w:tcPr>
          <w:p w14:paraId="6ED2144B" w14:textId="77777777" w:rsidR="005C68D5" w:rsidRPr="00FC7496" w:rsidRDefault="005C68D5" w:rsidP="005C68D5">
            <w:pPr>
              <w:pStyle w:val="TAL"/>
              <w:rPr>
                <w:lang w:eastAsia="ja-JP"/>
              </w:rPr>
            </w:pPr>
            <w:r w:rsidRPr="00FC7496">
              <w:t>ROUTING AREA UPDATE ACCEPT</w:t>
            </w:r>
          </w:p>
        </w:tc>
      </w:tr>
      <w:tr w:rsidR="005C68D5" w:rsidRPr="00FC7496" w14:paraId="17AB8140" w14:textId="77777777">
        <w:trPr>
          <w:jc w:val="center"/>
        </w:trPr>
        <w:tc>
          <w:tcPr>
            <w:tcW w:w="709" w:type="dxa"/>
          </w:tcPr>
          <w:p w14:paraId="10AAAD64" w14:textId="77777777" w:rsidR="005C68D5" w:rsidRPr="00FC7496" w:rsidRDefault="005C68D5" w:rsidP="005C68D5">
            <w:pPr>
              <w:pStyle w:val="TAC"/>
              <w:rPr>
                <w:lang w:eastAsia="ja-JP"/>
              </w:rPr>
            </w:pPr>
            <w:r w:rsidRPr="00FC7496">
              <w:rPr>
                <w:lang w:eastAsia="ja-JP"/>
              </w:rPr>
              <w:t>1b3</w:t>
            </w:r>
          </w:p>
        </w:tc>
        <w:tc>
          <w:tcPr>
            <w:tcW w:w="3827" w:type="dxa"/>
          </w:tcPr>
          <w:p w14:paraId="7ECA9251"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3C5C2815" w14:textId="77777777" w:rsidR="005C68D5" w:rsidRPr="00FC7496" w:rsidRDefault="005C68D5" w:rsidP="005C68D5">
            <w:pPr>
              <w:pStyle w:val="TAC"/>
            </w:pPr>
            <w:r w:rsidRPr="00FC7496">
              <w:t>--&gt;</w:t>
            </w:r>
          </w:p>
        </w:tc>
        <w:tc>
          <w:tcPr>
            <w:tcW w:w="3620" w:type="dxa"/>
          </w:tcPr>
          <w:p w14:paraId="367A94CE" w14:textId="77777777" w:rsidR="005C68D5" w:rsidRPr="00FC7496" w:rsidRDefault="005C68D5" w:rsidP="005C68D5">
            <w:pPr>
              <w:pStyle w:val="TAL"/>
            </w:pPr>
            <w:r w:rsidRPr="00FC7496">
              <w:t>ROUTING AREA UPDATE COMPLETE</w:t>
            </w:r>
          </w:p>
        </w:tc>
      </w:tr>
      <w:tr w:rsidR="005C68D5" w:rsidRPr="00FC7496" w14:paraId="21A15E76" w14:textId="77777777">
        <w:trPr>
          <w:jc w:val="center"/>
        </w:trPr>
        <w:tc>
          <w:tcPr>
            <w:tcW w:w="709" w:type="dxa"/>
          </w:tcPr>
          <w:p w14:paraId="298A22A2" w14:textId="77777777" w:rsidR="005C68D5" w:rsidRPr="00FC7496" w:rsidRDefault="005C68D5" w:rsidP="005C68D5">
            <w:pPr>
              <w:pStyle w:val="TAC"/>
            </w:pPr>
            <w:r w:rsidRPr="00FC7496">
              <w:t>-</w:t>
            </w:r>
          </w:p>
        </w:tc>
        <w:tc>
          <w:tcPr>
            <w:tcW w:w="3827" w:type="dxa"/>
          </w:tcPr>
          <w:p w14:paraId="335F650A" w14:textId="77777777" w:rsidR="005C68D5" w:rsidRPr="00FC7496" w:rsidRDefault="005C68D5" w:rsidP="00381D78">
            <w:pPr>
              <w:pStyle w:val="TAL"/>
            </w:pPr>
            <w:r w:rsidRPr="00FC7496">
              <w:t xml:space="preserve">EXCEPTION: Steps 1c1 and 1c6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II and the UE is in condition C2 and the UE is not registered to the LAC of this cell.</w:t>
            </w:r>
          </w:p>
        </w:tc>
        <w:tc>
          <w:tcPr>
            <w:tcW w:w="633" w:type="dxa"/>
          </w:tcPr>
          <w:p w14:paraId="6DB3EF58" w14:textId="77777777" w:rsidR="005C68D5" w:rsidRPr="00FC7496" w:rsidRDefault="005C68D5" w:rsidP="005C68D5">
            <w:pPr>
              <w:pStyle w:val="TAC"/>
            </w:pPr>
            <w:r w:rsidRPr="00FC7496">
              <w:t>-</w:t>
            </w:r>
          </w:p>
        </w:tc>
        <w:tc>
          <w:tcPr>
            <w:tcW w:w="3620" w:type="dxa"/>
          </w:tcPr>
          <w:p w14:paraId="2AF20472" w14:textId="77777777" w:rsidR="005C68D5" w:rsidRPr="00FC7496" w:rsidRDefault="005C68D5" w:rsidP="005C68D5">
            <w:pPr>
              <w:pStyle w:val="TAL"/>
            </w:pPr>
            <w:r w:rsidRPr="00FC7496">
              <w:t>-</w:t>
            </w:r>
          </w:p>
        </w:tc>
      </w:tr>
      <w:tr w:rsidR="00472CA0" w:rsidRPr="00FC7496" w14:paraId="6245DA2B" w14:textId="77777777">
        <w:trPr>
          <w:jc w:val="center"/>
        </w:trPr>
        <w:tc>
          <w:tcPr>
            <w:tcW w:w="709" w:type="dxa"/>
          </w:tcPr>
          <w:p w14:paraId="46B18E90" w14:textId="77777777" w:rsidR="00472CA0" w:rsidRPr="00FC7496" w:rsidRDefault="00236B93" w:rsidP="00472CA0">
            <w:pPr>
              <w:pStyle w:val="TAC"/>
            </w:pPr>
            <w:r w:rsidRPr="00FC7496">
              <w:t>1c1</w:t>
            </w:r>
          </w:p>
        </w:tc>
        <w:tc>
          <w:tcPr>
            <w:tcW w:w="3827" w:type="dxa"/>
          </w:tcPr>
          <w:p w14:paraId="24B6FEE9" w14:textId="77777777" w:rsidR="00472CA0" w:rsidRPr="00FC7496" w:rsidRDefault="00472CA0" w:rsidP="00472CA0">
            <w:pPr>
              <w:pStyle w:val="TAL"/>
            </w:pPr>
            <w:r w:rsidRPr="00FC7496">
              <w:t>The UE transmits a ROUTING AREA UPDATE REQUEST message</w:t>
            </w:r>
            <w:r w:rsidR="00236B93" w:rsidRPr="00FC7496">
              <w:t xml:space="preserve"> with update type=</w:t>
            </w:r>
            <w:r w:rsidR="00D726C0" w:rsidRPr="00FC7496">
              <w:t>'</w:t>
            </w:r>
            <w:r w:rsidR="00236B93" w:rsidRPr="00FC7496">
              <w:t>RA Update</w:t>
            </w:r>
            <w:r w:rsidR="00D726C0" w:rsidRPr="00FC7496">
              <w:t>'</w:t>
            </w:r>
            <w:r w:rsidRPr="00FC7496">
              <w:t>.</w:t>
            </w:r>
          </w:p>
        </w:tc>
        <w:tc>
          <w:tcPr>
            <w:tcW w:w="633" w:type="dxa"/>
          </w:tcPr>
          <w:p w14:paraId="1B5DE6E5" w14:textId="77777777" w:rsidR="00472CA0" w:rsidRPr="00FC7496" w:rsidRDefault="00472CA0" w:rsidP="00472CA0">
            <w:pPr>
              <w:pStyle w:val="TAC"/>
            </w:pPr>
            <w:r w:rsidRPr="00FC7496">
              <w:t>--&gt;</w:t>
            </w:r>
          </w:p>
        </w:tc>
        <w:tc>
          <w:tcPr>
            <w:tcW w:w="3620" w:type="dxa"/>
          </w:tcPr>
          <w:p w14:paraId="7C6FA625" w14:textId="77777777" w:rsidR="00472CA0" w:rsidRPr="00FC7496" w:rsidRDefault="00472CA0" w:rsidP="00472CA0">
            <w:pPr>
              <w:pStyle w:val="TAL"/>
            </w:pPr>
            <w:r w:rsidRPr="00FC7496">
              <w:t>ROUTING AREA UPDATE REQUEST</w:t>
            </w:r>
          </w:p>
        </w:tc>
      </w:tr>
      <w:tr w:rsidR="00472CA0" w:rsidRPr="00FC7496" w14:paraId="7F0F21D7" w14:textId="77777777">
        <w:trPr>
          <w:jc w:val="center"/>
        </w:trPr>
        <w:tc>
          <w:tcPr>
            <w:tcW w:w="709" w:type="dxa"/>
          </w:tcPr>
          <w:p w14:paraId="2CCF7FDC" w14:textId="77777777" w:rsidR="00472CA0" w:rsidRPr="00FC7496" w:rsidRDefault="00236B93" w:rsidP="00472CA0">
            <w:pPr>
              <w:pStyle w:val="TAC"/>
              <w:rPr>
                <w:lang w:eastAsia="ja-JP"/>
              </w:rPr>
            </w:pPr>
            <w:r w:rsidRPr="00FC7496">
              <w:rPr>
                <w:lang w:eastAsia="ja-JP"/>
              </w:rPr>
              <w:t>1c2</w:t>
            </w:r>
          </w:p>
        </w:tc>
        <w:tc>
          <w:tcPr>
            <w:tcW w:w="3827" w:type="dxa"/>
          </w:tcPr>
          <w:p w14:paraId="2F68E567" w14:textId="77777777" w:rsidR="00472CA0" w:rsidRPr="00FC7496" w:rsidRDefault="00472CA0" w:rsidP="00472CA0">
            <w:pPr>
              <w:pStyle w:val="TAL"/>
              <w:rPr>
                <w:lang w:eastAsia="ja-JP"/>
              </w:rPr>
            </w:pPr>
            <w:r w:rsidRPr="00FC7496">
              <w:t>The SS transmits a ROUTING AREA UPDATE ACCEPT message.</w:t>
            </w:r>
          </w:p>
        </w:tc>
        <w:tc>
          <w:tcPr>
            <w:tcW w:w="633" w:type="dxa"/>
          </w:tcPr>
          <w:p w14:paraId="66356905" w14:textId="77777777" w:rsidR="00472CA0" w:rsidRPr="00FC7496" w:rsidRDefault="00472CA0" w:rsidP="00472CA0">
            <w:pPr>
              <w:pStyle w:val="TAC"/>
            </w:pPr>
            <w:r w:rsidRPr="00FC7496">
              <w:t>&lt;--</w:t>
            </w:r>
          </w:p>
        </w:tc>
        <w:tc>
          <w:tcPr>
            <w:tcW w:w="3620" w:type="dxa"/>
          </w:tcPr>
          <w:p w14:paraId="2A0AE565" w14:textId="77777777" w:rsidR="00472CA0" w:rsidRPr="00FC7496" w:rsidRDefault="00472CA0" w:rsidP="00472CA0">
            <w:pPr>
              <w:pStyle w:val="TAL"/>
              <w:rPr>
                <w:lang w:eastAsia="ja-JP"/>
              </w:rPr>
            </w:pPr>
            <w:r w:rsidRPr="00FC7496">
              <w:t>ROUTING AREA UPDATE ACCEPT</w:t>
            </w:r>
          </w:p>
        </w:tc>
      </w:tr>
      <w:tr w:rsidR="00472CA0" w:rsidRPr="00FC7496" w14:paraId="0A034F36" w14:textId="77777777">
        <w:trPr>
          <w:jc w:val="center"/>
        </w:trPr>
        <w:tc>
          <w:tcPr>
            <w:tcW w:w="709" w:type="dxa"/>
          </w:tcPr>
          <w:p w14:paraId="02922042" w14:textId="77777777" w:rsidR="00472CA0" w:rsidRPr="00FC7496" w:rsidRDefault="00236B93" w:rsidP="00472CA0">
            <w:pPr>
              <w:pStyle w:val="TAC"/>
              <w:rPr>
                <w:lang w:eastAsia="ja-JP"/>
              </w:rPr>
            </w:pPr>
            <w:r w:rsidRPr="00FC7496">
              <w:rPr>
                <w:lang w:eastAsia="ja-JP"/>
              </w:rPr>
              <w:t>1c3</w:t>
            </w:r>
          </w:p>
        </w:tc>
        <w:tc>
          <w:tcPr>
            <w:tcW w:w="3827" w:type="dxa"/>
          </w:tcPr>
          <w:p w14:paraId="3AEC2DDD" w14:textId="77777777" w:rsidR="00472CA0" w:rsidRPr="00FC7496" w:rsidRDefault="00472CA0" w:rsidP="00472CA0">
            <w:pPr>
              <w:pStyle w:val="TAL"/>
              <w:rPr>
                <w:lang w:eastAsia="ja-JP"/>
              </w:rPr>
            </w:pPr>
            <w:r w:rsidRPr="00FC7496">
              <w:t>The UE transmits a ROUTING AREA UPDATE COMPLETE message.</w:t>
            </w:r>
          </w:p>
        </w:tc>
        <w:tc>
          <w:tcPr>
            <w:tcW w:w="633" w:type="dxa"/>
            <w:vAlign w:val="center"/>
          </w:tcPr>
          <w:p w14:paraId="11A83F5F" w14:textId="77777777" w:rsidR="00472CA0" w:rsidRPr="00FC7496" w:rsidRDefault="00472CA0" w:rsidP="00472CA0">
            <w:pPr>
              <w:pStyle w:val="TAC"/>
            </w:pPr>
            <w:r w:rsidRPr="00FC7496">
              <w:t>--&gt;</w:t>
            </w:r>
          </w:p>
        </w:tc>
        <w:tc>
          <w:tcPr>
            <w:tcW w:w="3620" w:type="dxa"/>
          </w:tcPr>
          <w:p w14:paraId="7E93DFF2" w14:textId="77777777" w:rsidR="00472CA0" w:rsidRPr="00FC7496" w:rsidRDefault="00472CA0" w:rsidP="00472CA0">
            <w:pPr>
              <w:pStyle w:val="TAL"/>
            </w:pPr>
            <w:r w:rsidRPr="00FC7496">
              <w:t>ROUTING AREA UPDATE COMPLETE</w:t>
            </w:r>
          </w:p>
        </w:tc>
      </w:tr>
      <w:tr w:rsidR="00236B93" w:rsidRPr="00FC7496" w14:paraId="10C7E50C" w14:textId="77777777">
        <w:trPr>
          <w:jc w:val="center"/>
        </w:trPr>
        <w:tc>
          <w:tcPr>
            <w:tcW w:w="709" w:type="dxa"/>
          </w:tcPr>
          <w:p w14:paraId="3C028DAE" w14:textId="77777777" w:rsidR="00236B93" w:rsidRPr="00FC7496" w:rsidRDefault="00236B93" w:rsidP="00795D41">
            <w:pPr>
              <w:pStyle w:val="TAC"/>
            </w:pPr>
            <w:r w:rsidRPr="00FC7496">
              <w:t>1c4</w:t>
            </w:r>
          </w:p>
        </w:tc>
        <w:tc>
          <w:tcPr>
            <w:tcW w:w="3827" w:type="dxa"/>
          </w:tcPr>
          <w:p w14:paraId="4902157E" w14:textId="77777777" w:rsidR="00236B93" w:rsidRPr="00FC7496" w:rsidRDefault="00236B93" w:rsidP="00795D41">
            <w:pPr>
              <w:pStyle w:val="TAL"/>
            </w:pPr>
            <w:r w:rsidRPr="00FC7496">
              <w:t>The UE transmits a LOCATION UPDATING REQUEST message.</w:t>
            </w:r>
          </w:p>
        </w:tc>
        <w:tc>
          <w:tcPr>
            <w:tcW w:w="633" w:type="dxa"/>
          </w:tcPr>
          <w:p w14:paraId="6FFF4EF9" w14:textId="77777777" w:rsidR="00236B93" w:rsidRPr="00FC7496" w:rsidRDefault="00236B93" w:rsidP="00795D41">
            <w:pPr>
              <w:pStyle w:val="TAC"/>
            </w:pPr>
            <w:r w:rsidRPr="00FC7496">
              <w:t>--&gt;</w:t>
            </w:r>
          </w:p>
        </w:tc>
        <w:tc>
          <w:tcPr>
            <w:tcW w:w="3620" w:type="dxa"/>
          </w:tcPr>
          <w:p w14:paraId="30859C3F" w14:textId="77777777" w:rsidR="00236B93" w:rsidRPr="00FC7496" w:rsidRDefault="00236B93" w:rsidP="00795D41">
            <w:pPr>
              <w:pStyle w:val="TAL"/>
            </w:pPr>
            <w:r w:rsidRPr="00FC7496">
              <w:t>LOCATION UPDATING REQUEST</w:t>
            </w:r>
          </w:p>
        </w:tc>
      </w:tr>
      <w:tr w:rsidR="00B86710" w:rsidRPr="00FC7496" w14:paraId="6DD2495A" w14:textId="77777777">
        <w:trPr>
          <w:jc w:val="center"/>
        </w:trPr>
        <w:tc>
          <w:tcPr>
            <w:tcW w:w="709" w:type="dxa"/>
          </w:tcPr>
          <w:p w14:paraId="5FAAADC3" w14:textId="77777777" w:rsidR="00B86710" w:rsidRPr="00FC7496" w:rsidRDefault="00B86710" w:rsidP="00A471D2">
            <w:pPr>
              <w:pStyle w:val="TAC"/>
            </w:pPr>
            <w:r w:rsidRPr="00FC7496">
              <w:t>1c4A1</w:t>
            </w:r>
          </w:p>
        </w:tc>
        <w:tc>
          <w:tcPr>
            <w:tcW w:w="3827" w:type="dxa"/>
          </w:tcPr>
          <w:p w14:paraId="31D8F8B8" w14:textId="77777777" w:rsidR="00B86710" w:rsidRPr="00FC7496" w:rsidRDefault="00B86710" w:rsidP="00A471D2">
            <w:pPr>
              <w:pStyle w:val="TAL"/>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6BCA6D61" w14:textId="77777777" w:rsidR="00B86710" w:rsidRPr="00FC7496" w:rsidRDefault="00B86710" w:rsidP="00A471D2">
            <w:pPr>
              <w:pStyle w:val="TAC"/>
            </w:pPr>
            <w:r w:rsidRPr="00FC7496">
              <w:t>--&gt;</w:t>
            </w:r>
          </w:p>
        </w:tc>
        <w:tc>
          <w:tcPr>
            <w:tcW w:w="3620" w:type="dxa"/>
          </w:tcPr>
          <w:p w14:paraId="4FD30777" w14:textId="77777777" w:rsidR="00B86710" w:rsidRPr="00FC7496" w:rsidRDefault="00B86710" w:rsidP="00A471D2">
            <w:pPr>
              <w:pStyle w:val="TAL"/>
            </w:pPr>
            <w:r w:rsidRPr="00FC7496">
              <w:t>CLASSMARK CHANGE</w:t>
            </w:r>
          </w:p>
        </w:tc>
      </w:tr>
      <w:tr w:rsidR="00E020EE" w:rsidRPr="00FC7496" w14:paraId="2DF2E0FD" w14:textId="77777777">
        <w:trPr>
          <w:jc w:val="center"/>
        </w:trPr>
        <w:tc>
          <w:tcPr>
            <w:tcW w:w="709" w:type="dxa"/>
          </w:tcPr>
          <w:p w14:paraId="3754FBD4" w14:textId="77777777" w:rsidR="00E020EE" w:rsidRPr="00FC7496" w:rsidRDefault="00E020EE" w:rsidP="00A33F48">
            <w:pPr>
              <w:pStyle w:val="TAC"/>
            </w:pPr>
            <w:r w:rsidRPr="00FC7496">
              <w:t>-</w:t>
            </w:r>
          </w:p>
        </w:tc>
        <w:tc>
          <w:tcPr>
            <w:tcW w:w="3827" w:type="dxa"/>
          </w:tcPr>
          <w:p w14:paraId="524DD0DA" w14:textId="77777777" w:rsidR="00E020EE" w:rsidRPr="00FC7496" w:rsidRDefault="00E020EE" w:rsidP="00A33F48">
            <w:pPr>
              <w:pStyle w:val="TAL"/>
            </w:pPr>
            <w:r w:rsidRPr="00FC7496">
              <w:t>EXCEPTION: The next step describes behaviour that depends on UE capability.</w:t>
            </w:r>
          </w:p>
        </w:tc>
        <w:tc>
          <w:tcPr>
            <w:tcW w:w="633" w:type="dxa"/>
          </w:tcPr>
          <w:p w14:paraId="0E521710" w14:textId="77777777" w:rsidR="00E020EE" w:rsidRPr="00FC7496" w:rsidRDefault="00E020EE" w:rsidP="00A33F48">
            <w:pPr>
              <w:pStyle w:val="TAC"/>
            </w:pPr>
            <w:r w:rsidRPr="00FC7496">
              <w:t>-</w:t>
            </w:r>
          </w:p>
        </w:tc>
        <w:tc>
          <w:tcPr>
            <w:tcW w:w="3620" w:type="dxa"/>
          </w:tcPr>
          <w:p w14:paraId="7E4B6872" w14:textId="77777777" w:rsidR="00E020EE" w:rsidRPr="00FC7496" w:rsidRDefault="00E020EE" w:rsidP="00A33F48">
            <w:pPr>
              <w:pStyle w:val="TAL"/>
            </w:pPr>
            <w:r w:rsidRPr="00FC7496">
              <w:t>-</w:t>
            </w:r>
          </w:p>
        </w:tc>
      </w:tr>
      <w:tr w:rsidR="00B86710" w:rsidRPr="00FC7496" w14:paraId="3B50EB12" w14:textId="77777777">
        <w:trPr>
          <w:jc w:val="center"/>
        </w:trPr>
        <w:tc>
          <w:tcPr>
            <w:tcW w:w="709" w:type="dxa"/>
          </w:tcPr>
          <w:p w14:paraId="59AE2240" w14:textId="77777777" w:rsidR="00B86710" w:rsidRPr="00FC7496" w:rsidRDefault="00B86710" w:rsidP="00A471D2">
            <w:pPr>
              <w:pStyle w:val="TAC"/>
            </w:pPr>
            <w:r w:rsidRPr="00FC7496">
              <w:t>1c4A2</w:t>
            </w:r>
          </w:p>
        </w:tc>
        <w:tc>
          <w:tcPr>
            <w:tcW w:w="3827" w:type="dxa"/>
          </w:tcPr>
          <w:p w14:paraId="0864D103" w14:textId="77777777" w:rsidR="00B86710" w:rsidRPr="00FC7496" w:rsidRDefault="00E020EE" w:rsidP="00A471D2">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1EB318D0" w14:textId="77777777" w:rsidR="00B86710" w:rsidRPr="00FC7496" w:rsidRDefault="00B86710" w:rsidP="00A471D2">
            <w:pPr>
              <w:pStyle w:val="TAC"/>
            </w:pPr>
            <w:r w:rsidRPr="00FC7496">
              <w:t>--&gt;</w:t>
            </w:r>
          </w:p>
        </w:tc>
        <w:tc>
          <w:tcPr>
            <w:tcW w:w="3620" w:type="dxa"/>
          </w:tcPr>
          <w:p w14:paraId="57CBAA4B" w14:textId="77777777" w:rsidR="00B86710" w:rsidRPr="00FC7496" w:rsidRDefault="00B86710" w:rsidP="00A471D2">
            <w:pPr>
              <w:pStyle w:val="TAL"/>
            </w:pPr>
            <w:r w:rsidRPr="00FC7496">
              <w:t>UTRAN CLASSMARK CHANGE.</w:t>
            </w:r>
          </w:p>
        </w:tc>
      </w:tr>
      <w:tr w:rsidR="00236B93" w:rsidRPr="00FC7496" w14:paraId="2973CFEB" w14:textId="77777777">
        <w:trPr>
          <w:jc w:val="center"/>
        </w:trPr>
        <w:tc>
          <w:tcPr>
            <w:tcW w:w="709" w:type="dxa"/>
          </w:tcPr>
          <w:p w14:paraId="2A56D3A1" w14:textId="77777777" w:rsidR="00236B93" w:rsidRPr="00FC7496" w:rsidRDefault="00236B93" w:rsidP="00795D41">
            <w:pPr>
              <w:pStyle w:val="TAC"/>
            </w:pPr>
            <w:r w:rsidRPr="00FC7496">
              <w:t>1c5</w:t>
            </w:r>
          </w:p>
        </w:tc>
        <w:tc>
          <w:tcPr>
            <w:tcW w:w="3827" w:type="dxa"/>
          </w:tcPr>
          <w:p w14:paraId="600182E8" w14:textId="77777777" w:rsidR="00236B93" w:rsidRPr="00FC7496" w:rsidRDefault="00236B93" w:rsidP="00795D41">
            <w:pPr>
              <w:pStyle w:val="TAL"/>
            </w:pPr>
            <w:r w:rsidRPr="00FC7496">
              <w:t>The SS transmits a LOCATION UPDATING ACCEPT</w:t>
            </w:r>
          </w:p>
        </w:tc>
        <w:tc>
          <w:tcPr>
            <w:tcW w:w="633" w:type="dxa"/>
          </w:tcPr>
          <w:p w14:paraId="3507D9B2" w14:textId="77777777" w:rsidR="00236B93" w:rsidRPr="00FC7496" w:rsidRDefault="00236B93" w:rsidP="00795D41">
            <w:pPr>
              <w:pStyle w:val="TAC"/>
            </w:pPr>
            <w:r w:rsidRPr="00FC7496">
              <w:t>&lt;--</w:t>
            </w:r>
          </w:p>
        </w:tc>
        <w:tc>
          <w:tcPr>
            <w:tcW w:w="3620" w:type="dxa"/>
          </w:tcPr>
          <w:p w14:paraId="09374C39" w14:textId="77777777" w:rsidR="00236B93" w:rsidRPr="00FC7496" w:rsidRDefault="00236B93" w:rsidP="00795D41">
            <w:pPr>
              <w:pStyle w:val="TAL"/>
            </w:pPr>
            <w:r w:rsidRPr="00FC7496">
              <w:t>LOCATION UPDATING ACCEPT</w:t>
            </w:r>
          </w:p>
        </w:tc>
      </w:tr>
      <w:tr w:rsidR="00236B93" w:rsidRPr="00FC7496" w:rsidDel="00FF4BE7" w14:paraId="4E0FA87C" w14:textId="77777777">
        <w:trPr>
          <w:jc w:val="center"/>
        </w:trPr>
        <w:tc>
          <w:tcPr>
            <w:tcW w:w="709" w:type="dxa"/>
          </w:tcPr>
          <w:p w14:paraId="5AFC4076" w14:textId="77777777" w:rsidR="00236B93" w:rsidRPr="00FC7496" w:rsidDel="00FF4BE7" w:rsidRDefault="00236B93" w:rsidP="00795D41">
            <w:pPr>
              <w:pStyle w:val="TAC"/>
            </w:pPr>
            <w:r w:rsidRPr="00FC7496">
              <w:t>1c6</w:t>
            </w:r>
          </w:p>
        </w:tc>
        <w:tc>
          <w:tcPr>
            <w:tcW w:w="3827" w:type="dxa"/>
          </w:tcPr>
          <w:p w14:paraId="1A41E3C2" w14:textId="77777777" w:rsidR="00236B93" w:rsidRPr="00FC7496" w:rsidDel="00FF4BE7" w:rsidRDefault="00236B93" w:rsidP="00795D41">
            <w:pPr>
              <w:pStyle w:val="TAL"/>
            </w:pPr>
            <w:r w:rsidRPr="00FC7496">
              <w:t>The UE transmits a TMSI REALLOCATION COMPLETE</w:t>
            </w:r>
          </w:p>
        </w:tc>
        <w:tc>
          <w:tcPr>
            <w:tcW w:w="633" w:type="dxa"/>
          </w:tcPr>
          <w:p w14:paraId="6CCB4ABD" w14:textId="77777777" w:rsidR="00236B93" w:rsidRPr="00FC7496" w:rsidDel="00FF4BE7" w:rsidRDefault="00236B93" w:rsidP="00795D41">
            <w:pPr>
              <w:pStyle w:val="TAC"/>
            </w:pPr>
          </w:p>
        </w:tc>
        <w:tc>
          <w:tcPr>
            <w:tcW w:w="3620" w:type="dxa"/>
          </w:tcPr>
          <w:p w14:paraId="4DFF1684" w14:textId="77777777" w:rsidR="00236B93" w:rsidRPr="00FC7496" w:rsidDel="00FF4BE7" w:rsidRDefault="00236B93" w:rsidP="00795D41">
            <w:pPr>
              <w:pStyle w:val="TAL"/>
            </w:pPr>
            <w:r w:rsidRPr="00FC7496">
              <w:t>TMSI REALLOCATION COMPLETE</w:t>
            </w:r>
          </w:p>
        </w:tc>
      </w:tr>
    </w:tbl>
    <w:p w14:paraId="49BF716A" w14:textId="77777777" w:rsidR="00472CA0" w:rsidRPr="00FC7496" w:rsidRDefault="00472CA0" w:rsidP="00472CA0">
      <w:pPr>
        <w:rPr>
          <w:lang w:eastAsia="ja-JP"/>
        </w:rPr>
      </w:pPr>
    </w:p>
    <w:p w14:paraId="506EDD94" w14:textId="77777777" w:rsidR="00472CA0" w:rsidRPr="00FC7496" w:rsidRDefault="00472CA0" w:rsidP="00273022">
      <w:pPr>
        <w:pStyle w:val="Heading3"/>
      </w:pPr>
      <w:r w:rsidRPr="00FC7496">
        <w:rPr>
          <w:lang w:eastAsia="ja-JP"/>
        </w:rPr>
        <w:t>10.2.4</w:t>
      </w:r>
      <w:r w:rsidR="00632CEE" w:rsidRPr="00FC7496">
        <w:tab/>
        <w:t>CC disconnect procedure</w:t>
      </w:r>
    </w:p>
    <w:p w14:paraId="48374A16" w14:textId="77777777" w:rsidR="00472CA0" w:rsidRPr="00FC7496" w:rsidRDefault="00472CA0" w:rsidP="00273022">
      <w:pPr>
        <w:pStyle w:val="Heading4"/>
      </w:pPr>
      <w:r w:rsidRPr="00FC7496">
        <w:rPr>
          <w:lang w:eastAsia="ja-JP"/>
        </w:rPr>
        <w:t>10.2.4.</w:t>
      </w:r>
      <w:r w:rsidR="00FE60B4" w:rsidRPr="00FC7496">
        <w:t>1</w:t>
      </w:r>
      <w:r w:rsidRPr="00FC7496">
        <w:tab/>
        <w:t>Procedure</w:t>
      </w:r>
    </w:p>
    <w:p w14:paraId="0C22073C" w14:textId="77777777" w:rsidR="00472CA0" w:rsidRPr="00FC7496" w:rsidRDefault="00472CA0" w:rsidP="007A53B6">
      <w:pPr>
        <w:pStyle w:val="TH"/>
      </w:pPr>
      <w:r w:rsidRPr="00FC7496">
        <w:t>Table 10.2.4.</w:t>
      </w:r>
      <w:r w:rsidR="00FE60B4"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615CABA4" w14:textId="77777777">
        <w:trPr>
          <w:jc w:val="center"/>
        </w:trPr>
        <w:tc>
          <w:tcPr>
            <w:tcW w:w="709" w:type="dxa"/>
            <w:vMerge w:val="restart"/>
            <w:vAlign w:val="center"/>
          </w:tcPr>
          <w:p w14:paraId="107C4917" w14:textId="77777777" w:rsidR="00A84C0D" w:rsidRPr="00FC7496" w:rsidRDefault="00A84C0D" w:rsidP="00A84C0D">
            <w:pPr>
              <w:pStyle w:val="TAH"/>
            </w:pPr>
            <w:r w:rsidRPr="00FC7496">
              <w:t>Step</w:t>
            </w:r>
          </w:p>
        </w:tc>
        <w:tc>
          <w:tcPr>
            <w:tcW w:w="3827" w:type="dxa"/>
            <w:vMerge w:val="restart"/>
            <w:vAlign w:val="center"/>
          </w:tcPr>
          <w:p w14:paraId="0B0CA4F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7F224922" w14:textId="77777777" w:rsidR="00A84C0D" w:rsidRPr="00FC7496" w:rsidRDefault="00A84C0D" w:rsidP="00472CA0">
            <w:pPr>
              <w:pStyle w:val="TAH"/>
            </w:pPr>
            <w:r w:rsidRPr="00FC7496">
              <w:t>Message Sequence</w:t>
            </w:r>
          </w:p>
        </w:tc>
      </w:tr>
      <w:tr w:rsidR="00A84C0D" w:rsidRPr="00FC7496" w14:paraId="5A0EF331" w14:textId="77777777">
        <w:trPr>
          <w:jc w:val="center"/>
        </w:trPr>
        <w:tc>
          <w:tcPr>
            <w:tcW w:w="709" w:type="dxa"/>
            <w:vMerge/>
          </w:tcPr>
          <w:p w14:paraId="3B318A05" w14:textId="77777777" w:rsidR="00A84C0D" w:rsidRPr="00FC7496" w:rsidRDefault="00A84C0D" w:rsidP="00472CA0">
            <w:pPr>
              <w:pStyle w:val="TAH"/>
              <w:rPr>
                <w:rFonts w:eastAsia="MS Gothic"/>
              </w:rPr>
            </w:pPr>
          </w:p>
        </w:tc>
        <w:tc>
          <w:tcPr>
            <w:tcW w:w="3827" w:type="dxa"/>
            <w:vMerge/>
          </w:tcPr>
          <w:p w14:paraId="7688BAAE" w14:textId="77777777" w:rsidR="00A84C0D" w:rsidRPr="00FC7496" w:rsidRDefault="00A84C0D" w:rsidP="00472CA0">
            <w:pPr>
              <w:pStyle w:val="TAH"/>
              <w:rPr>
                <w:rFonts w:eastAsia="MS Gothic"/>
              </w:rPr>
            </w:pPr>
          </w:p>
        </w:tc>
        <w:tc>
          <w:tcPr>
            <w:tcW w:w="633" w:type="dxa"/>
            <w:tcBorders>
              <w:top w:val="single" w:sz="4" w:space="0" w:color="auto"/>
            </w:tcBorders>
          </w:tcPr>
          <w:p w14:paraId="766E8F62" w14:textId="77777777" w:rsidR="00A84C0D" w:rsidRPr="00FC7496" w:rsidRDefault="00A84C0D" w:rsidP="00472CA0">
            <w:pPr>
              <w:pStyle w:val="TAH"/>
            </w:pPr>
            <w:r w:rsidRPr="00FC7496">
              <w:t>U - S</w:t>
            </w:r>
          </w:p>
        </w:tc>
        <w:tc>
          <w:tcPr>
            <w:tcW w:w="3620" w:type="dxa"/>
            <w:tcBorders>
              <w:top w:val="single" w:sz="4" w:space="0" w:color="auto"/>
            </w:tcBorders>
          </w:tcPr>
          <w:p w14:paraId="0A7F8B48" w14:textId="77777777" w:rsidR="00A84C0D" w:rsidRPr="00FC7496" w:rsidRDefault="00A84C0D" w:rsidP="00472CA0">
            <w:pPr>
              <w:pStyle w:val="TAH"/>
            </w:pPr>
            <w:r w:rsidRPr="00FC7496">
              <w:t>Message</w:t>
            </w:r>
          </w:p>
        </w:tc>
      </w:tr>
      <w:tr w:rsidR="00644926" w:rsidRPr="00FC7496" w14:paraId="748FA095" w14:textId="77777777" w:rsidTr="00EC4643">
        <w:trPr>
          <w:jc w:val="center"/>
        </w:trPr>
        <w:tc>
          <w:tcPr>
            <w:tcW w:w="709" w:type="dxa"/>
          </w:tcPr>
          <w:p w14:paraId="0A9474D2" w14:textId="77777777" w:rsidR="00644926" w:rsidRPr="00FC7496" w:rsidRDefault="00644926" w:rsidP="00EC4643">
            <w:pPr>
              <w:pStyle w:val="TAC"/>
            </w:pPr>
            <w:r w:rsidRPr="00FC7496">
              <w:t>0A</w:t>
            </w:r>
          </w:p>
        </w:tc>
        <w:tc>
          <w:tcPr>
            <w:tcW w:w="3827" w:type="dxa"/>
          </w:tcPr>
          <w:p w14:paraId="7C5263D8" w14:textId="77777777" w:rsidR="00644926" w:rsidRPr="00FC7496" w:rsidRDefault="00644926" w:rsidP="00EC4643">
            <w:pPr>
              <w:pStyle w:val="TAL"/>
            </w:pPr>
            <w:r w:rsidRPr="00FC7496">
              <w:t>SS Starts 5s timer</w:t>
            </w:r>
          </w:p>
        </w:tc>
        <w:tc>
          <w:tcPr>
            <w:tcW w:w="633" w:type="dxa"/>
          </w:tcPr>
          <w:p w14:paraId="7FCD4136" w14:textId="77777777" w:rsidR="00644926" w:rsidRPr="00FC7496" w:rsidRDefault="00644926" w:rsidP="00EC4643">
            <w:pPr>
              <w:pStyle w:val="TAC"/>
            </w:pPr>
          </w:p>
        </w:tc>
        <w:tc>
          <w:tcPr>
            <w:tcW w:w="3620" w:type="dxa"/>
          </w:tcPr>
          <w:p w14:paraId="004BBC9E" w14:textId="77777777" w:rsidR="00644926" w:rsidRPr="00FC7496" w:rsidRDefault="00644926" w:rsidP="00EC4643">
            <w:pPr>
              <w:pStyle w:val="TAL"/>
            </w:pPr>
          </w:p>
        </w:tc>
      </w:tr>
      <w:tr w:rsidR="00644926" w:rsidRPr="00FC7496" w14:paraId="414CCAA8" w14:textId="77777777" w:rsidTr="00EC4643">
        <w:trPr>
          <w:jc w:val="center"/>
        </w:trPr>
        <w:tc>
          <w:tcPr>
            <w:tcW w:w="709" w:type="dxa"/>
          </w:tcPr>
          <w:p w14:paraId="45107442" w14:textId="77777777" w:rsidR="00644926" w:rsidRPr="00FC7496" w:rsidRDefault="00644926" w:rsidP="00EC4643">
            <w:pPr>
              <w:pStyle w:val="TAC"/>
            </w:pPr>
            <w:r w:rsidRPr="00FC7496">
              <w:t>0Ba1</w:t>
            </w:r>
          </w:p>
        </w:tc>
        <w:tc>
          <w:tcPr>
            <w:tcW w:w="3827" w:type="dxa"/>
          </w:tcPr>
          <w:p w14:paraId="2348E112" w14:textId="77777777" w:rsidR="00644926" w:rsidRPr="00FC7496" w:rsidRDefault="00644926" w:rsidP="00EC4643">
            <w:pPr>
              <w:pStyle w:val="TAL"/>
            </w:pPr>
            <w:r w:rsidRPr="00FC7496">
              <w:t>The UE transmits a GPRS SUSPENSION REQUEST message</w:t>
            </w:r>
          </w:p>
        </w:tc>
        <w:tc>
          <w:tcPr>
            <w:tcW w:w="633" w:type="dxa"/>
          </w:tcPr>
          <w:p w14:paraId="3DEF21E4" w14:textId="77777777" w:rsidR="00644926" w:rsidRPr="00FC7496" w:rsidRDefault="00644926" w:rsidP="00EC4643">
            <w:pPr>
              <w:pStyle w:val="TAC"/>
            </w:pPr>
            <w:r w:rsidRPr="00FC7496">
              <w:t>--&gt;</w:t>
            </w:r>
          </w:p>
        </w:tc>
        <w:tc>
          <w:tcPr>
            <w:tcW w:w="3620" w:type="dxa"/>
          </w:tcPr>
          <w:p w14:paraId="19F40411" w14:textId="77777777" w:rsidR="00644926" w:rsidRPr="00FC7496" w:rsidRDefault="00644926" w:rsidP="00EC4643">
            <w:pPr>
              <w:pStyle w:val="TAL"/>
            </w:pPr>
            <w:r w:rsidRPr="00FC7496">
              <w:t>GPRS SUSPENSION REQUEST</w:t>
            </w:r>
          </w:p>
        </w:tc>
      </w:tr>
      <w:tr w:rsidR="00644926" w:rsidRPr="00FC7496" w14:paraId="7A7126E2" w14:textId="77777777" w:rsidTr="00EC4643">
        <w:trPr>
          <w:jc w:val="center"/>
        </w:trPr>
        <w:tc>
          <w:tcPr>
            <w:tcW w:w="709" w:type="dxa"/>
          </w:tcPr>
          <w:p w14:paraId="3A0757A3" w14:textId="77777777" w:rsidR="00644926" w:rsidRPr="00FC7496" w:rsidRDefault="00644926" w:rsidP="00EC4643">
            <w:pPr>
              <w:pStyle w:val="TAC"/>
            </w:pPr>
            <w:r w:rsidRPr="00FC7496">
              <w:t>0Ba2</w:t>
            </w:r>
          </w:p>
        </w:tc>
        <w:tc>
          <w:tcPr>
            <w:tcW w:w="3827" w:type="dxa"/>
          </w:tcPr>
          <w:p w14:paraId="46B9E26E" w14:textId="77777777" w:rsidR="00644926" w:rsidRPr="00FC7496" w:rsidRDefault="00644926" w:rsidP="00EC4643">
            <w:pPr>
              <w:pStyle w:val="TAL"/>
            </w:pPr>
            <w:r w:rsidRPr="00FC7496">
              <w:t>Stop 5s timer</w:t>
            </w:r>
          </w:p>
        </w:tc>
        <w:tc>
          <w:tcPr>
            <w:tcW w:w="633" w:type="dxa"/>
          </w:tcPr>
          <w:p w14:paraId="6430641C" w14:textId="77777777" w:rsidR="00644926" w:rsidRPr="00FC7496" w:rsidRDefault="00644926" w:rsidP="00EC4643">
            <w:pPr>
              <w:pStyle w:val="TAC"/>
            </w:pPr>
          </w:p>
        </w:tc>
        <w:tc>
          <w:tcPr>
            <w:tcW w:w="3620" w:type="dxa"/>
          </w:tcPr>
          <w:p w14:paraId="2F7D7152" w14:textId="77777777" w:rsidR="00644926" w:rsidRPr="00FC7496" w:rsidRDefault="00644926" w:rsidP="00EC4643">
            <w:pPr>
              <w:pStyle w:val="TAL"/>
            </w:pPr>
          </w:p>
        </w:tc>
      </w:tr>
      <w:tr w:rsidR="00644926" w:rsidRPr="00FC7496" w14:paraId="0261FBF7" w14:textId="77777777" w:rsidTr="00EC4643">
        <w:trPr>
          <w:jc w:val="center"/>
        </w:trPr>
        <w:tc>
          <w:tcPr>
            <w:tcW w:w="709" w:type="dxa"/>
          </w:tcPr>
          <w:p w14:paraId="61EDB2F9" w14:textId="77777777" w:rsidR="00644926" w:rsidRPr="00FC7496" w:rsidRDefault="00644926" w:rsidP="00EC4643">
            <w:pPr>
              <w:pStyle w:val="TAC"/>
            </w:pPr>
            <w:r w:rsidRPr="00FC7496">
              <w:t>0Bb1</w:t>
            </w:r>
          </w:p>
        </w:tc>
        <w:tc>
          <w:tcPr>
            <w:tcW w:w="3827" w:type="dxa"/>
          </w:tcPr>
          <w:p w14:paraId="76F7D27F" w14:textId="77777777" w:rsidR="00644926" w:rsidRPr="00FC7496" w:rsidRDefault="00644926" w:rsidP="00EC4643">
            <w:pPr>
              <w:pStyle w:val="TAL"/>
            </w:pPr>
            <w:r w:rsidRPr="00FC7496">
              <w:t>The 5s timer expires</w:t>
            </w:r>
          </w:p>
        </w:tc>
        <w:tc>
          <w:tcPr>
            <w:tcW w:w="633" w:type="dxa"/>
          </w:tcPr>
          <w:p w14:paraId="1C533C63" w14:textId="77777777" w:rsidR="00644926" w:rsidRPr="00FC7496" w:rsidRDefault="00644926" w:rsidP="00EC4643">
            <w:pPr>
              <w:pStyle w:val="TAC"/>
            </w:pPr>
          </w:p>
        </w:tc>
        <w:tc>
          <w:tcPr>
            <w:tcW w:w="3620" w:type="dxa"/>
          </w:tcPr>
          <w:p w14:paraId="40406B52" w14:textId="77777777" w:rsidR="00644926" w:rsidRPr="00FC7496" w:rsidRDefault="00644926" w:rsidP="00EC4643">
            <w:pPr>
              <w:pStyle w:val="TAL"/>
            </w:pPr>
          </w:p>
        </w:tc>
      </w:tr>
      <w:tr w:rsidR="00472CA0" w:rsidRPr="00FC7496" w14:paraId="3B8E78A1" w14:textId="77777777">
        <w:trPr>
          <w:jc w:val="center"/>
        </w:trPr>
        <w:tc>
          <w:tcPr>
            <w:tcW w:w="709" w:type="dxa"/>
          </w:tcPr>
          <w:p w14:paraId="040BD7AD" w14:textId="77777777" w:rsidR="00472CA0" w:rsidRPr="00FC7496" w:rsidRDefault="000902AA" w:rsidP="00472CA0">
            <w:pPr>
              <w:pStyle w:val="TAC"/>
            </w:pPr>
            <w:r w:rsidRPr="00FC7496">
              <w:t>1</w:t>
            </w:r>
          </w:p>
        </w:tc>
        <w:tc>
          <w:tcPr>
            <w:tcW w:w="3827" w:type="dxa"/>
          </w:tcPr>
          <w:p w14:paraId="555DAA04" w14:textId="77777777" w:rsidR="00472CA0" w:rsidRPr="00FC7496" w:rsidRDefault="00472CA0" w:rsidP="00472CA0">
            <w:pPr>
              <w:pStyle w:val="TAL"/>
            </w:pPr>
            <w:r w:rsidRPr="00FC7496">
              <w:t>The SS transmits a DISCONNECT message.</w:t>
            </w:r>
          </w:p>
        </w:tc>
        <w:tc>
          <w:tcPr>
            <w:tcW w:w="633" w:type="dxa"/>
          </w:tcPr>
          <w:p w14:paraId="055045B2" w14:textId="77777777" w:rsidR="00472CA0" w:rsidRPr="00FC7496" w:rsidRDefault="00472CA0" w:rsidP="00472CA0">
            <w:pPr>
              <w:pStyle w:val="TAC"/>
            </w:pPr>
            <w:r w:rsidRPr="00FC7496">
              <w:t>&lt;--</w:t>
            </w:r>
          </w:p>
        </w:tc>
        <w:tc>
          <w:tcPr>
            <w:tcW w:w="3620" w:type="dxa"/>
          </w:tcPr>
          <w:p w14:paraId="738E7795" w14:textId="77777777" w:rsidR="00472CA0" w:rsidRPr="00FC7496" w:rsidRDefault="00472CA0" w:rsidP="00472CA0">
            <w:pPr>
              <w:pStyle w:val="TAL"/>
            </w:pPr>
            <w:r w:rsidRPr="00FC7496">
              <w:t>DISCONNECT</w:t>
            </w:r>
          </w:p>
        </w:tc>
      </w:tr>
      <w:tr w:rsidR="00472CA0" w:rsidRPr="00FC7496" w14:paraId="0158C1EB" w14:textId="77777777">
        <w:trPr>
          <w:jc w:val="center"/>
        </w:trPr>
        <w:tc>
          <w:tcPr>
            <w:tcW w:w="709" w:type="dxa"/>
          </w:tcPr>
          <w:p w14:paraId="63B688BC" w14:textId="77777777" w:rsidR="00472CA0" w:rsidRPr="00FC7496" w:rsidRDefault="000902AA" w:rsidP="00472CA0">
            <w:pPr>
              <w:pStyle w:val="TAC"/>
              <w:rPr>
                <w:lang w:eastAsia="ja-JP"/>
              </w:rPr>
            </w:pPr>
            <w:r w:rsidRPr="00FC7496">
              <w:rPr>
                <w:lang w:eastAsia="ja-JP"/>
              </w:rPr>
              <w:t>2</w:t>
            </w:r>
          </w:p>
        </w:tc>
        <w:tc>
          <w:tcPr>
            <w:tcW w:w="3827" w:type="dxa"/>
          </w:tcPr>
          <w:p w14:paraId="6CA882BD" w14:textId="77777777" w:rsidR="00472CA0" w:rsidRPr="00FC7496" w:rsidRDefault="00472CA0" w:rsidP="00472CA0">
            <w:pPr>
              <w:pStyle w:val="TAL"/>
              <w:rPr>
                <w:lang w:eastAsia="ja-JP"/>
              </w:rPr>
            </w:pPr>
            <w:r w:rsidRPr="00FC7496">
              <w:t>The UE transmits a RELEASE message.</w:t>
            </w:r>
          </w:p>
        </w:tc>
        <w:tc>
          <w:tcPr>
            <w:tcW w:w="633" w:type="dxa"/>
          </w:tcPr>
          <w:p w14:paraId="17AC82D3" w14:textId="77777777" w:rsidR="00472CA0" w:rsidRPr="00FC7496" w:rsidRDefault="00472CA0" w:rsidP="00472CA0">
            <w:pPr>
              <w:pStyle w:val="TAC"/>
            </w:pPr>
            <w:r w:rsidRPr="00FC7496">
              <w:t>--&gt;</w:t>
            </w:r>
          </w:p>
        </w:tc>
        <w:tc>
          <w:tcPr>
            <w:tcW w:w="3620" w:type="dxa"/>
          </w:tcPr>
          <w:p w14:paraId="50239D5C" w14:textId="77777777" w:rsidR="00472CA0" w:rsidRPr="00FC7496" w:rsidRDefault="00472CA0" w:rsidP="00472CA0">
            <w:pPr>
              <w:pStyle w:val="TAL"/>
            </w:pPr>
            <w:r w:rsidRPr="00FC7496">
              <w:t>RELEASE</w:t>
            </w:r>
          </w:p>
        </w:tc>
      </w:tr>
      <w:tr w:rsidR="00472CA0" w:rsidRPr="00FC7496" w14:paraId="77057456" w14:textId="77777777">
        <w:trPr>
          <w:jc w:val="center"/>
        </w:trPr>
        <w:tc>
          <w:tcPr>
            <w:tcW w:w="709" w:type="dxa"/>
          </w:tcPr>
          <w:p w14:paraId="451412A3" w14:textId="77777777" w:rsidR="00472CA0" w:rsidRPr="00FC7496" w:rsidRDefault="000902AA" w:rsidP="00472CA0">
            <w:pPr>
              <w:pStyle w:val="TAC"/>
              <w:rPr>
                <w:lang w:eastAsia="ja-JP"/>
              </w:rPr>
            </w:pPr>
            <w:r w:rsidRPr="00FC7496">
              <w:rPr>
                <w:lang w:eastAsia="ja-JP"/>
              </w:rPr>
              <w:t>3</w:t>
            </w:r>
          </w:p>
        </w:tc>
        <w:tc>
          <w:tcPr>
            <w:tcW w:w="3827" w:type="dxa"/>
          </w:tcPr>
          <w:p w14:paraId="2E1BCEE2" w14:textId="77777777" w:rsidR="00472CA0" w:rsidRPr="00FC7496" w:rsidRDefault="00472CA0" w:rsidP="00472CA0">
            <w:pPr>
              <w:pStyle w:val="TAL"/>
            </w:pPr>
            <w:r w:rsidRPr="00FC7496">
              <w:t>The SS transmits a RELEASE COMPLETE message.</w:t>
            </w:r>
          </w:p>
        </w:tc>
        <w:tc>
          <w:tcPr>
            <w:tcW w:w="633" w:type="dxa"/>
            <w:vAlign w:val="center"/>
          </w:tcPr>
          <w:p w14:paraId="7BDC86F8" w14:textId="77777777" w:rsidR="00472CA0" w:rsidRPr="00FC7496" w:rsidRDefault="00472CA0" w:rsidP="00472CA0">
            <w:pPr>
              <w:pStyle w:val="TAC"/>
            </w:pPr>
            <w:r w:rsidRPr="00FC7496">
              <w:t>&lt;--</w:t>
            </w:r>
          </w:p>
        </w:tc>
        <w:tc>
          <w:tcPr>
            <w:tcW w:w="3620" w:type="dxa"/>
          </w:tcPr>
          <w:p w14:paraId="5632D440" w14:textId="77777777" w:rsidR="00472CA0" w:rsidRPr="00FC7496" w:rsidRDefault="00472CA0" w:rsidP="00472CA0">
            <w:pPr>
              <w:pStyle w:val="TAL"/>
            </w:pPr>
            <w:r w:rsidRPr="00FC7496">
              <w:t>RELEASE COMPLETE</w:t>
            </w:r>
          </w:p>
        </w:tc>
      </w:tr>
      <w:tr w:rsidR="00472CA0" w:rsidRPr="00FC7496" w14:paraId="2809A23C" w14:textId="77777777">
        <w:trPr>
          <w:jc w:val="center"/>
        </w:trPr>
        <w:tc>
          <w:tcPr>
            <w:tcW w:w="709" w:type="dxa"/>
          </w:tcPr>
          <w:p w14:paraId="274D0653" w14:textId="77777777" w:rsidR="00472CA0" w:rsidRPr="00FC7496" w:rsidRDefault="000902AA" w:rsidP="00472CA0">
            <w:pPr>
              <w:pStyle w:val="TAC"/>
              <w:rPr>
                <w:lang w:eastAsia="ja-JP"/>
              </w:rPr>
            </w:pPr>
            <w:r w:rsidRPr="00FC7496">
              <w:rPr>
                <w:lang w:eastAsia="ja-JP"/>
              </w:rPr>
              <w:t>4</w:t>
            </w:r>
          </w:p>
        </w:tc>
        <w:tc>
          <w:tcPr>
            <w:tcW w:w="3827" w:type="dxa"/>
          </w:tcPr>
          <w:p w14:paraId="50F85406" w14:textId="77777777" w:rsidR="00472CA0" w:rsidRPr="00FC7496" w:rsidRDefault="00472CA0" w:rsidP="00472CA0">
            <w:pPr>
              <w:pStyle w:val="TAL"/>
            </w:pPr>
            <w:r w:rsidRPr="00FC7496">
              <w:t>The SS transmits a CHANNEL RELEASE message.</w:t>
            </w:r>
          </w:p>
        </w:tc>
        <w:tc>
          <w:tcPr>
            <w:tcW w:w="633" w:type="dxa"/>
            <w:vAlign w:val="center"/>
          </w:tcPr>
          <w:p w14:paraId="61BC5B05" w14:textId="77777777" w:rsidR="00472CA0" w:rsidRPr="00FC7496" w:rsidRDefault="00472CA0" w:rsidP="00472CA0">
            <w:pPr>
              <w:pStyle w:val="TAC"/>
            </w:pPr>
            <w:r w:rsidRPr="00FC7496">
              <w:t>&lt;--</w:t>
            </w:r>
          </w:p>
        </w:tc>
        <w:tc>
          <w:tcPr>
            <w:tcW w:w="3620" w:type="dxa"/>
          </w:tcPr>
          <w:p w14:paraId="11FCBDCA" w14:textId="77777777" w:rsidR="00472CA0" w:rsidRPr="00FC7496" w:rsidRDefault="00472CA0" w:rsidP="00472CA0">
            <w:pPr>
              <w:pStyle w:val="TAL"/>
            </w:pPr>
            <w:r w:rsidRPr="00FC7496">
              <w:t>CHANNEL RELEASE</w:t>
            </w:r>
          </w:p>
        </w:tc>
      </w:tr>
    </w:tbl>
    <w:p w14:paraId="14A1A5F3" w14:textId="77777777" w:rsidR="00472CA0" w:rsidRPr="00FC7496" w:rsidRDefault="00472CA0" w:rsidP="00472CA0">
      <w:pPr>
        <w:rPr>
          <w:lang w:eastAsia="ja-JP"/>
        </w:rPr>
      </w:pPr>
    </w:p>
    <w:p w14:paraId="18682010" w14:textId="77777777" w:rsidR="00472CA0" w:rsidRPr="00FC7496" w:rsidRDefault="00472CA0" w:rsidP="00273022">
      <w:pPr>
        <w:pStyle w:val="Heading3"/>
      </w:pPr>
      <w:r w:rsidRPr="00FC7496">
        <w:rPr>
          <w:lang w:eastAsia="ja-JP"/>
        </w:rPr>
        <w:t>10.2.5</w:t>
      </w:r>
      <w:r w:rsidRPr="00FC7496">
        <w:tab/>
        <w:t>CS fallback procedure</w:t>
      </w:r>
    </w:p>
    <w:p w14:paraId="6DA2D5E9" w14:textId="77777777" w:rsidR="00472CA0" w:rsidRPr="00FC7496" w:rsidRDefault="00472CA0" w:rsidP="00273022">
      <w:pPr>
        <w:pStyle w:val="Heading4"/>
      </w:pPr>
      <w:r w:rsidRPr="00FC7496">
        <w:rPr>
          <w:lang w:eastAsia="ja-JP"/>
        </w:rPr>
        <w:t>10.2.5.</w:t>
      </w:r>
      <w:r w:rsidR="0037342E" w:rsidRPr="00FC7496">
        <w:rPr>
          <w:lang w:eastAsia="ja-JP"/>
        </w:rPr>
        <w:t>1</w:t>
      </w:r>
      <w:r w:rsidRPr="00FC7496">
        <w:tab/>
        <w:t>Procedure</w:t>
      </w:r>
    </w:p>
    <w:p w14:paraId="1AF52C28" w14:textId="77777777" w:rsidR="00472CA0" w:rsidRPr="00FC7496" w:rsidRDefault="00472CA0" w:rsidP="007A53B6">
      <w:pPr>
        <w:pStyle w:val="TH"/>
      </w:pPr>
      <w:r w:rsidRPr="00FC7496">
        <w:t>Table 10.2.5.</w:t>
      </w:r>
      <w:r w:rsidR="0037342E" w:rsidRPr="00FC7496">
        <w:t>1</w:t>
      </w:r>
      <w:r w:rsidRPr="00FC7496">
        <w:t>-1: CS fallback procedure MO call</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F7ACC6" w14:textId="77777777">
        <w:trPr>
          <w:tblHeader/>
          <w:jc w:val="center"/>
        </w:trPr>
        <w:tc>
          <w:tcPr>
            <w:tcW w:w="709" w:type="dxa"/>
            <w:vMerge w:val="restart"/>
            <w:vAlign w:val="center"/>
          </w:tcPr>
          <w:p w14:paraId="4AABAC35" w14:textId="77777777" w:rsidR="00A84C0D" w:rsidRPr="00FC7496" w:rsidRDefault="00A84C0D" w:rsidP="00273022">
            <w:pPr>
              <w:pStyle w:val="TAH"/>
              <w:keepNext w:val="0"/>
              <w:keepLines w:val="0"/>
            </w:pPr>
            <w:r w:rsidRPr="00FC7496">
              <w:t>Step</w:t>
            </w:r>
          </w:p>
        </w:tc>
        <w:tc>
          <w:tcPr>
            <w:tcW w:w="3827" w:type="dxa"/>
            <w:vMerge w:val="restart"/>
            <w:vAlign w:val="center"/>
          </w:tcPr>
          <w:p w14:paraId="36FA5781" w14:textId="77777777" w:rsidR="00A84C0D" w:rsidRPr="00FC7496" w:rsidRDefault="00A84C0D" w:rsidP="00273022">
            <w:pPr>
              <w:pStyle w:val="TAH"/>
              <w:keepNext w:val="0"/>
              <w:keepLines w:val="0"/>
            </w:pPr>
            <w:r w:rsidRPr="00FC7496">
              <w:t>Procedure</w:t>
            </w:r>
          </w:p>
        </w:tc>
        <w:tc>
          <w:tcPr>
            <w:tcW w:w="4253" w:type="dxa"/>
            <w:gridSpan w:val="2"/>
            <w:tcBorders>
              <w:bottom w:val="single" w:sz="4" w:space="0" w:color="auto"/>
            </w:tcBorders>
          </w:tcPr>
          <w:p w14:paraId="3CFBB912" w14:textId="77777777" w:rsidR="00A84C0D" w:rsidRPr="00FC7496" w:rsidRDefault="00A84C0D" w:rsidP="00273022">
            <w:pPr>
              <w:pStyle w:val="TAH"/>
              <w:keepNext w:val="0"/>
              <w:keepLines w:val="0"/>
            </w:pPr>
            <w:r w:rsidRPr="00FC7496">
              <w:t>Message Sequence</w:t>
            </w:r>
          </w:p>
        </w:tc>
      </w:tr>
      <w:tr w:rsidR="00A84C0D" w:rsidRPr="00FC7496" w14:paraId="0F5E2C52" w14:textId="77777777">
        <w:trPr>
          <w:tblHeader/>
          <w:jc w:val="center"/>
        </w:trPr>
        <w:tc>
          <w:tcPr>
            <w:tcW w:w="709" w:type="dxa"/>
            <w:vMerge/>
          </w:tcPr>
          <w:p w14:paraId="7BABFB79" w14:textId="77777777" w:rsidR="00A84C0D" w:rsidRPr="00FC7496" w:rsidRDefault="00A84C0D" w:rsidP="00273022">
            <w:pPr>
              <w:pStyle w:val="TAH"/>
              <w:keepNext w:val="0"/>
              <w:keepLines w:val="0"/>
              <w:rPr>
                <w:rFonts w:eastAsia="MS Gothic"/>
              </w:rPr>
            </w:pPr>
          </w:p>
        </w:tc>
        <w:tc>
          <w:tcPr>
            <w:tcW w:w="3827" w:type="dxa"/>
            <w:vMerge/>
          </w:tcPr>
          <w:p w14:paraId="0FDB3F1B" w14:textId="77777777" w:rsidR="00A84C0D" w:rsidRPr="00FC7496" w:rsidRDefault="00A84C0D" w:rsidP="00273022">
            <w:pPr>
              <w:pStyle w:val="TAH"/>
              <w:keepNext w:val="0"/>
              <w:keepLines w:val="0"/>
              <w:rPr>
                <w:rFonts w:eastAsia="MS Gothic"/>
              </w:rPr>
            </w:pPr>
          </w:p>
        </w:tc>
        <w:tc>
          <w:tcPr>
            <w:tcW w:w="633" w:type="dxa"/>
            <w:tcBorders>
              <w:top w:val="single" w:sz="4" w:space="0" w:color="auto"/>
            </w:tcBorders>
          </w:tcPr>
          <w:p w14:paraId="6910A2E2" w14:textId="77777777" w:rsidR="00A84C0D" w:rsidRPr="00FC7496" w:rsidRDefault="00A84C0D" w:rsidP="00273022">
            <w:pPr>
              <w:pStyle w:val="TAH"/>
              <w:keepNext w:val="0"/>
              <w:keepLines w:val="0"/>
            </w:pPr>
            <w:r w:rsidRPr="00FC7496">
              <w:t>U - S</w:t>
            </w:r>
          </w:p>
        </w:tc>
        <w:tc>
          <w:tcPr>
            <w:tcW w:w="3620" w:type="dxa"/>
            <w:tcBorders>
              <w:top w:val="single" w:sz="4" w:space="0" w:color="auto"/>
            </w:tcBorders>
          </w:tcPr>
          <w:p w14:paraId="3E459B28" w14:textId="77777777" w:rsidR="00A84C0D" w:rsidRPr="00FC7496" w:rsidRDefault="00A84C0D" w:rsidP="00273022">
            <w:pPr>
              <w:pStyle w:val="TAH"/>
              <w:keepNext w:val="0"/>
              <w:keepLines w:val="0"/>
            </w:pPr>
            <w:r w:rsidRPr="00FC7496">
              <w:t>Message</w:t>
            </w:r>
          </w:p>
        </w:tc>
      </w:tr>
      <w:tr w:rsidR="00472CA0" w:rsidRPr="00FC7496" w14:paraId="485F6BDB" w14:textId="77777777">
        <w:trPr>
          <w:jc w:val="center"/>
        </w:trPr>
        <w:tc>
          <w:tcPr>
            <w:tcW w:w="709" w:type="dxa"/>
          </w:tcPr>
          <w:p w14:paraId="2AD6F0A6" w14:textId="77777777" w:rsidR="00472CA0" w:rsidRPr="00FC7496" w:rsidRDefault="00472CA0" w:rsidP="00273022">
            <w:pPr>
              <w:pStyle w:val="TAC"/>
              <w:keepNext w:val="0"/>
              <w:keepLines w:val="0"/>
            </w:pPr>
            <w:r w:rsidRPr="00FC7496">
              <w:t>-</w:t>
            </w:r>
          </w:p>
        </w:tc>
        <w:tc>
          <w:tcPr>
            <w:tcW w:w="3827" w:type="dxa"/>
          </w:tcPr>
          <w:p w14:paraId="12DAE640" w14:textId="77777777" w:rsidR="00472CA0" w:rsidRPr="00FC7496" w:rsidRDefault="00472CA0" w:rsidP="00273022">
            <w:pPr>
              <w:pStyle w:val="TAL"/>
              <w:keepNext w:val="0"/>
              <w:keepLines w:val="0"/>
              <w:rPr>
                <w:lang w:eastAsia="ja-JP"/>
              </w:rPr>
            </w:pPr>
            <w:r w:rsidRPr="00FC7496">
              <w:t xml:space="preserve">EXCEPTION: Steps 1a1 and 1a2 </w:t>
            </w:r>
            <w:r w:rsidRPr="00FC7496">
              <w:rPr>
                <w:lang w:eastAsia="ja-JP"/>
              </w:rPr>
              <w:t xml:space="preserve">specify </w:t>
            </w:r>
            <w:r w:rsidRPr="00FC7496">
              <w:t>the MO call procedure</w:t>
            </w:r>
            <w:r w:rsidRPr="00FC7496">
              <w:rPr>
                <w:lang w:eastAsia="ja-JP"/>
              </w:rPr>
              <w:t>.</w:t>
            </w:r>
          </w:p>
        </w:tc>
        <w:tc>
          <w:tcPr>
            <w:tcW w:w="633" w:type="dxa"/>
          </w:tcPr>
          <w:p w14:paraId="72BFE5D6" w14:textId="77777777" w:rsidR="00472CA0" w:rsidRPr="00FC7496" w:rsidRDefault="00472CA0" w:rsidP="00273022">
            <w:pPr>
              <w:pStyle w:val="TAC"/>
              <w:keepNext w:val="0"/>
              <w:keepLines w:val="0"/>
            </w:pPr>
            <w:r w:rsidRPr="00FC7496">
              <w:t>-</w:t>
            </w:r>
          </w:p>
        </w:tc>
        <w:tc>
          <w:tcPr>
            <w:tcW w:w="3620" w:type="dxa"/>
          </w:tcPr>
          <w:p w14:paraId="46E1329C" w14:textId="77777777" w:rsidR="00472CA0" w:rsidRPr="00FC7496" w:rsidRDefault="00472CA0" w:rsidP="00273022">
            <w:pPr>
              <w:pStyle w:val="TAL"/>
              <w:keepNext w:val="0"/>
              <w:keepLines w:val="0"/>
            </w:pPr>
            <w:r w:rsidRPr="00FC7496">
              <w:t>-</w:t>
            </w:r>
          </w:p>
        </w:tc>
      </w:tr>
      <w:tr w:rsidR="00472CA0" w:rsidRPr="00FC7496" w14:paraId="36ABD31D" w14:textId="77777777">
        <w:trPr>
          <w:jc w:val="center"/>
        </w:trPr>
        <w:tc>
          <w:tcPr>
            <w:tcW w:w="709" w:type="dxa"/>
          </w:tcPr>
          <w:p w14:paraId="0FB97A97"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59A0B803" w14:textId="77777777" w:rsidR="00472CA0" w:rsidRPr="00FC7496" w:rsidRDefault="00472CA0" w:rsidP="00273022">
            <w:pPr>
              <w:pStyle w:val="TAL"/>
              <w:keepNext w:val="0"/>
              <w:keepLines w:val="0"/>
              <w:rPr>
                <w:lang w:eastAsia="ja-JP"/>
              </w:rPr>
            </w:pPr>
            <w:r w:rsidRPr="00FC7496">
              <w:t>The UE transmits a CM SERVICE REQUEST message.</w:t>
            </w:r>
          </w:p>
        </w:tc>
        <w:tc>
          <w:tcPr>
            <w:tcW w:w="633" w:type="dxa"/>
          </w:tcPr>
          <w:p w14:paraId="05C03E09" w14:textId="77777777" w:rsidR="00472CA0" w:rsidRPr="00FC7496" w:rsidRDefault="00472CA0" w:rsidP="00273022">
            <w:pPr>
              <w:pStyle w:val="TAC"/>
              <w:keepNext w:val="0"/>
              <w:keepLines w:val="0"/>
            </w:pPr>
            <w:r w:rsidRPr="00FC7496">
              <w:t>--&gt;</w:t>
            </w:r>
          </w:p>
        </w:tc>
        <w:tc>
          <w:tcPr>
            <w:tcW w:w="3620" w:type="dxa"/>
          </w:tcPr>
          <w:p w14:paraId="3B1884CF" w14:textId="77777777" w:rsidR="00472CA0" w:rsidRPr="00FC7496" w:rsidRDefault="00472CA0" w:rsidP="00273022">
            <w:pPr>
              <w:pStyle w:val="TAL"/>
              <w:keepNext w:val="0"/>
              <w:keepLines w:val="0"/>
            </w:pPr>
            <w:r w:rsidRPr="00FC7496">
              <w:t>CM SERVICE REQUEST</w:t>
            </w:r>
          </w:p>
        </w:tc>
      </w:tr>
      <w:tr w:rsidR="00472CA0" w:rsidRPr="00FC7496" w14:paraId="4928C3F3" w14:textId="77777777">
        <w:trPr>
          <w:jc w:val="center"/>
        </w:trPr>
        <w:tc>
          <w:tcPr>
            <w:tcW w:w="709" w:type="dxa"/>
          </w:tcPr>
          <w:p w14:paraId="78CED82C"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32480B9E" w14:textId="77777777" w:rsidR="00472CA0" w:rsidRPr="00FC7496" w:rsidRDefault="00472CA0" w:rsidP="00273022">
            <w:pPr>
              <w:pStyle w:val="TAL"/>
              <w:keepNext w:val="0"/>
              <w:keepLines w:val="0"/>
            </w:pPr>
            <w:r w:rsidRPr="00FC7496">
              <w:t>The SS transmits a CM SERVICE REJECT with the reject cause #32 (Service option not supported)</w:t>
            </w:r>
          </w:p>
        </w:tc>
        <w:tc>
          <w:tcPr>
            <w:tcW w:w="633" w:type="dxa"/>
          </w:tcPr>
          <w:p w14:paraId="10F27B27" w14:textId="77777777" w:rsidR="00472CA0" w:rsidRPr="00FC7496" w:rsidRDefault="00472CA0" w:rsidP="00273022">
            <w:pPr>
              <w:pStyle w:val="TAC"/>
              <w:keepNext w:val="0"/>
              <w:keepLines w:val="0"/>
            </w:pPr>
            <w:r w:rsidRPr="00FC7496">
              <w:t>&lt;--</w:t>
            </w:r>
          </w:p>
        </w:tc>
        <w:tc>
          <w:tcPr>
            <w:tcW w:w="3620" w:type="dxa"/>
          </w:tcPr>
          <w:p w14:paraId="416B36F9" w14:textId="77777777" w:rsidR="00472CA0" w:rsidRPr="00FC7496" w:rsidRDefault="00472CA0" w:rsidP="00273022">
            <w:pPr>
              <w:pStyle w:val="TAL"/>
              <w:keepNext w:val="0"/>
              <w:keepLines w:val="0"/>
            </w:pPr>
            <w:r w:rsidRPr="00FC7496">
              <w:t>CM SERVICE REJECT</w:t>
            </w:r>
          </w:p>
        </w:tc>
      </w:tr>
      <w:tr w:rsidR="00472CA0" w:rsidRPr="00FC7496" w14:paraId="13B20ACB" w14:textId="77777777">
        <w:trPr>
          <w:jc w:val="center"/>
        </w:trPr>
        <w:tc>
          <w:tcPr>
            <w:tcW w:w="709" w:type="dxa"/>
          </w:tcPr>
          <w:p w14:paraId="3BF224C8" w14:textId="77777777" w:rsidR="00472CA0" w:rsidRPr="00FC7496" w:rsidRDefault="00472CA0" w:rsidP="00273022">
            <w:pPr>
              <w:pStyle w:val="TAC"/>
              <w:keepNext w:val="0"/>
              <w:keepLines w:val="0"/>
            </w:pPr>
            <w:r w:rsidRPr="00FC7496">
              <w:t>-</w:t>
            </w:r>
          </w:p>
        </w:tc>
        <w:tc>
          <w:tcPr>
            <w:tcW w:w="3827" w:type="dxa"/>
          </w:tcPr>
          <w:p w14:paraId="5379EEE3" w14:textId="77777777" w:rsidR="00472CA0" w:rsidRPr="00FC7496" w:rsidRDefault="00472CA0" w:rsidP="00273022">
            <w:pPr>
              <w:pStyle w:val="TAL"/>
              <w:keepNext w:val="0"/>
              <w:keepLines w:val="0"/>
            </w:pPr>
            <w:r w:rsidRPr="00FC7496">
              <w:t>EXCEPTION: Step 1b</w:t>
            </w:r>
            <w:r w:rsidRPr="00FC7496">
              <w:rPr>
                <w:lang w:eastAsia="ja-JP"/>
              </w:rPr>
              <w:t>1 specifies the MT call procedure.</w:t>
            </w:r>
          </w:p>
        </w:tc>
        <w:tc>
          <w:tcPr>
            <w:tcW w:w="633" w:type="dxa"/>
          </w:tcPr>
          <w:p w14:paraId="07CE5954" w14:textId="77777777" w:rsidR="00472CA0" w:rsidRPr="00FC7496" w:rsidRDefault="00472CA0" w:rsidP="00273022">
            <w:pPr>
              <w:pStyle w:val="TAC"/>
              <w:keepNext w:val="0"/>
              <w:keepLines w:val="0"/>
            </w:pPr>
            <w:r w:rsidRPr="00FC7496">
              <w:t>-</w:t>
            </w:r>
          </w:p>
        </w:tc>
        <w:tc>
          <w:tcPr>
            <w:tcW w:w="3620" w:type="dxa"/>
          </w:tcPr>
          <w:p w14:paraId="12459D59" w14:textId="77777777" w:rsidR="00472CA0" w:rsidRPr="00FC7496" w:rsidRDefault="00472CA0" w:rsidP="00273022">
            <w:pPr>
              <w:pStyle w:val="TAL"/>
              <w:keepNext w:val="0"/>
              <w:keepLines w:val="0"/>
            </w:pPr>
            <w:r w:rsidRPr="00FC7496">
              <w:t>-</w:t>
            </w:r>
          </w:p>
        </w:tc>
      </w:tr>
      <w:tr w:rsidR="00472CA0" w:rsidRPr="00FC7496" w14:paraId="73FB6BA6" w14:textId="77777777">
        <w:trPr>
          <w:jc w:val="center"/>
        </w:trPr>
        <w:tc>
          <w:tcPr>
            <w:tcW w:w="709" w:type="dxa"/>
          </w:tcPr>
          <w:p w14:paraId="3054CEB6" w14:textId="77777777" w:rsidR="00472CA0" w:rsidRPr="00FC7496" w:rsidRDefault="00472CA0" w:rsidP="00273022">
            <w:pPr>
              <w:pStyle w:val="TAC"/>
              <w:keepNext w:val="0"/>
              <w:keepLines w:val="0"/>
            </w:pPr>
            <w:r w:rsidRPr="00FC7496">
              <w:t>1b1</w:t>
            </w:r>
          </w:p>
        </w:tc>
        <w:tc>
          <w:tcPr>
            <w:tcW w:w="3827" w:type="dxa"/>
          </w:tcPr>
          <w:p w14:paraId="408AE21A" w14:textId="77777777" w:rsidR="00472CA0" w:rsidRPr="00FC7496" w:rsidRDefault="00472CA0" w:rsidP="00273022">
            <w:pPr>
              <w:pStyle w:val="TAL"/>
              <w:keepNext w:val="0"/>
              <w:keepLines w:val="0"/>
            </w:pPr>
            <w:r w:rsidRPr="00FC7496">
              <w:t>The UE transmits a PAGING RESPONSE message.</w:t>
            </w:r>
          </w:p>
        </w:tc>
        <w:tc>
          <w:tcPr>
            <w:tcW w:w="633" w:type="dxa"/>
          </w:tcPr>
          <w:p w14:paraId="2B10CBF3" w14:textId="77777777" w:rsidR="00472CA0" w:rsidRPr="00FC7496" w:rsidRDefault="00472CA0" w:rsidP="00273022">
            <w:pPr>
              <w:pStyle w:val="TAC"/>
              <w:keepNext w:val="0"/>
              <w:keepLines w:val="0"/>
            </w:pPr>
            <w:r w:rsidRPr="00FC7496">
              <w:t>--&gt;</w:t>
            </w:r>
          </w:p>
        </w:tc>
        <w:tc>
          <w:tcPr>
            <w:tcW w:w="3620" w:type="dxa"/>
          </w:tcPr>
          <w:p w14:paraId="3E6CEE36" w14:textId="77777777" w:rsidR="00472CA0" w:rsidRPr="00FC7496" w:rsidRDefault="00472CA0" w:rsidP="00273022">
            <w:pPr>
              <w:pStyle w:val="TAL"/>
              <w:keepNext w:val="0"/>
              <w:keepLines w:val="0"/>
            </w:pPr>
            <w:r w:rsidRPr="00FC7496">
              <w:t>PAGING RESPONSE</w:t>
            </w:r>
          </w:p>
        </w:tc>
      </w:tr>
      <w:tr w:rsidR="00472CA0" w:rsidRPr="00FC7496" w14:paraId="4091EB90" w14:textId="77777777">
        <w:trPr>
          <w:jc w:val="center"/>
        </w:trPr>
        <w:tc>
          <w:tcPr>
            <w:tcW w:w="709" w:type="dxa"/>
          </w:tcPr>
          <w:p w14:paraId="0F5DBDF0" w14:textId="77777777" w:rsidR="00472CA0" w:rsidRPr="00FC7496" w:rsidRDefault="00472CA0" w:rsidP="00273022">
            <w:pPr>
              <w:pStyle w:val="TAC"/>
              <w:keepNext w:val="0"/>
              <w:keepLines w:val="0"/>
            </w:pPr>
            <w:r w:rsidRPr="00FC7496">
              <w:t>-</w:t>
            </w:r>
          </w:p>
        </w:tc>
        <w:tc>
          <w:tcPr>
            <w:tcW w:w="3827" w:type="dxa"/>
          </w:tcPr>
          <w:p w14:paraId="1A4C52C4" w14:textId="77777777" w:rsidR="00472CA0" w:rsidRPr="00FC7496" w:rsidRDefault="00472CA0" w:rsidP="00273022">
            <w:pPr>
              <w:pStyle w:val="TAL"/>
              <w:keepNext w:val="0"/>
              <w:keepLines w:val="0"/>
              <w:rPr>
                <w:lang w:eastAsia="ja-JP"/>
              </w:rPr>
            </w:pPr>
            <w:r w:rsidRPr="00FC7496">
              <w:t xml:space="preserve">EXCEPTION: Steps 2a1 </w:t>
            </w:r>
            <w:r w:rsidR="0037342E" w:rsidRPr="00FC7496">
              <w:t xml:space="preserve">to </w:t>
            </w:r>
            <w:r w:rsidRPr="00FC7496">
              <w:t>2a</w:t>
            </w:r>
            <w:r w:rsidR="0037342E" w:rsidRPr="00FC7496">
              <w:t>6</w:t>
            </w:r>
            <w:r w:rsidRPr="00FC7496">
              <w:t xml:space="preserve"> </w:t>
            </w:r>
            <w:r w:rsidRPr="00FC7496">
              <w:rPr>
                <w:lang w:eastAsia="ja-JP"/>
              </w:rPr>
              <w:t xml:space="preserve">specify </w:t>
            </w:r>
            <w:r w:rsidRPr="00FC7496">
              <w:t>the procedure when</w:t>
            </w:r>
            <w:r w:rsidRPr="00FC7496">
              <w:rPr>
                <w:lang w:eastAsia="ja-JP"/>
              </w:rPr>
              <w:t xml:space="preserve"> </w:t>
            </w:r>
            <w:r w:rsidR="0037342E" w:rsidRPr="00FC7496">
              <w:rPr>
                <w:lang w:eastAsia="ja-JP"/>
              </w:rPr>
              <w:t xml:space="preserve">GERAN cell </w:t>
            </w:r>
            <w:r w:rsidRPr="00FC7496">
              <w:t>is in NMO II and if the UE is in condition C</w:t>
            </w:r>
            <w:r w:rsidR="0037342E" w:rsidRPr="00FC7496">
              <w:t>2</w:t>
            </w:r>
            <w:r w:rsidR="0033202C" w:rsidRPr="00FC7496">
              <w:t xml:space="preserve"> and the UE is registered to the LAC of the current GERAN cell.</w:t>
            </w:r>
          </w:p>
        </w:tc>
        <w:tc>
          <w:tcPr>
            <w:tcW w:w="633" w:type="dxa"/>
          </w:tcPr>
          <w:p w14:paraId="7D0FF3FA" w14:textId="77777777" w:rsidR="00472CA0" w:rsidRPr="00FC7496" w:rsidRDefault="00472CA0" w:rsidP="00273022">
            <w:pPr>
              <w:pStyle w:val="TAC"/>
              <w:keepNext w:val="0"/>
              <w:keepLines w:val="0"/>
            </w:pPr>
            <w:r w:rsidRPr="00FC7496">
              <w:t>-</w:t>
            </w:r>
          </w:p>
        </w:tc>
        <w:tc>
          <w:tcPr>
            <w:tcW w:w="3620" w:type="dxa"/>
          </w:tcPr>
          <w:p w14:paraId="680FC8A9" w14:textId="77777777" w:rsidR="00472CA0" w:rsidRPr="00FC7496" w:rsidRDefault="00472CA0" w:rsidP="00273022">
            <w:pPr>
              <w:pStyle w:val="TAL"/>
              <w:keepNext w:val="0"/>
              <w:keepLines w:val="0"/>
            </w:pPr>
            <w:r w:rsidRPr="00FC7496">
              <w:t>-</w:t>
            </w:r>
          </w:p>
        </w:tc>
      </w:tr>
      <w:tr w:rsidR="00472CA0" w:rsidRPr="00FC7496" w14:paraId="2EC84FBF" w14:textId="77777777">
        <w:trPr>
          <w:jc w:val="center"/>
        </w:trPr>
        <w:tc>
          <w:tcPr>
            <w:tcW w:w="709" w:type="dxa"/>
          </w:tcPr>
          <w:p w14:paraId="3906C9EE" w14:textId="77777777" w:rsidR="00472CA0" w:rsidRPr="00FC7496" w:rsidRDefault="00472CA0" w:rsidP="00273022">
            <w:pPr>
              <w:pStyle w:val="TAC"/>
              <w:keepNext w:val="0"/>
              <w:keepLines w:val="0"/>
            </w:pPr>
            <w:r w:rsidRPr="00FC7496">
              <w:t>2a1</w:t>
            </w:r>
          </w:p>
        </w:tc>
        <w:tc>
          <w:tcPr>
            <w:tcW w:w="3827" w:type="dxa"/>
          </w:tcPr>
          <w:p w14:paraId="547D8866"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6EE6A232" w14:textId="77777777" w:rsidR="00472CA0" w:rsidRPr="00FC7496" w:rsidRDefault="00472CA0" w:rsidP="00273022">
            <w:pPr>
              <w:pStyle w:val="TAC"/>
              <w:keepNext w:val="0"/>
              <w:keepLines w:val="0"/>
            </w:pPr>
            <w:r w:rsidRPr="00FC7496">
              <w:t>--&gt;</w:t>
            </w:r>
          </w:p>
        </w:tc>
        <w:tc>
          <w:tcPr>
            <w:tcW w:w="3620" w:type="dxa"/>
          </w:tcPr>
          <w:p w14:paraId="20E93CA5" w14:textId="77777777" w:rsidR="00472CA0" w:rsidRPr="00FC7496" w:rsidRDefault="00472CA0" w:rsidP="00273022">
            <w:pPr>
              <w:pStyle w:val="TAL"/>
              <w:keepNext w:val="0"/>
              <w:keepLines w:val="0"/>
            </w:pPr>
            <w:r w:rsidRPr="00FC7496">
              <w:t>LOCATION UPDATING REQUEST</w:t>
            </w:r>
          </w:p>
        </w:tc>
      </w:tr>
      <w:tr w:rsidR="00B86710" w:rsidRPr="00FC7496" w14:paraId="2FA7932F" w14:textId="77777777">
        <w:trPr>
          <w:jc w:val="center"/>
        </w:trPr>
        <w:tc>
          <w:tcPr>
            <w:tcW w:w="709" w:type="dxa"/>
          </w:tcPr>
          <w:p w14:paraId="55A82901" w14:textId="77777777" w:rsidR="00B86710" w:rsidRPr="00FC7496" w:rsidRDefault="00B86710" w:rsidP="00A471D2">
            <w:pPr>
              <w:pStyle w:val="TAC"/>
              <w:keepNext w:val="0"/>
              <w:keepLines w:val="0"/>
            </w:pPr>
            <w:r w:rsidRPr="00FC7496">
              <w:t>2a1A1</w:t>
            </w:r>
          </w:p>
        </w:tc>
        <w:tc>
          <w:tcPr>
            <w:tcW w:w="3827" w:type="dxa"/>
          </w:tcPr>
          <w:p w14:paraId="2F39E44E"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5AF84F1D" w14:textId="77777777" w:rsidR="00B86710" w:rsidRPr="00FC7496" w:rsidRDefault="00B86710" w:rsidP="00A471D2">
            <w:pPr>
              <w:pStyle w:val="TAC"/>
              <w:keepNext w:val="0"/>
              <w:keepLines w:val="0"/>
            </w:pPr>
            <w:r w:rsidRPr="00FC7496">
              <w:t>--&gt;</w:t>
            </w:r>
          </w:p>
        </w:tc>
        <w:tc>
          <w:tcPr>
            <w:tcW w:w="3620" w:type="dxa"/>
          </w:tcPr>
          <w:p w14:paraId="02FFF005" w14:textId="77777777" w:rsidR="00B86710" w:rsidRPr="00FC7496" w:rsidRDefault="00B86710" w:rsidP="00A471D2">
            <w:pPr>
              <w:pStyle w:val="TAL"/>
              <w:keepNext w:val="0"/>
              <w:keepLines w:val="0"/>
            </w:pPr>
            <w:r w:rsidRPr="00FC7496">
              <w:t>CLASSMARK CHANGE</w:t>
            </w:r>
          </w:p>
        </w:tc>
      </w:tr>
      <w:tr w:rsidR="00E020EE" w:rsidRPr="00FC7496" w14:paraId="461532CD" w14:textId="77777777">
        <w:trPr>
          <w:jc w:val="center"/>
        </w:trPr>
        <w:tc>
          <w:tcPr>
            <w:tcW w:w="709" w:type="dxa"/>
          </w:tcPr>
          <w:p w14:paraId="4AC641BA" w14:textId="77777777" w:rsidR="00E020EE" w:rsidRPr="00FC7496" w:rsidRDefault="00E020EE" w:rsidP="00A33F48">
            <w:pPr>
              <w:pStyle w:val="TAC"/>
              <w:keepNext w:val="0"/>
              <w:keepLines w:val="0"/>
            </w:pPr>
            <w:r w:rsidRPr="00FC7496">
              <w:t>-</w:t>
            </w:r>
          </w:p>
        </w:tc>
        <w:tc>
          <w:tcPr>
            <w:tcW w:w="3827" w:type="dxa"/>
          </w:tcPr>
          <w:p w14:paraId="32D44A46"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153220C5" w14:textId="77777777" w:rsidR="00E020EE" w:rsidRPr="00FC7496" w:rsidRDefault="00E020EE" w:rsidP="00A33F48">
            <w:pPr>
              <w:pStyle w:val="TAC"/>
              <w:keepNext w:val="0"/>
              <w:keepLines w:val="0"/>
            </w:pPr>
            <w:r w:rsidRPr="00FC7496">
              <w:t>-</w:t>
            </w:r>
          </w:p>
        </w:tc>
        <w:tc>
          <w:tcPr>
            <w:tcW w:w="3620" w:type="dxa"/>
          </w:tcPr>
          <w:p w14:paraId="3F1FE807" w14:textId="77777777" w:rsidR="00E020EE" w:rsidRPr="00FC7496" w:rsidRDefault="00E020EE" w:rsidP="00A33F48">
            <w:pPr>
              <w:pStyle w:val="TAL"/>
              <w:keepNext w:val="0"/>
              <w:keepLines w:val="0"/>
            </w:pPr>
            <w:r w:rsidRPr="00FC7496">
              <w:t>-</w:t>
            </w:r>
          </w:p>
        </w:tc>
      </w:tr>
      <w:tr w:rsidR="00B86710" w:rsidRPr="00FC7496" w14:paraId="65382914" w14:textId="77777777">
        <w:trPr>
          <w:jc w:val="center"/>
        </w:trPr>
        <w:tc>
          <w:tcPr>
            <w:tcW w:w="709" w:type="dxa"/>
          </w:tcPr>
          <w:p w14:paraId="364ACFA5" w14:textId="77777777" w:rsidR="00B86710" w:rsidRPr="00FC7496" w:rsidRDefault="00B86710" w:rsidP="00A471D2">
            <w:pPr>
              <w:pStyle w:val="TAC"/>
              <w:keepNext w:val="0"/>
              <w:keepLines w:val="0"/>
            </w:pPr>
            <w:r w:rsidRPr="00FC7496">
              <w:t>2a1A2</w:t>
            </w:r>
          </w:p>
        </w:tc>
        <w:tc>
          <w:tcPr>
            <w:tcW w:w="3827" w:type="dxa"/>
          </w:tcPr>
          <w:p w14:paraId="6F0CB95E"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56302F7A" w14:textId="77777777" w:rsidR="00B86710" w:rsidRPr="00FC7496" w:rsidRDefault="00B86710" w:rsidP="00A471D2">
            <w:pPr>
              <w:pStyle w:val="TAC"/>
              <w:keepNext w:val="0"/>
              <w:keepLines w:val="0"/>
            </w:pPr>
            <w:r w:rsidRPr="00FC7496">
              <w:t>--&gt;</w:t>
            </w:r>
          </w:p>
        </w:tc>
        <w:tc>
          <w:tcPr>
            <w:tcW w:w="3620" w:type="dxa"/>
          </w:tcPr>
          <w:p w14:paraId="119A3D8E" w14:textId="77777777" w:rsidR="00B86710" w:rsidRPr="00FC7496" w:rsidRDefault="00B86710" w:rsidP="00A471D2">
            <w:pPr>
              <w:pStyle w:val="TAL"/>
              <w:keepNext w:val="0"/>
              <w:keepLines w:val="0"/>
            </w:pPr>
            <w:r w:rsidRPr="00FC7496">
              <w:t>UTRAN CLASSMARK CHANGE.</w:t>
            </w:r>
          </w:p>
        </w:tc>
      </w:tr>
      <w:tr w:rsidR="00472CA0" w:rsidRPr="00FC7496" w14:paraId="52749A8D" w14:textId="77777777">
        <w:trPr>
          <w:jc w:val="center"/>
        </w:trPr>
        <w:tc>
          <w:tcPr>
            <w:tcW w:w="709" w:type="dxa"/>
          </w:tcPr>
          <w:p w14:paraId="368CE2D2" w14:textId="77777777" w:rsidR="00472CA0" w:rsidRPr="00FC7496" w:rsidRDefault="00472CA0" w:rsidP="00273022">
            <w:pPr>
              <w:pStyle w:val="TAC"/>
              <w:keepNext w:val="0"/>
              <w:keepLines w:val="0"/>
            </w:pPr>
            <w:r w:rsidRPr="00FC7496">
              <w:t>2a2</w:t>
            </w:r>
          </w:p>
        </w:tc>
        <w:tc>
          <w:tcPr>
            <w:tcW w:w="3827" w:type="dxa"/>
          </w:tcPr>
          <w:p w14:paraId="55E6641C" w14:textId="77777777" w:rsidR="00472CA0" w:rsidRPr="00FC7496" w:rsidRDefault="00472CA0" w:rsidP="00381D78">
            <w:pPr>
              <w:pStyle w:val="TAL"/>
              <w:keepNext w:val="0"/>
              <w:keepLines w:val="0"/>
            </w:pPr>
            <w:r w:rsidRPr="00FC7496">
              <w:t>The SS transmits a LOCATION UPDATING ACCEPT</w:t>
            </w:r>
          </w:p>
        </w:tc>
        <w:tc>
          <w:tcPr>
            <w:tcW w:w="633" w:type="dxa"/>
          </w:tcPr>
          <w:p w14:paraId="029B6D81" w14:textId="77777777" w:rsidR="00472CA0" w:rsidRPr="00FC7496" w:rsidRDefault="00472CA0" w:rsidP="00273022">
            <w:pPr>
              <w:pStyle w:val="TAC"/>
              <w:keepNext w:val="0"/>
              <w:keepLines w:val="0"/>
            </w:pPr>
            <w:r w:rsidRPr="00FC7496">
              <w:t>&lt;--</w:t>
            </w:r>
          </w:p>
        </w:tc>
        <w:tc>
          <w:tcPr>
            <w:tcW w:w="3620" w:type="dxa"/>
          </w:tcPr>
          <w:p w14:paraId="1FC48D7C" w14:textId="77777777" w:rsidR="00472CA0" w:rsidRPr="00FC7496" w:rsidRDefault="00472CA0" w:rsidP="00273022">
            <w:pPr>
              <w:pStyle w:val="TAL"/>
              <w:keepNext w:val="0"/>
              <w:keepLines w:val="0"/>
            </w:pPr>
            <w:r w:rsidRPr="00FC7496">
              <w:t>LOCATION UPDATING ACCEPT</w:t>
            </w:r>
          </w:p>
        </w:tc>
      </w:tr>
      <w:tr w:rsidR="0033202C" w:rsidRPr="00FC7496" w:rsidDel="00FF4BE7" w14:paraId="39B7D718" w14:textId="77777777">
        <w:trPr>
          <w:jc w:val="center"/>
        </w:trPr>
        <w:tc>
          <w:tcPr>
            <w:tcW w:w="709" w:type="dxa"/>
          </w:tcPr>
          <w:p w14:paraId="5E59EF28" w14:textId="77777777" w:rsidR="0033202C" w:rsidRPr="00FC7496" w:rsidDel="00FF4BE7" w:rsidRDefault="0033202C" w:rsidP="00273022">
            <w:pPr>
              <w:pStyle w:val="TAC"/>
              <w:keepNext w:val="0"/>
              <w:keepLines w:val="0"/>
            </w:pPr>
            <w:r w:rsidRPr="00FC7496">
              <w:t>2a3</w:t>
            </w:r>
          </w:p>
        </w:tc>
        <w:tc>
          <w:tcPr>
            <w:tcW w:w="3827" w:type="dxa"/>
          </w:tcPr>
          <w:p w14:paraId="3B38CCDD"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0D181361" w14:textId="77777777" w:rsidR="0033202C" w:rsidRPr="00FC7496" w:rsidDel="00FF4BE7" w:rsidRDefault="0033202C" w:rsidP="00273022">
            <w:pPr>
              <w:pStyle w:val="TAC"/>
              <w:keepNext w:val="0"/>
              <w:keepLines w:val="0"/>
            </w:pPr>
          </w:p>
        </w:tc>
        <w:tc>
          <w:tcPr>
            <w:tcW w:w="3620" w:type="dxa"/>
          </w:tcPr>
          <w:p w14:paraId="6FAC2296" w14:textId="77777777" w:rsidR="0033202C" w:rsidRPr="00FC7496" w:rsidDel="00FF4BE7" w:rsidRDefault="0033202C" w:rsidP="00273022">
            <w:pPr>
              <w:pStyle w:val="TAL"/>
              <w:keepNext w:val="0"/>
              <w:keepLines w:val="0"/>
            </w:pPr>
            <w:r w:rsidRPr="00FC7496">
              <w:t>TMSI REALLOCATION COMPLETE</w:t>
            </w:r>
          </w:p>
        </w:tc>
      </w:tr>
      <w:tr w:rsidR="00472CA0" w:rsidRPr="00FC7496" w14:paraId="2323CA2C" w14:textId="77777777">
        <w:trPr>
          <w:jc w:val="center"/>
        </w:trPr>
        <w:tc>
          <w:tcPr>
            <w:tcW w:w="709" w:type="dxa"/>
          </w:tcPr>
          <w:p w14:paraId="5CC37E45" w14:textId="77777777" w:rsidR="00472CA0" w:rsidRPr="00FC7496" w:rsidRDefault="00472CA0" w:rsidP="00273022">
            <w:pPr>
              <w:pStyle w:val="TAC"/>
              <w:keepNext w:val="0"/>
              <w:keepLines w:val="0"/>
            </w:pPr>
            <w:r w:rsidRPr="00FC7496">
              <w:t>2a</w:t>
            </w:r>
            <w:r w:rsidR="0033202C" w:rsidRPr="00FC7496">
              <w:t>4</w:t>
            </w:r>
          </w:p>
        </w:tc>
        <w:tc>
          <w:tcPr>
            <w:tcW w:w="3827" w:type="dxa"/>
          </w:tcPr>
          <w:p w14:paraId="52D01301" w14:textId="77777777" w:rsidR="00472CA0" w:rsidRPr="00FC7496" w:rsidRDefault="00472CA0" w:rsidP="00273022">
            <w:pPr>
              <w:pStyle w:val="TAL"/>
              <w:keepNext w:val="0"/>
              <w:keepLines w:val="0"/>
            </w:pPr>
            <w:r w:rsidRPr="00FC7496">
              <w:t>The UE transmits a ROUTING AREA UPDATE REQUEST message.</w:t>
            </w:r>
          </w:p>
        </w:tc>
        <w:tc>
          <w:tcPr>
            <w:tcW w:w="633" w:type="dxa"/>
          </w:tcPr>
          <w:p w14:paraId="1375E375" w14:textId="77777777" w:rsidR="00472CA0" w:rsidRPr="00FC7496" w:rsidRDefault="00472CA0" w:rsidP="00273022">
            <w:pPr>
              <w:pStyle w:val="TAC"/>
              <w:keepNext w:val="0"/>
              <w:keepLines w:val="0"/>
            </w:pPr>
            <w:r w:rsidRPr="00FC7496">
              <w:t>--&gt;</w:t>
            </w:r>
          </w:p>
        </w:tc>
        <w:tc>
          <w:tcPr>
            <w:tcW w:w="3620" w:type="dxa"/>
          </w:tcPr>
          <w:p w14:paraId="2CA3CE08" w14:textId="77777777" w:rsidR="00472CA0" w:rsidRPr="00FC7496" w:rsidRDefault="00472CA0" w:rsidP="00273022">
            <w:pPr>
              <w:pStyle w:val="TAL"/>
              <w:keepNext w:val="0"/>
              <w:keepLines w:val="0"/>
            </w:pPr>
            <w:r w:rsidRPr="00FC7496">
              <w:t>ROUTING AREA UPDATE REQUEST</w:t>
            </w:r>
          </w:p>
        </w:tc>
      </w:tr>
      <w:tr w:rsidR="00472CA0" w:rsidRPr="00FC7496" w14:paraId="19E56A85" w14:textId="77777777">
        <w:trPr>
          <w:jc w:val="center"/>
        </w:trPr>
        <w:tc>
          <w:tcPr>
            <w:tcW w:w="709" w:type="dxa"/>
          </w:tcPr>
          <w:p w14:paraId="2F0FB57B"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5</w:t>
            </w:r>
          </w:p>
        </w:tc>
        <w:tc>
          <w:tcPr>
            <w:tcW w:w="3827" w:type="dxa"/>
          </w:tcPr>
          <w:p w14:paraId="08B1EBB4"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2CAC1ED3" w14:textId="77777777" w:rsidR="00472CA0" w:rsidRPr="00FC7496" w:rsidRDefault="00472CA0" w:rsidP="00273022">
            <w:pPr>
              <w:pStyle w:val="TAC"/>
              <w:keepNext w:val="0"/>
              <w:keepLines w:val="0"/>
            </w:pPr>
            <w:r w:rsidRPr="00FC7496">
              <w:t>&lt;--</w:t>
            </w:r>
          </w:p>
        </w:tc>
        <w:tc>
          <w:tcPr>
            <w:tcW w:w="3620" w:type="dxa"/>
          </w:tcPr>
          <w:p w14:paraId="62275499"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47348E29" w14:textId="77777777">
        <w:trPr>
          <w:jc w:val="center"/>
        </w:trPr>
        <w:tc>
          <w:tcPr>
            <w:tcW w:w="709" w:type="dxa"/>
          </w:tcPr>
          <w:p w14:paraId="11342A3D"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6</w:t>
            </w:r>
          </w:p>
        </w:tc>
        <w:tc>
          <w:tcPr>
            <w:tcW w:w="3827" w:type="dxa"/>
          </w:tcPr>
          <w:p w14:paraId="1945294C"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0D4E18DC" w14:textId="77777777" w:rsidR="00472CA0" w:rsidRPr="00FC7496" w:rsidRDefault="00472CA0" w:rsidP="00273022">
            <w:pPr>
              <w:pStyle w:val="TAC"/>
              <w:keepNext w:val="0"/>
              <w:keepLines w:val="0"/>
            </w:pPr>
            <w:r w:rsidRPr="00FC7496">
              <w:t>--&gt;</w:t>
            </w:r>
          </w:p>
        </w:tc>
        <w:tc>
          <w:tcPr>
            <w:tcW w:w="3620" w:type="dxa"/>
          </w:tcPr>
          <w:p w14:paraId="081C7802" w14:textId="77777777" w:rsidR="00472CA0" w:rsidRPr="00FC7496" w:rsidRDefault="00472CA0" w:rsidP="00273022">
            <w:pPr>
              <w:pStyle w:val="TAL"/>
              <w:keepNext w:val="0"/>
              <w:keepLines w:val="0"/>
            </w:pPr>
            <w:r w:rsidRPr="00FC7496">
              <w:t>ROUTING AREA UPDATE COMPLETE</w:t>
            </w:r>
          </w:p>
        </w:tc>
      </w:tr>
      <w:tr w:rsidR="00472CA0" w:rsidRPr="00FC7496" w14:paraId="2AA9C780" w14:textId="77777777">
        <w:trPr>
          <w:jc w:val="center"/>
        </w:trPr>
        <w:tc>
          <w:tcPr>
            <w:tcW w:w="709" w:type="dxa"/>
          </w:tcPr>
          <w:p w14:paraId="463EA5E4" w14:textId="77777777" w:rsidR="00472CA0" w:rsidRPr="00FC7496" w:rsidRDefault="00472CA0" w:rsidP="00273022">
            <w:pPr>
              <w:pStyle w:val="TAC"/>
              <w:keepNext w:val="0"/>
              <w:keepLines w:val="0"/>
            </w:pPr>
            <w:r w:rsidRPr="00FC7496">
              <w:t>-</w:t>
            </w:r>
          </w:p>
        </w:tc>
        <w:tc>
          <w:tcPr>
            <w:tcW w:w="3827" w:type="dxa"/>
          </w:tcPr>
          <w:p w14:paraId="6C6F045A" w14:textId="77777777" w:rsidR="00472CA0" w:rsidRPr="00FC7496" w:rsidRDefault="00472CA0" w:rsidP="00273022">
            <w:pPr>
              <w:pStyle w:val="TAL"/>
              <w:keepNext w:val="0"/>
              <w:keepLines w:val="0"/>
              <w:rPr>
                <w:lang w:eastAsia="ja-JP"/>
              </w:rPr>
            </w:pPr>
            <w:r w:rsidRPr="00FC7496">
              <w:t xml:space="preserve">EXCEPTION: Steps 2b1 </w:t>
            </w:r>
            <w:r w:rsidR="0033202C" w:rsidRPr="00FC7496">
              <w:t xml:space="preserve">to </w:t>
            </w:r>
            <w:r w:rsidRPr="00FC7496">
              <w:t>2b</w:t>
            </w:r>
            <w:r w:rsidR="0033202C" w:rsidRPr="00FC7496">
              <w:t>3</w:t>
            </w:r>
            <w:r w:rsidRPr="00FC7496">
              <w:t xml:space="preserve"> </w:t>
            </w:r>
            <w:r w:rsidRPr="00FC7496">
              <w:rPr>
                <w:lang w:eastAsia="ja-JP"/>
              </w:rPr>
              <w:t xml:space="preserve">specify </w:t>
            </w:r>
            <w:r w:rsidRPr="00FC7496">
              <w:t>the location updating procedure when</w:t>
            </w:r>
            <w:r w:rsidRPr="00FC7496">
              <w:rPr>
                <w:lang w:eastAsia="ja-JP"/>
              </w:rPr>
              <w:t xml:space="preserve"> </w:t>
            </w:r>
            <w:r w:rsidR="0033202C" w:rsidRPr="00FC7496">
              <w:rPr>
                <w:lang w:eastAsia="ja-JP"/>
              </w:rPr>
              <w:t xml:space="preserve">GERAN cell </w:t>
            </w:r>
            <w:r w:rsidRPr="00FC7496">
              <w:t xml:space="preserve">is in </w:t>
            </w:r>
            <w:r w:rsidR="0033202C" w:rsidRPr="00FC7496">
              <w:t>(</w:t>
            </w:r>
            <w:r w:rsidRPr="00FC7496">
              <w:t>NMO I or NMO II</w:t>
            </w:r>
            <w:r w:rsidR="0033202C" w:rsidRPr="00FC7496">
              <w:t>)</w:t>
            </w:r>
            <w:r w:rsidRPr="00FC7496">
              <w:t xml:space="preserve"> and if the UE is in condition C</w:t>
            </w:r>
            <w:r w:rsidR="0033202C" w:rsidRPr="00FC7496">
              <w:t>3</w:t>
            </w:r>
            <w:r w:rsidR="00381D78" w:rsidRPr="00FC7496">
              <w:t xml:space="preserve"> </w:t>
            </w:r>
            <w:r w:rsidR="0033202C" w:rsidRPr="00FC7496">
              <w:t>and the UE is not registered to the LAC of the current GERAN cell</w:t>
            </w:r>
          </w:p>
        </w:tc>
        <w:tc>
          <w:tcPr>
            <w:tcW w:w="633" w:type="dxa"/>
          </w:tcPr>
          <w:p w14:paraId="7A06D971" w14:textId="77777777" w:rsidR="00472CA0" w:rsidRPr="00FC7496" w:rsidRDefault="00472CA0" w:rsidP="00273022">
            <w:pPr>
              <w:pStyle w:val="TAC"/>
              <w:keepNext w:val="0"/>
              <w:keepLines w:val="0"/>
            </w:pPr>
            <w:r w:rsidRPr="00FC7496">
              <w:t>-</w:t>
            </w:r>
          </w:p>
        </w:tc>
        <w:tc>
          <w:tcPr>
            <w:tcW w:w="3620" w:type="dxa"/>
          </w:tcPr>
          <w:p w14:paraId="73D0C1DA" w14:textId="77777777" w:rsidR="00472CA0" w:rsidRPr="00FC7496" w:rsidRDefault="00472CA0" w:rsidP="00273022">
            <w:pPr>
              <w:pStyle w:val="TAL"/>
              <w:keepNext w:val="0"/>
              <w:keepLines w:val="0"/>
            </w:pPr>
            <w:r w:rsidRPr="00FC7496">
              <w:t>-</w:t>
            </w:r>
          </w:p>
        </w:tc>
      </w:tr>
      <w:tr w:rsidR="00472CA0" w:rsidRPr="00FC7496" w14:paraId="48DF17ED" w14:textId="77777777">
        <w:trPr>
          <w:jc w:val="center"/>
        </w:trPr>
        <w:tc>
          <w:tcPr>
            <w:tcW w:w="709" w:type="dxa"/>
          </w:tcPr>
          <w:p w14:paraId="4E57445A" w14:textId="77777777" w:rsidR="00472CA0" w:rsidRPr="00FC7496" w:rsidRDefault="00472CA0" w:rsidP="00273022">
            <w:pPr>
              <w:pStyle w:val="TAC"/>
              <w:keepNext w:val="0"/>
              <w:keepLines w:val="0"/>
            </w:pPr>
            <w:r w:rsidRPr="00FC7496">
              <w:t>2b1</w:t>
            </w:r>
          </w:p>
        </w:tc>
        <w:tc>
          <w:tcPr>
            <w:tcW w:w="3827" w:type="dxa"/>
          </w:tcPr>
          <w:p w14:paraId="04E61C25"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0AD27D0E" w14:textId="77777777" w:rsidR="00472CA0" w:rsidRPr="00FC7496" w:rsidRDefault="00472CA0" w:rsidP="00273022">
            <w:pPr>
              <w:pStyle w:val="TAC"/>
              <w:keepNext w:val="0"/>
              <w:keepLines w:val="0"/>
            </w:pPr>
            <w:r w:rsidRPr="00FC7496">
              <w:t>--&gt;</w:t>
            </w:r>
          </w:p>
        </w:tc>
        <w:tc>
          <w:tcPr>
            <w:tcW w:w="3620" w:type="dxa"/>
          </w:tcPr>
          <w:p w14:paraId="48142BBF" w14:textId="77777777" w:rsidR="00472CA0" w:rsidRPr="00FC7496" w:rsidRDefault="00472CA0" w:rsidP="00273022">
            <w:pPr>
              <w:pStyle w:val="TAL"/>
              <w:keepNext w:val="0"/>
              <w:keepLines w:val="0"/>
            </w:pPr>
            <w:r w:rsidRPr="00FC7496">
              <w:t>LOCATION UPDATING REQUEST</w:t>
            </w:r>
          </w:p>
        </w:tc>
      </w:tr>
      <w:tr w:rsidR="00B86710" w:rsidRPr="00FC7496" w14:paraId="3982EF13" w14:textId="77777777">
        <w:trPr>
          <w:jc w:val="center"/>
        </w:trPr>
        <w:tc>
          <w:tcPr>
            <w:tcW w:w="709" w:type="dxa"/>
          </w:tcPr>
          <w:p w14:paraId="31A5BB43" w14:textId="77777777" w:rsidR="00B86710" w:rsidRPr="00FC7496" w:rsidRDefault="00B86710" w:rsidP="00A471D2">
            <w:pPr>
              <w:pStyle w:val="TAC"/>
              <w:keepNext w:val="0"/>
              <w:keepLines w:val="0"/>
            </w:pPr>
            <w:r w:rsidRPr="00FC7496">
              <w:t>2b1A1</w:t>
            </w:r>
          </w:p>
        </w:tc>
        <w:tc>
          <w:tcPr>
            <w:tcW w:w="3827" w:type="dxa"/>
          </w:tcPr>
          <w:p w14:paraId="3E0DBCDA"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3012C3EC" w14:textId="77777777" w:rsidR="00B86710" w:rsidRPr="00FC7496" w:rsidRDefault="00B86710" w:rsidP="00A471D2">
            <w:pPr>
              <w:pStyle w:val="TAC"/>
              <w:keepNext w:val="0"/>
              <w:keepLines w:val="0"/>
            </w:pPr>
            <w:r w:rsidRPr="00FC7496">
              <w:t>--&gt;</w:t>
            </w:r>
          </w:p>
        </w:tc>
        <w:tc>
          <w:tcPr>
            <w:tcW w:w="3620" w:type="dxa"/>
          </w:tcPr>
          <w:p w14:paraId="5AF30E92" w14:textId="77777777" w:rsidR="00B86710" w:rsidRPr="00FC7496" w:rsidRDefault="00B86710" w:rsidP="00A471D2">
            <w:pPr>
              <w:pStyle w:val="TAL"/>
              <w:keepNext w:val="0"/>
              <w:keepLines w:val="0"/>
            </w:pPr>
            <w:r w:rsidRPr="00FC7496">
              <w:t>CLASSMARK CHANGE</w:t>
            </w:r>
          </w:p>
        </w:tc>
      </w:tr>
      <w:tr w:rsidR="00E020EE" w:rsidRPr="00FC7496" w14:paraId="3FC5E49A" w14:textId="77777777">
        <w:trPr>
          <w:jc w:val="center"/>
        </w:trPr>
        <w:tc>
          <w:tcPr>
            <w:tcW w:w="709" w:type="dxa"/>
          </w:tcPr>
          <w:p w14:paraId="6F1A854A" w14:textId="77777777" w:rsidR="00E020EE" w:rsidRPr="00FC7496" w:rsidRDefault="00E020EE" w:rsidP="00A33F48">
            <w:pPr>
              <w:pStyle w:val="TAC"/>
              <w:keepNext w:val="0"/>
              <w:keepLines w:val="0"/>
            </w:pPr>
            <w:r w:rsidRPr="00FC7496">
              <w:t>-</w:t>
            </w:r>
          </w:p>
        </w:tc>
        <w:tc>
          <w:tcPr>
            <w:tcW w:w="3827" w:type="dxa"/>
          </w:tcPr>
          <w:p w14:paraId="67785C78"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0F8059B6" w14:textId="77777777" w:rsidR="00E020EE" w:rsidRPr="00FC7496" w:rsidRDefault="00E020EE" w:rsidP="00A33F48">
            <w:pPr>
              <w:pStyle w:val="TAC"/>
              <w:keepNext w:val="0"/>
              <w:keepLines w:val="0"/>
            </w:pPr>
            <w:r w:rsidRPr="00FC7496">
              <w:t>-</w:t>
            </w:r>
          </w:p>
        </w:tc>
        <w:tc>
          <w:tcPr>
            <w:tcW w:w="3620" w:type="dxa"/>
          </w:tcPr>
          <w:p w14:paraId="49FE6718" w14:textId="77777777" w:rsidR="00E020EE" w:rsidRPr="00FC7496" w:rsidRDefault="00E020EE" w:rsidP="00A33F48">
            <w:pPr>
              <w:pStyle w:val="TAL"/>
              <w:keepNext w:val="0"/>
              <w:keepLines w:val="0"/>
            </w:pPr>
            <w:r w:rsidRPr="00FC7496">
              <w:t>-</w:t>
            </w:r>
          </w:p>
        </w:tc>
      </w:tr>
      <w:tr w:rsidR="00B86710" w:rsidRPr="00FC7496" w14:paraId="31FDA799" w14:textId="77777777">
        <w:trPr>
          <w:jc w:val="center"/>
        </w:trPr>
        <w:tc>
          <w:tcPr>
            <w:tcW w:w="709" w:type="dxa"/>
          </w:tcPr>
          <w:p w14:paraId="25DFBC77" w14:textId="77777777" w:rsidR="00B86710" w:rsidRPr="00FC7496" w:rsidRDefault="00B86710" w:rsidP="00A471D2">
            <w:pPr>
              <w:pStyle w:val="TAC"/>
              <w:keepNext w:val="0"/>
              <w:keepLines w:val="0"/>
            </w:pPr>
            <w:r w:rsidRPr="00FC7496">
              <w:t>2b1A2</w:t>
            </w:r>
          </w:p>
        </w:tc>
        <w:tc>
          <w:tcPr>
            <w:tcW w:w="3827" w:type="dxa"/>
          </w:tcPr>
          <w:p w14:paraId="134DF6E0"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3104BA74" w14:textId="77777777" w:rsidR="00B86710" w:rsidRPr="00FC7496" w:rsidRDefault="00B86710" w:rsidP="00A471D2">
            <w:pPr>
              <w:pStyle w:val="TAC"/>
              <w:keepNext w:val="0"/>
              <w:keepLines w:val="0"/>
            </w:pPr>
            <w:r w:rsidRPr="00FC7496">
              <w:t>--&gt;</w:t>
            </w:r>
          </w:p>
        </w:tc>
        <w:tc>
          <w:tcPr>
            <w:tcW w:w="3620" w:type="dxa"/>
          </w:tcPr>
          <w:p w14:paraId="1D71CE22" w14:textId="77777777" w:rsidR="00B86710" w:rsidRPr="00FC7496" w:rsidRDefault="00B86710" w:rsidP="00A471D2">
            <w:pPr>
              <w:pStyle w:val="TAL"/>
              <w:keepNext w:val="0"/>
              <w:keepLines w:val="0"/>
            </w:pPr>
            <w:r w:rsidRPr="00FC7496">
              <w:t>UTRAN CLASSMARK CHANGE.</w:t>
            </w:r>
          </w:p>
        </w:tc>
      </w:tr>
      <w:tr w:rsidR="00472CA0" w:rsidRPr="00FC7496" w14:paraId="5D6969D9" w14:textId="77777777">
        <w:trPr>
          <w:jc w:val="center"/>
        </w:trPr>
        <w:tc>
          <w:tcPr>
            <w:tcW w:w="709" w:type="dxa"/>
          </w:tcPr>
          <w:p w14:paraId="6B1369BA" w14:textId="77777777" w:rsidR="00472CA0" w:rsidRPr="00FC7496" w:rsidRDefault="00472CA0" w:rsidP="00273022">
            <w:pPr>
              <w:pStyle w:val="TAC"/>
              <w:keepNext w:val="0"/>
              <w:keepLines w:val="0"/>
            </w:pPr>
            <w:r w:rsidRPr="00FC7496">
              <w:t>2b2</w:t>
            </w:r>
          </w:p>
        </w:tc>
        <w:tc>
          <w:tcPr>
            <w:tcW w:w="3827" w:type="dxa"/>
          </w:tcPr>
          <w:p w14:paraId="62CBF9E8" w14:textId="77777777" w:rsidR="00472CA0" w:rsidRPr="00FC7496" w:rsidRDefault="00472CA0" w:rsidP="00273022">
            <w:pPr>
              <w:pStyle w:val="TAL"/>
              <w:keepNext w:val="0"/>
              <w:keepLines w:val="0"/>
            </w:pPr>
            <w:r w:rsidRPr="00FC7496">
              <w:t>The SS transmits a</w:t>
            </w:r>
            <w:r w:rsidR="00381D78" w:rsidRPr="00FC7496">
              <w:t xml:space="preserve"> </w:t>
            </w:r>
            <w:r w:rsidRPr="00FC7496">
              <w:t>LOCATION UPDATING ACCEPT</w:t>
            </w:r>
          </w:p>
        </w:tc>
        <w:tc>
          <w:tcPr>
            <w:tcW w:w="633" w:type="dxa"/>
          </w:tcPr>
          <w:p w14:paraId="463F2481" w14:textId="77777777" w:rsidR="00472CA0" w:rsidRPr="00FC7496" w:rsidRDefault="00472CA0" w:rsidP="00273022">
            <w:pPr>
              <w:pStyle w:val="TAC"/>
              <w:keepNext w:val="0"/>
              <w:keepLines w:val="0"/>
            </w:pPr>
            <w:r w:rsidRPr="00FC7496">
              <w:t>&lt;--</w:t>
            </w:r>
          </w:p>
        </w:tc>
        <w:tc>
          <w:tcPr>
            <w:tcW w:w="3620" w:type="dxa"/>
          </w:tcPr>
          <w:p w14:paraId="7F683FED" w14:textId="77777777" w:rsidR="00472CA0" w:rsidRPr="00FC7496" w:rsidRDefault="00472CA0" w:rsidP="00273022">
            <w:pPr>
              <w:pStyle w:val="TAL"/>
              <w:keepNext w:val="0"/>
              <w:keepLines w:val="0"/>
            </w:pPr>
            <w:r w:rsidRPr="00FC7496">
              <w:t>LOCATION UPDATING ACCEPT</w:t>
            </w:r>
          </w:p>
        </w:tc>
      </w:tr>
      <w:tr w:rsidR="0033202C" w:rsidRPr="00FC7496" w:rsidDel="00FF4BE7" w14:paraId="2758DD7B" w14:textId="77777777">
        <w:trPr>
          <w:jc w:val="center"/>
        </w:trPr>
        <w:tc>
          <w:tcPr>
            <w:tcW w:w="709" w:type="dxa"/>
          </w:tcPr>
          <w:p w14:paraId="300E8253" w14:textId="77777777" w:rsidR="0033202C" w:rsidRPr="00FC7496" w:rsidDel="00FF4BE7" w:rsidRDefault="0033202C" w:rsidP="00273022">
            <w:pPr>
              <w:pStyle w:val="TAC"/>
              <w:keepNext w:val="0"/>
              <w:keepLines w:val="0"/>
            </w:pPr>
            <w:r w:rsidRPr="00FC7496">
              <w:t>2b3</w:t>
            </w:r>
          </w:p>
        </w:tc>
        <w:tc>
          <w:tcPr>
            <w:tcW w:w="3827" w:type="dxa"/>
          </w:tcPr>
          <w:p w14:paraId="37AA717C"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20D078E4" w14:textId="77777777" w:rsidR="0033202C" w:rsidRPr="00FC7496" w:rsidDel="00FF4BE7" w:rsidRDefault="0033202C" w:rsidP="00273022">
            <w:pPr>
              <w:pStyle w:val="TAC"/>
              <w:keepNext w:val="0"/>
              <w:keepLines w:val="0"/>
            </w:pPr>
          </w:p>
        </w:tc>
        <w:tc>
          <w:tcPr>
            <w:tcW w:w="3620" w:type="dxa"/>
          </w:tcPr>
          <w:p w14:paraId="78BA8A4E" w14:textId="77777777" w:rsidR="0033202C" w:rsidRPr="00FC7496" w:rsidDel="00FF4BE7" w:rsidRDefault="0033202C" w:rsidP="00273022">
            <w:pPr>
              <w:pStyle w:val="TAL"/>
              <w:keepNext w:val="0"/>
              <w:keepLines w:val="0"/>
            </w:pPr>
            <w:r w:rsidRPr="00FC7496">
              <w:t>TMSI REALLOCATION COMPLETE</w:t>
            </w:r>
          </w:p>
        </w:tc>
      </w:tr>
      <w:tr w:rsidR="00472CA0" w:rsidRPr="00FC7496" w14:paraId="79F61657" w14:textId="77777777">
        <w:trPr>
          <w:jc w:val="center"/>
        </w:trPr>
        <w:tc>
          <w:tcPr>
            <w:tcW w:w="709" w:type="dxa"/>
          </w:tcPr>
          <w:p w14:paraId="17357700" w14:textId="77777777" w:rsidR="00472CA0" w:rsidRPr="00FC7496" w:rsidRDefault="00472CA0" w:rsidP="00273022">
            <w:pPr>
              <w:pStyle w:val="TAC"/>
            </w:pPr>
            <w:r w:rsidRPr="00FC7496">
              <w:t>-</w:t>
            </w:r>
          </w:p>
        </w:tc>
        <w:tc>
          <w:tcPr>
            <w:tcW w:w="3827" w:type="dxa"/>
          </w:tcPr>
          <w:p w14:paraId="79230121" w14:textId="77777777" w:rsidR="00472CA0" w:rsidRPr="00FC7496" w:rsidRDefault="00472CA0" w:rsidP="00273022">
            <w:pPr>
              <w:pStyle w:val="TAL"/>
            </w:pPr>
            <w:r w:rsidRPr="00FC7496">
              <w:t xml:space="preserve">EXCEPTION: Steps 2c1 </w:t>
            </w:r>
            <w:r w:rsidR="0033202C" w:rsidRPr="00FC7496">
              <w:t xml:space="preserve">to </w:t>
            </w:r>
            <w:r w:rsidRPr="00FC7496">
              <w:t>2c</w:t>
            </w:r>
            <w:r w:rsidR="0033202C" w:rsidRPr="00FC7496">
              <w:t>3</w:t>
            </w:r>
            <w:r w:rsidRPr="00FC7496">
              <w:t xml:space="preserve"> </w:t>
            </w:r>
            <w:r w:rsidRPr="00FC7496">
              <w:rPr>
                <w:lang w:eastAsia="ja-JP"/>
              </w:rPr>
              <w:t xml:space="preserve">specify </w:t>
            </w:r>
            <w:r w:rsidRPr="00FC7496">
              <w:t xml:space="preserve">the </w:t>
            </w:r>
            <w:r w:rsidRPr="00FC7496">
              <w:rPr>
                <w:lang w:eastAsia="ja-JP"/>
              </w:rPr>
              <w:t xml:space="preserve">routing area updating procedure when the </w:t>
            </w:r>
            <w:r w:rsidR="0033202C" w:rsidRPr="00FC7496">
              <w:rPr>
                <w:lang w:eastAsia="ja-JP"/>
              </w:rPr>
              <w:t xml:space="preserve">GERAN cell </w:t>
            </w:r>
            <w:r w:rsidRPr="00FC7496">
              <w:rPr>
                <w:lang w:eastAsia="ja-JP"/>
              </w:rPr>
              <w:t>is in NMO I and the UE is in condition C</w:t>
            </w:r>
            <w:r w:rsidR="0033202C" w:rsidRPr="00FC7496">
              <w:rPr>
                <w:lang w:eastAsia="ja-JP"/>
              </w:rPr>
              <w:t>2</w:t>
            </w:r>
            <w:r w:rsidR="0033202C" w:rsidRPr="00FC7496">
              <w:t>and the UE is not registered to the LAC of the current GERAN cell</w:t>
            </w:r>
          </w:p>
        </w:tc>
        <w:tc>
          <w:tcPr>
            <w:tcW w:w="633" w:type="dxa"/>
          </w:tcPr>
          <w:p w14:paraId="4EEF4FCA" w14:textId="77777777" w:rsidR="00472CA0" w:rsidRPr="00FC7496" w:rsidRDefault="00472CA0" w:rsidP="00273022">
            <w:pPr>
              <w:pStyle w:val="TAC"/>
            </w:pPr>
            <w:r w:rsidRPr="00FC7496">
              <w:t>-</w:t>
            </w:r>
          </w:p>
        </w:tc>
        <w:tc>
          <w:tcPr>
            <w:tcW w:w="3620" w:type="dxa"/>
          </w:tcPr>
          <w:p w14:paraId="4DD4DB83" w14:textId="77777777" w:rsidR="00472CA0" w:rsidRPr="00FC7496" w:rsidRDefault="00472CA0" w:rsidP="00273022">
            <w:pPr>
              <w:pStyle w:val="TAL"/>
            </w:pPr>
            <w:r w:rsidRPr="00FC7496">
              <w:t>-</w:t>
            </w:r>
          </w:p>
        </w:tc>
      </w:tr>
      <w:tr w:rsidR="00472CA0" w:rsidRPr="00FC7496" w14:paraId="63A6AD0E" w14:textId="77777777">
        <w:trPr>
          <w:jc w:val="center"/>
        </w:trPr>
        <w:tc>
          <w:tcPr>
            <w:tcW w:w="709" w:type="dxa"/>
          </w:tcPr>
          <w:p w14:paraId="70C3FB11" w14:textId="77777777" w:rsidR="00472CA0" w:rsidRPr="00FC7496" w:rsidRDefault="00472CA0" w:rsidP="00273022">
            <w:pPr>
              <w:pStyle w:val="TAC"/>
              <w:keepNext w:val="0"/>
              <w:keepLines w:val="0"/>
            </w:pPr>
            <w:r w:rsidRPr="00FC7496">
              <w:t>2c1</w:t>
            </w:r>
          </w:p>
        </w:tc>
        <w:tc>
          <w:tcPr>
            <w:tcW w:w="3827" w:type="dxa"/>
          </w:tcPr>
          <w:p w14:paraId="2983B7EF" w14:textId="77777777" w:rsidR="00472CA0" w:rsidRPr="00FC7496" w:rsidRDefault="00472CA0" w:rsidP="00273022">
            <w:pPr>
              <w:pStyle w:val="TAL"/>
              <w:keepNext w:val="0"/>
              <w:keepLines w:val="0"/>
            </w:pPr>
            <w:r w:rsidRPr="00FC7496">
              <w:t>The UE transmits a ROUTING AREA UPDATE REQUEST message</w:t>
            </w:r>
            <w:r w:rsidR="0033202C" w:rsidRPr="00FC7496">
              <w:t xml:space="preserve"> with update type = ‘Combined RA/LA update</w:t>
            </w:r>
            <w:r w:rsidR="00D726C0" w:rsidRPr="00FC7496">
              <w:t>'</w:t>
            </w:r>
            <w:r w:rsidRPr="00FC7496">
              <w:t>.</w:t>
            </w:r>
          </w:p>
        </w:tc>
        <w:tc>
          <w:tcPr>
            <w:tcW w:w="633" w:type="dxa"/>
          </w:tcPr>
          <w:p w14:paraId="3D340FEF" w14:textId="77777777" w:rsidR="00472CA0" w:rsidRPr="00FC7496" w:rsidRDefault="00472CA0" w:rsidP="00273022">
            <w:pPr>
              <w:pStyle w:val="TAC"/>
              <w:keepNext w:val="0"/>
              <w:keepLines w:val="0"/>
            </w:pPr>
            <w:r w:rsidRPr="00FC7496">
              <w:t>--&gt;</w:t>
            </w:r>
          </w:p>
        </w:tc>
        <w:tc>
          <w:tcPr>
            <w:tcW w:w="3620" w:type="dxa"/>
          </w:tcPr>
          <w:p w14:paraId="115421F0" w14:textId="77777777" w:rsidR="00472CA0" w:rsidRPr="00FC7496" w:rsidRDefault="00472CA0" w:rsidP="00273022">
            <w:pPr>
              <w:pStyle w:val="TAL"/>
              <w:keepNext w:val="0"/>
              <w:keepLines w:val="0"/>
            </w:pPr>
            <w:r w:rsidRPr="00FC7496">
              <w:t>ROUTING AREA UPDATE REQUEST</w:t>
            </w:r>
          </w:p>
        </w:tc>
      </w:tr>
      <w:tr w:rsidR="00472CA0" w:rsidRPr="00FC7496" w14:paraId="7E14D6A6" w14:textId="77777777">
        <w:trPr>
          <w:jc w:val="center"/>
        </w:trPr>
        <w:tc>
          <w:tcPr>
            <w:tcW w:w="709" w:type="dxa"/>
          </w:tcPr>
          <w:p w14:paraId="0C49ED1F" w14:textId="77777777" w:rsidR="00472CA0" w:rsidRPr="00FC7496" w:rsidRDefault="00472CA0" w:rsidP="00273022">
            <w:pPr>
              <w:pStyle w:val="TAC"/>
              <w:keepNext w:val="0"/>
              <w:keepLines w:val="0"/>
              <w:rPr>
                <w:lang w:eastAsia="ja-JP"/>
              </w:rPr>
            </w:pPr>
            <w:r w:rsidRPr="00FC7496">
              <w:rPr>
                <w:lang w:eastAsia="ja-JP"/>
              </w:rPr>
              <w:t>2c2</w:t>
            </w:r>
          </w:p>
        </w:tc>
        <w:tc>
          <w:tcPr>
            <w:tcW w:w="3827" w:type="dxa"/>
          </w:tcPr>
          <w:p w14:paraId="0B1A7B7B"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11FFE086" w14:textId="77777777" w:rsidR="00472CA0" w:rsidRPr="00FC7496" w:rsidRDefault="00472CA0" w:rsidP="00273022">
            <w:pPr>
              <w:pStyle w:val="TAC"/>
              <w:keepNext w:val="0"/>
              <w:keepLines w:val="0"/>
            </w:pPr>
            <w:r w:rsidRPr="00FC7496">
              <w:t>&lt;--</w:t>
            </w:r>
          </w:p>
        </w:tc>
        <w:tc>
          <w:tcPr>
            <w:tcW w:w="3620" w:type="dxa"/>
          </w:tcPr>
          <w:p w14:paraId="2055290F"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B8B0279" w14:textId="77777777">
        <w:trPr>
          <w:jc w:val="center"/>
        </w:trPr>
        <w:tc>
          <w:tcPr>
            <w:tcW w:w="709" w:type="dxa"/>
          </w:tcPr>
          <w:p w14:paraId="007B92F9" w14:textId="77777777" w:rsidR="00472CA0" w:rsidRPr="00FC7496" w:rsidRDefault="00472CA0" w:rsidP="00273022">
            <w:pPr>
              <w:pStyle w:val="TAC"/>
              <w:keepNext w:val="0"/>
              <w:keepLines w:val="0"/>
              <w:rPr>
                <w:lang w:eastAsia="ja-JP"/>
              </w:rPr>
            </w:pPr>
            <w:r w:rsidRPr="00FC7496">
              <w:rPr>
                <w:lang w:eastAsia="ja-JP"/>
              </w:rPr>
              <w:t>2c3</w:t>
            </w:r>
          </w:p>
        </w:tc>
        <w:tc>
          <w:tcPr>
            <w:tcW w:w="3827" w:type="dxa"/>
          </w:tcPr>
          <w:p w14:paraId="1FC206E4"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718F27A7" w14:textId="77777777" w:rsidR="00472CA0" w:rsidRPr="00FC7496" w:rsidRDefault="00472CA0" w:rsidP="00273022">
            <w:pPr>
              <w:pStyle w:val="TAC"/>
              <w:keepNext w:val="0"/>
              <w:keepLines w:val="0"/>
            </w:pPr>
            <w:r w:rsidRPr="00FC7496">
              <w:t>--&gt;</w:t>
            </w:r>
          </w:p>
        </w:tc>
        <w:tc>
          <w:tcPr>
            <w:tcW w:w="3620" w:type="dxa"/>
          </w:tcPr>
          <w:p w14:paraId="1BF11A4F" w14:textId="77777777" w:rsidR="00472CA0" w:rsidRPr="00FC7496" w:rsidRDefault="00472CA0" w:rsidP="00273022">
            <w:pPr>
              <w:pStyle w:val="TAL"/>
              <w:keepNext w:val="0"/>
              <w:keepLines w:val="0"/>
            </w:pPr>
            <w:r w:rsidRPr="00FC7496">
              <w:t>ROUTING AREA UPDATE COMPLETE</w:t>
            </w:r>
          </w:p>
        </w:tc>
      </w:tr>
    </w:tbl>
    <w:p w14:paraId="6EEA9127" w14:textId="77777777" w:rsidR="00472CA0" w:rsidRPr="00FC7496" w:rsidRDefault="00472CA0" w:rsidP="00472CA0"/>
    <w:p w14:paraId="37CF8406" w14:textId="77777777" w:rsidR="00472CA0" w:rsidRPr="00FC7496" w:rsidRDefault="00472CA0" w:rsidP="00DB1099">
      <w:pPr>
        <w:pStyle w:val="Heading2"/>
      </w:pPr>
      <w:r w:rsidRPr="00FC7496">
        <w:t>10.3</w:t>
      </w:r>
      <w:r w:rsidRPr="00FC7496">
        <w:tab/>
        <w:t>Postambles for E-UTRA test cases</w:t>
      </w:r>
    </w:p>
    <w:p w14:paraId="2F08A196" w14:textId="77777777" w:rsidR="00472CA0" w:rsidRPr="00FC7496" w:rsidRDefault="00472CA0" w:rsidP="00472CA0">
      <w:r w:rsidRPr="00FC7496">
        <w:t xml:space="preserve">This clause describes UE postamble states which can be used in the post condition of </w:t>
      </w:r>
      <w:r w:rsidR="00690C04" w:rsidRPr="00FC7496">
        <w:t xml:space="preserve">E-UTRA test cases defined in TS </w:t>
      </w:r>
      <w:r w:rsidRPr="00FC7496">
        <w:t>36.523-1</w:t>
      </w:r>
      <w:r w:rsidR="00690C04" w:rsidRPr="00FC7496">
        <w:t xml:space="preserve"> </w:t>
      </w:r>
      <w:r w:rsidRPr="00FC7496">
        <w:t>[1]. The clause also specifies a set of procedures to bring the UE into these states.</w:t>
      </w:r>
    </w:p>
    <w:p w14:paraId="792BD54D" w14:textId="77777777" w:rsidR="00472CA0" w:rsidRPr="00FC7496" w:rsidRDefault="00A84C0D" w:rsidP="00273022">
      <w:pPr>
        <w:pStyle w:val="Heading3"/>
      </w:pPr>
      <w:r w:rsidRPr="00FC7496">
        <w:rPr>
          <w:lang w:eastAsia="ja-JP"/>
        </w:rPr>
        <w:t>10.3.1</w:t>
      </w:r>
      <w:r w:rsidRPr="00FC7496">
        <w:rPr>
          <w:lang w:eastAsia="ja-JP"/>
        </w:rPr>
        <w:tab/>
      </w:r>
      <w:r w:rsidR="00472CA0" w:rsidRPr="00FC7496">
        <w:rPr>
          <w:lang w:eastAsia="ja-JP"/>
        </w:rPr>
        <w:t>U</w:t>
      </w:r>
      <w:r w:rsidR="00472CA0" w:rsidRPr="00FC7496">
        <w:t>E postamble states and procedures for E-UTRA test cases</w:t>
      </w:r>
    </w:p>
    <w:p w14:paraId="21A2D4B3" w14:textId="77777777" w:rsidR="00472CA0" w:rsidRPr="00FC7496" w:rsidRDefault="00472CA0" w:rsidP="00472CA0">
      <w:r w:rsidRPr="00FC7496">
        <w:t>In order to bring the UE to switched/powered off state there are some procedures that need to be executed. The identified procedures are shown in figure 10.3.1</w:t>
      </w:r>
      <w:r w:rsidRPr="00FC7496">
        <w:rPr>
          <w:lang w:eastAsia="ja-JP"/>
        </w:rPr>
        <w:t>-1.</w:t>
      </w:r>
    </w:p>
    <w:bookmarkStart w:id="3" w:name="_MON_1508913185"/>
    <w:bookmarkEnd w:id="3"/>
    <w:p w14:paraId="7EC695E4" w14:textId="77777777" w:rsidR="00472CA0" w:rsidRPr="00FC7496" w:rsidRDefault="00152039" w:rsidP="00733970">
      <w:pPr>
        <w:pStyle w:val="TH"/>
      </w:pPr>
      <w:r w:rsidRPr="00FC7496">
        <w:object w:dxaOrig="9720" w:dyaOrig="4140" w14:anchorId="50785C96">
          <v:shape id="_x0000_i1067" type="#_x0000_t75" style="width:403.5pt;height:139.5pt" o:ole="">
            <v:imagedata r:id="rId58" o:title="" croptop="-617f" cropbottom="11209f" cropleft="-734f" cropright="-1330f"/>
          </v:shape>
          <o:OLEObject Type="Embed" ProgID="Word.Picture.8" ShapeID="_x0000_i1067" DrawAspect="Content" ObjectID="_1701175162" r:id="rId59"/>
        </w:object>
      </w:r>
    </w:p>
    <w:p w14:paraId="237134E1" w14:textId="77777777" w:rsidR="00472CA0" w:rsidRPr="00FC7496" w:rsidRDefault="00472CA0" w:rsidP="007A53B6">
      <w:pPr>
        <w:pStyle w:val="TF"/>
      </w:pPr>
      <w:r w:rsidRPr="00FC7496">
        <w:t>Figure 10.3.1</w:t>
      </w:r>
      <w:r w:rsidRPr="00FC7496">
        <w:rPr>
          <w:lang w:eastAsia="ja-JP"/>
        </w:rPr>
        <w:t>-1</w:t>
      </w:r>
      <w:r w:rsidRPr="00FC7496">
        <w:t>: UE postamble states and procedures for E-UTRA</w:t>
      </w:r>
    </w:p>
    <w:p w14:paraId="490668B0" w14:textId="77777777" w:rsidR="00472CA0" w:rsidRPr="00FC7496" w:rsidRDefault="00472CA0" w:rsidP="00273022">
      <w:pPr>
        <w:pStyle w:val="Heading3"/>
      </w:pPr>
      <w:r w:rsidRPr="00FC7496">
        <w:t>10.3.2</w:t>
      </w:r>
      <w:r w:rsidRPr="00FC7496">
        <w:tab/>
        <w:t xml:space="preserve">Switch/Power off procedure in State </w:t>
      </w:r>
      <w:r w:rsidR="0033202C" w:rsidRPr="00FC7496">
        <w:t>E1</w:t>
      </w:r>
    </w:p>
    <w:p w14:paraId="15EB16AF" w14:textId="77777777" w:rsidR="00472CA0" w:rsidRPr="00FC7496" w:rsidRDefault="00472CA0" w:rsidP="00273022">
      <w:pPr>
        <w:pStyle w:val="Heading4"/>
      </w:pPr>
      <w:r w:rsidRPr="00FC7496">
        <w:rPr>
          <w:lang w:eastAsia="ja-JP"/>
        </w:rPr>
        <w:t>10.3.2.</w:t>
      </w:r>
      <w:r w:rsidR="007E0ED8" w:rsidRPr="00FC7496">
        <w:rPr>
          <w:lang w:eastAsia="ja-JP"/>
        </w:rPr>
        <w:t>1</w:t>
      </w:r>
      <w:r w:rsidRPr="00FC7496">
        <w:tab/>
        <w:t>Procedure</w:t>
      </w:r>
    </w:p>
    <w:p w14:paraId="76D1FCE1" w14:textId="77777777" w:rsidR="00472CA0" w:rsidRPr="00FC7496" w:rsidRDefault="00472CA0" w:rsidP="007A53B6">
      <w:pPr>
        <w:pStyle w:val="TH"/>
      </w:pPr>
      <w:r w:rsidRPr="00FC7496">
        <w:t>Table 10.3.2.</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60F28900" w14:textId="77777777">
        <w:trPr>
          <w:jc w:val="center"/>
        </w:trPr>
        <w:tc>
          <w:tcPr>
            <w:tcW w:w="709" w:type="dxa"/>
            <w:vMerge w:val="restart"/>
            <w:vAlign w:val="center"/>
          </w:tcPr>
          <w:p w14:paraId="70DF449D" w14:textId="77777777" w:rsidR="00492D1F" w:rsidRPr="00FC7496" w:rsidRDefault="00492D1F" w:rsidP="00492D1F">
            <w:pPr>
              <w:pStyle w:val="TAH"/>
            </w:pPr>
            <w:r w:rsidRPr="00FC7496">
              <w:t>Step</w:t>
            </w:r>
          </w:p>
        </w:tc>
        <w:tc>
          <w:tcPr>
            <w:tcW w:w="3827" w:type="dxa"/>
            <w:vMerge w:val="restart"/>
            <w:vAlign w:val="center"/>
          </w:tcPr>
          <w:p w14:paraId="4058250F"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10928B31" w14:textId="77777777" w:rsidR="00492D1F" w:rsidRPr="00FC7496" w:rsidRDefault="00492D1F" w:rsidP="00472CA0">
            <w:pPr>
              <w:pStyle w:val="TAH"/>
            </w:pPr>
            <w:r w:rsidRPr="00FC7496">
              <w:t>Message Sequence</w:t>
            </w:r>
          </w:p>
        </w:tc>
      </w:tr>
      <w:tr w:rsidR="00492D1F" w:rsidRPr="00FC7496" w14:paraId="6FE9AB53" w14:textId="77777777">
        <w:trPr>
          <w:jc w:val="center"/>
        </w:trPr>
        <w:tc>
          <w:tcPr>
            <w:tcW w:w="709" w:type="dxa"/>
            <w:vMerge/>
          </w:tcPr>
          <w:p w14:paraId="537EB9AA" w14:textId="77777777" w:rsidR="00492D1F" w:rsidRPr="00FC7496" w:rsidRDefault="00492D1F" w:rsidP="00472CA0">
            <w:pPr>
              <w:pStyle w:val="TAH"/>
              <w:rPr>
                <w:rFonts w:eastAsia="MS Gothic"/>
              </w:rPr>
            </w:pPr>
          </w:p>
        </w:tc>
        <w:tc>
          <w:tcPr>
            <w:tcW w:w="3827" w:type="dxa"/>
            <w:vMerge/>
          </w:tcPr>
          <w:p w14:paraId="3FA5817B" w14:textId="77777777" w:rsidR="00492D1F" w:rsidRPr="00FC7496" w:rsidRDefault="00492D1F" w:rsidP="00472CA0">
            <w:pPr>
              <w:pStyle w:val="TAH"/>
              <w:rPr>
                <w:rFonts w:eastAsia="MS Gothic"/>
              </w:rPr>
            </w:pPr>
          </w:p>
        </w:tc>
        <w:tc>
          <w:tcPr>
            <w:tcW w:w="709" w:type="dxa"/>
            <w:tcBorders>
              <w:top w:val="single" w:sz="4" w:space="0" w:color="auto"/>
            </w:tcBorders>
          </w:tcPr>
          <w:p w14:paraId="4B65138A" w14:textId="77777777" w:rsidR="00492D1F" w:rsidRPr="00FC7496" w:rsidRDefault="00492D1F" w:rsidP="00472CA0">
            <w:pPr>
              <w:pStyle w:val="TAH"/>
            </w:pPr>
            <w:r w:rsidRPr="00FC7496">
              <w:t>U - S</w:t>
            </w:r>
          </w:p>
        </w:tc>
        <w:tc>
          <w:tcPr>
            <w:tcW w:w="3402" w:type="dxa"/>
            <w:tcBorders>
              <w:top w:val="single" w:sz="4" w:space="0" w:color="auto"/>
            </w:tcBorders>
          </w:tcPr>
          <w:p w14:paraId="7FAB7663" w14:textId="77777777" w:rsidR="00492D1F" w:rsidRPr="00FC7496" w:rsidRDefault="00492D1F" w:rsidP="00472CA0">
            <w:pPr>
              <w:pStyle w:val="TAH"/>
            </w:pPr>
            <w:r w:rsidRPr="00FC7496">
              <w:t>Message</w:t>
            </w:r>
          </w:p>
        </w:tc>
      </w:tr>
      <w:tr w:rsidR="00472CA0" w:rsidRPr="00FC7496" w14:paraId="12520F52" w14:textId="77777777">
        <w:trPr>
          <w:jc w:val="center"/>
        </w:trPr>
        <w:tc>
          <w:tcPr>
            <w:tcW w:w="709" w:type="dxa"/>
          </w:tcPr>
          <w:p w14:paraId="725E76A0" w14:textId="77777777" w:rsidR="00472CA0" w:rsidRPr="00FC7496" w:rsidRDefault="00472CA0" w:rsidP="00472CA0">
            <w:pPr>
              <w:pStyle w:val="TAC"/>
            </w:pPr>
            <w:r w:rsidRPr="00FC7496">
              <w:t>1</w:t>
            </w:r>
          </w:p>
        </w:tc>
        <w:tc>
          <w:tcPr>
            <w:tcW w:w="3827" w:type="dxa"/>
          </w:tcPr>
          <w:p w14:paraId="2CF9D27C" w14:textId="77777777" w:rsidR="00472CA0" w:rsidRPr="00FC7496" w:rsidRDefault="00472CA0" w:rsidP="00472CA0">
            <w:pPr>
              <w:pStyle w:val="TAL"/>
            </w:pPr>
            <w:r w:rsidRPr="00FC7496">
              <w:t>The UE is powered off or switched off, (see ICS)</w:t>
            </w:r>
          </w:p>
        </w:tc>
        <w:tc>
          <w:tcPr>
            <w:tcW w:w="709" w:type="dxa"/>
          </w:tcPr>
          <w:p w14:paraId="070CAA5B" w14:textId="77777777" w:rsidR="00472CA0" w:rsidRPr="00FC7496" w:rsidRDefault="00472CA0" w:rsidP="00472CA0">
            <w:pPr>
              <w:pStyle w:val="TAC"/>
            </w:pPr>
            <w:r w:rsidRPr="00FC7496">
              <w:t>-</w:t>
            </w:r>
          </w:p>
        </w:tc>
        <w:tc>
          <w:tcPr>
            <w:tcW w:w="3402" w:type="dxa"/>
          </w:tcPr>
          <w:p w14:paraId="0BF0073B" w14:textId="77777777" w:rsidR="00472CA0" w:rsidRPr="00FC7496" w:rsidRDefault="00472CA0" w:rsidP="00472CA0">
            <w:pPr>
              <w:pStyle w:val="TAL"/>
            </w:pPr>
            <w:r w:rsidRPr="00FC7496">
              <w:t>-</w:t>
            </w:r>
          </w:p>
        </w:tc>
      </w:tr>
      <w:tr w:rsidR="00472CA0" w:rsidRPr="00FC7496" w14:paraId="33EEC3D6" w14:textId="77777777">
        <w:trPr>
          <w:jc w:val="center"/>
        </w:trPr>
        <w:tc>
          <w:tcPr>
            <w:tcW w:w="709" w:type="dxa"/>
          </w:tcPr>
          <w:p w14:paraId="712268B2" w14:textId="77777777" w:rsidR="00472CA0" w:rsidRPr="00FC7496" w:rsidRDefault="00472CA0" w:rsidP="00472CA0">
            <w:pPr>
              <w:pStyle w:val="TAC"/>
              <w:rPr>
                <w:lang w:eastAsia="ja-JP"/>
              </w:rPr>
            </w:pPr>
            <w:r w:rsidRPr="00FC7496">
              <w:rPr>
                <w:lang w:eastAsia="ja-JP"/>
              </w:rPr>
              <w:t>-</w:t>
            </w:r>
          </w:p>
        </w:tc>
        <w:tc>
          <w:tcPr>
            <w:tcW w:w="3827" w:type="dxa"/>
          </w:tcPr>
          <w:p w14:paraId="50175F70" w14:textId="77777777" w:rsidR="00472CA0" w:rsidRPr="00FC7496" w:rsidRDefault="00472CA0" w:rsidP="00472CA0">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BB51F62" w14:textId="77777777" w:rsidR="00472CA0" w:rsidRPr="00FC7496" w:rsidRDefault="00472CA0" w:rsidP="00472CA0">
            <w:pPr>
              <w:pStyle w:val="TAC"/>
            </w:pPr>
            <w:r w:rsidRPr="00FC7496">
              <w:t>-</w:t>
            </w:r>
          </w:p>
        </w:tc>
        <w:tc>
          <w:tcPr>
            <w:tcW w:w="3402" w:type="dxa"/>
          </w:tcPr>
          <w:p w14:paraId="5E81C851" w14:textId="77777777" w:rsidR="00472CA0" w:rsidRPr="00FC7496" w:rsidRDefault="00472CA0" w:rsidP="00472CA0">
            <w:pPr>
              <w:pStyle w:val="TAL"/>
            </w:pPr>
            <w:r w:rsidRPr="00FC7496">
              <w:t>-</w:t>
            </w:r>
          </w:p>
        </w:tc>
      </w:tr>
      <w:tr w:rsidR="00472CA0" w:rsidRPr="00FC7496" w14:paraId="2DDB86DD" w14:textId="77777777">
        <w:trPr>
          <w:jc w:val="center"/>
        </w:trPr>
        <w:tc>
          <w:tcPr>
            <w:tcW w:w="709" w:type="dxa"/>
          </w:tcPr>
          <w:p w14:paraId="69DBBE9C" w14:textId="77777777" w:rsidR="00472CA0" w:rsidRPr="00FC7496" w:rsidRDefault="00472CA0" w:rsidP="00472CA0">
            <w:pPr>
              <w:pStyle w:val="TAC"/>
              <w:rPr>
                <w:lang w:eastAsia="ja-JP"/>
              </w:rPr>
            </w:pPr>
            <w:r w:rsidRPr="00FC7496">
              <w:rPr>
                <w:lang w:eastAsia="ja-JP"/>
              </w:rPr>
              <w:t>2a1</w:t>
            </w:r>
          </w:p>
        </w:tc>
        <w:tc>
          <w:tcPr>
            <w:tcW w:w="3827" w:type="dxa"/>
          </w:tcPr>
          <w:p w14:paraId="2E2C46A8" w14:textId="77777777" w:rsidR="00472CA0" w:rsidRPr="00FC7496" w:rsidRDefault="00472CA0" w:rsidP="00472CA0">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739F68A7" w14:textId="77777777" w:rsidR="00472CA0" w:rsidRPr="00FC7496" w:rsidRDefault="00472CA0" w:rsidP="00472CA0">
            <w:pPr>
              <w:pStyle w:val="TAC"/>
            </w:pPr>
            <w:r w:rsidRPr="00FC7496">
              <w:t>--&gt;</w:t>
            </w:r>
          </w:p>
        </w:tc>
        <w:tc>
          <w:tcPr>
            <w:tcW w:w="3402" w:type="dxa"/>
          </w:tcPr>
          <w:p w14:paraId="457ED5C4"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472CA0" w:rsidRPr="00FC7496" w14:paraId="2F00BD37" w14:textId="77777777">
        <w:trPr>
          <w:jc w:val="center"/>
        </w:trPr>
        <w:tc>
          <w:tcPr>
            <w:tcW w:w="709" w:type="dxa"/>
          </w:tcPr>
          <w:p w14:paraId="59D18AC6" w14:textId="77777777" w:rsidR="00472CA0" w:rsidRPr="00FC7496" w:rsidRDefault="00472CA0" w:rsidP="00472CA0">
            <w:pPr>
              <w:pStyle w:val="TAC"/>
              <w:rPr>
                <w:lang w:eastAsia="ja-JP"/>
              </w:rPr>
            </w:pPr>
            <w:r w:rsidRPr="00FC7496">
              <w:rPr>
                <w:lang w:eastAsia="ja-JP"/>
              </w:rPr>
              <w:t>2a2</w:t>
            </w:r>
          </w:p>
        </w:tc>
        <w:tc>
          <w:tcPr>
            <w:tcW w:w="3827" w:type="dxa"/>
          </w:tcPr>
          <w:p w14:paraId="56C5BA80" w14:textId="77777777" w:rsidR="00472CA0" w:rsidRPr="00FC7496" w:rsidRDefault="00472CA0" w:rsidP="00472CA0">
            <w:pPr>
              <w:pStyle w:val="TAL"/>
            </w:pPr>
            <w:r w:rsidRPr="00FC7496">
              <w:t xml:space="preserve">SS transmit an </w:t>
            </w:r>
            <w:r w:rsidRPr="00FC7496">
              <w:rPr>
                <w:i/>
              </w:rPr>
              <w:t>RRCConnectionSetup</w:t>
            </w:r>
            <w:r w:rsidRPr="00FC7496">
              <w:t xml:space="preserve"> message.</w:t>
            </w:r>
          </w:p>
        </w:tc>
        <w:tc>
          <w:tcPr>
            <w:tcW w:w="709" w:type="dxa"/>
            <w:vAlign w:val="center"/>
          </w:tcPr>
          <w:p w14:paraId="7A90A1E7" w14:textId="77777777" w:rsidR="00472CA0" w:rsidRPr="00FC7496" w:rsidRDefault="00472CA0" w:rsidP="00472CA0">
            <w:pPr>
              <w:pStyle w:val="TAC"/>
            </w:pPr>
            <w:r w:rsidRPr="00FC7496">
              <w:t>&lt;--</w:t>
            </w:r>
          </w:p>
        </w:tc>
        <w:tc>
          <w:tcPr>
            <w:tcW w:w="3402" w:type="dxa"/>
          </w:tcPr>
          <w:p w14:paraId="19A02038"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07832BB0" w14:textId="77777777" w:rsidTr="00F92467">
        <w:trPr>
          <w:jc w:val="center"/>
        </w:trPr>
        <w:tc>
          <w:tcPr>
            <w:tcW w:w="709" w:type="dxa"/>
          </w:tcPr>
          <w:p w14:paraId="4A67BBA6" w14:textId="77777777" w:rsidR="002C18FE" w:rsidRPr="00FC7496" w:rsidRDefault="002C18FE" w:rsidP="00F92467">
            <w:pPr>
              <w:pStyle w:val="TAC"/>
              <w:rPr>
                <w:lang w:eastAsia="ja-JP"/>
              </w:rPr>
            </w:pPr>
            <w:r w:rsidRPr="00FC7496">
              <w:rPr>
                <w:lang w:eastAsia="ja-JP"/>
              </w:rPr>
              <w:t>-</w:t>
            </w:r>
          </w:p>
        </w:tc>
        <w:tc>
          <w:tcPr>
            <w:tcW w:w="3827" w:type="dxa"/>
          </w:tcPr>
          <w:p w14:paraId="0896B2E3" w14:textId="77777777" w:rsidR="002C18FE" w:rsidRPr="00FC7496" w:rsidRDefault="002C18FE" w:rsidP="00F92467">
            <w:pPr>
              <w:pStyle w:val="TAL"/>
            </w:pPr>
            <w:r w:rsidRPr="00FC7496">
              <w:t>EXCEPTION: Steps 2a3Aa1 to 2a3Aa6 specify optional behaviour if the UE has previously performed IMS registration</w:t>
            </w:r>
          </w:p>
        </w:tc>
        <w:tc>
          <w:tcPr>
            <w:tcW w:w="709" w:type="dxa"/>
          </w:tcPr>
          <w:p w14:paraId="1859714E" w14:textId="77777777" w:rsidR="002C18FE" w:rsidRPr="00FC7496" w:rsidRDefault="002C18FE" w:rsidP="00F92467">
            <w:pPr>
              <w:pStyle w:val="TAC"/>
            </w:pPr>
            <w:r w:rsidRPr="00FC7496">
              <w:t>-</w:t>
            </w:r>
          </w:p>
        </w:tc>
        <w:tc>
          <w:tcPr>
            <w:tcW w:w="3402" w:type="dxa"/>
          </w:tcPr>
          <w:p w14:paraId="3A5C71B6" w14:textId="77777777" w:rsidR="002C18FE" w:rsidRPr="00FC7496" w:rsidRDefault="002C18FE" w:rsidP="00F92467">
            <w:pPr>
              <w:pStyle w:val="TAL"/>
              <w:rPr>
                <w:lang w:eastAsia="ja-JP"/>
              </w:rPr>
            </w:pPr>
            <w:r w:rsidRPr="00FC7496">
              <w:t>-</w:t>
            </w:r>
          </w:p>
        </w:tc>
      </w:tr>
      <w:tr w:rsidR="002C18FE" w:rsidRPr="00FC7496" w14:paraId="6711B98B" w14:textId="77777777" w:rsidTr="00F92467">
        <w:trPr>
          <w:jc w:val="center"/>
        </w:trPr>
        <w:tc>
          <w:tcPr>
            <w:tcW w:w="709" w:type="dxa"/>
          </w:tcPr>
          <w:p w14:paraId="4E2FA6E0" w14:textId="77777777" w:rsidR="002C18FE" w:rsidRPr="00FC7496" w:rsidRDefault="002C18FE" w:rsidP="00F92467">
            <w:pPr>
              <w:pStyle w:val="TAC"/>
              <w:rPr>
                <w:lang w:eastAsia="ja-JP"/>
              </w:rPr>
            </w:pPr>
            <w:r w:rsidRPr="00FC7496">
              <w:rPr>
                <w:lang w:eastAsia="ja-JP"/>
              </w:rPr>
              <w:t>2a3Aa1</w:t>
            </w:r>
          </w:p>
        </w:tc>
        <w:tc>
          <w:tcPr>
            <w:tcW w:w="3827" w:type="dxa"/>
          </w:tcPr>
          <w:p w14:paraId="1521B219"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48BA30F0" w14:textId="77777777" w:rsidR="002C18FE" w:rsidRPr="00FC7496" w:rsidRDefault="002C18FE" w:rsidP="00F92467">
            <w:pPr>
              <w:pStyle w:val="TAC"/>
            </w:pPr>
            <w:r w:rsidRPr="00FC7496">
              <w:t>--&gt;</w:t>
            </w:r>
          </w:p>
        </w:tc>
        <w:tc>
          <w:tcPr>
            <w:tcW w:w="3402" w:type="dxa"/>
          </w:tcPr>
          <w:p w14:paraId="29F4487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1B8C0E6A" w14:textId="77777777" w:rsidR="002C18FE" w:rsidRPr="00FC7496" w:rsidRDefault="002C18FE" w:rsidP="00F92467">
            <w:pPr>
              <w:pStyle w:val="TAL"/>
              <w:rPr>
                <w:lang w:eastAsia="ja-JP"/>
              </w:rPr>
            </w:pPr>
            <w:r w:rsidRPr="00FC7496">
              <w:rPr>
                <w:lang w:eastAsia="ja-JP"/>
              </w:rPr>
              <w:t>NAS: SERVICE REQUEST</w:t>
            </w:r>
          </w:p>
        </w:tc>
      </w:tr>
      <w:tr w:rsidR="002C18FE" w:rsidRPr="00FC7496" w14:paraId="549A8B5E" w14:textId="77777777" w:rsidTr="00F92467">
        <w:trPr>
          <w:jc w:val="center"/>
        </w:trPr>
        <w:tc>
          <w:tcPr>
            <w:tcW w:w="709" w:type="dxa"/>
          </w:tcPr>
          <w:p w14:paraId="2E07FCD0" w14:textId="77777777" w:rsidR="002C18FE" w:rsidRPr="00FC7496" w:rsidRDefault="002C18FE" w:rsidP="00F92467">
            <w:pPr>
              <w:pStyle w:val="TAC"/>
              <w:rPr>
                <w:lang w:eastAsia="ja-JP"/>
              </w:rPr>
            </w:pPr>
            <w:r w:rsidRPr="00FC7496">
              <w:rPr>
                <w:lang w:eastAsia="ja-JP"/>
              </w:rPr>
              <w:t>2a3Aa2</w:t>
            </w:r>
          </w:p>
        </w:tc>
        <w:tc>
          <w:tcPr>
            <w:tcW w:w="3827" w:type="dxa"/>
          </w:tcPr>
          <w:p w14:paraId="037A7FF2"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8B2C3A" w14:textId="77777777" w:rsidR="002C18FE" w:rsidRPr="00FC7496" w:rsidRDefault="002C18FE" w:rsidP="00F92467">
            <w:pPr>
              <w:pStyle w:val="TAC"/>
            </w:pPr>
            <w:r w:rsidRPr="00FC7496">
              <w:t>&lt;--</w:t>
            </w:r>
          </w:p>
        </w:tc>
        <w:tc>
          <w:tcPr>
            <w:tcW w:w="3402" w:type="dxa"/>
          </w:tcPr>
          <w:p w14:paraId="2F2C613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6210F74E" w14:textId="77777777" w:rsidTr="00F92467">
        <w:trPr>
          <w:jc w:val="center"/>
        </w:trPr>
        <w:tc>
          <w:tcPr>
            <w:tcW w:w="709" w:type="dxa"/>
          </w:tcPr>
          <w:p w14:paraId="47E16FD0" w14:textId="77777777" w:rsidR="002C18FE" w:rsidRPr="00FC7496" w:rsidRDefault="002C18FE" w:rsidP="00F92467">
            <w:pPr>
              <w:pStyle w:val="TAC"/>
              <w:rPr>
                <w:lang w:eastAsia="ja-JP"/>
              </w:rPr>
            </w:pPr>
            <w:r w:rsidRPr="00FC7496">
              <w:rPr>
                <w:lang w:eastAsia="ja-JP"/>
              </w:rPr>
              <w:t>2a3Aa3</w:t>
            </w:r>
          </w:p>
        </w:tc>
        <w:tc>
          <w:tcPr>
            <w:tcW w:w="3827" w:type="dxa"/>
          </w:tcPr>
          <w:p w14:paraId="2E8B5029"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318F0751" w14:textId="77777777" w:rsidR="002C18FE" w:rsidRPr="00FC7496" w:rsidRDefault="002C18FE" w:rsidP="00F92467">
            <w:pPr>
              <w:pStyle w:val="TAC"/>
            </w:pPr>
            <w:r w:rsidRPr="00FC7496">
              <w:t>--&gt;</w:t>
            </w:r>
          </w:p>
        </w:tc>
        <w:tc>
          <w:tcPr>
            <w:tcW w:w="3402" w:type="dxa"/>
          </w:tcPr>
          <w:p w14:paraId="571880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7ECC1368" w14:textId="77777777" w:rsidTr="00F92467">
        <w:trPr>
          <w:jc w:val="center"/>
        </w:trPr>
        <w:tc>
          <w:tcPr>
            <w:tcW w:w="709" w:type="dxa"/>
          </w:tcPr>
          <w:p w14:paraId="3FEC6133" w14:textId="77777777" w:rsidR="002C18FE" w:rsidRPr="00FC7496" w:rsidRDefault="002C18FE" w:rsidP="00F92467">
            <w:pPr>
              <w:pStyle w:val="TAC"/>
              <w:rPr>
                <w:lang w:eastAsia="ja-JP"/>
              </w:rPr>
            </w:pPr>
            <w:r w:rsidRPr="00FC7496">
              <w:rPr>
                <w:lang w:eastAsia="ja-JP"/>
              </w:rPr>
              <w:t>2a3Aa4</w:t>
            </w:r>
          </w:p>
        </w:tc>
        <w:tc>
          <w:tcPr>
            <w:tcW w:w="3827" w:type="dxa"/>
          </w:tcPr>
          <w:p w14:paraId="6A59B0A6"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0DDAC951"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D69E951" w14:textId="77777777" w:rsidR="002C18FE" w:rsidRPr="00FC7496" w:rsidRDefault="002C18FE" w:rsidP="00F92467">
            <w:pPr>
              <w:pStyle w:val="TAC"/>
            </w:pPr>
            <w:r w:rsidRPr="00FC7496">
              <w:t>&lt;--</w:t>
            </w:r>
          </w:p>
        </w:tc>
        <w:tc>
          <w:tcPr>
            <w:tcW w:w="3402" w:type="dxa"/>
          </w:tcPr>
          <w:p w14:paraId="03288772"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44E0CAAC" w14:textId="77777777" w:rsidR="002C18FE" w:rsidRPr="00FC7496" w:rsidRDefault="002C18FE" w:rsidP="00F92467">
            <w:pPr>
              <w:pStyle w:val="TAL"/>
              <w:rPr>
                <w:lang w:eastAsia="ja-JP"/>
              </w:rPr>
            </w:pPr>
          </w:p>
        </w:tc>
      </w:tr>
      <w:tr w:rsidR="002C18FE" w:rsidRPr="00FC7496" w14:paraId="18E1A6E4" w14:textId="77777777" w:rsidTr="00F92467">
        <w:trPr>
          <w:jc w:val="center"/>
        </w:trPr>
        <w:tc>
          <w:tcPr>
            <w:tcW w:w="709" w:type="dxa"/>
          </w:tcPr>
          <w:p w14:paraId="76117557" w14:textId="77777777" w:rsidR="002C18FE" w:rsidRPr="00FC7496" w:rsidRDefault="002C18FE" w:rsidP="00F92467">
            <w:pPr>
              <w:pStyle w:val="TAC"/>
              <w:rPr>
                <w:lang w:eastAsia="ja-JP"/>
              </w:rPr>
            </w:pPr>
          </w:p>
        </w:tc>
        <w:tc>
          <w:tcPr>
            <w:tcW w:w="3827" w:type="dxa"/>
          </w:tcPr>
          <w:p w14:paraId="16CF6E7D" w14:textId="77777777" w:rsidR="002C18FE" w:rsidRPr="00FC7496" w:rsidRDefault="002C18FE" w:rsidP="00F92467">
            <w:pPr>
              <w:pStyle w:val="TAL"/>
              <w:rPr>
                <w:lang w:eastAsia="ja-JP"/>
              </w:rPr>
            </w:pPr>
            <w:r w:rsidRPr="00FC7496">
              <w:t>EXCEPTION: In parallel to the event described in step 2a3Aa5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2ECE69D5" w14:textId="77777777" w:rsidR="002C18FE" w:rsidRPr="00FC7496" w:rsidRDefault="002C18FE" w:rsidP="00F92467">
            <w:pPr>
              <w:pStyle w:val="TAC"/>
            </w:pPr>
            <w:r w:rsidRPr="00FC7496">
              <w:t>-</w:t>
            </w:r>
          </w:p>
        </w:tc>
        <w:tc>
          <w:tcPr>
            <w:tcW w:w="3402" w:type="dxa"/>
          </w:tcPr>
          <w:p w14:paraId="3FBEE19A" w14:textId="77777777" w:rsidR="002C18FE" w:rsidRPr="00FC7496" w:rsidRDefault="002C18FE" w:rsidP="00F92467">
            <w:pPr>
              <w:pStyle w:val="TAL"/>
              <w:rPr>
                <w:lang w:eastAsia="ja-JP"/>
              </w:rPr>
            </w:pPr>
            <w:r w:rsidRPr="00FC7496">
              <w:t>-</w:t>
            </w:r>
          </w:p>
        </w:tc>
      </w:tr>
      <w:tr w:rsidR="002C18FE" w:rsidRPr="00FC7496" w14:paraId="088B15F5" w14:textId="77777777" w:rsidTr="00F92467">
        <w:trPr>
          <w:jc w:val="center"/>
        </w:trPr>
        <w:tc>
          <w:tcPr>
            <w:tcW w:w="709" w:type="dxa"/>
          </w:tcPr>
          <w:p w14:paraId="23CC396B" w14:textId="77777777" w:rsidR="002C18FE" w:rsidRPr="00FC7496" w:rsidRDefault="002C18FE" w:rsidP="00F92467">
            <w:pPr>
              <w:pStyle w:val="TAC"/>
              <w:rPr>
                <w:lang w:eastAsia="ja-JP"/>
              </w:rPr>
            </w:pPr>
            <w:r w:rsidRPr="00FC7496">
              <w:rPr>
                <w:lang w:eastAsia="ja-JP"/>
              </w:rPr>
              <w:t>2a3Aa5</w:t>
            </w:r>
          </w:p>
        </w:tc>
        <w:tc>
          <w:tcPr>
            <w:tcW w:w="3827" w:type="dxa"/>
          </w:tcPr>
          <w:p w14:paraId="6CC3876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242D4EFC" w14:textId="77777777" w:rsidR="002C18FE" w:rsidRPr="00FC7496" w:rsidRDefault="002C18FE" w:rsidP="00F92467">
            <w:pPr>
              <w:pStyle w:val="TAC"/>
            </w:pPr>
            <w:r w:rsidRPr="00FC7496">
              <w:t>--&gt;</w:t>
            </w:r>
          </w:p>
        </w:tc>
        <w:tc>
          <w:tcPr>
            <w:tcW w:w="3402" w:type="dxa"/>
          </w:tcPr>
          <w:p w14:paraId="793BDC9B"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737ABCB2" w14:textId="77777777" w:rsidTr="00F92467">
        <w:trPr>
          <w:jc w:val="center"/>
        </w:trPr>
        <w:tc>
          <w:tcPr>
            <w:tcW w:w="709" w:type="dxa"/>
          </w:tcPr>
          <w:p w14:paraId="5AD5FDFE" w14:textId="77777777" w:rsidR="002C18FE" w:rsidRPr="00FC7496" w:rsidRDefault="002C18FE" w:rsidP="00F92467">
            <w:pPr>
              <w:pStyle w:val="TAC"/>
              <w:rPr>
                <w:lang w:eastAsia="ja-JP"/>
              </w:rPr>
            </w:pPr>
            <w:r w:rsidRPr="00FC7496">
              <w:rPr>
                <w:lang w:eastAsia="ja-JP"/>
              </w:rPr>
              <w:t>2a3Aa6</w:t>
            </w:r>
          </w:p>
        </w:tc>
        <w:tc>
          <w:tcPr>
            <w:tcW w:w="3827" w:type="dxa"/>
          </w:tcPr>
          <w:p w14:paraId="5E7DD6A2"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1C9FEB22" w14:textId="77777777" w:rsidR="002C18FE" w:rsidRPr="00FC7496" w:rsidRDefault="002C18FE" w:rsidP="00F92467">
            <w:pPr>
              <w:pStyle w:val="TAC"/>
            </w:pPr>
            <w:r w:rsidRPr="00FC7496">
              <w:t>--&gt;</w:t>
            </w:r>
          </w:p>
        </w:tc>
        <w:tc>
          <w:tcPr>
            <w:tcW w:w="3402" w:type="dxa"/>
          </w:tcPr>
          <w:p w14:paraId="3E0C2881" w14:textId="77777777" w:rsidR="002C18FE" w:rsidRPr="00FC7496" w:rsidRDefault="002C18FE" w:rsidP="00F92467">
            <w:pPr>
              <w:pStyle w:val="TAL"/>
              <w:rPr>
                <w:lang w:eastAsia="ja-JP"/>
              </w:rPr>
            </w:pPr>
            <w:r w:rsidRPr="00FC7496">
              <w:rPr>
                <w:lang w:eastAsia="ja-JP"/>
              </w:rPr>
              <w:t>NAS: DETACH REQUEST</w:t>
            </w:r>
          </w:p>
        </w:tc>
      </w:tr>
      <w:tr w:rsidR="002C18FE" w:rsidRPr="00FC7496" w14:paraId="6D08D290" w14:textId="77777777" w:rsidTr="00F92467">
        <w:trPr>
          <w:jc w:val="center"/>
        </w:trPr>
        <w:tc>
          <w:tcPr>
            <w:tcW w:w="709" w:type="dxa"/>
          </w:tcPr>
          <w:p w14:paraId="46A5DEB7" w14:textId="77777777" w:rsidR="002C18FE" w:rsidRPr="00FC7496" w:rsidRDefault="002C18FE" w:rsidP="00F92467">
            <w:pPr>
              <w:pStyle w:val="TAC"/>
              <w:rPr>
                <w:lang w:eastAsia="ja-JP"/>
              </w:rPr>
            </w:pPr>
          </w:p>
        </w:tc>
        <w:tc>
          <w:tcPr>
            <w:tcW w:w="3827" w:type="dxa"/>
          </w:tcPr>
          <w:p w14:paraId="645DFB9A" w14:textId="77777777" w:rsidR="002C18FE" w:rsidRPr="00FC7496" w:rsidRDefault="002C18FE" w:rsidP="00F92467">
            <w:pPr>
              <w:pStyle w:val="TAL"/>
              <w:rPr>
                <w:lang w:eastAsia="ja-JP"/>
              </w:rPr>
            </w:pPr>
            <w:r w:rsidRPr="00FC7496">
              <w:rPr>
                <w:lang w:eastAsia="ja-JP"/>
              </w:rPr>
              <w:t>EXCEPTION : Step 2a3Ba1 below specifies the behaviour if the UE has not previously performed IMS registration</w:t>
            </w:r>
          </w:p>
        </w:tc>
        <w:tc>
          <w:tcPr>
            <w:tcW w:w="709" w:type="dxa"/>
          </w:tcPr>
          <w:p w14:paraId="048A3D15" w14:textId="77777777" w:rsidR="002C18FE" w:rsidRPr="00FC7496" w:rsidRDefault="002C18FE" w:rsidP="00F92467">
            <w:pPr>
              <w:pStyle w:val="TAC"/>
            </w:pPr>
          </w:p>
        </w:tc>
        <w:tc>
          <w:tcPr>
            <w:tcW w:w="3402" w:type="dxa"/>
          </w:tcPr>
          <w:p w14:paraId="465604F4" w14:textId="77777777" w:rsidR="002C18FE" w:rsidRPr="00FC7496" w:rsidRDefault="002C18FE" w:rsidP="00F92467">
            <w:pPr>
              <w:pStyle w:val="TAL"/>
              <w:rPr>
                <w:lang w:eastAsia="ja-JP"/>
              </w:rPr>
            </w:pPr>
          </w:p>
        </w:tc>
      </w:tr>
      <w:tr w:rsidR="00472CA0" w:rsidRPr="00FC7496" w14:paraId="351C10F0" w14:textId="77777777">
        <w:trPr>
          <w:jc w:val="center"/>
        </w:trPr>
        <w:tc>
          <w:tcPr>
            <w:tcW w:w="709" w:type="dxa"/>
          </w:tcPr>
          <w:p w14:paraId="0682DAEC" w14:textId="77777777" w:rsidR="00472CA0" w:rsidRPr="00FC7496" w:rsidRDefault="00472CA0" w:rsidP="00472CA0">
            <w:pPr>
              <w:pStyle w:val="TAC"/>
              <w:rPr>
                <w:lang w:eastAsia="ja-JP"/>
              </w:rPr>
            </w:pPr>
            <w:r w:rsidRPr="00FC7496">
              <w:rPr>
                <w:lang w:eastAsia="ja-JP"/>
              </w:rPr>
              <w:t>2a3</w:t>
            </w:r>
            <w:r w:rsidR="002C18FE" w:rsidRPr="00FC7496">
              <w:rPr>
                <w:lang w:eastAsia="ja-JP"/>
              </w:rPr>
              <w:t xml:space="preserve"> Ba1</w:t>
            </w:r>
          </w:p>
        </w:tc>
        <w:tc>
          <w:tcPr>
            <w:tcW w:w="3827" w:type="dxa"/>
          </w:tcPr>
          <w:p w14:paraId="651545E8" w14:textId="77777777" w:rsidR="00472CA0" w:rsidRPr="00FC7496" w:rsidRDefault="00472CA0" w:rsidP="00472CA0">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7C27BBA1" w14:textId="77777777" w:rsidR="00472CA0" w:rsidRPr="00FC7496" w:rsidRDefault="00472CA0" w:rsidP="00472CA0">
            <w:pPr>
              <w:pStyle w:val="TAC"/>
            </w:pPr>
            <w:r w:rsidRPr="00FC7496">
              <w:t>--&gt;</w:t>
            </w:r>
          </w:p>
        </w:tc>
        <w:tc>
          <w:tcPr>
            <w:tcW w:w="3402" w:type="dxa"/>
          </w:tcPr>
          <w:p w14:paraId="1B561457" w14:textId="77777777" w:rsidR="00472CA0" w:rsidRPr="00FC7496" w:rsidRDefault="00472CA0" w:rsidP="00472CA0">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50570307" w14:textId="77777777" w:rsidR="00472CA0" w:rsidRPr="00FC7496" w:rsidRDefault="00472CA0" w:rsidP="00472CA0">
            <w:pPr>
              <w:pStyle w:val="TAL"/>
              <w:rPr>
                <w:lang w:eastAsia="ja-JP"/>
              </w:rPr>
            </w:pPr>
            <w:r w:rsidRPr="00FC7496">
              <w:rPr>
                <w:lang w:eastAsia="ja-JP"/>
              </w:rPr>
              <w:t>NAS: DETACH REQUEST</w:t>
            </w:r>
          </w:p>
        </w:tc>
      </w:tr>
      <w:tr w:rsidR="00472CA0" w:rsidRPr="00FC7496" w14:paraId="0137B751" w14:textId="77777777">
        <w:trPr>
          <w:jc w:val="center"/>
        </w:trPr>
        <w:tc>
          <w:tcPr>
            <w:tcW w:w="709" w:type="dxa"/>
          </w:tcPr>
          <w:p w14:paraId="10C2A886" w14:textId="77777777" w:rsidR="00472CA0" w:rsidRPr="00FC7496" w:rsidRDefault="00472CA0" w:rsidP="00472CA0">
            <w:pPr>
              <w:pStyle w:val="TAC"/>
              <w:rPr>
                <w:lang w:eastAsia="ja-JP"/>
              </w:rPr>
            </w:pPr>
            <w:r w:rsidRPr="00FC7496">
              <w:rPr>
                <w:lang w:eastAsia="ja-JP"/>
              </w:rPr>
              <w:t>2a4</w:t>
            </w:r>
          </w:p>
        </w:tc>
        <w:tc>
          <w:tcPr>
            <w:tcW w:w="3827" w:type="dxa"/>
          </w:tcPr>
          <w:p w14:paraId="16C7CE49" w14:textId="77777777" w:rsidR="00472CA0" w:rsidRPr="00FC7496" w:rsidRDefault="00472CA0" w:rsidP="00472CA0">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0A418371" w14:textId="77777777" w:rsidR="00472CA0" w:rsidRPr="00FC7496" w:rsidRDefault="00472CA0" w:rsidP="00472CA0">
            <w:pPr>
              <w:pStyle w:val="TAC"/>
            </w:pPr>
            <w:r w:rsidRPr="00FC7496">
              <w:t>&lt;--</w:t>
            </w:r>
          </w:p>
        </w:tc>
        <w:tc>
          <w:tcPr>
            <w:tcW w:w="3402" w:type="dxa"/>
          </w:tcPr>
          <w:p w14:paraId="0E5C2D04"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51804F21" w14:textId="77777777" w:rsidR="00472CA0" w:rsidRPr="00FC7496" w:rsidRDefault="00472CA0" w:rsidP="00472CA0"/>
    <w:p w14:paraId="42688160" w14:textId="77777777" w:rsidR="00472CA0" w:rsidRPr="00FC7496" w:rsidRDefault="00472CA0" w:rsidP="00273022">
      <w:pPr>
        <w:pStyle w:val="Heading3"/>
      </w:pPr>
      <w:r w:rsidRPr="00FC7496">
        <w:t>10.3.3</w:t>
      </w:r>
      <w:r w:rsidRPr="00FC7496">
        <w:tab/>
        <w:t xml:space="preserve">Switch/Power off procedure in State </w:t>
      </w:r>
      <w:r w:rsidR="007E0ED8" w:rsidRPr="00FC7496">
        <w:t>E2 and E3</w:t>
      </w:r>
    </w:p>
    <w:p w14:paraId="3E3823C1" w14:textId="77777777" w:rsidR="00472CA0" w:rsidRPr="00FC7496" w:rsidRDefault="00472CA0" w:rsidP="00273022">
      <w:pPr>
        <w:pStyle w:val="Heading4"/>
      </w:pPr>
      <w:r w:rsidRPr="00FC7496">
        <w:rPr>
          <w:lang w:eastAsia="ja-JP"/>
        </w:rPr>
        <w:t>10.3.3.</w:t>
      </w:r>
      <w:r w:rsidR="007E0ED8" w:rsidRPr="00FC7496">
        <w:rPr>
          <w:lang w:eastAsia="ja-JP"/>
        </w:rPr>
        <w:t>1</w:t>
      </w:r>
      <w:r w:rsidRPr="00FC7496">
        <w:tab/>
        <w:t>Procedure</w:t>
      </w:r>
      <w:r w:rsidR="00A15FEA" w:rsidRPr="00FC7496">
        <w:t xml:space="preserve"> for E2 and E3</w:t>
      </w:r>
    </w:p>
    <w:p w14:paraId="0AC081D4" w14:textId="77777777" w:rsidR="00472CA0" w:rsidRPr="00FC7496" w:rsidRDefault="00472CA0" w:rsidP="007A53B6">
      <w:pPr>
        <w:pStyle w:val="TH"/>
      </w:pPr>
      <w:r w:rsidRPr="00FC7496">
        <w:t>Table 10.3.3.</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01172CE4" w14:textId="77777777">
        <w:trPr>
          <w:jc w:val="center"/>
        </w:trPr>
        <w:tc>
          <w:tcPr>
            <w:tcW w:w="709" w:type="dxa"/>
            <w:vMerge w:val="restart"/>
            <w:vAlign w:val="center"/>
          </w:tcPr>
          <w:p w14:paraId="164145E9" w14:textId="77777777" w:rsidR="00492D1F" w:rsidRPr="00FC7496" w:rsidRDefault="00492D1F" w:rsidP="00492D1F">
            <w:pPr>
              <w:pStyle w:val="TAH"/>
            </w:pPr>
            <w:r w:rsidRPr="00FC7496">
              <w:t>Step</w:t>
            </w:r>
          </w:p>
        </w:tc>
        <w:tc>
          <w:tcPr>
            <w:tcW w:w="3827" w:type="dxa"/>
            <w:vMerge w:val="restart"/>
            <w:vAlign w:val="center"/>
          </w:tcPr>
          <w:p w14:paraId="6123AF58"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310AA98C" w14:textId="77777777" w:rsidR="00492D1F" w:rsidRPr="00FC7496" w:rsidRDefault="00492D1F" w:rsidP="00472CA0">
            <w:pPr>
              <w:pStyle w:val="TAH"/>
            </w:pPr>
            <w:r w:rsidRPr="00FC7496">
              <w:t>Message Sequence</w:t>
            </w:r>
          </w:p>
        </w:tc>
      </w:tr>
      <w:tr w:rsidR="00492D1F" w:rsidRPr="00FC7496" w14:paraId="12F2D5E2" w14:textId="77777777">
        <w:trPr>
          <w:jc w:val="center"/>
        </w:trPr>
        <w:tc>
          <w:tcPr>
            <w:tcW w:w="709" w:type="dxa"/>
            <w:vMerge/>
          </w:tcPr>
          <w:p w14:paraId="7121CFD0" w14:textId="77777777" w:rsidR="00492D1F" w:rsidRPr="00FC7496" w:rsidRDefault="00492D1F" w:rsidP="00472CA0">
            <w:pPr>
              <w:pStyle w:val="TAH"/>
              <w:rPr>
                <w:rFonts w:eastAsia="MS Gothic"/>
              </w:rPr>
            </w:pPr>
          </w:p>
        </w:tc>
        <w:tc>
          <w:tcPr>
            <w:tcW w:w="3827" w:type="dxa"/>
            <w:vMerge/>
          </w:tcPr>
          <w:p w14:paraId="392E461E" w14:textId="77777777" w:rsidR="00492D1F" w:rsidRPr="00FC7496" w:rsidRDefault="00492D1F" w:rsidP="00472CA0">
            <w:pPr>
              <w:pStyle w:val="TAH"/>
              <w:rPr>
                <w:rFonts w:eastAsia="MS Gothic"/>
              </w:rPr>
            </w:pPr>
          </w:p>
        </w:tc>
        <w:tc>
          <w:tcPr>
            <w:tcW w:w="709" w:type="dxa"/>
            <w:tcBorders>
              <w:top w:val="single" w:sz="4" w:space="0" w:color="auto"/>
            </w:tcBorders>
          </w:tcPr>
          <w:p w14:paraId="3F44ACF6" w14:textId="77777777" w:rsidR="00492D1F" w:rsidRPr="00FC7496" w:rsidRDefault="00492D1F" w:rsidP="00472CA0">
            <w:pPr>
              <w:pStyle w:val="TAH"/>
            </w:pPr>
            <w:r w:rsidRPr="00FC7496">
              <w:t>U - S</w:t>
            </w:r>
          </w:p>
        </w:tc>
        <w:tc>
          <w:tcPr>
            <w:tcW w:w="3402" w:type="dxa"/>
            <w:tcBorders>
              <w:top w:val="single" w:sz="4" w:space="0" w:color="auto"/>
            </w:tcBorders>
          </w:tcPr>
          <w:p w14:paraId="48AC3ED2" w14:textId="77777777" w:rsidR="00492D1F" w:rsidRPr="00FC7496" w:rsidRDefault="00492D1F" w:rsidP="00472CA0">
            <w:pPr>
              <w:pStyle w:val="TAH"/>
            </w:pPr>
            <w:r w:rsidRPr="00FC7496">
              <w:t>Message</w:t>
            </w:r>
          </w:p>
        </w:tc>
      </w:tr>
      <w:tr w:rsidR="002D7362" w:rsidRPr="00FC7496" w14:paraId="6CD073D3" w14:textId="77777777" w:rsidTr="00DF79A1">
        <w:trPr>
          <w:jc w:val="center"/>
        </w:trPr>
        <w:tc>
          <w:tcPr>
            <w:tcW w:w="709" w:type="dxa"/>
          </w:tcPr>
          <w:p w14:paraId="0903FF8B" w14:textId="77777777" w:rsidR="002D7362" w:rsidRPr="00FC7496" w:rsidRDefault="002D7362" w:rsidP="00DF79A1">
            <w:pPr>
              <w:pStyle w:val="TAC"/>
            </w:pPr>
            <w:r w:rsidRPr="00FC7496">
              <w:t>-</w:t>
            </w:r>
          </w:p>
        </w:tc>
        <w:tc>
          <w:tcPr>
            <w:tcW w:w="3827" w:type="dxa"/>
          </w:tcPr>
          <w:p w14:paraId="796F3310" w14:textId="77777777" w:rsidR="006D179B" w:rsidRPr="00FC7496" w:rsidRDefault="002D7362" w:rsidP="006D179B">
            <w:pPr>
              <w:pStyle w:val="TAL"/>
            </w:pPr>
            <w:r w:rsidRPr="00FC7496">
              <w:t>EXCEPTION: In parallel to the events described in steps 1 to 2a2, the steps described</w:t>
            </w:r>
            <w:r w:rsidR="006D179B" w:rsidRPr="00FC7496">
              <w:t>:</w:t>
            </w:r>
          </w:p>
          <w:p w14:paraId="3A06D62A" w14:textId="77777777" w:rsidR="006D179B" w:rsidRPr="00FC7496" w:rsidRDefault="006D179B" w:rsidP="006D179B">
            <w:pPr>
              <w:pStyle w:val="TAL"/>
            </w:pPr>
            <w:r w:rsidRPr="00FC7496">
              <w:t>-</w:t>
            </w:r>
            <w:r w:rsidR="002D7362" w:rsidRPr="00FC7496">
              <w:t xml:space="preserve"> in Table 10.3.3.1-2 may take place if UE supports</w:t>
            </w:r>
            <w:r w:rsidR="002D7362" w:rsidRPr="00FC7496">
              <w:rPr>
                <w:sz w:val="16"/>
                <w:szCs w:val="16"/>
              </w:rPr>
              <w:t xml:space="preserve"> </w:t>
            </w:r>
            <w:r w:rsidR="002D7362" w:rsidRPr="00FC7496">
              <w:rPr>
                <w:lang w:eastAsia="zh-CN"/>
              </w:rPr>
              <w:t>pc_eMBMS_SC</w:t>
            </w:r>
            <w:r w:rsidR="002D7362" w:rsidRPr="00FC7496">
              <w:t xml:space="preserve"> and SIB15 is broadcasted in the cell</w:t>
            </w:r>
            <w:r w:rsidRPr="00FC7496">
              <w:t>,</w:t>
            </w:r>
          </w:p>
          <w:p w14:paraId="3352CBB8" w14:textId="77777777" w:rsidR="002D7362" w:rsidRPr="00FC7496" w:rsidRDefault="006D179B" w:rsidP="006D179B">
            <w:pPr>
              <w:pStyle w:val="TAL"/>
            </w:pPr>
            <w:r w:rsidRPr="00FC7496">
              <w:t>- in Table 10.3.3.1-3 may take place if UE supports</w:t>
            </w:r>
            <w:r w:rsidRPr="00FC7496">
              <w:rPr>
                <w:sz w:val="16"/>
                <w:szCs w:val="16"/>
              </w:rPr>
              <w:t xml:space="preserve"> </w:t>
            </w:r>
            <w:r w:rsidRPr="00FC7496">
              <w:t>pc_discSupportedBands and SIB19 is broadcasted in the cell or if UE supports</w:t>
            </w:r>
            <w:r w:rsidRPr="00FC7496">
              <w:rPr>
                <w:sz w:val="16"/>
                <w:szCs w:val="16"/>
              </w:rPr>
              <w:t xml:space="preserve"> </w:t>
            </w:r>
            <w:r w:rsidRPr="00FC7496">
              <w:t>pc_commSupportedBands and SIB18 is broadcasted in the cell</w:t>
            </w:r>
            <w:r w:rsidR="002D7362" w:rsidRPr="00FC7496">
              <w:t>.</w:t>
            </w:r>
          </w:p>
        </w:tc>
        <w:tc>
          <w:tcPr>
            <w:tcW w:w="709" w:type="dxa"/>
          </w:tcPr>
          <w:p w14:paraId="0A5E301B" w14:textId="77777777" w:rsidR="002D7362" w:rsidRPr="00FC7496" w:rsidRDefault="002D7362" w:rsidP="00DF79A1">
            <w:pPr>
              <w:pStyle w:val="TAC"/>
            </w:pPr>
          </w:p>
        </w:tc>
        <w:tc>
          <w:tcPr>
            <w:tcW w:w="3402" w:type="dxa"/>
          </w:tcPr>
          <w:p w14:paraId="5A68429D" w14:textId="77777777" w:rsidR="002D7362" w:rsidRPr="00FC7496" w:rsidRDefault="002D7362" w:rsidP="00DF79A1">
            <w:pPr>
              <w:pStyle w:val="TAL"/>
            </w:pPr>
          </w:p>
        </w:tc>
      </w:tr>
      <w:tr w:rsidR="00472CA0" w:rsidRPr="00FC7496" w14:paraId="718DEE80" w14:textId="77777777">
        <w:trPr>
          <w:jc w:val="center"/>
        </w:trPr>
        <w:tc>
          <w:tcPr>
            <w:tcW w:w="709" w:type="dxa"/>
          </w:tcPr>
          <w:p w14:paraId="13F849FC" w14:textId="77777777" w:rsidR="00472CA0" w:rsidRPr="00FC7496" w:rsidRDefault="00472CA0" w:rsidP="00472CA0">
            <w:pPr>
              <w:pStyle w:val="TAC"/>
            </w:pPr>
            <w:r w:rsidRPr="00FC7496">
              <w:t>1</w:t>
            </w:r>
          </w:p>
        </w:tc>
        <w:tc>
          <w:tcPr>
            <w:tcW w:w="3827" w:type="dxa"/>
          </w:tcPr>
          <w:p w14:paraId="373B046A" w14:textId="77777777" w:rsidR="00472CA0" w:rsidRPr="00FC7496" w:rsidRDefault="00472CA0" w:rsidP="00472CA0">
            <w:pPr>
              <w:pStyle w:val="TAL"/>
            </w:pPr>
            <w:r w:rsidRPr="00FC7496">
              <w:t>The UE is powered off or switched off (see ICS)</w:t>
            </w:r>
          </w:p>
        </w:tc>
        <w:tc>
          <w:tcPr>
            <w:tcW w:w="709" w:type="dxa"/>
          </w:tcPr>
          <w:p w14:paraId="6E25355D" w14:textId="77777777" w:rsidR="00472CA0" w:rsidRPr="00FC7496" w:rsidRDefault="00472CA0" w:rsidP="00472CA0">
            <w:pPr>
              <w:pStyle w:val="TAC"/>
            </w:pPr>
            <w:r w:rsidRPr="00FC7496">
              <w:t>-</w:t>
            </w:r>
          </w:p>
        </w:tc>
        <w:tc>
          <w:tcPr>
            <w:tcW w:w="3402" w:type="dxa"/>
          </w:tcPr>
          <w:p w14:paraId="247D2F57" w14:textId="77777777" w:rsidR="00472CA0" w:rsidRPr="00FC7496" w:rsidRDefault="00472CA0" w:rsidP="00472CA0">
            <w:pPr>
              <w:pStyle w:val="TAL"/>
            </w:pPr>
            <w:r w:rsidRPr="00FC7496">
              <w:t>-</w:t>
            </w:r>
          </w:p>
        </w:tc>
      </w:tr>
      <w:tr w:rsidR="00472CA0" w:rsidRPr="00FC7496" w14:paraId="262F8A5B" w14:textId="77777777">
        <w:trPr>
          <w:jc w:val="center"/>
        </w:trPr>
        <w:tc>
          <w:tcPr>
            <w:tcW w:w="709" w:type="dxa"/>
          </w:tcPr>
          <w:p w14:paraId="6D0392CB" w14:textId="77777777" w:rsidR="00472CA0" w:rsidRPr="00FC7496" w:rsidRDefault="00472CA0" w:rsidP="00472CA0">
            <w:pPr>
              <w:pStyle w:val="TAC"/>
              <w:rPr>
                <w:lang w:eastAsia="ja-JP"/>
              </w:rPr>
            </w:pPr>
            <w:r w:rsidRPr="00FC7496">
              <w:rPr>
                <w:lang w:eastAsia="ja-JP"/>
              </w:rPr>
              <w:t>-</w:t>
            </w:r>
          </w:p>
        </w:tc>
        <w:tc>
          <w:tcPr>
            <w:tcW w:w="3827" w:type="dxa"/>
          </w:tcPr>
          <w:p w14:paraId="3D235DF9" w14:textId="77777777" w:rsidR="00472CA0" w:rsidRPr="00FC7496" w:rsidRDefault="00472CA0" w:rsidP="00472CA0">
            <w:pPr>
              <w:pStyle w:val="TAL"/>
              <w:rPr>
                <w:lang w:eastAsia="ja-JP"/>
              </w:rPr>
            </w:pPr>
            <w:r w:rsidRPr="00FC7496">
              <w:rPr>
                <w:lang w:eastAsia="ja-JP"/>
              </w:rPr>
              <w:t xml:space="preserve">EXCEPTION: Steps 2a1 to 2a2 specify behaviour </w:t>
            </w:r>
            <w:r w:rsidRPr="00FC7496">
              <w:t xml:space="preserve">if </w:t>
            </w:r>
            <w:r w:rsidRPr="00FC7496">
              <w:rPr>
                <w:lang w:eastAsia="ja-JP"/>
              </w:rPr>
              <w:t xml:space="preserve">the UE supports pc_SwitchOnOff </w:t>
            </w:r>
          </w:p>
        </w:tc>
        <w:tc>
          <w:tcPr>
            <w:tcW w:w="709" w:type="dxa"/>
          </w:tcPr>
          <w:p w14:paraId="10D8E669" w14:textId="77777777" w:rsidR="00472CA0" w:rsidRPr="00FC7496" w:rsidRDefault="00472CA0" w:rsidP="00472CA0">
            <w:pPr>
              <w:pStyle w:val="TAC"/>
            </w:pPr>
            <w:r w:rsidRPr="00FC7496">
              <w:t>-</w:t>
            </w:r>
          </w:p>
        </w:tc>
        <w:tc>
          <w:tcPr>
            <w:tcW w:w="3402" w:type="dxa"/>
          </w:tcPr>
          <w:p w14:paraId="6C0C1286" w14:textId="77777777" w:rsidR="00472CA0" w:rsidRPr="00FC7496" w:rsidRDefault="00472CA0" w:rsidP="00472CA0">
            <w:pPr>
              <w:pStyle w:val="TAL"/>
            </w:pPr>
            <w:r w:rsidRPr="00FC7496">
              <w:t>-</w:t>
            </w:r>
          </w:p>
        </w:tc>
      </w:tr>
      <w:tr w:rsidR="002C18FE" w:rsidRPr="00FC7496" w14:paraId="18E93F3D" w14:textId="77777777" w:rsidTr="00F92467">
        <w:trPr>
          <w:jc w:val="center"/>
        </w:trPr>
        <w:tc>
          <w:tcPr>
            <w:tcW w:w="709" w:type="dxa"/>
          </w:tcPr>
          <w:p w14:paraId="08DB794A" w14:textId="77777777" w:rsidR="002C18FE" w:rsidRPr="00FC7496" w:rsidRDefault="002C18FE" w:rsidP="00F92467">
            <w:pPr>
              <w:pStyle w:val="TAC"/>
              <w:rPr>
                <w:lang w:eastAsia="ja-JP"/>
              </w:rPr>
            </w:pPr>
            <w:r w:rsidRPr="00FC7496">
              <w:rPr>
                <w:lang w:eastAsia="ja-JP"/>
              </w:rPr>
              <w:t>-</w:t>
            </w:r>
          </w:p>
        </w:tc>
        <w:tc>
          <w:tcPr>
            <w:tcW w:w="3827" w:type="dxa"/>
          </w:tcPr>
          <w:p w14:paraId="66C8B025" w14:textId="77777777" w:rsidR="002C18FE" w:rsidRPr="00FC7496" w:rsidRDefault="002C18FE" w:rsidP="00F92467">
            <w:pPr>
              <w:pStyle w:val="TAL"/>
            </w:pPr>
            <w:r w:rsidRPr="00FC7496">
              <w:t>EXCEPTION : Step 2a1Aa1 to 2a1Aa2 below specifies optional behaviour if the UE has previously performed IMS registration</w:t>
            </w:r>
          </w:p>
        </w:tc>
        <w:tc>
          <w:tcPr>
            <w:tcW w:w="709" w:type="dxa"/>
          </w:tcPr>
          <w:p w14:paraId="3C1A7859" w14:textId="77777777" w:rsidR="002C18FE" w:rsidRPr="00FC7496" w:rsidRDefault="002C18FE" w:rsidP="00F92467">
            <w:pPr>
              <w:pStyle w:val="TAC"/>
            </w:pPr>
            <w:r w:rsidRPr="00FC7496">
              <w:t>-</w:t>
            </w:r>
          </w:p>
        </w:tc>
        <w:tc>
          <w:tcPr>
            <w:tcW w:w="3402" w:type="dxa"/>
          </w:tcPr>
          <w:p w14:paraId="5E87C04D" w14:textId="77777777" w:rsidR="002C18FE" w:rsidRPr="00FC7496" w:rsidRDefault="002C18FE" w:rsidP="00F92467">
            <w:pPr>
              <w:pStyle w:val="TAL"/>
            </w:pPr>
            <w:r w:rsidRPr="00FC7496">
              <w:t>-</w:t>
            </w:r>
          </w:p>
        </w:tc>
      </w:tr>
      <w:tr w:rsidR="002C18FE" w:rsidRPr="00FC7496" w14:paraId="4D184424" w14:textId="77777777" w:rsidTr="00F92467">
        <w:trPr>
          <w:jc w:val="center"/>
        </w:trPr>
        <w:tc>
          <w:tcPr>
            <w:tcW w:w="709" w:type="dxa"/>
          </w:tcPr>
          <w:p w14:paraId="472BC4E7" w14:textId="77777777" w:rsidR="002C18FE" w:rsidRPr="00FC7496" w:rsidRDefault="002C18FE" w:rsidP="00F92467">
            <w:pPr>
              <w:pStyle w:val="TAC"/>
              <w:rPr>
                <w:lang w:eastAsia="ja-JP"/>
              </w:rPr>
            </w:pPr>
            <w:r w:rsidRPr="00FC7496">
              <w:rPr>
                <w:lang w:eastAsia="ja-JP"/>
              </w:rPr>
              <w:t>2a1Aa1 – 2a1Aa2</w:t>
            </w:r>
          </w:p>
        </w:tc>
        <w:tc>
          <w:tcPr>
            <w:tcW w:w="3827" w:type="dxa"/>
          </w:tcPr>
          <w:p w14:paraId="752D9F2B" w14:textId="77777777" w:rsidR="002C18FE" w:rsidRPr="00FC7496" w:rsidRDefault="002C18FE" w:rsidP="00F92467">
            <w:pPr>
              <w:pStyle w:val="TAL"/>
            </w:pPr>
            <w:r w:rsidRPr="00FC7496">
              <w:t xml:space="preserve">The UE </w:t>
            </w:r>
            <w:r w:rsidR="00FE04D2" w:rsidRPr="00FC7496">
              <w:t xml:space="preserve">may </w:t>
            </w:r>
            <w:r w:rsidRPr="00FC7496">
              <w:t>perform the procedure described in TS 34.229-</w:t>
            </w:r>
            <w:r w:rsidR="008C0BA3" w:rsidRPr="00FC7496">
              <w:t>1 [</w:t>
            </w:r>
            <w:r w:rsidRPr="00FC7496">
              <w:t>40] Annex C.30 (IMS de-registration)</w:t>
            </w:r>
          </w:p>
        </w:tc>
        <w:tc>
          <w:tcPr>
            <w:tcW w:w="709" w:type="dxa"/>
          </w:tcPr>
          <w:p w14:paraId="724018DF" w14:textId="77777777" w:rsidR="002C18FE" w:rsidRPr="00FC7496" w:rsidRDefault="002C18FE" w:rsidP="00F92467">
            <w:pPr>
              <w:pStyle w:val="TAC"/>
            </w:pPr>
            <w:r w:rsidRPr="00FC7496">
              <w:t>-</w:t>
            </w:r>
          </w:p>
        </w:tc>
        <w:tc>
          <w:tcPr>
            <w:tcW w:w="3402" w:type="dxa"/>
          </w:tcPr>
          <w:p w14:paraId="200724B7" w14:textId="77777777" w:rsidR="002C18FE" w:rsidRPr="00FC7496" w:rsidRDefault="002C18FE" w:rsidP="00F92467">
            <w:pPr>
              <w:pStyle w:val="TAL"/>
            </w:pPr>
            <w:r w:rsidRPr="00FC7496">
              <w:t>-</w:t>
            </w:r>
          </w:p>
        </w:tc>
      </w:tr>
      <w:tr w:rsidR="00472CA0" w:rsidRPr="00FC7496" w14:paraId="1EBA6E9D" w14:textId="77777777">
        <w:trPr>
          <w:jc w:val="center"/>
        </w:trPr>
        <w:tc>
          <w:tcPr>
            <w:tcW w:w="709" w:type="dxa"/>
          </w:tcPr>
          <w:p w14:paraId="36FAF3BE" w14:textId="77777777" w:rsidR="00472CA0" w:rsidRPr="00FC7496" w:rsidRDefault="00472CA0" w:rsidP="00472CA0">
            <w:pPr>
              <w:pStyle w:val="TAC"/>
              <w:rPr>
                <w:lang w:eastAsia="ja-JP"/>
              </w:rPr>
            </w:pPr>
            <w:r w:rsidRPr="00FC7496">
              <w:rPr>
                <w:lang w:eastAsia="ja-JP"/>
              </w:rPr>
              <w:t>2a1</w:t>
            </w:r>
          </w:p>
        </w:tc>
        <w:tc>
          <w:tcPr>
            <w:tcW w:w="3827" w:type="dxa"/>
          </w:tcPr>
          <w:p w14:paraId="5465919F" w14:textId="77777777" w:rsidR="00472CA0" w:rsidRPr="00FC7496" w:rsidRDefault="00472CA0" w:rsidP="00472CA0">
            <w:pPr>
              <w:pStyle w:val="TAL"/>
              <w:rPr>
                <w:lang w:eastAsia="ja-JP"/>
              </w:rPr>
            </w:pPr>
            <w:r w:rsidRPr="00FC7496">
              <w:t>The UE transmits DETACH REQUEST</w:t>
            </w:r>
          </w:p>
        </w:tc>
        <w:tc>
          <w:tcPr>
            <w:tcW w:w="709" w:type="dxa"/>
          </w:tcPr>
          <w:p w14:paraId="5790532F" w14:textId="77777777" w:rsidR="00472CA0" w:rsidRPr="00FC7496" w:rsidRDefault="00472CA0" w:rsidP="00472CA0">
            <w:pPr>
              <w:pStyle w:val="TAC"/>
            </w:pPr>
            <w:r w:rsidRPr="00FC7496">
              <w:t>--&gt;</w:t>
            </w:r>
          </w:p>
        </w:tc>
        <w:tc>
          <w:tcPr>
            <w:tcW w:w="3402" w:type="dxa"/>
          </w:tcPr>
          <w:p w14:paraId="56D4046B" w14:textId="77777777" w:rsidR="00472CA0" w:rsidRPr="00FC7496" w:rsidRDefault="00472CA0" w:rsidP="00472CA0">
            <w:pPr>
              <w:pStyle w:val="TAL"/>
            </w:pPr>
            <w:r w:rsidRPr="00FC7496">
              <w:t>DETACH REQUEST</w:t>
            </w:r>
          </w:p>
        </w:tc>
      </w:tr>
      <w:tr w:rsidR="00472CA0" w:rsidRPr="00FC7496" w14:paraId="04AD42A8" w14:textId="77777777">
        <w:trPr>
          <w:jc w:val="center"/>
        </w:trPr>
        <w:tc>
          <w:tcPr>
            <w:tcW w:w="709" w:type="dxa"/>
          </w:tcPr>
          <w:p w14:paraId="71324C88" w14:textId="77777777" w:rsidR="00472CA0" w:rsidRPr="00FC7496" w:rsidRDefault="00472CA0" w:rsidP="00472CA0">
            <w:pPr>
              <w:pStyle w:val="TAC"/>
              <w:rPr>
                <w:lang w:eastAsia="ja-JP"/>
              </w:rPr>
            </w:pPr>
            <w:r w:rsidRPr="00FC7496">
              <w:rPr>
                <w:lang w:eastAsia="ja-JP"/>
              </w:rPr>
              <w:t>2a2</w:t>
            </w:r>
          </w:p>
        </w:tc>
        <w:tc>
          <w:tcPr>
            <w:tcW w:w="3827" w:type="dxa"/>
          </w:tcPr>
          <w:p w14:paraId="31AEF2E5" w14:textId="77777777" w:rsidR="00472CA0" w:rsidRPr="00FC7496" w:rsidRDefault="00472CA0" w:rsidP="00472CA0">
            <w:pPr>
              <w:pStyle w:val="TAL"/>
            </w:pPr>
            <w:r w:rsidRPr="00FC7496">
              <w:t>The SS transmits an RRC</w:t>
            </w:r>
            <w:r w:rsidR="005935C1" w:rsidRPr="00FC7496">
              <w:rPr>
                <w:i/>
              </w:rPr>
              <w:t>ConnectionRelease</w:t>
            </w:r>
            <w:r w:rsidRPr="00FC7496">
              <w:t xml:space="preserve"> message</w:t>
            </w:r>
          </w:p>
        </w:tc>
        <w:tc>
          <w:tcPr>
            <w:tcW w:w="709" w:type="dxa"/>
          </w:tcPr>
          <w:p w14:paraId="1FA90DD7" w14:textId="77777777" w:rsidR="00472CA0" w:rsidRPr="00FC7496" w:rsidRDefault="00472CA0" w:rsidP="00472CA0">
            <w:pPr>
              <w:pStyle w:val="TAC"/>
            </w:pPr>
            <w:r w:rsidRPr="00FC7496">
              <w:t>&lt;--</w:t>
            </w:r>
          </w:p>
        </w:tc>
        <w:tc>
          <w:tcPr>
            <w:tcW w:w="3402" w:type="dxa"/>
          </w:tcPr>
          <w:p w14:paraId="3384B1FF"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05E2D14B" w14:textId="77777777" w:rsidR="002D7362" w:rsidRPr="00FC7496" w:rsidRDefault="002D7362" w:rsidP="002D7362">
      <w:pPr>
        <w:rPr>
          <w:lang w:eastAsia="zh-CN"/>
        </w:rPr>
      </w:pPr>
    </w:p>
    <w:p w14:paraId="6983EECE" w14:textId="77777777" w:rsidR="002D7362" w:rsidRPr="00FC7496" w:rsidRDefault="002D7362" w:rsidP="002D7362">
      <w:pPr>
        <w:pStyle w:val="TH"/>
      </w:pPr>
      <w:r w:rsidRPr="00FC7496">
        <w:t>Table 10.3.3.1-2: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2D7362" w:rsidRPr="00FC7496" w14:paraId="261191DE" w14:textId="77777777" w:rsidTr="00DF79A1">
        <w:trPr>
          <w:jc w:val="center"/>
        </w:trPr>
        <w:tc>
          <w:tcPr>
            <w:tcW w:w="534" w:type="dxa"/>
            <w:tcBorders>
              <w:top w:val="single" w:sz="4" w:space="0" w:color="auto"/>
              <w:bottom w:val="nil"/>
            </w:tcBorders>
          </w:tcPr>
          <w:p w14:paraId="056D3665" w14:textId="77777777" w:rsidR="002D7362" w:rsidRPr="00FC7496" w:rsidRDefault="002D7362" w:rsidP="00DF79A1">
            <w:pPr>
              <w:pStyle w:val="TAH"/>
            </w:pPr>
            <w:r w:rsidRPr="00FC7496">
              <w:t>St</w:t>
            </w:r>
          </w:p>
        </w:tc>
        <w:tc>
          <w:tcPr>
            <w:tcW w:w="3969" w:type="dxa"/>
            <w:tcBorders>
              <w:top w:val="single" w:sz="4" w:space="0" w:color="auto"/>
              <w:bottom w:val="nil"/>
            </w:tcBorders>
          </w:tcPr>
          <w:p w14:paraId="49CC8733" w14:textId="77777777" w:rsidR="002D7362" w:rsidRPr="00FC7496" w:rsidRDefault="002D7362" w:rsidP="00DF79A1">
            <w:pPr>
              <w:pStyle w:val="TAH"/>
            </w:pPr>
            <w:r w:rsidRPr="00FC7496">
              <w:t>Procedure</w:t>
            </w:r>
          </w:p>
        </w:tc>
        <w:tc>
          <w:tcPr>
            <w:tcW w:w="3686" w:type="dxa"/>
            <w:gridSpan w:val="2"/>
            <w:tcBorders>
              <w:top w:val="single" w:sz="4" w:space="0" w:color="auto"/>
            </w:tcBorders>
          </w:tcPr>
          <w:p w14:paraId="466B8672" w14:textId="77777777" w:rsidR="002D7362" w:rsidRPr="00FC7496" w:rsidRDefault="002D7362" w:rsidP="00DF79A1">
            <w:pPr>
              <w:pStyle w:val="TAH"/>
            </w:pPr>
            <w:r w:rsidRPr="00FC7496">
              <w:t>Message Sequence</w:t>
            </w:r>
          </w:p>
        </w:tc>
      </w:tr>
      <w:tr w:rsidR="002D7362" w:rsidRPr="00FC7496" w14:paraId="719C8C66" w14:textId="77777777" w:rsidTr="00DF79A1">
        <w:trPr>
          <w:jc w:val="center"/>
        </w:trPr>
        <w:tc>
          <w:tcPr>
            <w:tcW w:w="534" w:type="dxa"/>
            <w:tcBorders>
              <w:top w:val="nil"/>
              <w:bottom w:val="single" w:sz="4" w:space="0" w:color="auto"/>
            </w:tcBorders>
          </w:tcPr>
          <w:p w14:paraId="0B15ABF2" w14:textId="77777777" w:rsidR="002D7362" w:rsidRPr="00FC7496" w:rsidRDefault="002D7362" w:rsidP="00DF79A1">
            <w:pPr>
              <w:pStyle w:val="TAH"/>
              <w:rPr>
                <w:rFonts w:eastAsia="MS Gothic"/>
              </w:rPr>
            </w:pPr>
          </w:p>
        </w:tc>
        <w:tc>
          <w:tcPr>
            <w:tcW w:w="3969" w:type="dxa"/>
            <w:tcBorders>
              <w:top w:val="nil"/>
              <w:bottom w:val="single" w:sz="4" w:space="0" w:color="auto"/>
            </w:tcBorders>
          </w:tcPr>
          <w:p w14:paraId="59722287" w14:textId="77777777" w:rsidR="002D7362" w:rsidRPr="00FC7496" w:rsidRDefault="002D7362" w:rsidP="00DF79A1">
            <w:pPr>
              <w:pStyle w:val="TAH"/>
              <w:rPr>
                <w:rFonts w:eastAsia="MS Gothic"/>
              </w:rPr>
            </w:pPr>
          </w:p>
        </w:tc>
        <w:tc>
          <w:tcPr>
            <w:tcW w:w="709" w:type="dxa"/>
            <w:tcBorders>
              <w:top w:val="nil"/>
              <w:bottom w:val="single" w:sz="4" w:space="0" w:color="auto"/>
            </w:tcBorders>
          </w:tcPr>
          <w:p w14:paraId="0AA3770E" w14:textId="77777777" w:rsidR="002D7362" w:rsidRPr="00FC7496" w:rsidRDefault="002D7362" w:rsidP="00DF79A1">
            <w:pPr>
              <w:pStyle w:val="TAH"/>
            </w:pPr>
            <w:r w:rsidRPr="00FC7496">
              <w:t>U - S</w:t>
            </w:r>
          </w:p>
        </w:tc>
        <w:tc>
          <w:tcPr>
            <w:tcW w:w="2977" w:type="dxa"/>
            <w:tcBorders>
              <w:top w:val="nil"/>
              <w:bottom w:val="single" w:sz="4" w:space="0" w:color="auto"/>
            </w:tcBorders>
          </w:tcPr>
          <w:p w14:paraId="3C1AF7AD" w14:textId="77777777" w:rsidR="002D7362" w:rsidRPr="00FC7496" w:rsidRDefault="002D7362" w:rsidP="00DF79A1">
            <w:pPr>
              <w:pStyle w:val="TAH"/>
            </w:pPr>
            <w:r w:rsidRPr="00FC7496">
              <w:t>Message</w:t>
            </w:r>
          </w:p>
        </w:tc>
      </w:tr>
      <w:tr w:rsidR="002D7362" w:rsidRPr="00FC7496" w14:paraId="4488F4C4" w14:textId="77777777" w:rsidTr="00DF79A1">
        <w:trPr>
          <w:jc w:val="center"/>
        </w:trPr>
        <w:tc>
          <w:tcPr>
            <w:tcW w:w="534" w:type="dxa"/>
            <w:tcBorders>
              <w:top w:val="single" w:sz="4" w:space="0" w:color="auto"/>
              <w:bottom w:val="single" w:sz="4" w:space="0" w:color="auto"/>
            </w:tcBorders>
          </w:tcPr>
          <w:p w14:paraId="1DC31C1E" w14:textId="77777777" w:rsidR="002D7362" w:rsidRPr="00FC7496" w:rsidRDefault="002D7362" w:rsidP="00DF79A1">
            <w:pPr>
              <w:pStyle w:val="TAC"/>
            </w:pPr>
            <w:r w:rsidRPr="00FC7496">
              <w:rPr>
                <w:lang w:eastAsia="zh-CN"/>
              </w:rPr>
              <w:t>1</w:t>
            </w:r>
          </w:p>
        </w:tc>
        <w:tc>
          <w:tcPr>
            <w:tcW w:w="3969" w:type="dxa"/>
            <w:tcBorders>
              <w:top w:val="single" w:sz="4" w:space="0" w:color="auto"/>
              <w:bottom w:val="single" w:sz="4" w:space="0" w:color="auto"/>
            </w:tcBorders>
          </w:tcPr>
          <w:p w14:paraId="611A7680" w14:textId="77777777" w:rsidR="002D7362" w:rsidRPr="00FC7496" w:rsidRDefault="002D7362" w:rsidP="00DF79A1">
            <w:pPr>
              <w:pStyle w:val="TAL"/>
            </w:pPr>
            <w:r w:rsidRPr="00FC7496">
              <w:t xml:space="preserve">UE transmits a </w:t>
            </w:r>
            <w:r w:rsidRPr="00FC7496">
              <w:rPr>
                <w:i/>
                <w:iCs/>
              </w:rPr>
              <w:t>MBMSInterestIndication</w:t>
            </w:r>
            <w:r w:rsidRPr="00FC7496">
              <w:t xml:space="preserve"> message.</w:t>
            </w:r>
          </w:p>
        </w:tc>
        <w:tc>
          <w:tcPr>
            <w:tcW w:w="709" w:type="dxa"/>
            <w:tcBorders>
              <w:top w:val="single" w:sz="4" w:space="0" w:color="auto"/>
              <w:bottom w:val="single" w:sz="4" w:space="0" w:color="auto"/>
            </w:tcBorders>
          </w:tcPr>
          <w:p w14:paraId="4F40F0E7" w14:textId="77777777" w:rsidR="002D7362" w:rsidRPr="00FC7496" w:rsidRDefault="002D7362" w:rsidP="00DF79A1">
            <w:pPr>
              <w:pStyle w:val="TAC"/>
            </w:pPr>
            <w:r w:rsidRPr="00FC7496">
              <w:t>--&gt;</w:t>
            </w:r>
          </w:p>
        </w:tc>
        <w:tc>
          <w:tcPr>
            <w:tcW w:w="2977" w:type="dxa"/>
            <w:tcBorders>
              <w:top w:val="single" w:sz="4" w:space="0" w:color="auto"/>
              <w:bottom w:val="single" w:sz="4" w:space="0" w:color="auto"/>
            </w:tcBorders>
          </w:tcPr>
          <w:p w14:paraId="0966B70C" w14:textId="77777777" w:rsidR="002D7362" w:rsidRPr="00FC7496" w:rsidRDefault="002D7362" w:rsidP="00DF79A1">
            <w:pPr>
              <w:pStyle w:val="TAL"/>
              <w:rPr>
                <w:i/>
                <w:iCs/>
              </w:rPr>
            </w:pPr>
            <w:r w:rsidRPr="00FC7496">
              <w:rPr>
                <w:i/>
              </w:rPr>
              <w:t>MBMSInterestIndication</w:t>
            </w:r>
          </w:p>
        </w:tc>
      </w:tr>
    </w:tbl>
    <w:p w14:paraId="5522DFE3" w14:textId="77777777" w:rsidR="00472CA0" w:rsidRPr="00FC7496" w:rsidRDefault="00472CA0" w:rsidP="00472CA0"/>
    <w:p w14:paraId="35F3FBC1" w14:textId="77777777" w:rsidR="006D179B" w:rsidRPr="00FC7496" w:rsidRDefault="006D179B" w:rsidP="006D179B">
      <w:pPr>
        <w:pStyle w:val="TH"/>
      </w:pPr>
      <w:r w:rsidRPr="00FC7496">
        <w:t>Table 10.3.3.1-3: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6D179B" w:rsidRPr="00FC7496" w14:paraId="10A45A74" w14:textId="77777777" w:rsidTr="00A32E03">
        <w:trPr>
          <w:jc w:val="center"/>
        </w:trPr>
        <w:tc>
          <w:tcPr>
            <w:tcW w:w="534" w:type="dxa"/>
            <w:tcBorders>
              <w:top w:val="single" w:sz="4" w:space="0" w:color="auto"/>
              <w:bottom w:val="nil"/>
            </w:tcBorders>
          </w:tcPr>
          <w:p w14:paraId="6C0DF15A" w14:textId="77777777" w:rsidR="006D179B" w:rsidRPr="00FC7496" w:rsidRDefault="006D179B" w:rsidP="00A32E03">
            <w:pPr>
              <w:pStyle w:val="TAH"/>
            </w:pPr>
            <w:r w:rsidRPr="00FC7496">
              <w:t>St</w:t>
            </w:r>
          </w:p>
        </w:tc>
        <w:tc>
          <w:tcPr>
            <w:tcW w:w="3969" w:type="dxa"/>
            <w:tcBorders>
              <w:top w:val="single" w:sz="4" w:space="0" w:color="auto"/>
              <w:bottom w:val="nil"/>
            </w:tcBorders>
          </w:tcPr>
          <w:p w14:paraId="6DF10C85" w14:textId="77777777" w:rsidR="006D179B" w:rsidRPr="00FC7496" w:rsidRDefault="006D179B" w:rsidP="00A32E03">
            <w:pPr>
              <w:pStyle w:val="TAH"/>
            </w:pPr>
            <w:r w:rsidRPr="00FC7496">
              <w:t>Procedure</w:t>
            </w:r>
          </w:p>
        </w:tc>
        <w:tc>
          <w:tcPr>
            <w:tcW w:w="3686" w:type="dxa"/>
            <w:gridSpan w:val="2"/>
            <w:tcBorders>
              <w:top w:val="single" w:sz="4" w:space="0" w:color="auto"/>
            </w:tcBorders>
          </w:tcPr>
          <w:p w14:paraId="537A29D9" w14:textId="77777777" w:rsidR="006D179B" w:rsidRPr="00FC7496" w:rsidRDefault="006D179B" w:rsidP="00A32E03">
            <w:pPr>
              <w:pStyle w:val="TAH"/>
            </w:pPr>
            <w:r w:rsidRPr="00FC7496">
              <w:t>Message Sequence</w:t>
            </w:r>
          </w:p>
        </w:tc>
      </w:tr>
      <w:tr w:rsidR="006D179B" w:rsidRPr="00FC7496" w14:paraId="0B785ECD" w14:textId="77777777" w:rsidTr="00A32E03">
        <w:trPr>
          <w:jc w:val="center"/>
        </w:trPr>
        <w:tc>
          <w:tcPr>
            <w:tcW w:w="534" w:type="dxa"/>
            <w:tcBorders>
              <w:top w:val="nil"/>
              <w:bottom w:val="single" w:sz="4" w:space="0" w:color="auto"/>
            </w:tcBorders>
          </w:tcPr>
          <w:p w14:paraId="0C2EC7D8" w14:textId="77777777" w:rsidR="006D179B" w:rsidRPr="00FC7496" w:rsidRDefault="006D179B" w:rsidP="00A32E03">
            <w:pPr>
              <w:pStyle w:val="TAH"/>
              <w:rPr>
                <w:rFonts w:eastAsia="MS Gothic"/>
              </w:rPr>
            </w:pPr>
          </w:p>
        </w:tc>
        <w:tc>
          <w:tcPr>
            <w:tcW w:w="3969" w:type="dxa"/>
            <w:tcBorders>
              <w:top w:val="nil"/>
              <w:bottom w:val="single" w:sz="4" w:space="0" w:color="auto"/>
            </w:tcBorders>
          </w:tcPr>
          <w:p w14:paraId="79B569AE" w14:textId="77777777" w:rsidR="006D179B" w:rsidRPr="00FC7496" w:rsidRDefault="006D179B" w:rsidP="00A32E03">
            <w:pPr>
              <w:pStyle w:val="TAH"/>
              <w:rPr>
                <w:rFonts w:eastAsia="MS Gothic"/>
              </w:rPr>
            </w:pPr>
          </w:p>
        </w:tc>
        <w:tc>
          <w:tcPr>
            <w:tcW w:w="709" w:type="dxa"/>
            <w:tcBorders>
              <w:top w:val="nil"/>
              <w:bottom w:val="single" w:sz="4" w:space="0" w:color="auto"/>
            </w:tcBorders>
          </w:tcPr>
          <w:p w14:paraId="3FA42B9A" w14:textId="77777777" w:rsidR="006D179B" w:rsidRPr="00FC7496" w:rsidRDefault="006D179B" w:rsidP="00A32E03">
            <w:pPr>
              <w:pStyle w:val="TAH"/>
            </w:pPr>
            <w:r w:rsidRPr="00FC7496">
              <w:t>U - S</w:t>
            </w:r>
          </w:p>
        </w:tc>
        <w:tc>
          <w:tcPr>
            <w:tcW w:w="2977" w:type="dxa"/>
            <w:tcBorders>
              <w:top w:val="nil"/>
              <w:bottom w:val="single" w:sz="4" w:space="0" w:color="auto"/>
            </w:tcBorders>
          </w:tcPr>
          <w:p w14:paraId="1829824C" w14:textId="77777777" w:rsidR="006D179B" w:rsidRPr="00FC7496" w:rsidRDefault="006D179B" w:rsidP="00A32E03">
            <w:pPr>
              <w:pStyle w:val="TAH"/>
            </w:pPr>
            <w:r w:rsidRPr="00FC7496">
              <w:t>Message</w:t>
            </w:r>
          </w:p>
        </w:tc>
      </w:tr>
      <w:tr w:rsidR="006D179B" w:rsidRPr="00FC7496" w14:paraId="4B5BE21F" w14:textId="77777777" w:rsidTr="00A32E03">
        <w:trPr>
          <w:jc w:val="center"/>
        </w:trPr>
        <w:tc>
          <w:tcPr>
            <w:tcW w:w="534" w:type="dxa"/>
            <w:tcBorders>
              <w:top w:val="single" w:sz="4" w:space="0" w:color="auto"/>
              <w:bottom w:val="single" w:sz="4" w:space="0" w:color="auto"/>
            </w:tcBorders>
          </w:tcPr>
          <w:p w14:paraId="23D99300" w14:textId="77777777" w:rsidR="006D179B" w:rsidRPr="00FC7496" w:rsidRDefault="006D179B" w:rsidP="00A32E03">
            <w:pPr>
              <w:pStyle w:val="TAC"/>
            </w:pPr>
            <w:r w:rsidRPr="00FC7496">
              <w:rPr>
                <w:lang w:eastAsia="zh-CN"/>
              </w:rPr>
              <w:t>1</w:t>
            </w:r>
          </w:p>
        </w:tc>
        <w:tc>
          <w:tcPr>
            <w:tcW w:w="3969" w:type="dxa"/>
            <w:tcBorders>
              <w:top w:val="single" w:sz="4" w:space="0" w:color="auto"/>
              <w:bottom w:val="single" w:sz="4" w:space="0" w:color="auto"/>
            </w:tcBorders>
          </w:tcPr>
          <w:p w14:paraId="6CE92723" w14:textId="77777777" w:rsidR="006D179B" w:rsidRPr="00FC7496" w:rsidRDefault="006D179B" w:rsidP="00A32E03">
            <w:pPr>
              <w:pStyle w:val="TAL"/>
            </w:pPr>
            <w:r w:rsidRPr="00FC7496">
              <w:t xml:space="preserve">UE transmits a </w:t>
            </w:r>
            <w:r w:rsidRPr="00FC7496">
              <w:rPr>
                <w:i/>
                <w:iCs/>
              </w:rPr>
              <w:t>SidelinkUEInformation</w:t>
            </w:r>
            <w:r w:rsidRPr="00FC7496">
              <w:t xml:space="preserve"> message.</w:t>
            </w:r>
          </w:p>
        </w:tc>
        <w:tc>
          <w:tcPr>
            <w:tcW w:w="709" w:type="dxa"/>
            <w:tcBorders>
              <w:top w:val="single" w:sz="4" w:space="0" w:color="auto"/>
              <w:bottom w:val="single" w:sz="4" w:space="0" w:color="auto"/>
            </w:tcBorders>
          </w:tcPr>
          <w:p w14:paraId="478F5623" w14:textId="77777777" w:rsidR="006D179B" w:rsidRPr="00FC7496" w:rsidRDefault="006D179B" w:rsidP="00A32E03">
            <w:pPr>
              <w:pStyle w:val="TAC"/>
            </w:pPr>
            <w:r w:rsidRPr="00FC7496">
              <w:t>--&gt;</w:t>
            </w:r>
          </w:p>
        </w:tc>
        <w:tc>
          <w:tcPr>
            <w:tcW w:w="2977" w:type="dxa"/>
            <w:tcBorders>
              <w:top w:val="single" w:sz="4" w:space="0" w:color="auto"/>
              <w:bottom w:val="single" w:sz="4" w:space="0" w:color="auto"/>
            </w:tcBorders>
          </w:tcPr>
          <w:p w14:paraId="60E85042" w14:textId="77777777" w:rsidR="006D179B" w:rsidRPr="00FC7496" w:rsidRDefault="006D179B" w:rsidP="00A32E03">
            <w:pPr>
              <w:pStyle w:val="TAL"/>
              <w:rPr>
                <w:i/>
                <w:iCs/>
              </w:rPr>
            </w:pPr>
            <w:r w:rsidRPr="00FC7496">
              <w:rPr>
                <w:i/>
                <w:iCs/>
              </w:rPr>
              <w:t>SidelinkUEInformation</w:t>
            </w:r>
          </w:p>
        </w:tc>
      </w:tr>
    </w:tbl>
    <w:p w14:paraId="1EFE998D" w14:textId="77777777" w:rsidR="006D179B" w:rsidRPr="00FC7496" w:rsidRDefault="006D179B" w:rsidP="006D179B"/>
    <w:p w14:paraId="28558B58" w14:textId="77777777" w:rsidR="00A15FEA" w:rsidRPr="00FC7496" w:rsidRDefault="00A15FEA" w:rsidP="006D179B">
      <w:pPr>
        <w:pStyle w:val="Heading4"/>
      </w:pPr>
      <w:r w:rsidRPr="00FC7496">
        <w:rPr>
          <w:lang w:eastAsia="ja-JP"/>
        </w:rPr>
        <w:t>10.3.3.2</w:t>
      </w:r>
      <w:r w:rsidRPr="00FC7496">
        <w:tab/>
        <w:t>Procedure for E2_T3440</w:t>
      </w:r>
    </w:p>
    <w:p w14:paraId="74CF6FA1" w14:textId="77777777" w:rsidR="00A15FEA" w:rsidRPr="00FC7496" w:rsidRDefault="00A15FEA" w:rsidP="00A15FEA">
      <w:pPr>
        <w:pStyle w:val="TH"/>
      </w:pPr>
      <w:r w:rsidRPr="00FC7496">
        <w:t>Table 10.3.3.2-1: RRC release and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10A0707F" w14:textId="77777777">
        <w:trPr>
          <w:jc w:val="center"/>
        </w:trPr>
        <w:tc>
          <w:tcPr>
            <w:tcW w:w="709" w:type="dxa"/>
            <w:vMerge w:val="restart"/>
            <w:vAlign w:val="center"/>
          </w:tcPr>
          <w:p w14:paraId="54FA6A53" w14:textId="77777777" w:rsidR="00492D1F" w:rsidRPr="00FC7496" w:rsidRDefault="00492D1F" w:rsidP="00492D1F">
            <w:pPr>
              <w:pStyle w:val="TAH"/>
            </w:pPr>
            <w:r w:rsidRPr="00FC7496">
              <w:t>Step</w:t>
            </w:r>
          </w:p>
        </w:tc>
        <w:tc>
          <w:tcPr>
            <w:tcW w:w="3827" w:type="dxa"/>
            <w:vMerge w:val="restart"/>
            <w:vAlign w:val="center"/>
          </w:tcPr>
          <w:p w14:paraId="25CDCF4A"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63961B41" w14:textId="77777777" w:rsidR="00492D1F" w:rsidRPr="00FC7496" w:rsidRDefault="00492D1F" w:rsidP="00CA39BB">
            <w:pPr>
              <w:pStyle w:val="TAH"/>
            </w:pPr>
            <w:r w:rsidRPr="00FC7496">
              <w:t>Message Sequence</w:t>
            </w:r>
          </w:p>
        </w:tc>
      </w:tr>
      <w:tr w:rsidR="00492D1F" w:rsidRPr="00FC7496" w14:paraId="77BD6DBF" w14:textId="77777777">
        <w:trPr>
          <w:jc w:val="center"/>
        </w:trPr>
        <w:tc>
          <w:tcPr>
            <w:tcW w:w="709" w:type="dxa"/>
            <w:vMerge/>
          </w:tcPr>
          <w:p w14:paraId="7608707B" w14:textId="77777777" w:rsidR="00492D1F" w:rsidRPr="00FC7496" w:rsidRDefault="00492D1F" w:rsidP="00CA39BB">
            <w:pPr>
              <w:pStyle w:val="TAH"/>
              <w:rPr>
                <w:rFonts w:eastAsia="MS Gothic"/>
              </w:rPr>
            </w:pPr>
          </w:p>
        </w:tc>
        <w:tc>
          <w:tcPr>
            <w:tcW w:w="3827" w:type="dxa"/>
            <w:vMerge/>
          </w:tcPr>
          <w:p w14:paraId="3CD00F4D" w14:textId="77777777" w:rsidR="00492D1F" w:rsidRPr="00FC7496" w:rsidRDefault="00492D1F" w:rsidP="00CA39BB">
            <w:pPr>
              <w:pStyle w:val="TAH"/>
              <w:rPr>
                <w:rFonts w:eastAsia="MS Gothic"/>
              </w:rPr>
            </w:pPr>
          </w:p>
        </w:tc>
        <w:tc>
          <w:tcPr>
            <w:tcW w:w="709" w:type="dxa"/>
            <w:tcBorders>
              <w:top w:val="single" w:sz="4" w:space="0" w:color="auto"/>
            </w:tcBorders>
          </w:tcPr>
          <w:p w14:paraId="14E7D71D" w14:textId="77777777" w:rsidR="00492D1F" w:rsidRPr="00FC7496" w:rsidRDefault="00492D1F" w:rsidP="00CA39BB">
            <w:pPr>
              <w:pStyle w:val="TAH"/>
            </w:pPr>
            <w:r w:rsidRPr="00FC7496">
              <w:t>U - S</w:t>
            </w:r>
          </w:p>
        </w:tc>
        <w:tc>
          <w:tcPr>
            <w:tcW w:w="3402" w:type="dxa"/>
            <w:tcBorders>
              <w:top w:val="single" w:sz="4" w:space="0" w:color="auto"/>
            </w:tcBorders>
          </w:tcPr>
          <w:p w14:paraId="1D343AB8" w14:textId="77777777" w:rsidR="00492D1F" w:rsidRPr="00FC7496" w:rsidRDefault="00492D1F" w:rsidP="00CA39BB">
            <w:pPr>
              <w:pStyle w:val="TAH"/>
            </w:pPr>
            <w:r w:rsidRPr="00FC7496">
              <w:t>Message</w:t>
            </w:r>
          </w:p>
        </w:tc>
      </w:tr>
      <w:tr w:rsidR="00A15FEA" w:rsidRPr="00FC7496" w14:paraId="007DB03D" w14:textId="77777777">
        <w:trPr>
          <w:jc w:val="center"/>
        </w:trPr>
        <w:tc>
          <w:tcPr>
            <w:tcW w:w="709" w:type="dxa"/>
          </w:tcPr>
          <w:p w14:paraId="39282E79" w14:textId="77777777" w:rsidR="00A15FEA" w:rsidRPr="00FC7496" w:rsidRDefault="00A15FEA" w:rsidP="00CA39BB">
            <w:pPr>
              <w:pStyle w:val="TAC"/>
            </w:pPr>
            <w:r w:rsidRPr="00FC7496">
              <w:t>1</w:t>
            </w:r>
          </w:p>
        </w:tc>
        <w:tc>
          <w:tcPr>
            <w:tcW w:w="3827" w:type="dxa"/>
          </w:tcPr>
          <w:p w14:paraId="558BBBFC"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6CB79F31" w14:textId="77777777" w:rsidR="00A15FEA" w:rsidRPr="00FC7496" w:rsidRDefault="00A15FEA" w:rsidP="00CA39BB">
            <w:pPr>
              <w:pStyle w:val="TAC"/>
            </w:pPr>
            <w:r w:rsidRPr="00FC7496">
              <w:t>&lt;--</w:t>
            </w:r>
          </w:p>
        </w:tc>
        <w:tc>
          <w:tcPr>
            <w:tcW w:w="3402" w:type="dxa"/>
          </w:tcPr>
          <w:p w14:paraId="5B63032D"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r w:rsidR="00A15FEA" w:rsidRPr="00FC7496" w14:paraId="1B382A30" w14:textId="77777777">
        <w:trPr>
          <w:jc w:val="center"/>
        </w:trPr>
        <w:tc>
          <w:tcPr>
            <w:tcW w:w="709" w:type="dxa"/>
          </w:tcPr>
          <w:p w14:paraId="70DED44C" w14:textId="77777777" w:rsidR="00A15FEA" w:rsidRPr="00FC7496" w:rsidRDefault="00A15FEA" w:rsidP="00CA39BB">
            <w:pPr>
              <w:pStyle w:val="TAC"/>
            </w:pPr>
            <w:r w:rsidRPr="00FC7496">
              <w:t>2</w:t>
            </w:r>
          </w:p>
        </w:tc>
        <w:tc>
          <w:tcPr>
            <w:tcW w:w="3827" w:type="dxa"/>
          </w:tcPr>
          <w:p w14:paraId="2F835408" w14:textId="77777777" w:rsidR="00A15FEA" w:rsidRPr="00FC7496" w:rsidRDefault="00A15FEA" w:rsidP="00CA39BB">
            <w:pPr>
              <w:pStyle w:val="TAL"/>
            </w:pPr>
            <w:r w:rsidRPr="00FC7496">
              <w:rPr>
                <w:lang w:eastAsia="ja-JP"/>
              </w:rPr>
              <w:t>T</w:t>
            </w:r>
            <w:r w:rsidRPr="00FC7496">
              <w:t>he SS waits for 5s to ensure that the UE goes to RRC_IDLE state.</w:t>
            </w:r>
          </w:p>
        </w:tc>
        <w:tc>
          <w:tcPr>
            <w:tcW w:w="709" w:type="dxa"/>
          </w:tcPr>
          <w:p w14:paraId="5C3B95FD" w14:textId="77777777" w:rsidR="00A15FEA" w:rsidRPr="00FC7496" w:rsidRDefault="00A15FEA" w:rsidP="00CA39BB">
            <w:pPr>
              <w:pStyle w:val="TAC"/>
            </w:pPr>
            <w:r w:rsidRPr="00FC7496">
              <w:t>-</w:t>
            </w:r>
          </w:p>
        </w:tc>
        <w:tc>
          <w:tcPr>
            <w:tcW w:w="3402" w:type="dxa"/>
          </w:tcPr>
          <w:p w14:paraId="74F5F801" w14:textId="77777777" w:rsidR="00A15FEA" w:rsidRPr="00FC7496" w:rsidRDefault="00A15FEA" w:rsidP="00CA39BB">
            <w:pPr>
              <w:pStyle w:val="TAL"/>
            </w:pPr>
          </w:p>
        </w:tc>
      </w:tr>
      <w:tr w:rsidR="00A15FEA" w:rsidRPr="00FC7496" w14:paraId="4FE81E0F" w14:textId="77777777">
        <w:trPr>
          <w:jc w:val="center"/>
        </w:trPr>
        <w:tc>
          <w:tcPr>
            <w:tcW w:w="709" w:type="dxa"/>
          </w:tcPr>
          <w:p w14:paraId="54B73599" w14:textId="77777777" w:rsidR="00A15FEA" w:rsidRPr="00FC7496" w:rsidRDefault="00A15FEA" w:rsidP="00CA39BB">
            <w:pPr>
              <w:pStyle w:val="TAC"/>
            </w:pPr>
            <w:r w:rsidRPr="00FC7496">
              <w:t>3</w:t>
            </w:r>
          </w:p>
        </w:tc>
        <w:tc>
          <w:tcPr>
            <w:tcW w:w="3827" w:type="dxa"/>
          </w:tcPr>
          <w:p w14:paraId="13901756" w14:textId="77777777" w:rsidR="00A15FEA" w:rsidRPr="00FC7496" w:rsidRDefault="00A15FEA" w:rsidP="00CA39BB">
            <w:pPr>
              <w:pStyle w:val="TAL"/>
            </w:pPr>
            <w:r w:rsidRPr="00FC7496">
              <w:t>The UE is powered off or switched off (see ICS)</w:t>
            </w:r>
          </w:p>
        </w:tc>
        <w:tc>
          <w:tcPr>
            <w:tcW w:w="709" w:type="dxa"/>
          </w:tcPr>
          <w:p w14:paraId="19DBEF2C" w14:textId="77777777" w:rsidR="00A15FEA" w:rsidRPr="00FC7496" w:rsidRDefault="00A15FEA" w:rsidP="00CA39BB">
            <w:pPr>
              <w:pStyle w:val="TAC"/>
            </w:pPr>
            <w:r w:rsidRPr="00FC7496">
              <w:t>-</w:t>
            </w:r>
          </w:p>
        </w:tc>
        <w:tc>
          <w:tcPr>
            <w:tcW w:w="3402" w:type="dxa"/>
          </w:tcPr>
          <w:p w14:paraId="257335EA" w14:textId="77777777" w:rsidR="00A15FEA" w:rsidRPr="00FC7496" w:rsidRDefault="00A15FEA" w:rsidP="00CA39BB">
            <w:pPr>
              <w:pStyle w:val="TAL"/>
            </w:pPr>
            <w:r w:rsidRPr="00FC7496">
              <w:t>-</w:t>
            </w:r>
          </w:p>
        </w:tc>
      </w:tr>
      <w:tr w:rsidR="00A15FEA" w:rsidRPr="00FC7496" w14:paraId="347DD21D" w14:textId="77777777">
        <w:trPr>
          <w:jc w:val="center"/>
        </w:trPr>
        <w:tc>
          <w:tcPr>
            <w:tcW w:w="709" w:type="dxa"/>
          </w:tcPr>
          <w:p w14:paraId="16D60D4D" w14:textId="77777777" w:rsidR="00A15FEA" w:rsidRPr="00FC7496" w:rsidRDefault="00A15FEA" w:rsidP="00CA39BB">
            <w:pPr>
              <w:pStyle w:val="TAC"/>
              <w:rPr>
                <w:lang w:eastAsia="ja-JP"/>
              </w:rPr>
            </w:pPr>
            <w:r w:rsidRPr="00FC7496">
              <w:rPr>
                <w:lang w:eastAsia="ja-JP"/>
              </w:rPr>
              <w:t>-</w:t>
            </w:r>
          </w:p>
        </w:tc>
        <w:tc>
          <w:tcPr>
            <w:tcW w:w="3827" w:type="dxa"/>
          </w:tcPr>
          <w:p w14:paraId="2CC9135F" w14:textId="77777777" w:rsidR="00A15FEA" w:rsidRPr="00FC7496" w:rsidRDefault="00A15FEA" w:rsidP="00CA39BB">
            <w:pPr>
              <w:pStyle w:val="TAL"/>
              <w:rPr>
                <w:lang w:eastAsia="ja-JP"/>
              </w:rPr>
            </w:pPr>
            <w:r w:rsidRPr="00FC7496">
              <w:rPr>
                <w:lang w:eastAsia="ja-JP"/>
              </w:rPr>
              <w:t xml:space="preserve">EXCEPTION: Steps 4a1 to 4a4 specify behaviour </w:t>
            </w:r>
            <w:r w:rsidRPr="00FC7496">
              <w:t xml:space="preserve">if </w:t>
            </w:r>
            <w:r w:rsidRPr="00FC7496">
              <w:rPr>
                <w:lang w:eastAsia="ja-JP"/>
              </w:rPr>
              <w:t xml:space="preserve">the UE supports pc_SwitchOnOff </w:t>
            </w:r>
          </w:p>
        </w:tc>
        <w:tc>
          <w:tcPr>
            <w:tcW w:w="709" w:type="dxa"/>
          </w:tcPr>
          <w:p w14:paraId="38F8F988" w14:textId="77777777" w:rsidR="00A15FEA" w:rsidRPr="00FC7496" w:rsidRDefault="00A15FEA" w:rsidP="00CA39BB">
            <w:pPr>
              <w:pStyle w:val="TAC"/>
            </w:pPr>
            <w:r w:rsidRPr="00FC7496">
              <w:t>-</w:t>
            </w:r>
          </w:p>
        </w:tc>
        <w:tc>
          <w:tcPr>
            <w:tcW w:w="3402" w:type="dxa"/>
          </w:tcPr>
          <w:p w14:paraId="42899DF7" w14:textId="77777777" w:rsidR="00A15FEA" w:rsidRPr="00FC7496" w:rsidRDefault="00A15FEA" w:rsidP="00CA39BB">
            <w:pPr>
              <w:pStyle w:val="TAL"/>
            </w:pPr>
            <w:r w:rsidRPr="00FC7496">
              <w:t>-</w:t>
            </w:r>
          </w:p>
        </w:tc>
      </w:tr>
      <w:tr w:rsidR="00A15FEA" w:rsidRPr="00FC7496" w14:paraId="7F6C48B5" w14:textId="77777777">
        <w:trPr>
          <w:jc w:val="center"/>
        </w:trPr>
        <w:tc>
          <w:tcPr>
            <w:tcW w:w="709" w:type="dxa"/>
          </w:tcPr>
          <w:p w14:paraId="59F28404" w14:textId="77777777" w:rsidR="00A15FEA" w:rsidRPr="00FC7496" w:rsidRDefault="00A15FEA" w:rsidP="00CA39BB">
            <w:pPr>
              <w:pStyle w:val="TAC"/>
              <w:rPr>
                <w:lang w:eastAsia="ja-JP"/>
              </w:rPr>
            </w:pPr>
            <w:r w:rsidRPr="00FC7496">
              <w:rPr>
                <w:lang w:eastAsia="ja-JP"/>
              </w:rPr>
              <w:t>4a1</w:t>
            </w:r>
          </w:p>
        </w:tc>
        <w:tc>
          <w:tcPr>
            <w:tcW w:w="3827" w:type="dxa"/>
          </w:tcPr>
          <w:p w14:paraId="47BF735B" w14:textId="77777777" w:rsidR="00A15FEA" w:rsidRPr="00FC7496" w:rsidRDefault="00A15FEA" w:rsidP="00CA39BB">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16B94519" w14:textId="77777777" w:rsidR="00A15FEA" w:rsidRPr="00FC7496" w:rsidRDefault="00A15FEA" w:rsidP="00CA39BB">
            <w:pPr>
              <w:pStyle w:val="TAC"/>
            </w:pPr>
            <w:r w:rsidRPr="00FC7496">
              <w:t>--&gt;</w:t>
            </w:r>
          </w:p>
        </w:tc>
        <w:tc>
          <w:tcPr>
            <w:tcW w:w="3402" w:type="dxa"/>
          </w:tcPr>
          <w:p w14:paraId="5C9C9E28"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A15FEA" w:rsidRPr="00FC7496" w14:paraId="4B57F1EF" w14:textId="77777777">
        <w:trPr>
          <w:jc w:val="center"/>
        </w:trPr>
        <w:tc>
          <w:tcPr>
            <w:tcW w:w="709" w:type="dxa"/>
          </w:tcPr>
          <w:p w14:paraId="782E4255" w14:textId="77777777" w:rsidR="00A15FEA" w:rsidRPr="00FC7496" w:rsidRDefault="00A15FEA" w:rsidP="00CA39BB">
            <w:pPr>
              <w:pStyle w:val="TAC"/>
              <w:rPr>
                <w:lang w:eastAsia="ja-JP"/>
              </w:rPr>
            </w:pPr>
            <w:r w:rsidRPr="00FC7496">
              <w:rPr>
                <w:lang w:eastAsia="ja-JP"/>
              </w:rPr>
              <w:t>4a2</w:t>
            </w:r>
          </w:p>
        </w:tc>
        <w:tc>
          <w:tcPr>
            <w:tcW w:w="3827" w:type="dxa"/>
          </w:tcPr>
          <w:p w14:paraId="21B3BD61" w14:textId="77777777" w:rsidR="00A15FEA" w:rsidRPr="00FC7496" w:rsidRDefault="00A15FEA" w:rsidP="00CA39BB">
            <w:pPr>
              <w:pStyle w:val="TAL"/>
            </w:pPr>
            <w:r w:rsidRPr="00FC7496">
              <w:t xml:space="preserve">SS transmit an </w:t>
            </w:r>
            <w:r w:rsidRPr="00FC7496">
              <w:rPr>
                <w:i/>
              </w:rPr>
              <w:t>RRCConnectionSetup</w:t>
            </w:r>
            <w:r w:rsidRPr="00FC7496">
              <w:t xml:space="preserve"> message.</w:t>
            </w:r>
          </w:p>
        </w:tc>
        <w:tc>
          <w:tcPr>
            <w:tcW w:w="709" w:type="dxa"/>
            <w:vAlign w:val="center"/>
          </w:tcPr>
          <w:p w14:paraId="0774E784" w14:textId="77777777" w:rsidR="00A15FEA" w:rsidRPr="00FC7496" w:rsidRDefault="00A15FEA" w:rsidP="00CA39BB">
            <w:pPr>
              <w:pStyle w:val="TAC"/>
            </w:pPr>
            <w:r w:rsidRPr="00FC7496">
              <w:t>&lt;--</w:t>
            </w:r>
          </w:p>
        </w:tc>
        <w:tc>
          <w:tcPr>
            <w:tcW w:w="3402" w:type="dxa"/>
          </w:tcPr>
          <w:p w14:paraId="2AE26C0D"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3D62B493" w14:textId="77777777" w:rsidTr="00F92467">
        <w:trPr>
          <w:jc w:val="center"/>
        </w:trPr>
        <w:tc>
          <w:tcPr>
            <w:tcW w:w="709" w:type="dxa"/>
          </w:tcPr>
          <w:p w14:paraId="07E9350B" w14:textId="77777777" w:rsidR="002C18FE" w:rsidRPr="00FC7496" w:rsidRDefault="002C18FE" w:rsidP="00F92467">
            <w:pPr>
              <w:pStyle w:val="TAC"/>
              <w:rPr>
                <w:lang w:eastAsia="ja-JP"/>
              </w:rPr>
            </w:pPr>
            <w:r w:rsidRPr="00FC7496">
              <w:rPr>
                <w:lang w:eastAsia="ja-JP"/>
              </w:rPr>
              <w:t>-</w:t>
            </w:r>
          </w:p>
        </w:tc>
        <w:tc>
          <w:tcPr>
            <w:tcW w:w="3827" w:type="dxa"/>
          </w:tcPr>
          <w:p w14:paraId="18A4AAF5" w14:textId="77777777" w:rsidR="002C18FE" w:rsidRPr="00FC7496" w:rsidRDefault="002C18FE" w:rsidP="00F92467">
            <w:pPr>
              <w:pStyle w:val="TAL"/>
              <w:rPr>
                <w:lang w:eastAsia="ja-JP"/>
              </w:rPr>
            </w:pPr>
            <w:r w:rsidRPr="00FC7496">
              <w:t>EXCEPTION: Steps 4a3Aa1 to 4a3Aa6 specify optional behaviour is the UE has previously performed IMS registration</w:t>
            </w:r>
          </w:p>
        </w:tc>
        <w:tc>
          <w:tcPr>
            <w:tcW w:w="709" w:type="dxa"/>
          </w:tcPr>
          <w:p w14:paraId="003F492E" w14:textId="77777777" w:rsidR="002C18FE" w:rsidRPr="00FC7496" w:rsidRDefault="002C18FE" w:rsidP="00F92467">
            <w:pPr>
              <w:pStyle w:val="TAC"/>
            </w:pPr>
            <w:r w:rsidRPr="00FC7496">
              <w:t>-</w:t>
            </w:r>
          </w:p>
        </w:tc>
        <w:tc>
          <w:tcPr>
            <w:tcW w:w="3402" w:type="dxa"/>
          </w:tcPr>
          <w:p w14:paraId="16E72AD4" w14:textId="77777777" w:rsidR="002C18FE" w:rsidRPr="00FC7496" w:rsidRDefault="002C18FE" w:rsidP="00F92467">
            <w:pPr>
              <w:pStyle w:val="TAL"/>
              <w:rPr>
                <w:lang w:eastAsia="ja-JP"/>
              </w:rPr>
            </w:pPr>
            <w:r w:rsidRPr="00FC7496">
              <w:t>-</w:t>
            </w:r>
          </w:p>
        </w:tc>
      </w:tr>
      <w:tr w:rsidR="002C18FE" w:rsidRPr="00FC7496" w14:paraId="7004F1B6" w14:textId="77777777" w:rsidTr="00F92467">
        <w:trPr>
          <w:jc w:val="center"/>
        </w:trPr>
        <w:tc>
          <w:tcPr>
            <w:tcW w:w="709" w:type="dxa"/>
          </w:tcPr>
          <w:p w14:paraId="0EB63E08" w14:textId="77777777" w:rsidR="002C18FE" w:rsidRPr="00FC7496" w:rsidRDefault="002C18FE" w:rsidP="00F92467">
            <w:pPr>
              <w:pStyle w:val="TAC"/>
              <w:rPr>
                <w:lang w:eastAsia="ja-JP"/>
              </w:rPr>
            </w:pPr>
            <w:r w:rsidRPr="00FC7496">
              <w:rPr>
                <w:lang w:eastAsia="ja-JP"/>
              </w:rPr>
              <w:t>4a3Aa1</w:t>
            </w:r>
          </w:p>
        </w:tc>
        <w:tc>
          <w:tcPr>
            <w:tcW w:w="3827" w:type="dxa"/>
          </w:tcPr>
          <w:p w14:paraId="007681AA"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5D59188B" w14:textId="77777777" w:rsidR="002C18FE" w:rsidRPr="00FC7496" w:rsidRDefault="002C18FE" w:rsidP="00F92467">
            <w:pPr>
              <w:pStyle w:val="TAC"/>
            </w:pPr>
            <w:r w:rsidRPr="00FC7496">
              <w:t>--&gt;</w:t>
            </w:r>
          </w:p>
        </w:tc>
        <w:tc>
          <w:tcPr>
            <w:tcW w:w="3402" w:type="dxa"/>
          </w:tcPr>
          <w:p w14:paraId="3E0F78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7298EE90" w14:textId="77777777" w:rsidR="002C18FE" w:rsidRPr="00FC7496" w:rsidRDefault="002C18FE" w:rsidP="00F92467">
            <w:pPr>
              <w:pStyle w:val="TAL"/>
              <w:rPr>
                <w:lang w:eastAsia="ja-JP"/>
              </w:rPr>
            </w:pPr>
            <w:r w:rsidRPr="00FC7496">
              <w:rPr>
                <w:lang w:eastAsia="ja-JP"/>
              </w:rPr>
              <w:t>NAS: SERVICE REQUEST</w:t>
            </w:r>
          </w:p>
        </w:tc>
      </w:tr>
      <w:tr w:rsidR="002C18FE" w:rsidRPr="00FC7496" w14:paraId="568B6F61" w14:textId="77777777" w:rsidTr="00F92467">
        <w:trPr>
          <w:jc w:val="center"/>
        </w:trPr>
        <w:tc>
          <w:tcPr>
            <w:tcW w:w="709" w:type="dxa"/>
          </w:tcPr>
          <w:p w14:paraId="08B9C66F" w14:textId="77777777" w:rsidR="002C18FE" w:rsidRPr="00FC7496" w:rsidRDefault="002C18FE" w:rsidP="00F92467">
            <w:pPr>
              <w:pStyle w:val="TAC"/>
              <w:rPr>
                <w:lang w:eastAsia="ja-JP"/>
              </w:rPr>
            </w:pPr>
            <w:r w:rsidRPr="00FC7496">
              <w:rPr>
                <w:lang w:eastAsia="ja-JP"/>
              </w:rPr>
              <w:t>4a3Aa2</w:t>
            </w:r>
          </w:p>
        </w:tc>
        <w:tc>
          <w:tcPr>
            <w:tcW w:w="3827" w:type="dxa"/>
          </w:tcPr>
          <w:p w14:paraId="59FE58C7"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A0BCF0" w14:textId="77777777" w:rsidR="002C18FE" w:rsidRPr="00FC7496" w:rsidRDefault="002C18FE" w:rsidP="00F92467">
            <w:pPr>
              <w:pStyle w:val="TAC"/>
            </w:pPr>
            <w:r w:rsidRPr="00FC7496">
              <w:t>&lt;--</w:t>
            </w:r>
          </w:p>
        </w:tc>
        <w:tc>
          <w:tcPr>
            <w:tcW w:w="3402" w:type="dxa"/>
          </w:tcPr>
          <w:p w14:paraId="6A7CF337"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1B08B7BF" w14:textId="77777777" w:rsidTr="00F92467">
        <w:trPr>
          <w:jc w:val="center"/>
        </w:trPr>
        <w:tc>
          <w:tcPr>
            <w:tcW w:w="709" w:type="dxa"/>
          </w:tcPr>
          <w:p w14:paraId="3E3CB361" w14:textId="77777777" w:rsidR="002C18FE" w:rsidRPr="00FC7496" w:rsidRDefault="002C18FE" w:rsidP="00F92467">
            <w:pPr>
              <w:pStyle w:val="TAC"/>
              <w:rPr>
                <w:lang w:eastAsia="ja-JP"/>
              </w:rPr>
            </w:pPr>
            <w:r w:rsidRPr="00FC7496">
              <w:rPr>
                <w:lang w:eastAsia="ja-JP"/>
              </w:rPr>
              <w:t>4a3Aa3</w:t>
            </w:r>
          </w:p>
        </w:tc>
        <w:tc>
          <w:tcPr>
            <w:tcW w:w="3827" w:type="dxa"/>
          </w:tcPr>
          <w:p w14:paraId="39BA7398"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40F16283" w14:textId="77777777" w:rsidR="002C18FE" w:rsidRPr="00FC7496" w:rsidRDefault="002C18FE" w:rsidP="00F92467">
            <w:pPr>
              <w:pStyle w:val="TAC"/>
            </w:pPr>
            <w:r w:rsidRPr="00FC7496">
              <w:t>--&gt;</w:t>
            </w:r>
          </w:p>
        </w:tc>
        <w:tc>
          <w:tcPr>
            <w:tcW w:w="3402" w:type="dxa"/>
          </w:tcPr>
          <w:p w14:paraId="075D22B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3722F0D2" w14:textId="77777777" w:rsidTr="00F92467">
        <w:trPr>
          <w:jc w:val="center"/>
        </w:trPr>
        <w:tc>
          <w:tcPr>
            <w:tcW w:w="709" w:type="dxa"/>
          </w:tcPr>
          <w:p w14:paraId="387DCCE4" w14:textId="77777777" w:rsidR="002C18FE" w:rsidRPr="00FC7496" w:rsidRDefault="002C18FE" w:rsidP="00F92467">
            <w:pPr>
              <w:pStyle w:val="TAC"/>
              <w:rPr>
                <w:lang w:eastAsia="ja-JP"/>
              </w:rPr>
            </w:pPr>
            <w:r w:rsidRPr="00FC7496">
              <w:rPr>
                <w:lang w:eastAsia="ja-JP"/>
              </w:rPr>
              <w:t>4a3Aa4</w:t>
            </w:r>
          </w:p>
        </w:tc>
        <w:tc>
          <w:tcPr>
            <w:tcW w:w="3827" w:type="dxa"/>
          </w:tcPr>
          <w:p w14:paraId="4D2A0AA3"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60E6F7D0"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7BDD649" w14:textId="77777777" w:rsidR="002C18FE" w:rsidRPr="00FC7496" w:rsidRDefault="002C18FE" w:rsidP="00F92467">
            <w:pPr>
              <w:pStyle w:val="TAC"/>
            </w:pPr>
            <w:r w:rsidRPr="00FC7496">
              <w:t>&lt;--</w:t>
            </w:r>
          </w:p>
        </w:tc>
        <w:tc>
          <w:tcPr>
            <w:tcW w:w="3402" w:type="dxa"/>
          </w:tcPr>
          <w:p w14:paraId="68D25B53"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690670D1" w14:textId="77777777" w:rsidR="002C18FE" w:rsidRPr="00FC7496" w:rsidRDefault="002C18FE" w:rsidP="00F92467">
            <w:pPr>
              <w:pStyle w:val="TAL"/>
              <w:rPr>
                <w:lang w:eastAsia="ja-JP"/>
              </w:rPr>
            </w:pPr>
          </w:p>
        </w:tc>
      </w:tr>
      <w:tr w:rsidR="002C18FE" w:rsidRPr="00FC7496" w14:paraId="1D7CCA2C" w14:textId="77777777" w:rsidTr="00F92467">
        <w:trPr>
          <w:jc w:val="center"/>
        </w:trPr>
        <w:tc>
          <w:tcPr>
            <w:tcW w:w="709" w:type="dxa"/>
          </w:tcPr>
          <w:p w14:paraId="527D7B89" w14:textId="77777777" w:rsidR="002C18FE" w:rsidRPr="00FC7496" w:rsidRDefault="002C18FE" w:rsidP="00F92467">
            <w:pPr>
              <w:pStyle w:val="TAC"/>
              <w:rPr>
                <w:lang w:eastAsia="ja-JP"/>
              </w:rPr>
            </w:pPr>
            <w:r w:rsidRPr="00FC7496">
              <w:rPr>
                <w:lang w:eastAsia="ja-JP"/>
              </w:rPr>
              <w:t>-</w:t>
            </w:r>
          </w:p>
        </w:tc>
        <w:tc>
          <w:tcPr>
            <w:tcW w:w="3827" w:type="dxa"/>
          </w:tcPr>
          <w:p w14:paraId="32F9090B" w14:textId="77777777" w:rsidR="002C18FE" w:rsidRPr="00FC7496" w:rsidRDefault="002C18FE" w:rsidP="00F92467">
            <w:pPr>
              <w:pStyle w:val="TAL"/>
              <w:rPr>
                <w:lang w:eastAsia="ja-JP"/>
              </w:rPr>
            </w:pPr>
            <w:r w:rsidRPr="00FC7496">
              <w:t>EXCEPTION: In parallel to the event described in step 4a3Aa5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16DCAF69" w14:textId="77777777" w:rsidR="002C18FE" w:rsidRPr="00FC7496" w:rsidRDefault="002C18FE" w:rsidP="00F92467">
            <w:pPr>
              <w:pStyle w:val="TAC"/>
            </w:pPr>
            <w:r w:rsidRPr="00FC7496">
              <w:t>-</w:t>
            </w:r>
          </w:p>
        </w:tc>
        <w:tc>
          <w:tcPr>
            <w:tcW w:w="3402" w:type="dxa"/>
          </w:tcPr>
          <w:p w14:paraId="2B41FC67" w14:textId="77777777" w:rsidR="002C18FE" w:rsidRPr="00FC7496" w:rsidRDefault="002C18FE" w:rsidP="00F92467">
            <w:pPr>
              <w:pStyle w:val="TAL"/>
              <w:rPr>
                <w:lang w:eastAsia="ja-JP"/>
              </w:rPr>
            </w:pPr>
            <w:r w:rsidRPr="00FC7496">
              <w:t>-</w:t>
            </w:r>
          </w:p>
        </w:tc>
      </w:tr>
      <w:tr w:rsidR="002C18FE" w:rsidRPr="00FC7496" w14:paraId="30472CF4" w14:textId="77777777" w:rsidTr="00F92467">
        <w:trPr>
          <w:jc w:val="center"/>
        </w:trPr>
        <w:tc>
          <w:tcPr>
            <w:tcW w:w="709" w:type="dxa"/>
          </w:tcPr>
          <w:p w14:paraId="5764A9CA" w14:textId="77777777" w:rsidR="002C18FE" w:rsidRPr="00FC7496" w:rsidRDefault="002C18FE" w:rsidP="00F92467">
            <w:pPr>
              <w:pStyle w:val="TAC"/>
              <w:rPr>
                <w:lang w:eastAsia="ja-JP"/>
              </w:rPr>
            </w:pPr>
            <w:r w:rsidRPr="00FC7496">
              <w:rPr>
                <w:lang w:eastAsia="ja-JP"/>
              </w:rPr>
              <w:t>4a3Aa5</w:t>
            </w:r>
          </w:p>
        </w:tc>
        <w:tc>
          <w:tcPr>
            <w:tcW w:w="3827" w:type="dxa"/>
          </w:tcPr>
          <w:p w14:paraId="4BD27FE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658097E1" w14:textId="77777777" w:rsidR="002C18FE" w:rsidRPr="00FC7496" w:rsidRDefault="002C18FE" w:rsidP="00F92467">
            <w:pPr>
              <w:pStyle w:val="TAC"/>
            </w:pPr>
            <w:r w:rsidRPr="00FC7496">
              <w:t>--&gt;</w:t>
            </w:r>
          </w:p>
        </w:tc>
        <w:tc>
          <w:tcPr>
            <w:tcW w:w="3402" w:type="dxa"/>
          </w:tcPr>
          <w:p w14:paraId="114F74F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16C4F400" w14:textId="77777777" w:rsidTr="00F92467">
        <w:trPr>
          <w:jc w:val="center"/>
        </w:trPr>
        <w:tc>
          <w:tcPr>
            <w:tcW w:w="709" w:type="dxa"/>
          </w:tcPr>
          <w:p w14:paraId="359464D5" w14:textId="77777777" w:rsidR="002C18FE" w:rsidRPr="00FC7496" w:rsidRDefault="002C18FE" w:rsidP="00F92467">
            <w:pPr>
              <w:pStyle w:val="TAC"/>
              <w:rPr>
                <w:lang w:eastAsia="ja-JP"/>
              </w:rPr>
            </w:pPr>
            <w:r w:rsidRPr="00FC7496">
              <w:rPr>
                <w:lang w:eastAsia="ja-JP"/>
              </w:rPr>
              <w:t>4a3Aa6</w:t>
            </w:r>
          </w:p>
        </w:tc>
        <w:tc>
          <w:tcPr>
            <w:tcW w:w="3827" w:type="dxa"/>
          </w:tcPr>
          <w:p w14:paraId="18ED1134"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59B9B8DA" w14:textId="77777777" w:rsidR="002C18FE" w:rsidRPr="00FC7496" w:rsidRDefault="002C18FE" w:rsidP="00F92467">
            <w:pPr>
              <w:pStyle w:val="TAC"/>
            </w:pPr>
            <w:r w:rsidRPr="00FC7496">
              <w:t>--&gt;</w:t>
            </w:r>
          </w:p>
        </w:tc>
        <w:tc>
          <w:tcPr>
            <w:tcW w:w="3402" w:type="dxa"/>
          </w:tcPr>
          <w:p w14:paraId="44F56F8B" w14:textId="77777777" w:rsidR="002C18FE" w:rsidRPr="00FC7496" w:rsidRDefault="002C18FE" w:rsidP="00F92467">
            <w:pPr>
              <w:pStyle w:val="TAL"/>
              <w:rPr>
                <w:lang w:eastAsia="ja-JP"/>
              </w:rPr>
            </w:pPr>
            <w:r w:rsidRPr="00FC7496">
              <w:rPr>
                <w:lang w:eastAsia="ja-JP"/>
              </w:rPr>
              <w:t>NAS: DETACH REQUEST</w:t>
            </w:r>
          </w:p>
        </w:tc>
      </w:tr>
      <w:tr w:rsidR="002C18FE" w:rsidRPr="00FC7496" w14:paraId="0612D447" w14:textId="77777777" w:rsidTr="00F92467">
        <w:trPr>
          <w:jc w:val="center"/>
        </w:trPr>
        <w:tc>
          <w:tcPr>
            <w:tcW w:w="709" w:type="dxa"/>
          </w:tcPr>
          <w:p w14:paraId="1CD168F0" w14:textId="77777777" w:rsidR="002C18FE" w:rsidRPr="00FC7496" w:rsidRDefault="002C18FE" w:rsidP="00F92467">
            <w:pPr>
              <w:pStyle w:val="TAC"/>
              <w:rPr>
                <w:lang w:eastAsia="ja-JP"/>
              </w:rPr>
            </w:pPr>
            <w:r w:rsidRPr="00FC7496">
              <w:rPr>
                <w:lang w:eastAsia="ja-JP"/>
              </w:rPr>
              <w:t>-</w:t>
            </w:r>
          </w:p>
        </w:tc>
        <w:tc>
          <w:tcPr>
            <w:tcW w:w="3827" w:type="dxa"/>
          </w:tcPr>
          <w:p w14:paraId="28B376DC" w14:textId="77777777" w:rsidR="002C18FE" w:rsidRPr="00FC7496" w:rsidRDefault="002C18FE" w:rsidP="00F92467">
            <w:pPr>
              <w:pStyle w:val="TAL"/>
              <w:rPr>
                <w:lang w:eastAsia="ja-JP"/>
              </w:rPr>
            </w:pPr>
            <w:r w:rsidRPr="00FC7496">
              <w:rPr>
                <w:lang w:eastAsia="ja-JP"/>
              </w:rPr>
              <w:t>EXCEPTION : Step 4a3Ba1 below specifies the behaviour if the UE has not previously performed IMS registration</w:t>
            </w:r>
          </w:p>
        </w:tc>
        <w:tc>
          <w:tcPr>
            <w:tcW w:w="709" w:type="dxa"/>
          </w:tcPr>
          <w:p w14:paraId="07E3AE31" w14:textId="77777777" w:rsidR="002C18FE" w:rsidRPr="00FC7496" w:rsidRDefault="002C18FE" w:rsidP="00F92467">
            <w:pPr>
              <w:pStyle w:val="TAC"/>
            </w:pPr>
            <w:r w:rsidRPr="00FC7496">
              <w:t>-</w:t>
            </w:r>
          </w:p>
        </w:tc>
        <w:tc>
          <w:tcPr>
            <w:tcW w:w="3402" w:type="dxa"/>
          </w:tcPr>
          <w:p w14:paraId="449E403A" w14:textId="77777777" w:rsidR="002C18FE" w:rsidRPr="00FC7496" w:rsidRDefault="002C18FE" w:rsidP="00F92467">
            <w:pPr>
              <w:pStyle w:val="TAL"/>
              <w:rPr>
                <w:lang w:eastAsia="ja-JP"/>
              </w:rPr>
            </w:pPr>
          </w:p>
        </w:tc>
      </w:tr>
      <w:tr w:rsidR="00A15FEA" w:rsidRPr="00FC7496" w14:paraId="38B4FC4F" w14:textId="77777777">
        <w:trPr>
          <w:jc w:val="center"/>
        </w:trPr>
        <w:tc>
          <w:tcPr>
            <w:tcW w:w="709" w:type="dxa"/>
          </w:tcPr>
          <w:p w14:paraId="1B666E27" w14:textId="77777777" w:rsidR="00A15FEA" w:rsidRPr="00FC7496" w:rsidRDefault="00A15FEA" w:rsidP="00CA39BB">
            <w:pPr>
              <w:pStyle w:val="TAC"/>
              <w:rPr>
                <w:lang w:eastAsia="ja-JP"/>
              </w:rPr>
            </w:pPr>
            <w:r w:rsidRPr="00FC7496">
              <w:rPr>
                <w:lang w:eastAsia="ja-JP"/>
              </w:rPr>
              <w:t>4a3</w:t>
            </w:r>
            <w:r w:rsidR="002C18FE" w:rsidRPr="00FC7496">
              <w:rPr>
                <w:lang w:eastAsia="ja-JP"/>
              </w:rPr>
              <w:t xml:space="preserve"> Ba1</w:t>
            </w:r>
          </w:p>
        </w:tc>
        <w:tc>
          <w:tcPr>
            <w:tcW w:w="3827" w:type="dxa"/>
          </w:tcPr>
          <w:p w14:paraId="439C9726" w14:textId="77777777" w:rsidR="00A15FEA" w:rsidRPr="00FC7496" w:rsidRDefault="00A15FEA" w:rsidP="00CA39BB">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695F637F" w14:textId="77777777" w:rsidR="00A15FEA" w:rsidRPr="00FC7496" w:rsidRDefault="00A15FEA" w:rsidP="00CA39BB">
            <w:pPr>
              <w:pStyle w:val="TAC"/>
            </w:pPr>
            <w:r w:rsidRPr="00FC7496">
              <w:t>--&gt;</w:t>
            </w:r>
          </w:p>
        </w:tc>
        <w:tc>
          <w:tcPr>
            <w:tcW w:w="3402" w:type="dxa"/>
          </w:tcPr>
          <w:p w14:paraId="0B78DF0C" w14:textId="77777777" w:rsidR="00A15FEA" w:rsidRPr="00FC7496" w:rsidRDefault="00A15FEA" w:rsidP="00CA39BB">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37119605" w14:textId="77777777" w:rsidR="00A15FEA" w:rsidRPr="00FC7496" w:rsidRDefault="00A15FEA" w:rsidP="00CA39BB">
            <w:pPr>
              <w:pStyle w:val="TAL"/>
              <w:rPr>
                <w:lang w:eastAsia="ja-JP"/>
              </w:rPr>
            </w:pPr>
            <w:r w:rsidRPr="00FC7496">
              <w:rPr>
                <w:lang w:eastAsia="ja-JP"/>
              </w:rPr>
              <w:t>NAS: DETACH REQUEST</w:t>
            </w:r>
          </w:p>
        </w:tc>
      </w:tr>
      <w:tr w:rsidR="00A15FEA" w:rsidRPr="00FC7496" w14:paraId="5CC4D6AF" w14:textId="77777777">
        <w:trPr>
          <w:jc w:val="center"/>
        </w:trPr>
        <w:tc>
          <w:tcPr>
            <w:tcW w:w="709" w:type="dxa"/>
          </w:tcPr>
          <w:p w14:paraId="124028E9" w14:textId="77777777" w:rsidR="00A15FEA" w:rsidRPr="00FC7496" w:rsidRDefault="00A15FEA" w:rsidP="00CA39BB">
            <w:pPr>
              <w:pStyle w:val="TAC"/>
              <w:rPr>
                <w:lang w:eastAsia="ja-JP"/>
              </w:rPr>
            </w:pPr>
            <w:r w:rsidRPr="00FC7496">
              <w:rPr>
                <w:lang w:eastAsia="ja-JP"/>
              </w:rPr>
              <w:t>4a4</w:t>
            </w:r>
          </w:p>
        </w:tc>
        <w:tc>
          <w:tcPr>
            <w:tcW w:w="3827" w:type="dxa"/>
          </w:tcPr>
          <w:p w14:paraId="426E2DB0"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17DB97E0" w14:textId="77777777" w:rsidR="00A15FEA" w:rsidRPr="00FC7496" w:rsidRDefault="00A15FEA" w:rsidP="00CA39BB">
            <w:pPr>
              <w:pStyle w:val="TAC"/>
            </w:pPr>
            <w:r w:rsidRPr="00FC7496">
              <w:t>&lt;--</w:t>
            </w:r>
          </w:p>
        </w:tc>
        <w:tc>
          <w:tcPr>
            <w:tcW w:w="3402" w:type="dxa"/>
          </w:tcPr>
          <w:p w14:paraId="5E5E252B"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bl>
    <w:p w14:paraId="066CDF47" w14:textId="77777777" w:rsidR="00A15FEA" w:rsidRPr="00FC7496" w:rsidRDefault="00A15FEA" w:rsidP="00472CA0"/>
    <w:p w14:paraId="19BE6942" w14:textId="77777777" w:rsidR="00472CA0" w:rsidRPr="00FC7496" w:rsidRDefault="00472CA0" w:rsidP="00273022">
      <w:pPr>
        <w:pStyle w:val="Heading3"/>
      </w:pPr>
      <w:r w:rsidRPr="00FC7496">
        <w:t>10.3.4</w:t>
      </w:r>
      <w:r w:rsidRPr="00FC7496">
        <w:tab/>
        <w:t xml:space="preserve">Switch/Power off procedure in State </w:t>
      </w:r>
      <w:r w:rsidR="007E0ED8" w:rsidRPr="00FC7496">
        <w:t>E4</w:t>
      </w:r>
    </w:p>
    <w:p w14:paraId="38D8C0E0" w14:textId="77777777" w:rsidR="00472CA0" w:rsidRPr="00FC7496" w:rsidRDefault="00472CA0" w:rsidP="00273022">
      <w:pPr>
        <w:pStyle w:val="Heading4"/>
      </w:pPr>
      <w:r w:rsidRPr="00FC7496">
        <w:rPr>
          <w:lang w:eastAsia="ja-JP"/>
        </w:rPr>
        <w:t>10.3.4.</w:t>
      </w:r>
      <w:r w:rsidR="007E0ED8" w:rsidRPr="00FC7496">
        <w:rPr>
          <w:lang w:eastAsia="ja-JP"/>
        </w:rPr>
        <w:t>1</w:t>
      </w:r>
      <w:r w:rsidRPr="00FC7496">
        <w:tab/>
        <w:t>Procedure</w:t>
      </w:r>
    </w:p>
    <w:p w14:paraId="6E6C182E" w14:textId="77777777" w:rsidR="00472CA0" w:rsidRPr="00FC7496" w:rsidRDefault="00472CA0" w:rsidP="007A53B6">
      <w:pPr>
        <w:pStyle w:val="TH"/>
      </w:pPr>
      <w:r w:rsidRPr="00FC7496">
        <w:t>Table 10.3.4.</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492D1F" w:rsidRPr="00FC7496" w14:paraId="62D107E0" w14:textId="77777777">
        <w:trPr>
          <w:jc w:val="center"/>
        </w:trPr>
        <w:tc>
          <w:tcPr>
            <w:tcW w:w="709" w:type="dxa"/>
            <w:vMerge w:val="restart"/>
            <w:vAlign w:val="center"/>
          </w:tcPr>
          <w:p w14:paraId="43E88F80" w14:textId="77777777" w:rsidR="00492D1F" w:rsidRPr="00FC7496" w:rsidRDefault="00492D1F" w:rsidP="00492D1F">
            <w:pPr>
              <w:pStyle w:val="TAH"/>
            </w:pPr>
            <w:r w:rsidRPr="00FC7496">
              <w:t>Step</w:t>
            </w:r>
          </w:p>
        </w:tc>
        <w:tc>
          <w:tcPr>
            <w:tcW w:w="3617" w:type="dxa"/>
            <w:vMerge w:val="restart"/>
            <w:vAlign w:val="center"/>
          </w:tcPr>
          <w:p w14:paraId="4BD605D4"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CAA782B" w14:textId="77777777" w:rsidR="00492D1F" w:rsidRPr="00FC7496" w:rsidRDefault="00492D1F" w:rsidP="00472CA0">
            <w:pPr>
              <w:pStyle w:val="TAH"/>
            </w:pPr>
            <w:r w:rsidRPr="00FC7496">
              <w:t>Message Sequence</w:t>
            </w:r>
          </w:p>
        </w:tc>
      </w:tr>
      <w:tr w:rsidR="00492D1F" w:rsidRPr="00FC7496" w14:paraId="48C118A6" w14:textId="77777777">
        <w:trPr>
          <w:jc w:val="center"/>
        </w:trPr>
        <w:tc>
          <w:tcPr>
            <w:tcW w:w="709" w:type="dxa"/>
            <w:vMerge/>
          </w:tcPr>
          <w:p w14:paraId="0827F8C4" w14:textId="77777777" w:rsidR="00492D1F" w:rsidRPr="00FC7496" w:rsidRDefault="00492D1F" w:rsidP="00472CA0">
            <w:pPr>
              <w:pStyle w:val="TAH"/>
              <w:rPr>
                <w:rFonts w:eastAsia="MS Gothic"/>
              </w:rPr>
            </w:pPr>
          </w:p>
        </w:tc>
        <w:tc>
          <w:tcPr>
            <w:tcW w:w="3617" w:type="dxa"/>
            <w:vMerge/>
          </w:tcPr>
          <w:p w14:paraId="007F2942" w14:textId="77777777" w:rsidR="00492D1F" w:rsidRPr="00FC7496" w:rsidRDefault="00492D1F" w:rsidP="00472CA0">
            <w:pPr>
              <w:pStyle w:val="TAH"/>
              <w:rPr>
                <w:rFonts w:eastAsia="MS Gothic"/>
              </w:rPr>
            </w:pPr>
          </w:p>
        </w:tc>
        <w:tc>
          <w:tcPr>
            <w:tcW w:w="701" w:type="dxa"/>
            <w:tcBorders>
              <w:top w:val="single" w:sz="4" w:space="0" w:color="auto"/>
            </w:tcBorders>
          </w:tcPr>
          <w:p w14:paraId="295E8957" w14:textId="77777777" w:rsidR="00492D1F" w:rsidRPr="00FC7496" w:rsidRDefault="00492D1F" w:rsidP="00472CA0">
            <w:pPr>
              <w:pStyle w:val="TAH"/>
            </w:pPr>
            <w:r w:rsidRPr="00FC7496">
              <w:t>U - S</w:t>
            </w:r>
          </w:p>
        </w:tc>
        <w:tc>
          <w:tcPr>
            <w:tcW w:w="3620" w:type="dxa"/>
            <w:tcBorders>
              <w:top w:val="single" w:sz="4" w:space="0" w:color="auto"/>
            </w:tcBorders>
          </w:tcPr>
          <w:p w14:paraId="2AC7A992" w14:textId="77777777" w:rsidR="00492D1F" w:rsidRPr="00FC7496" w:rsidRDefault="00492D1F" w:rsidP="00472CA0">
            <w:pPr>
              <w:pStyle w:val="TAH"/>
            </w:pPr>
            <w:r w:rsidRPr="00FC7496">
              <w:t>Message</w:t>
            </w:r>
          </w:p>
        </w:tc>
      </w:tr>
      <w:tr w:rsidR="00472CA0" w:rsidRPr="00FC7496" w14:paraId="4B4B53E2" w14:textId="77777777">
        <w:trPr>
          <w:jc w:val="center"/>
        </w:trPr>
        <w:tc>
          <w:tcPr>
            <w:tcW w:w="709" w:type="dxa"/>
          </w:tcPr>
          <w:p w14:paraId="32DB68E4" w14:textId="77777777" w:rsidR="00472CA0" w:rsidRPr="00FC7496" w:rsidRDefault="00472CA0" w:rsidP="00472CA0">
            <w:pPr>
              <w:pStyle w:val="TAC"/>
            </w:pPr>
            <w:r w:rsidRPr="00FC7496">
              <w:t>1</w:t>
            </w:r>
          </w:p>
        </w:tc>
        <w:tc>
          <w:tcPr>
            <w:tcW w:w="3617" w:type="dxa"/>
          </w:tcPr>
          <w:p w14:paraId="2653C70D" w14:textId="77777777" w:rsidR="00472CA0" w:rsidRPr="00FC7496" w:rsidRDefault="00472CA0" w:rsidP="00472CA0">
            <w:pPr>
              <w:pStyle w:val="TAL"/>
            </w:pPr>
            <w:r w:rsidRPr="00FC7496">
              <w:t>The UE is powered off or switched off (see ICS)</w:t>
            </w:r>
          </w:p>
        </w:tc>
        <w:tc>
          <w:tcPr>
            <w:tcW w:w="701" w:type="dxa"/>
          </w:tcPr>
          <w:p w14:paraId="7707F77D" w14:textId="77777777" w:rsidR="00472CA0" w:rsidRPr="00FC7496" w:rsidRDefault="00472CA0" w:rsidP="00472CA0">
            <w:pPr>
              <w:pStyle w:val="TAC"/>
            </w:pPr>
            <w:r w:rsidRPr="00FC7496">
              <w:t>-</w:t>
            </w:r>
          </w:p>
        </w:tc>
        <w:tc>
          <w:tcPr>
            <w:tcW w:w="3620" w:type="dxa"/>
          </w:tcPr>
          <w:p w14:paraId="07AE7857" w14:textId="77777777" w:rsidR="00472CA0" w:rsidRPr="00FC7496" w:rsidRDefault="00472CA0" w:rsidP="00472CA0">
            <w:pPr>
              <w:pStyle w:val="TAL"/>
            </w:pPr>
            <w:r w:rsidRPr="00FC7496">
              <w:t>-</w:t>
            </w:r>
          </w:p>
        </w:tc>
      </w:tr>
    </w:tbl>
    <w:p w14:paraId="23DDDA5F" w14:textId="77777777" w:rsidR="00DE3E57" w:rsidRPr="00FC7496" w:rsidRDefault="00DE3E57" w:rsidP="00DE3E57"/>
    <w:p w14:paraId="110F3D1D" w14:textId="77777777" w:rsidR="00152039" w:rsidRPr="00FC7496" w:rsidRDefault="00152039" w:rsidP="00152039">
      <w:pPr>
        <w:pStyle w:val="Heading3"/>
      </w:pPr>
      <w:r w:rsidRPr="00FC7496">
        <w:t>10.3.5</w:t>
      </w:r>
      <w:r w:rsidRPr="00FC7496">
        <w:tab/>
        <w:t>Automatic selection mode procedure in State E5 (current cell, neighbour cell)</w:t>
      </w:r>
    </w:p>
    <w:p w14:paraId="10A849C5" w14:textId="77777777" w:rsidR="00152039" w:rsidRPr="00FC7496" w:rsidRDefault="00152039" w:rsidP="00152039">
      <w:pPr>
        <w:pStyle w:val="Heading4"/>
      </w:pPr>
      <w:r w:rsidRPr="00FC7496">
        <w:rPr>
          <w:lang w:eastAsia="ja-JP"/>
        </w:rPr>
        <w:t>10.3.5.1</w:t>
      </w:r>
      <w:r w:rsidRPr="00FC7496">
        <w:tab/>
        <w:t>Procedure</w:t>
      </w:r>
    </w:p>
    <w:p w14:paraId="2322C1F1" w14:textId="77777777" w:rsidR="00152039" w:rsidRPr="00FC7496" w:rsidRDefault="00152039" w:rsidP="00152039">
      <w:pPr>
        <w:pStyle w:val="TH"/>
      </w:pPr>
      <w:r w:rsidRPr="00FC7496">
        <w:t>Table 10.3.5.1-1: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152039" w:rsidRPr="00FC7496" w14:paraId="71B3A1DD" w14:textId="77777777" w:rsidTr="00205790">
        <w:trPr>
          <w:jc w:val="center"/>
        </w:trPr>
        <w:tc>
          <w:tcPr>
            <w:tcW w:w="709" w:type="dxa"/>
            <w:vMerge w:val="restart"/>
            <w:vAlign w:val="center"/>
          </w:tcPr>
          <w:p w14:paraId="0776F6F2" w14:textId="77777777" w:rsidR="00152039" w:rsidRPr="00FC7496" w:rsidRDefault="00152039" w:rsidP="00205790">
            <w:pPr>
              <w:pStyle w:val="TAH"/>
            </w:pPr>
            <w:r w:rsidRPr="00FC7496">
              <w:t>Step</w:t>
            </w:r>
          </w:p>
        </w:tc>
        <w:tc>
          <w:tcPr>
            <w:tcW w:w="3617" w:type="dxa"/>
            <w:vMerge w:val="restart"/>
            <w:vAlign w:val="center"/>
          </w:tcPr>
          <w:p w14:paraId="79EC64D2" w14:textId="77777777" w:rsidR="00152039" w:rsidRPr="00FC7496" w:rsidRDefault="00152039" w:rsidP="00205790">
            <w:pPr>
              <w:pStyle w:val="TAH"/>
            </w:pPr>
            <w:r w:rsidRPr="00FC7496">
              <w:t>Procedure</w:t>
            </w:r>
          </w:p>
        </w:tc>
        <w:tc>
          <w:tcPr>
            <w:tcW w:w="4321" w:type="dxa"/>
            <w:gridSpan w:val="2"/>
            <w:tcBorders>
              <w:bottom w:val="single" w:sz="4" w:space="0" w:color="auto"/>
            </w:tcBorders>
          </w:tcPr>
          <w:p w14:paraId="7CE4D45B" w14:textId="77777777" w:rsidR="00152039" w:rsidRPr="00FC7496" w:rsidRDefault="00152039" w:rsidP="00205790">
            <w:pPr>
              <w:pStyle w:val="TAH"/>
            </w:pPr>
            <w:r w:rsidRPr="00FC7496">
              <w:t>Message Sequence</w:t>
            </w:r>
          </w:p>
        </w:tc>
      </w:tr>
      <w:tr w:rsidR="00152039" w:rsidRPr="00FC7496" w14:paraId="6F375856" w14:textId="77777777" w:rsidTr="00205790">
        <w:trPr>
          <w:jc w:val="center"/>
        </w:trPr>
        <w:tc>
          <w:tcPr>
            <w:tcW w:w="709" w:type="dxa"/>
            <w:vMerge/>
          </w:tcPr>
          <w:p w14:paraId="13559067" w14:textId="77777777" w:rsidR="00152039" w:rsidRPr="00FC7496" w:rsidRDefault="00152039" w:rsidP="00205790">
            <w:pPr>
              <w:pStyle w:val="TAH"/>
              <w:rPr>
                <w:rFonts w:eastAsia="MS Gothic"/>
              </w:rPr>
            </w:pPr>
          </w:p>
        </w:tc>
        <w:tc>
          <w:tcPr>
            <w:tcW w:w="3617" w:type="dxa"/>
            <w:vMerge/>
          </w:tcPr>
          <w:p w14:paraId="54916F4C" w14:textId="77777777" w:rsidR="00152039" w:rsidRPr="00FC7496" w:rsidRDefault="00152039" w:rsidP="00205790">
            <w:pPr>
              <w:pStyle w:val="TAH"/>
              <w:rPr>
                <w:rFonts w:eastAsia="MS Gothic"/>
              </w:rPr>
            </w:pPr>
          </w:p>
        </w:tc>
        <w:tc>
          <w:tcPr>
            <w:tcW w:w="701" w:type="dxa"/>
            <w:tcBorders>
              <w:top w:val="single" w:sz="4" w:space="0" w:color="auto"/>
            </w:tcBorders>
          </w:tcPr>
          <w:p w14:paraId="6A679312" w14:textId="77777777" w:rsidR="00152039" w:rsidRPr="00FC7496" w:rsidRDefault="00152039" w:rsidP="00205790">
            <w:pPr>
              <w:pStyle w:val="TAH"/>
            </w:pPr>
            <w:r w:rsidRPr="00FC7496">
              <w:t>U - S</w:t>
            </w:r>
          </w:p>
        </w:tc>
        <w:tc>
          <w:tcPr>
            <w:tcW w:w="3620" w:type="dxa"/>
            <w:tcBorders>
              <w:top w:val="single" w:sz="4" w:space="0" w:color="auto"/>
            </w:tcBorders>
          </w:tcPr>
          <w:p w14:paraId="2281F8ED" w14:textId="77777777" w:rsidR="00152039" w:rsidRPr="00FC7496" w:rsidRDefault="00152039" w:rsidP="00205790">
            <w:pPr>
              <w:pStyle w:val="TAH"/>
            </w:pPr>
            <w:r w:rsidRPr="00FC7496">
              <w:t>Message</w:t>
            </w:r>
          </w:p>
        </w:tc>
      </w:tr>
      <w:tr w:rsidR="00152039" w:rsidRPr="00FC7496" w14:paraId="74F37859" w14:textId="77777777" w:rsidTr="00205790">
        <w:trPr>
          <w:jc w:val="center"/>
        </w:trPr>
        <w:tc>
          <w:tcPr>
            <w:tcW w:w="709" w:type="dxa"/>
          </w:tcPr>
          <w:p w14:paraId="3944DCF2" w14:textId="77777777" w:rsidR="00152039" w:rsidRPr="00FC7496" w:rsidRDefault="00152039" w:rsidP="00205790">
            <w:pPr>
              <w:pStyle w:val="TAC"/>
            </w:pPr>
            <w:r w:rsidRPr="00FC7496">
              <w:t>1</w:t>
            </w:r>
          </w:p>
        </w:tc>
        <w:tc>
          <w:tcPr>
            <w:tcW w:w="3617" w:type="dxa"/>
          </w:tcPr>
          <w:p w14:paraId="21DCF394" w14:textId="77777777" w:rsidR="00152039" w:rsidRPr="00FC7496" w:rsidRDefault="00152039" w:rsidP="00205790">
            <w:pPr>
              <w:pStyle w:val="TAL"/>
            </w:pPr>
            <w:r w:rsidRPr="00FC7496">
              <w:t>Set UE to Automatic PLMN selection mode.</w:t>
            </w:r>
          </w:p>
        </w:tc>
        <w:tc>
          <w:tcPr>
            <w:tcW w:w="701" w:type="dxa"/>
          </w:tcPr>
          <w:p w14:paraId="34792911" w14:textId="77777777" w:rsidR="00152039" w:rsidRPr="00FC7496" w:rsidRDefault="00152039" w:rsidP="00205790">
            <w:pPr>
              <w:pStyle w:val="TAC"/>
            </w:pPr>
            <w:r w:rsidRPr="00FC7496">
              <w:t>-</w:t>
            </w:r>
          </w:p>
        </w:tc>
        <w:tc>
          <w:tcPr>
            <w:tcW w:w="3620" w:type="dxa"/>
          </w:tcPr>
          <w:p w14:paraId="272942C6" w14:textId="77777777" w:rsidR="00152039" w:rsidRPr="00FC7496" w:rsidRDefault="00152039" w:rsidP="00205790">
            <w:pPr>
              <w:pStyle w:val="TAL"/>
            </w:pPr>
            <w:r w:rsidRPr="00FC7496">
              <w:t>-</w:t>
            </w:r>
          </w:p>
        </w:tc>
      </w:tr>
      <w:tr w:rsidR="00152039" w:rsidRPr="00FC7496" w14:paraId="4DC6777D" w14:textId="77777777" w:rsidTr="00205790">
        <w:trPr>
          <w:jc w:val="center"/>
        </w:trPr>
        <w:tc>
          <w:tcPr>
            <w:tcW w:w="709" w:type="dxa"/>
          </w:tcPr>
          <w:p w14:paraId="3B5CE70B" w14:textId="77777777" w:rsidR="00152039" w:rsidRPr="00FC7496" w:rsidRDefault="00152039" w:rsidP="00205790">
            <w:pPr>
              <w:pStyle w:val="TAC"/>
            </w:pPr>
            <w:r w:rsidRPr="00FC7496">
              <w:t>2</w:t>
            </w:r>
          </w:p>
        </w:tc>
        <w:tc>
          <w:tcPr>
            <w:tcW w:w="3617" w:type="dxa"/>
          </w:tcPr>
          <w:p w14:paraId="76185C72" w14:textId="77777777" w:rsidR="00152039" w:rsidRPr="00FC7496" w:rsidRDefault="00152039" w:rsidP="00205790">
            <w:pPr>
              <w:pStyle w:val="TAL"/>
            </w:pPr>
            <w:r w:rsidRPr="00FC7496">
              <w:t>The SS configures:</w:t>
            </w:r>
          </w:p>
          <w:p w14:paraId="1F9F7E3F" w14:textId="77777777" w:rsidR="00152039" w:rsidRPr="00FC7496" w:rsidRDefault="00152039" w:rsidP="00205790">
            <w:pPr>
              <w:pStyle w:val="TAL"/>
            </w:pPr>
            <w:r w:rsidRPr="00FC7496">
              <w:t>- the current cell as a “Non-Suitable Off cell”</w:t>
            </w:r>
          </w:p>
          <w:p w14:paraId="44BB020A" w14:textId="77777777" w:rsidR="00152039" w:rsidRPr="00FC7496" w:rsidRDefault="00152039" w:rsidP="00205790">
            <w:pPr>
              <w:pStyle w:val="TAL"/>
            </w:pPr>
            <w:r w:rsidRPr="00FC7496">
              <w:t>- the neighbour cell as a “Serving cell”</w:t>
            </w:r>
          </w:p>
        </w:tc>
        <w:tc>
          <w:tcPr>
            <w:tcW w:w="701" w:type="dxa"/>
          </w:tcPr>
          <w:p w14:paraId="554A1A97" w14:textId="77777777" w:rsidR="00152039" w:rsidRPr="00FC7496" w:rsidRDefault="00152039" w:rsidP="00205790">
            <w:pPr>
              <w:pStyle w:val="TAC"/>
            </w:pPr>
            <w:r w:rsidRPr="00FC7496">
              <w:t>-</w:t>
            </w:r>
          </w:p>
        </w:tc>
        <w:tc>
          <w:tcPr>
            <w:tcW w:w="3620" w:type="dxa"/>
          </w:tcPr>
          <w:p w14:paraId="16EAEE59" w14:textId="77777777" w:rsidR="00152039" w:rsidRPr="00FC7496" w:rsidRDefault="00152039" w:rsidP="00205790">
            <w:pPr>
              <w:pStyle w:val="TAL"/>
            </w:pPr>
            <w:r w:rsidRPr="00FC7496">
              <w:t>-</w:t>
            </w:r>
          </w:p>
        </w:tc>
      </w:tr>
      <w:tr w:rsidR="00152039" w:rsidRPr="00FC7496" w14:paraId="2D574907" w14:textId="77777777" w:rsidTr="00205790">
        <w:trPr>
          <w:jc w:val="center"/>
        </w:trPr>
        <w:tc>
          <w:tcPr>
            <w:tcW w:w="709" w:type="dxa"/>
          </w:tcPr>
          <w:p w14:paraId="51E2E83A" w14:textId="77777777" w:rsidR="00152039" w:rsidRPr="00FC7496" w:rsidRDefault="00152039" w:rsidP="00205790">
            <w:pPr>
              <w:pStyle w:val="TAC"/>
            </w:pPr>
            <w:r w:rsidRPr="00FC7496">
              <w:t>3</w:t>
            </w:r>
          </w:p>
        </w:tc>
        <w:tc>
          <w:tcPr>
            <w:tcW w:w="3617" w:type="dxa"/>
          </w:tcPr>
          <w:p w14:paraId="08F3CF8B" w14:textId="77777777" w:rsidR="00152039" w:rsidRPr="00FC7496" w:rsidRDefault="00152039" w:rsidP="00205790">
            <w:pPr>
              <w:pStyle w:val="TAL"/>
            </w:pPr>
            <w:r w:rsidRPr="00FC7496">
              <w:t>Generic test procedure in TS 36.508 subclause 6.4.2.7-1 is performed on the neighbour cell</w:t>
            </w:r>
          </w:p>
        </w:tc>
        <w:tc>
          <w:tcPr>
            <w:tcW w:w="701" w:type="dxa"/>
          </w:tcPr>
          <w:p w14:paraId="0C6DAC24" w14:textId="77777777" w:rsidR="00152039" w:rsidRPr="00FC7496" w:rsidRDefault="00152039" w:rsidP="00205790">
            <w:pPr>
              <w:pStyle w:val="TAC"/>
            </w:pPr>
            <w:r w:rsidRPr="00FC7496">
              <w:t>-</w:t>
            </w:r>
          </w:p>
        </w:tc>
        <w:tc>
          <w:tcPr>
            <w:tcW w:w="3620" w:type="dxa"/>
          </w:tcPr>
          <w:p w14:paraId="66718DBC" w14:textId="77777777" w:rsidR="00152039" w:rsidRPr="00FC7496" w:rsidRDefault="00152039" w:rsidP="00205790">
            <w:pPr>
              <w:pStyle w:val="TAL"/>
            </w:pPr>
            <w:r w:rsidRPr="00FC7496">
              <w:t>-</w:t>
            </w:r>
          </w:p>
        </w:tc>
      </w:tr>
      <w:tr w:rsidR="00152039" w:rsidRPr="00FC7496" w14:paraId="0B039C10" w14:textId="77777777" w:rsidTr="00205790">
        <w:trPr>
          <w:jc w:val="center"/>
        </w:trPr>
        <w:tc>
          <w:tcPr>
            <w:tcW w:w="709" w:type="dxa"/>
          </w:tcPr>
          <w:p w14:paraId="08996252" w14:textId="77777777" w:rsidR="00152039" w:rsidRPr="00FC7496" w:rsidRDefault="00152039" w:rsidP="00205790">
            <w:pPr>
              <w:pStyle w:val="TAC"/>
            </w:pPr>
            <w:r w:rsidRPr="00FC7496">
              <w:t>-</w:t>
            </w:r>
          </w:p>
        </w:tc>
        <w:tc>
          <w:tcPr>
            <w:tcW w:w="3617" w:type="dxa"/>
          </w:tcPr>
          <w:p w14:paraId="7F5D8FEB" w14:textId="77777777" w:rsidR="00152039" w:rsidRPr="00FC7496" w:rsidRDefault="00152039" w:rsidP="00205790">
            <w:pPr>
              <w:pStyle w:val="TAL"/>
            </w:pPr>
            <w:r w:rsidRPr="00FC7496">
              <w:t>At the end of this test procedure sequence, the UE is in end state E-UTRA idle (E1)</w:t>
            </w:r>
          </w:p>
        </w:tc>
        <w:tc>
          <w:tcPr>
            <w:tcW w:w="701" w:type="dxa"/>
          </w:tcPr>
          <w:p w14:paraId="43672A0D" w14:textId="77777777" w:rsidR="00152039" w:rsidRPr="00FC7496" w:rsidRDefault="00152039" w:rsidP="00205790">
            <w:pPr>
              <w:pStyle w:val="TAC"/>
            </w:pPr>
            <w:r w:rsidRPr="00FC7496">
              <w:t>-</w:t>
            </w:r>
          </w:p>
        </w:tc>
        <w:tc>
          <w:tcPr>
            <w:tcW w:w="3620" w:type="dxa"/>
          </w:tcPr>
          <w:p w14:paraId="67C4FBFA" w14:textId="77777777" w:rsidR="00152039" w:rsidRPr="00FC7496" w:rsidRDefault="00152039" w:rsidP="00205790">
            <w:pPr>
              <w:pStyle w:val="TAL"/>
            </w:pPr>
            <w:r w:rsidRPr="00FC7496">
              <w:t>-</w:t>
            </w:r>
          </w:p>
        </w:tc>
      </w:tr>
    </w:tbl>
    <w:p w14:paraId="2486B70E" w14:textId="77777777" w:rsidR="00152039" w:rsidRPr="00FC7496" w:rsidRDefault="00152039" w:rsidP="00152039"/>
    <w:p w14:paraId="5F295220" w14:textId="77777777" w:rsidR="00DE3E57" w:rsidRPr="00FC7496" w:rsidRDefault="00DE3E57" w:rsidP="00273022">
      <w:pPr>
        <w:pStyle w:val="Heading2"/>
        <w:keepNext w:val="0"/>
        <w:keepLines w:val="0"/>
      </w:pPr>
      <w:r w:rsidRPr="00FC7496">
        <w:t>10.4</w:t>
      </w:r>
      <w:r w:rsidRPr="00FC7496">
        <w:tab/>
        <w:t>Postambles for E-UTRA to HRPD test cases</w:t>
      </w:r>
    </w:p>
    <w:p w14:paraId="4F407EC0" w14:textId="77777777" w:rsidR="00DE3E57" w:rsidRPr="00FC7496" w:rsidRDefault="00DE3E57" w:rsidP="00273022">
      <w:r w:rsidRPr="00FC7496">
        <w:t xml:space="preserve">This clause describes UE postamble states which can be used in the post condition of E-UTRA test </w:t>
      </w:r>
      <w:r w:rsidR="00492D1F" w:rsidRPr="00FC7496">
        <w:t>cases defined in TS </w:t>
      </w:r>
      <w:r w:rsidRPr="00FC7496">
        <w:t>36.523-1</w:t>
      </w:r>
      <w:r w:rsidR="00492D1F" w:rsidRPr="00FC7496">
        <w:t xml:space="preserve"> </w:t>
      </w:r>
      <w:r w:rsidRPr="00FC7496">
        <w:t>[1]. The clause also specifies a set of procedures to bring the UE into these states.</w:t>
      </w:r>
    </w:p>
    <w:p w14:paraId="784B5F84" w14:textId="77777777" w:rsidR="00DE3E57" w:rsidRPr="00FC7496" w:rsidRDefault="00DE3E57" w:rsidP="00273022">
      <w:pPr>
        <w:pStyle w:val="Heading3"/>
        <w:keepNext w:val="0"/>
        <w:keepLines w:val="0"/>
      </w:pPr>
      <w:r w:rsidRPr="00FC7496">
        <w:rPr>
          <w:lang w:eastAsia="ja-JP"/>
        </w:rPr>
        <w:t>10.4.1</w:t>
      </w:r>
      <w:r w:rsidRPr="00FC7496">
        <w:rPr>
          <w:lang w:eastAsia="ja-JP"/>
        </w:rPr>
        <w:tab/>
        <w:t>U</w:t>
      </w:r>
      <w:r w:rsidRPr="00FC7496">
        <w:t>E postamble procedures for E-UTRA to HRPD (No Pre-Registration)</w:t>
      </w:r>
    </w:p>
    <w:p w14:paraId="7E9C4E00" w14:textId="77777777" w:rsidR="00DE3E57" w:rsidRPr="00FC7496" w:rsidRDefault="00DE3E57" w:rsidP="00273022">
      <w:pPr>
        <w:pStyle w:val="Heading4"/>
        <w:keepNext w:val="0"/>
        <w:keepLines w:val="0"/>
      </w:pPr>
      <w:r w:rsidRPr="00FC7496">
        <w:t>10.4.1.1</w:t>
      </w:r>
      <w:r w:rsidRPr="00FC7496">
        <w:tab/>
        <w:t>Registration on HRPD Cell</w:t>
      </w:r>
    </w:p>
    <w:p w14:paraId="4D694A5D" w14:textId="77777777" w:rsidR="00DE3E57" w:rsidRPr="00FC7496" w:rsidRDefault="00DE3E57" w:rsidP="00273022">
      <w:pPr>
        <w:pStyle w:val="TH"/>
        <w:keepNext w:val="0"/>
        <w:keepLines w:val="0"/>
      </w:pPr>
      <w:r w:rsidRPr="00FC7496">
        <w:t>Table 10.4.1.1</w:t>
      </w:r>
      <w:r w:rsidR="005127A3" w:rsidRPr="00FC7496">
        <w:t>: Registration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6189FF0D" w14:textId="77777777">
        <w:trPr>
          <w:tblHeader/>
          <w:jc w:val="center"/>
        </w:trPr>
        <w:tc>
          <w:tcPr>
            <w:tcW w:w="672" w:type="dxa"/>
            <w:vMerge w:val="restart"/>
            <w:vAlign w:val="center"/>
          </w:tcPr>
          <w:p w14:paraId="5B56AF12" w14:textId="77777777" w:rsidR="00492D1F" w:rsidRPr="00FC7496" w:rsidRDefault="00492D1F" w:rsidP="00273022">
            <w:pPr>
              <w:pStyle w:val="TAH"/>
              <w:keepNext w:val="0"/>
              <w:keepLines w:val="0"/>
            </w:pPr>
            <w:r w:rsidRPr="00FC7496">
              <w:t>Step</w:t>
            </w:r>
          </w:p>
        </w:tc>
        <w:tc>
          <w:tcPr>
            <w:tcW w:w="3904" w:type="dxa"/>
            <w:vMerge w:val="restart"/>
            <w:vAlign w:val="center"/>
          </w:tcPr>
          <w:p w14:paraId="278724DA" w14:textId="77777777" w:rsidR="00492D1F" w:rsidRPr="00FC7496" w:rsidRDefault="00492D1F" w:rsidP="00273022">
            <w:pPr>
              <w:pStyle w:val="TAH"/>
              <w:keepNext w:val="0"/>
              <w:keepLines w:val="0"/>
            </w:pPr>
            <w:r w:rsidRPr="00FC7496">
              <w:t>Procedure</w:t>
            </w:r>
          </w:p>
        </w:tc>
        <w:tc>
          <w:tcPr>
            <w:tcW w:w="4321" w:type="dxa"/>
            <w:gridSpan w:val="2"/>
            <w:tcBorders>
              <w:bottom w:val="single" w:sz="4" w:space="0" w:color="auto"/>
            </w:tcBorders>
          </w:tcPr>
          <w:p w14:paraId="069D7479" w14:textId="77777777" w:rsidR="00492D1F" w:rsidRPr="00FC7496" w:rsidRDefault="00492D1F" w:rsidP="00273022">
            <w:pPr>
              <w:pStyle w:val="TAH"/>
              <w:keepNext w:val="0"/>
              <w:keepLines w:val="0"/>
            </w:pPr>
            <w:r w:rsidRPr="00FC7496">
              <w:t>Message Sequence</w:t>
            </w:r>
          </w:p>
        </w:tc>
      </w:tr>
      <w:tr w:rsidR="00492D1F" w:rsidRPr="00FC7496" w14:paraId="6BACFEBF" w14:textId="77777777">
        <w:trPr>
          <w:tblHeader/>
          <w:jc w:val="center"/>
        </w:trPr>
        <w:tc>
          <w:tcPr>
            <w:tcW w:w="672" w:type="dxa"/>
            <w:vMerge/>
          </w:tcPr>
          <w:p w14:paraId="060A7F4D" w14:textId="77777777" w:rsidR="00492D1F" w:rsidRPr="00FC7496" w:rsidRDefault="00492D1F" w:rsidP="00273022">
            <w:pPr>
              <w:pStyle w:val="TAH"/>
              <w:keepNext w:val="0"/>
              <w:keepLines w:val="0"/>
              <w:rPr>
                <w:rFonts w:eastAsia="MS Gothic"/>
              </w:rPr>
            </w:pPr>
          </w:p>
        </w:tc>
        <w:tc>
          <w:tcPr>
            <w:tcW w:w="3904" w:type="dxa"/>
            <w:vMerge/>
          </w:tcPr>
          <w:p w14:paraId="5BC25DD3" w14:textId="77777777" w:rsidR="00492D1F" w:rsidRPr="00FC7496" w:rsidRDefault="00492D1F" w:rsidP="00273022">
            <w:pPr>
              <w:pStyle w:val="TAH"/>
              <w:keepNext w:val="0"/>
              <w:keepLines w:val="0"/>
              <w:rPr>
                <w:rFonts w:eastAsia="MS Gothic"/>
              </w:rPr>
            </w:pPr>
          </w:p>
        </w:tc>
        <w:tc>
          <w:tcPr>
            <w:tcW w:w="701" w:type="dxa"/>
            <w:tcBorders>
              <w:top w:val="single" w:sz="4" w:space="0" w:color="auto"/>
            </w:tcBorders>
          </w:tcPr>
          <w:p w14:paraId="4A9651FA" w14:textId="77777777" w:rsidR="00492D1F" w:rsidRPr="00FC7496" w:rsidRDefault="00492D1F" w:rsidP="00273022">
            <w:pPr>
              <w:pStyle w:val="TAH"/>
              <w:keepNext w:val="0"/>
              <w:keepLines w:val="0"/>
            </w:pPr>
            <w:r w:rsidRPr="00FC7496">
              <w:t>U - S</w:t>
            </w:r>
          </w:p>
        </w:tc>
        <w:tc>
          <w:tcPr>
            <w:tcW w:w="3620" w:type="dxa"/>
            <w:tcBorders>
              <w:top w:val="single" w:sz="4" w:space="0" w:color="auto"/>
            </w:tcBorders>
          </w:tcPr>
          <w:p w14:paraId="03D3B3FF" w14:textId="77777777" w:rsidR="00492D1F" w:rsidRPr="00FC7496" w:rsidRDefault="00492D1F" w:rsidP="00273022">
            <w:pPr>
              <w:pStyle w:val="TAH"/>
              <w:keepNext w:val="0"/>
              <w:keepLines w:val="0"/>
            </w:pPr>
            <w:r w:rsidRPr="00FC7496">
              <w:t>Message</w:t>
            </w:r>
          </w:p>
        </w:tc>
      </w:tr>
      <w:tr w:rsidR="00DE3E57" w:rsidRPr="00FC7496" w14:paraId="44F209E6" w14:textId="77777777">
        <w:trPr>
          <w:jc w:val="center"/>
        </w:trPr>
        <w:tc>
          <w:tcPr>
            <w:tcW w:w="672" w:type="dxa"/>
          </w:tcPr>
          <w:p w14:paraId="66B5DFAB" w14:textId="77777777" w:rsidR="00DE3E57" w:rsidRPr="00FC7496" w:rsidRDefault="00DE3E57" w:rsidP="00273022">
            <w:pPr>
              <w:pStyle w:val="TAC"/>
              <w:keepNext w:val="0"/>
              <w:keepLines w:val="0"/>
            </w:pPr>
            <w:r w:rsidRPr="00FC7496">
              <w:t>1</w:t>
            </w:r>
          </w:p>
        </w:tc>
        <w:tc>
          <w:tcPr>
            <w:tcW w:w="3904" w:type="dxa"/>
          </w:tcPr>
          <w:p w14:paraId="6A528DBE" w14:textId="77777777" w:rsidR="00DE3E57" w:rsidRPr="00FC7496" w:rsidRDefault="00DE3E57" w:rsidP="00273022">
            <w:pPr>
              <w:pStyle w:val="TAL"/>
              <w:keepNext w:val="0"/>
              <w:keepLines w:val="0"/>
            </w:pPr>
            <w:r w:rsidRPr="00FC7496">
              <w:t xml:space="preserve">The UE transmits </w:t>
            </w:r>
            <w:r w:rsidR="001B16A2" w:rsidRPr="00FC7496">
              <w:t>a</w:t>
            </w:r>
            <w:r w:rsidRPr="00FC7496">
              <w:t xml:space="preserve"> </w:t>
            </w:r>
            <w:r w:rsidRPr="00FC7496">
              <w:rPr>
                <w:i/>
              </w:rPr>
              <w:t xml:space="preserve">UATIRequest </w:t>
            </w:r>
            <w:r w:rsidRPr="00FC7496">
              <w:t xml:space="preserve">message. </w:t>
            </w:r>
          </w:p>
        </w:tc>
        <w:tc>
          <w:tcPr>
            <w:tcW w:w="701" w:type="dxa"/>
          </w:tcPr>
          <w:p w14:paraId="7C149E11" w14:textId="77777777" w:rsidR="00DE3E57" w:rsidRPr="00FC7496" w:rsidRDefault="00DE3E57" w:rsidP="00273022">
            <w:pPr>
              <w:pStyle w:val="TAC"/>
              <w:keepNext w:val="0"/>
              <w:keepLines w:val="0"/>
            </w:pPr>
            <w:r w:rsidRPr="00FC7496">
              <w:t>--&gt;</w:t>
            </w:r>
          </w:p>
        </w:tc>
        <w:tc>
          <w:tcPr>
            <w:tcW w:w="3620" w:type="dxa"/>
          </w:tcPr>
          <w:p w14:paraId="3E00EF88" w14:textId="77777777" w:rsidR="00DE3E57" w:rsidRPr="00FC7496" w:rsidRDefault="00DE3E57" w:rsidP="00273022">
            <w:pPr>
              <w:pStyle w:val="TAL"/>
              <w:keepNext w:val="0"/>
              <w:keepLines w:val="0"/>
            </w:pPr>
            <w:r w:rsidRPr="00FC7496">
              <w:rPr>
                <w:i/>
              </w:rPr>
              <w:t>UATIRequest</w:t>
            </w:r>
          </w:p>
        </w:tc>
      </w:tr>
      <w:tr w:rsidR="00DE3E57" w:rsidRPr="00FC7496" w14:paraId="3A9040C2" w14:textId="77777777">
        <w:trPr>
          <w:jc w:val="center"/>
        </w:trPr>
        <w:tc>
          <w:tcPr>
            <w:tcW w:w="672" w:type="dxa"/>
          </w:tcPr>
          <w:p w14:paraId="1472A010" w14:textId="77777777" w:rsidR="00DE3E57" w:rsidRPr="00FC7496" w:rsidRDefault="00DE3E57" w:rsidP="00273022">
            <w:pPr>
              <w:pStyle w:val="TAC"/>
              <w:keepNext w:val="0"/>
              <w:keepLines w:val="0"/>
            </w:pPr>
            <w:r w:rsidRPr="00FC7496">
              <w:t>2</w:t>
            </w:r>
          </w:p>
        </w:tc>
        <w:tc>
          <w:tcPr>
            <w:tcW w:w="3904" w:type="dxa"/>
          </w:tcPr>
          <w:p w14:paraId="0C7341AF" w14:textId="77777777" w:rsidR="00DE3E57" w:rsidRPr="00FC7496" w:rsidRDefault="00DE3E57" w:rsidP="00273022">
            <w:pPr>
              <w:pStyle w:val="TAL"/>
              <w:keepNext w:val="0"/>
              <w:keepLines w:val="0"/>
            </w:pPr>
            <w:r w:rsidRPr="00FC7496">
              <w:t xml:space="preserve">The SS transmits </w:t>
            </w:r>
            <w:r w:rsidRPr="00FC7496">
              <w:rPr>
                <w:i/>
              </w:rPr>
              <w:t>UATIAssignment</w:t>
            </w:r>
            <w:r w:rsidRPr="00FC7496">
              <w:t xml:space="preserve"> message </w:t>
            </w:r>
          </w:p>
        </w:tc>
        <w:tc>
          <w:tcPr>
            <w:tcW w:w="701" w:type="dxa"/>
          </w:tcPr>
          <w:p w14:paraId="3CAB8F12" w14:textId="77777777" w:rsidR="00DE3E57" w:rsidRPr="00FC7496" w:rsidRDefault="00DE3E57" w:rsidP="00273022">
            <w:pPr>
              <w:pStyle w:val="TAC"/>
              <w:keepNext w:val="0"/>
              <w:keepLines w:val="0"/>
            </w:pPr>
            <w:r w:rsidRPr="00FC7496">
              <w:t>&lt;--</w:t>
            </w:r>
          </w:p>
        </w:tc>
        <w:tc>
          <w:tcPr>
            <w:tcW w:w="3620" w:type="dxa"/>
          </w:tcPr>
          <w:p w14:paraId="1C9C7DBB" w14:textId="77777777" w:rsidR="00DE3E57" w:rsidRPr="00FC7496" w:rsidRDefault="00DE3E57" w:rsidP="00273022">
            <w:pPr>
              <w:pStyle w:val="TAL"/>
              <w:keepNext w:val="0"/>
              <w:keepLines w:val="0"/>
            </w:pPr>
            <w:r w:rsidRPr="00FC7496">
              <w:rPr>
                <w:i/>
              </w:rPr>
              <w:t>UATIAssignment</w:t>
            </w:r>
          </w:p>
        </w:tc>
      </w:tr>
      <w:tr w:rsidR="00DE3E57" w:rsidRPr="00FC7496" w14:paraId="0436C553" w14:textId="77777777">
        <w:trPr>
          <w:jc w:val="center"/>
        </w:trPr>
        <w:tc>
          <w:tcPr>
            <w:tcW w:w="672" w:type="dxa"/>
          </w:tcPr>
          <w:p w14:paraId="4B111370" w14:textId="77777777" w:rsidR="00DE3E57" w:rsidRPr="00FC7496" w:rsidRDefault="00DE3E57" w:rsidP="00273022">
            <w:pPr>
              <w:pStyle w:val="TAC"/>
              <w:keepNext w:val="0"/>
              <w:keepLines w:val="0"/>
            </w:pPr>
            <w:r w:rsidRPr="00FC7496">
              <w:t>3</w:t>
            </w:r>
          </w:p>
        </w:tc>
        <w:tc>
          <w:tcPr>
            <w:tcW w:w="3904" w:type="dxa"/>
          </w:tcPr>
          <w:p w14:paraId="69239C08" w14:textId="77777777" w:rsidR="00DE3E57" w:rsidRPr="00FC7496" w:rsidRDefault="00DE3E57" w:rsidP="00273022">
            <w:pPr>
              <w:pStyle w:val="TAL"/>
              <w:keepNext w:val="0"/>
              <w:keepLines w:val="0"/>
            </w:pPr>
            <w:r w:rsidRPr="00FC7496">
              <w:t xml:space="preserve">The UE transmits </w:t>
            </w:r>
            <w:r w:rsidRPr="00FC7496">
              <w:rPr>
                <w:i/>
              </w:rPr>
              <w:t xml:space="preserve">UATIComplete </w:t>
            </w:r>
            <w:r w:rsidRPr="00FC7496">
              <w:t xml:space="preserve">message </w:t>
            </w:r>
          </w:p>
        </w:tc>
        <w:tc>
          <w:tcPr>
            <w:tcW w:w="701" w:type="dxa"/>
          </w:tcPr>
          <w:p w14:paraId="1625D1C6" w14:textId="77777777" w:rsidR="00DE3E57" w:rsidRPr="00FC7496" w:rsidRDefault="00DE3E57" w:rsidP="00273022">
            <w:pPr>
              <w:pStyle w:val="TAC"/>
              <w:keepNext w:val="0"/>
              <w:keepLines w:val="0"/>
            </w:pPr>
            <w:r w:rsidRPr="00FC7496">
              <w:t>--&gt;</w:t>
            </w:r>
          </w:p>
        </w:tc>
        <w:tc>
          <w:tcPr>
            <w:tcW w:w="3620" w:type="dxa"/>
          </w:tcPr>
          <w:p w14:paraId="43ED5DDD" w14:textId="77777777" w:rsidR="00DE3E57" w:rsidRPr="00FC7496" w:rsidRDefault="00DE3E57" w:rsidP="00273022">
            <w:pPr>
              <w:pStyle w:val="TAL"/>
              <w:keepNext w:val="0"/>
              <w:keepLines w:val="0"/>
            </w:pPr>
            <w:r w:rsidRPr="00FC7496">
              <w:rPr>
                <w:i/>
              </w:rPr>
              <w:t>UATIComplete</w:t>
            </w:r>
          </w:p>
        </w:tc>
      </w:tr>
      <w:tr w:rsidR="00DE3E57" w:rsidRPr="00FC7496" w14:paraId="33FEE264" w14:textId="77777777">
        <w:trPr>
          <w:jc w:val="center"/>
        </w:trPr>
        <w:tc>
          <w:tcPr>
            <w:tcW w:w="672" w:type="dxa"/>
          </w:tcPr>
          <w:p w14:paraId="443CB30E" w14:textId="77777777" w:rsidR="00DE3E57" w:rsidRPr="00FC7496" w:rsidRDefault="00DE3E57" w:rsidP="00273022">
            <w:pPr>
              <w:pStyle w:val="TAC"/>
              <w:keepNext w:val="0"/>
              <w:keepLines w:val="0"/>
            </w:pPr>
            <w:r w:rsidRPr="00FC7496">
              <w:t>4</w:t>
            </w:r>
          </w:p>
        </w:tc>
        <w:tc>
          <w:tcPr>
            <w:tcW w:w="3904" w:type="dxa"/>
          </w:tcPr>
          <w:p w14:paraId="67ADF8E0" w14:textId="77777777" w:rsidR="00DE3E57" w:rsidRPr="00FC7496" w:rsidRDefault="00DE3E57" w:rsidP="00273022">
            <w:pPr>
              <w:pStyle w:val="TAL"/>
              <w:keepNext w:val="0"/>
              <w:keepLines w:val="0"/>
            </w:pPr>
            <w:r w:rsidRPr="00FC7496">
              <w:t xml:space="preserve">The UE transmits </w:t>
            </w:r>
            <w:r w:rsidRPr="00FC7496">
              <w:rPr>
                <w:i/>
              </w:rPr>
              <w:t>ConnectionRequest</w:t>
            </w:r>
            <w:r w:rsidR="00440493" w:rsidRPr="00FC7496">
              <w:t xml:space="preserve"> message</w:t>
            </w:r>
            <w:r w:rsidRPr="00FC7496">
              <w:t>.</w:t>
            </w:r>
          </w:p>
        </w:tc>
        <w:tc>
          <w:tcPr>
            <w:tcW w:w="701" w:type="dxa"/>
          </w:tcPr>
          <w:p w14:paraId="18318C95" w14:textId="77777777" w:rsidR="00DE3E57" w:rsidRPr="00FC7496" w:rsidRDefault="00DE3E57" w:rsidP="00273022">
            <w:pPr>
              <w:pStyle w:val="TAC"/>
              <w:keepNext w:val="0"/>
              <w:keepLines w:val="0"/>
            </w:pPr>
            <w:r w:rsidRPr="00FC7496">
              <w:t>--&gt;</w:t>
            </w:r>
          </w:p>
        </w:tc>
        <w:tc>
          <w:tcPr>
            <w:tcW w:w="3620" w:type="dxa"/>
          </w:tcPr>
          <w:p w14:paraId="3FEAF67D" w14:textId="77777777" w:rsidR="00DE3E57" w:rsidRPr="00FC7496" w:rsidRDefault="00DE3E57" w:rsidP="00273022">
            <w:pPr>
              <w:pStyle w:val="TAL"/>
              <w:keepNext w:val="0"/>
              <w:keepLines w:val="0"/>
            </w:pPr>
            <w:r w:rsidRPr="00FC7496">
              <w:rPr>
                <w:i/>
              </w:rPr>
              <w:t>ConnectionRequest</w:t>
            </w:r>
          </w:p>
        </w:tc>
      </w:tr>
      <w:tr w:rsidR="00DE3E57" w:rsidRPr="00FC7496" w14:paraId="2EA5594F" w14:textId="77777777">
        <w:trPr>
          <w:jc w:val="center"/>
        </w:trPr>
        <w:tc>
          <w:tcPr>
            <w:tcW w:w="672" w:type="dxa"/>
          </w:tcPr>
          <w:p w14:paraId="543FED05" w14:textId="77777777" w:rsidR="00DE3E57" w:rsidRPr="00FC7496" w:rsidRDefault="00DE3E57" w:rsidP="00273022">
            <w:pPr>
              <w:pStyle w:val="TAC"/>
              <w:keepNext w:val="0"/>
              <w:keepLines w:val="0"/>
            </w:pPr>
            <w:r w:rsidRPr="00FC7496">
              <w:t>5</w:t>
            </w:r>
          </w:p>
        </w:tc>
        <w:tc>
          <w:tcPr>
            <w:tcW w:w="3904" w:type="dxa"/>
          </w:tcPr>
          <w:p w14:paraId="3374B8BA" w14:textId="77777777" w:rsidR="00DE3E57" w:rsidRPr="00FC7496" w:rsidRDefault="00DE3E57" w:rsidP="00273022">
            <w:pPr>
              <w:pStyle w:val="TAL"/>
              <w:keepNext w:val="0"/>
              <w:keepLines w:val="0"/>
            </w:pPr>
            <w:r w:rsidRPr="00FC7496">
              <w:t xml:space="preserve">The SS transmits a </w:t>
            </w:r>
            <w:r w:rsidRPr="00FC7496">
              <w:rPr>
                <w:i/>
              </w:rPr>
              <w:t>TrafficChannelAssignment</w:t>
            </w:r>
            <w:r w:rsidRPr="00FC7496">
              <w:t xml:space="preserve"> message</w:t>
            </w:r>
            <w:r w:rsidR="00440493" w:rsidRPr="00FC7496">
              <w:t>.</w:t>
            </w:r>
          </w:p>
        </w:tc>
        <w:tc>
          <w:tcPr>
            <w:tcW w:w="701" w:type="dxa"/>
          </w:tcPr>
          <w:p w14:paraId="1FDF7E3B" w14:textId="77777777" w:rsidR="00DE3E57" w:rsidRPr="00FC7496" w:rsidRDefault="00DE3E57" w:rsidP="00273022">
            <w:pPr>
              <w:pStyle w:val="TAC"/>
              <w:keepNext w:val="0"/>
              <w:keepLines w:val="0"/>
            </w:pPr>
            <w:r w:rsidRPr="00FC7496">
              <w:t>&lt;--</w:t>
            </w:r>
          </w:p>
        </w:tc>
        <w:tc>
          <w:tcPr>
            <w:tcW w:w="3620" w:type="dxa"/>
          </w:tcPr>
          <w:p w14:paraId="5BFA5BEC" w14:textId="77777777" w:rsidR="00DE3E57" w:rsidRPr="00FC7496" w:rsidRDefault="00DE3E57" w:rsidP="00273022">
            <w:pPr>
              <w:pStyle w:val="TAL"/>
              <w:keepNext w:val="0"/>
              <w:keepLines w:val="0"/>
            </w:pPr>
            <w:r w:rsidRPr="00FC7496">
              <w:rPr>
                <w:i/>
              </w:rPr>
              <w:t>TrafficChannelAssignment</w:t>
            </w:r>
          </w:p>
        </w:tc>
      </w:tr>
      <w:tr w:rsidR="00DE3E57" w:rsidRPr="00FC7496" w14:paraId="6AF995B4" w14:textId="77777777">
        <w:trPr>
          <w:jc w:val="center"/>
        </w:trPr>
        <w:tc>
          <w:tcPr>
            <w:tcW w:w="672" w:type="dxa"/>
          </w:tcPr>
          <w:p w14:paraId="185FE6BF" w14:textId="77777777" w:rsidR="00DE3E57" w:rsidRPr="00FC7496" w:rsidRDefault="00DE3E57" w:rsidP="00273022">
            <w:pPr>
              <w:pStyle w:val="TAC"/>
              <w:keepNext w:val="0"/>
              <w:keepLines w:val="0"/>
            </w:pPr>
            <w:r w:rsidRPr="00FC7496">
              <w:t>6</w:t>
            </w:r>
          </w:p>
        </w:tc>
        <w:tc>
          <w:tcPr>
            <w:tcW w:w="3904" w:type="dxa"/>
          </w:tcPr>
          <w:p w14:paraId="3223E5F5" w14:textId="77777777" w:rsidR="00DE3E57" w:rsidRPr="00FC7496" w:rsidRDefault="00DE3E57" w:rsidP="00273022">
            <w:pPr>
              <w:pStyle w:val="TAL"/>
              <w:keepNext w:val="0"/>
              <w:keepLines w:val="0"/>
            </w:pPr>
            <w:r w:rsidRPr="00FC7496">
              <w:t xml:space="preserve">The UE transmits </w:t>
            </w:r>
            <w:r w:rsidRPr="00FC7496">
              <w:rPr>
                <w:i/>
              </w:rPr>
              <w:t>TrafficChannelcomplete</w:t>
            </w:r>
            <w:r w:rsidR="00440493" w:rsidRPr="00FC7496">
              <w:t>.</w:t>
            </w:r>
          </w:p>
        </w:tc>
        <w:tc>
          <w:tcPr>
            <w:tcW w:w="701" w:type="dxa"/>
          </w:tcPr>
          <w:p w14:paraId="2639C72A" w14:textId="77777777" w:rsidR="00DE3E57" w:rsidRPr="00FC7496" w:rsidRDefault="00DE3E57" w:rsidP="00273022">
            <w:pPr>
              <w:pStyle w:val="TAC"/>
              <w:keepNext w:val="0"/>
              <w:keepLines w:val="0"/>
            </w:pPr>
            <w:r w:rsidRPr="00FC7496">
              <w:t>--&gt;</w:t>
            </w:r>
          </w:p>
        </w:tc>
        <w:tc>
          <w:tcPr>
            <w:tcW w:w="3620" w:type="dxa"/>
          </w:tcPr>
          <w:p w14:paraId="119A63F6" w14:textId="77777777" w:rsidR="00DE3E57" w:rsidRPr="00FC7496" w:rsidRDefault="00DE3E57" w:rsidP="00273022">
            <w:pPr>
              <w:pStyle w:val="TAL"/>
              <w:keepNext w:val="0"/>
              <w:keepLines w:val="0"/>
            </w:pPr>
            <w:r w:rsidRPr="00FC7496">
              <w:rPr>
                <w:i/>
              </w:rPr>
              <w:t>TrafficChannelcomplete</w:t>
            </w:r>
          </w:p>
        </w:tc>
      </w:tr>
      <w:tr w:rsidR="00DE3E57" w:rsidRPr="00FC7496" w14:paraId="282401DF" w14:textId="77777777">
        <w:trPr>
          <w:jc w:val="center"/>
        </w:trPr>
        <w:tc>
          <w:tcPr>
            <w:tcW w:w="672" w:type="dxa"/>
          </w:tcPr>
          <w:p w14:paraId="03F10338" w14:textId="77777777" w:rsidR="00DE3E57" w:rsidRPr="00FC7496" w:rsidRDefault="00DE3E57" w:rsidP="00273022">
            <w:pPr>
              <w:pStyle w:val="TAC"/>
              <w:keepNext w:val="0"/>
              <w:keepLines w:val="0"/>
            </w:pPr>
            <w:r w:rsidRPr="00FC7496">
              <w:t>7</w:t>
            </w:r>
          </w:p>
        </w:tc>
        <w:tc>
          <w:tcPr>
            <w:tcW w:w="3904" w:type="dxa"/>
          </w:tcPr>
          <w:p w14:paraId="50153351" w14:textId="77777777" w:rsidR="00DE3E57" w:rsidRPr="00FC7496" w:rsidRDefault="00DE3E57" w:rsidP="00273022">
            <w:pPr>
              <w:pStyle w:val="TAL"/>
              <w:keepNext w:val="0"/>
              <w:keepLines w:val="0"/>
            </w:pPr>
            <w:r w:rsidRPr="00FC7496">
              <w:t xml:space="preserve">The UE transmits </w:t>
            </w:r>
            <w:r w:rsidRPr="00FC7496">
              <w:rPr>
                <w:i/>
              </w:rPr>
              <w:t>ConfigurationRequest</w:t>
            </w:r>
            <w:r w:rsidRPr="00FC7496">
              <w:t xml:space="preserve"> message for SCP configuration</w:t>
            </w:r>
            <w:r w:rsidR="00440493" w:rsidRPr="00FC7496">
              <w:t>.</w:t>
            </w:r>
          </w:p>
        </w:tc>
        <w:tc>
          <w:tcPr>
            <w:tcW w:w="701" w:type="dxa"/>
          </w:tcPr>
          <w:p w14:paraId="585E7833" w14:textId="77777777" w:rsidR="00DE3E57" w:rsidRPr="00FC7496" w:rsidRDefault="00DE3E57" w:rsidP="00273022">
            <w:pPr>
              <w:pStyle w:val="TAC"/>
              <w:keepNext w:val="0"/>
              <w:keepLines w:val="0"/>
            </w:pPr>
            <w:r w:rsidRPr="00FC7496">
              <w:t>--&gt;</w:t>
            </w:r>
          </w:p>
        </w:tc>
        <w:tc>
          <w:tcPr>
            <w:tcW w:w="3620" w:type="dxa"/>
          </w:tcPr>
          <w:p w14:paraId="3B362B32" w14:textId="77777777" w:rsidR="00DE3E57" w:rsidRPr="00FC7496" w:rsidRDefault="00DE3E57" w:rsidP="00273022">
            <w:pPr>
              <w:pStyle w:val="TAL"/>
              <w:keepNext w:val="0"/>
              <w:keepLines w:val="0"/>
            </w:pPr>
            <w:r w:rsidRPr="00FC7496">
              <w:rPr>
                <w:i/>
              </w:rPr>
              <w:t>SCP:ConfigurationRequest</w:t>
            </w:r>
          </w:p>
        </w:tc>
      </w:tr>
      <w:tr w:rsidR="00DE3E57" w:rsidRPr="00FC7496" w14:paraId="15A6425E" w14:textId="77777777">
        <w:trPr>
          <w:jc w:val="center"/>
        </w:trPr>
        <w:tc>
          <w:tcPr>
            <w:tcW w:w="672" w:type="dxa"/>
          </w:tcPr>
          <w:p w14:paraId="08688049" w14:textId="77777777" w:rsidR="00DE3E57" w:rsidRPr="00FC7496" w:rsidRDefault="00DE3E57" w:rsidP="00273022">
            <w:pPr>
              <w:pStyle w:val="TAC"/>
              <w:keepNext w:val="0"/>
              <w:keepLines w:val="0"/>
            </w:pPr>
            <w:r w:rsidRPr="00FC7496">
              <w:t>8</w:t>
            </w:r>
          </w:p>
        </w:tc>
        <w:tc>
          <w:tcPr>
            <w:tcW w:w="3904" w:type="dxa"/>
          </w:tcPr>
          <w:p w14:paraId="2C0E33CF"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00440493" w:rsidRPr="00FC7496">
              <w:t xml:space="preserve"> message for SCP configuration</w:t>
            </w:r>
            <w:r w:rsidRPr="00FC7496">
              <w:t>.</w:t>
            </w:r>
          </w:p>
        </w:tc>
        <w:tc>
          <w:tcPr>
            <w:tcW w:w="701" w:type="dxa"/>
          </w:tcPr>
          <w:p w14:paraId="37E64406" w14:textId="77777777" w:rsidR="00DE3E57" w:rsidRPr="00FC7496" w:rsidRDefault="00DE3E57" w:rsidP="00273022">
            <w:pPr>
              <w:pStyle w:val="TAC"/>
              <w:keepNext w:val="0"/>
              <w:keepLines w:val="0"/>
            </w:pPr>
            <w:r w:rsidRPr="00FC7496">
              <w:t>&lt;--</w:t>
            </w:r>
          </w:p>
        </w:tc>
        <w:tc>
          <w:tcPr>
            <w:tcW w:w="3620" w:type="dxa"/>
          </w:tcPr>
          <w:p w14:paraId="17CC5A05" w14:textId="77777777" w:rsidR="00DE3E57" w:rsidRPr="00FC7496" w:rsidRDefault="00DE3E57" w:rsidP="00273022">
            <w:pPr>
              <w:pStyle w:val="TAL"/>
              <w:keepNext w:val="0"/>
              <w:keepLines w:val="0"/>
            </w:pPr>
            <w:r w:rsidRPr="00FC7496">
              <w:rPr>
                <w:i/>
              </w:rPr>
              <w:t>SCP:ConfigurationResponse</w:t>
            </w:r>
          </w:p>
        </w:tc>
      </w:tr>
      <w:tr w:rsidR="00DE3E57" w:rsidRPr="00FC7496" w14:paraId="0A86F724" w14:textId="77777777">
        <w:trPr>
          <w:jc w:val="center"/>
        </w:trPr>
        <w:tc>
          <w:tcPr>
            <w:tcW w:w="672" w:type="dxa"/>
          </w:tcPr>
          <w:p w14:paraId="264CCDBE" w14:textId="77777777" w:rsidR="00DE3E57" w:rsidRPr="00FC7496" w:rsidRDefault="00DE3E57" w:rsidP="00273022">
            <w:pPr>
              <w:pStyle w:val="TAC"/>
              <w:keepNext w:val="0"/>
              <w:keepLines w:val="0"/>
            </w:pPr>
            <w:r w:rsidRPr="00FC7496">
              <w:t>9</w:t>
            </w:r>
          </w:p>
        </w:tc>
        <w:tc>
          <w:tcPr>
            <w:tcW w:w="3904" w:type="dxa"/>
          </w:tcPr>
          <w:p w14:paraId="6B7DB156" w14:textId="77777777" w:rsidR="00DE3E57" w:rsidRPr="00FC7496" w:rsidRDefault="00DE3E57" w:rsidP="00273022">
            <w:pPr>
              <w:pStyle w:val="TAL"/>
              <w:keepNext w:val="0"/>
              <w:keepLines w:val="0"/>
            </w:pPr>
            <w:r w:rsidRPr="00FC7496">
              <w:t xml:space="preserve">The UE transmits </w:t>
            </w:r>
            <w:r w:rsidRPr="00FC7496">
              <w:rPr>
                <w:i/>
              </w:rPr>
              <w:t>ConfigurationReques</w:t>
            </w:r>
            <w:r w:rsidRPr="00FC7496">
              <w:t>t message for Stream protocol</w:t>
            </w:r>
            <w:r w:rsidR="00440493" w:rsidRPr="00FC7496">
              <w:t>.</w:t>
            </w:r>
          </w:p>
        </w:tc>
        <w:tc>
          <w:tcPr>
            <w:tcW w:w="701" w:type="dxa"/>
          </w:tcPr>
          <w:p w14:paraId="50091CBD" w14:textId="77777777" w:rsidR="00DE3E57" w:rsidRPr="00FC7496" w:rsidRDefault="00DE3E57" w:rsidP="00273022">
            <w:pPr>
              <w:pStyle w:val="TAC"/>
              <w:keepNext w:val="0"/>
              <w:keepLines w:val="0"/>
            </w:pPr>
            <w:r w:rsidRPr="00FC7496">
              <w:t>--&gt;</w:t>
            </w:r>
          </w:p>
        </w:tc>
        <w:tc>
          <w:tcPr>
            <w:tcW w:w="3620" w:type="dxa"/>
          </w:tcPr>
          <w:p w14:paraId="08A0591A" w14:textId="77777777" w:rsidR="00DE3E57" w:rsidRPr="00FC7496" w:rsidRDefault="00DE3E57" w:rsidP="00273022">
            <w:pPr>
              <w:pStyle w:val="TAL"/>
              <w:keepNext w:val="0"/>
              <w:keepLines w:val="0"/>
            </w:pPr>
            <w:r w:rsidRPr="00FC7496">
              <w:rPr>
                <w:i/>
              </w:rPr>
              <w:t>Stream:ConfigurationReques</w:t>
            </w:r>
            <w:r w:rsidRPr="00FC7496">
              <w:t>t</w:t>
            </w:r>
          </w:p>
        </w:tc>
      </w:tr>
      <w:tr w:rsidR="00DE3E57" w:rsidRPr="00FC7496" w14:paraId="1E89ADFC" w14:textId="77777777">
        <w:trPr>
          <w:jc w:val="center"/>
        </w:trPr>
        <w:tc>
          <w:tcPr>
            <w:tcW w:w="672" w:type="dxa"/>
          </w:tcPr>
          <w:p w14:paraId="76C3D87F" w14:textId="77777777" w:rsidR="00DE3E57" w:rsidRPr="00FC7496" w:rsidRDefault="00DE3E57" w:rsidP="00273022">
            <w:pPr>
              <w:pStyle w:val="TAC"/>
              <w:keepNext w:val="0"/>
              <w:keepLines w:val="0"/>
            </w:pPr>
            <w:r w:rsidRPr="00FC7496">
              <w:t>10</w:t>
            </w:r>
          </w:p>
        </w:tc>
        <w:tc>
          <w:tcPr>
            <w:tcW w:w="3904" w:type="dxa"/>
          </w:tcPr>
          <w:p w14:paraId="525577B9"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Pr="00FC7496">
              <w:t xml:space="preserve"> message for Stream protocol accepting EMPA bound to service network</w:t>
            </w:r>
            <w:r w:rsidR="00440493" w:rsidRPr="00FC7496">
              <w:t>.</w:t>
            </w:r>
          </w:p>
        </w:tc>
        <w:tc>
          <w:tcPr>
            <w:tcW w:w="701" w:type="dxa"/>
          </w:tcPr>
          <w:p w14:paraId="33DECA27" w14:textId="77777777" w:rsidR="00DE3E57" w:rsidRPr="00FC7496" w:rsidRDefault="00DE3E57" w:rsidP="00273022">
            <w:pPr>
              <w:pStyle w:val="TAC"/>
              <w:keepNext w:val="0"/>
              <w:keepLines w:val="0"/>
            </w:pPr>
            <w:r w:rsidRPr="00FC7496">
              <w:t>&lt;--</w:t>
            </w:r>
          </w:p>
        </w:tc>
        <w:tc>
          <w:tcPr>
            <w:tcW w:w="3620" w:type="dxa"/>
          </w:tcPr>
          <w:p w14:paraId="04FDFAC3" w14:textId="77777777" w:rsidR="00DE3E57" w:rsidRPr="00FC7496" w:rsidRDefault="00DE3E57" w:rsidP="00273022">
            <w:pPr>
              <w:pStyle w:val="TAL"/>
              <w:keepNext w:val="0"/>
              <w:keepLines w:val="0"/>
            </w:pPr>
            <w:r w:rsidRPr="00FC7496">
              <w:rPr>
                <w:i/>
              </w:rPr>
              <w:t>Stream: ConfigurationResponse</w:t>
            </w:r>
          </w:p>
        </w:tc>
      </w:tr>
      <w:tr w:rsidR="00DE3E57" w:rsidRPr="00FC7496" w14:paraId="0F9DA864" w14:textId="77777777">
        <w:trPr>
          <w:jc w:val="center"/>
        </w:trPr>
        <w:tc>
          <w:tcPr>
            <w:tcW w:w="672" w:type="dxa"/>
          </w:tcPr>
          <w:p w14:paraId="22E4574B" w14:textId="77777777" w:rsidR="00DE3E57" w:rsidRPr="00FC7496" w:rsidRDefault="00DE3E57" w:rsidP="00273022">
            <w:pPr>
              <w:pStyle w:val="TAC"/>
              <w:keepNext w:val="0"/>
              <w:keepLines w:val="0"/>
            </w:pPr>
            <w:r w:rsidRPr="00FC7496">
              <w:t>11</w:t>
            </w:r>
          </w:p>
        </w:tc>
        <w:tc>
          <w:tcPr>
            <w:tcW w:w="3904" w:type="dxa"/>
          </w:tcPr>
          <w:p w14:paraId="2CF59B4F" w14:textId="77777777" w:rsidR="00DE3E57" w:rsidRPr="00FC7496" w:rsidRDefault="00DE3E57" w:rsidP="00273022">
            <w:pPr>
              <w:pStyle w:val="TAL"/>
              <w:keepNext w:val="0"/>
              <w:keepLines w:val="0"/>
            </w:pPr>
            <w:r w:rsidRPr="00FC7496">
              <w:t xml:space="preserve">The UE transmits </w:t>
            </w:r>
            <w:r w:rsidRPr="00FC7496">
              <w:rPr>
                <w:i/>
              </w:rPr>
              <w:t>EMPA ConfigurationRequest</w:t>
            </w:r>
            <w:r w:rsidRPr="00FC7496">
              <w:t xml:space="preserve"> message</w:t>
            </w:r>
            <w:r w:rsidR="00440493" w:rsidRPr="00FC7496">
              <w:t>.</w:t>
            </w:r>
          </w:p>
        </w:tc>
        <w:tc>
          <w:tcPr>
            <w:tcW w:w="701" w:type="dxa"/>
          </w:tcPr>
          <w:p w14:paraId="6553EEFA" w14:textId="77777777" w:rsidR="00DE3E57" w:rsidRPr="00FC7496" w:rsidRDefault="00DE3E57" w:rsidP="00273022">
            <w:pPr>
              <w:pStyle w:val="TAC"/>
              <w:keepNext w:val="0"/>
              <w:keepLines w:val="0"/>
            </w:pPr>
            <w:r w:rsidRPr="00FC7496">
              <w:t>--&gt;</w:t>
            </w:r>
          </w:p>
        </w:tc>
        <w:tc>
          <w:tcPr>
            <w:tcW w:w="3620" w:type="dxa"/>
          </w:tcPr>
          <w:p w14:paraId="6003DF62" w14:textId="77777777" w:rsidR="00DE3E57" w:rsidRPr="00FC7496" w:rsidRDefault="00DE3E57" w:rsidP="00273022">
            <w:pPr>
              <w:pStyle w:val="TAL"/>
              <w:keepNext w:val="0"/>
              <w:keepLines w:val="0"/>
            </w:pPr>
            <w:r w:rsidRPr="00FC7496">
              <w:rPr>
                <w:i/>
              </w:rPr>
              <w:t>EMPA:ConfigurationReques</w:t>
            </w:r>
            <w:r w:rsidRPr="00FC7496">
              <w:t>t</w:t>
            </w:r>
          </w:p>
        </w:tc>
      </w:tr>
      <w:tr w:rsidR="00DE3E57" w:rsidRPr="00FC7496" w14:paraId="282771B9" w14:textId="77777777">
        <w:trPr>
          <w:jc w:val="center"/>
        </w:trPr>
        <w:tc>
          <w:tcPr>
            <w:tcW w:w="672" w:type="dxa"/>
          </w:tcPr>
          <w:p w14:paraId="2E51CC7C" w14:textId="77777777" w:rsidR="00DE3E57" w:rsidRPr="00FC7496" w:rsidRDefault="00DE3E57" w:rsidP="00273022">
            <w:pPr>
              <w:pStyle w:val="TAC"/>
              <w:keepNext w:val="0"/>
              <w:keepLines w:val="0"/>
            </w:pPr>
            <w:r w:rsidRPr="00FC7496">
              <w:t>12</w:t>
            </w:r>
          </w:p>
        </w:tc>
        <w:tc>
          <w:tcPr>
            <w:tcW w:w="3904" w:type="dxa"/>
          </w:tcPr>
          <w:p w14:paraId="131E87D1" w14:textId="77777777" w:rsidR="00DE3E57" w:rsidRPr="00FC7496" w:rsidRDefault="00DE3E57" w:rsidP="00273022">
            <w:pPr>
              <w:pStyle w:val="TAL"/>
              <w:keepNext w:val="0"/>
              <w:keepLines w:val="0"/>
            </w:pPr>
            <w:r w:rsidRPr="00FC7496">
              <w:t xml:space="preserve">The SS transmits </w:t>
            </w:r>
            <w:r w:rsidR="001B16A2" w:rsidRPr="00FC7496">
              <w:t>an</w:t>
            </w:r>
            <w:r w:rsidRPr="00FC7496">
              <w:t xml:space="preserve"> </w:t>
            </w:r>
            <w:r w:rsidRPr="00FC7496">
              <w:rPr>
                <w:i/>
              </w:rPr>
              <w:t xml:space="preserve">EMPA ConfigurationResponse </w:t>
            </w:r>
            <w:r w:rsidRPr="00FC7496">
              <w:t>message</w:t>
            </w:r>
            <w:r w:rsidR="00440493" w:rsidRPr="00FC7496">
              <w:t>.</w:t>
            </w:r>
          </w:p>
        </w:tc>
        <w:tc>
          <w:tcPr>
            <w:tcW w:w="701" w:type="dxa"/>
          </w:tcPr>
          <w:p w14:paraId="154D1D71" w14:textId="77777777" w:rsidR="00DE3E57" w:rsidRPr="00FC7496" w:rsidRDefault="00DE3E57" w:rsidP="00273022">
            <w:pPr>
              <w:pStyle w:val="TAC"/>
              <w:keepNext w:val="0"/>
              <w:keepLines w:val="0"/>
            </w:pPr>
            <w:r w:rsidRPr="00FC7496">
              <w:t>&lt;--</w:t>
            </w:r>
          </w:p>
        </w:tc>
        <w:tc>
          <w:tcPr>
            <w:tcW w:w="3620" w:type="dxa"/>
          </w:tcPr>
          <w:p w14:paraId="4A6F3A96" w14:textId="77777777" w:rsidR="00DE3E57" w:rsidRPr="00FC7496" w:rsidRDefault="00DE3E57" w:rsidP="00273022">
            <w:pPr>
              <w:pStyle w:val="TAL"/>
              <w:keepNext w:val="0"/>
              <w:keepLines w:val="0"/>
            </w:pPr>
            <w:r w:rsidRPr="00FC7496">
              <w:rPr>
                <w:i/>
              </w:rPr>
              <w:t>EMPA: ConfigurationResponse</w:t>
            </w:r>
          </w:p>
        </w:tc>
      </w:tr>
      <w:tr w:rsidR="00DE3E57" w:rsidRPr="00FC7496" w14:paraId="1879D77A" w14:textId="77777777">
        <w:trPr>
          <w:jc w:val="center"/>
        </w:trPr>
        <w:tc>
          <w:tcPr>
            <w:tcW w:w="672" w:type="dxa"/>
          </w:tcPr>
          <w:p w14:paraId="0C4288E6" w14:textId="77777777" w:rsidR="00DE3E57" w:rsidRPr="00FC7496" w:rsidRDefault="00DE3E57" w:rsidP="00273022">
            <w:pPr>
              <w:pStyle w:val="TAC"/>
              <w:keepNext w:val="0"/>
              <w:keepLines w:val="0"/>
            </w:pPr>
            <w:r w:rsidRPr="00FC7496">
              <w:t>13</w:t>
            </w:r>
          </w:p>
        </w:tc>
        <w:tc>
          <w:tcPr>
            <w:tcW w:w="3904" w:type="dxa"/>
          </w:tcPr>
          <w:p w14:paraId="6F8A85FE" w14:textId="77777777" w:rsidR="00DE3E57" w:rsidRPr="00FC7496" w:rsidRDefault="00DE3E57" w:rsidP="00273022">
            <w:pPr>
              <w:pStyle w:val="TAL"/>
              <w:keepNext w:val="0"/>
              <w:keepLines w:val="0"/>
            </w:pPr>
            <w:r w:rsidRPr="00FC7496">
              <w:t xml:space="preserve">The UE transmits </w:t>
            </w:r>
            <w:r w:rsidRPr="00FC7496">
              <w:rPr>
                <w:i/>
              </w:rPr>
              <w:t>ConfigurationComplete</w:t>
            </w:r>
            <w:r w:rsidRPr="00FC7496">
              <w:t xml:space="preserve"> message</w:t>
            </w:r>
            <w:r w:rsidR="00440493" w:rsidRPr="00FC7496">
              <w:t>.</w:t>
            </w:r>
          </w:p>
        </w:tc>
        <w:tc>
          <w:tcPr>
            <w:tcW w:w="701" w:type="dxa"/>
          </w:tcPr>
          <w:p w14:paraId="30434215" w14:textId="77777777" w:rsidR="00DE3E57" w:rsidRPr="00FC7496" w:rsidRDefault="00DE3E57" w:rsidP="00273022">
            <w:pPr>
              <w:pStyle w:val="TAC"/>
              <w:keepNext w:val="0"/>
              <w:keepLines w:val="0"/>
            </w:pPr>
            <w:r w:rsidRPr="00FC7496">
              <w:t>--&gt;</w:t>
            </w:r>
          </w:p>
        </w:tc>
        <w:tc>
          <w:tcPr>
            <w:tcW w:w="3620" w:type="dxa"/>
          </w:tcPr>
          <w:p w14:paraId="1F4AED2F" w14:textId="77777777" w:rsidR="00DE3E57" w:rsidRPr="00FC7496" w:rsidRDefault="00DE3E57" w:rsidP="00273022">
            <w:pPr>
              <w:pStyle w:val="TAL"/>
              <w:keepNext w:val="0"/>
              <w:keepLines w:val="0"/>
            </w:pPr>
            <w:r w:rsidRPr="00FC7496">
              <w:rPr>
                <w:i/>
              </w:rPr>
              <w:t>ConfigurationComplete</w:t>
            </w:r>
          </w:p>
        </w:tc>
      </w:tr>
      <w:tr w:rsidR="00DE3E57" w:rsidRPr="00FC7496" w14:paraId="06E3CBA3" w14:textId="77777777">
        <w:trPr>
          <w:jc w:val="center"/>
        </w:trPr>
        <w:tc>
          <w:tcPr>
            <w:tcW w:w="672" w:type="dxa"/>
          </w:tcPr>
          <w:p w14:paraId="154C2E07" w14:textId="77777777" w:rsidR="00DE3E57" w:rsidRPr="00FC7496" w:rsidRDefault="00DE3E57" w:rsidP="00273022">
            <w:pPr>
              <w:pStyle w:val="TAC"/>
              <w:keepNext w:val="0"/>
              <w:keepLines w:val="0"/>
            </w:pPr>
            <w:r w:rsidRPr="00FC7496">
              <w:t>14</w:t>
            </w:r>
          </w:p>
        </w:tc>
        <w:tc>
          <w:tcPr>
            <w:tcW w:w="3904" w:type="dxa"/>
          </w:tcPr>
          <w:p w14:paraId="268E79B1" w14:textId="77777777" w:rsidR="00DE3E57" w:rsidRPr="00FC7496" w:rsidRDefault="00DE3E57" w:rsidP="00273022">
            <w:pPr>
              <w:pStyle w:val="TH"/>
              <w:keepNext w:val="0"/>
              <w:keepLines w:val="0"/>
              <w:spacing w:before="0" w:after="0"/>
              <w:jc w:val="left"/>
              <w:rPr>
                <w:b w:val="0"/>
                <w:sz w:val="18"/>
                <w:szCs w:val="18"/>
              </w:rPr>
            </w:pPr>
            <w:r w:rsidRPr="00FC7496">
              <w:rPr>
                <w:b w:val="0"/>
                <w:sz w:val="18"/>
                <w:szCs w:val="18"/>
              </w:rPr>
              <w:t xml:space="preserve">Optionally session negotiation initiated by the SS might take place </w:t>
            </w:r>
          </w:p>
        </w:tc>
        <w:tc>
          <w:tcPr>
            <w:tcW w:w="701" w:type="dxa"/>
          </w:tcPr>
          <w:p w14:paraId="42DF4927" w14:textId="77777777" w:rsidR="00DE3E57" w:rsidRPr="00FC7496" w:rsidRDefault="00DE3E57" w:rsidP="00273022">
            <w:pPr>
              <w:pStyle w:val="TAC"/>
              <w:keepNext w:val="0"/>
              <w:keepLines w:val="0"/>
            </w:pPr>
            <w:r w:rsidRPr="00FC7496">
              <w:t>&lt;--&gt;</w:t>
            </w:r>
          </w:p>
        </w:tc>
        <w:tc>
          <w:tcPr>
            <w:tcW w:w="3620" w:type="dxa"/>
          </w:tcPr>
          <w:p w14:paraId="0B062C72" w14:textId="77777777" w:rsidR="00DE3E57" w:rsidRPr="00FC7496" w:rsidRDefault="00DE3E57" w:rsidP="00273022">
            <w:pPr>
              <w:pStyle w:val="TAL"/>
              <w:keepNext w:val="0"/>
              <w:keepLines w:val="0"/>
            </w:pPr>
            <w:r w:rsidRPr="00FC7496">
              <w:rPr>
                <w:i/>
                <w:iCs/>
              </w:rPr>
              <w:t>-</w:t>
            </w:r>
          </w:p>
        </w:tc>
      </w:tr>
      <w:tr w:rsidR="00DE3E57" w:rsidRPr="00FC7496" w14:paraId="1C029B8E" w14:textId="77777777">
        <w:trPr>
          <w:jc w:val="center"/>
        </w:trPr>
        <w:tc>
          <w:tcPr>
            <w:tcW w:w="672" w:type="dxa"/>
          </w:tcPr>
          <w:p w14:paraId="6C07E4DC" w14:textId="77777777" w:rsidR="00DE3E57" w:rsidRPr="00FC7496" w:rsidRDefault="00DE3E57" w:rsidP="00273022">
            <w:pPr>
              <w:pStyle w:val="TAC"/>
              <w:keepNext w:val="0"/>
              <w:keepLines w:val="0"/>
            </w:pPr>
            <w:r w:rsidRPr="00FC7496">
              <w:t>15</w:t>
            </w:r>
          </w:p>
        </w:tc>
        <w:tc>
          <w:tcPr>
            <w:tcW w:w="3904" w:type="dxa"/>
          </w:tcPr>
          <w:p w14:paraId="05E3B20E" w14:textId="77777777" w:rsidR="00DE3E57" w:rsidRPr="00FC7496" w:rsidRDefault="00DE3E57" w:rsidP="00273022">
            <w:pPr>
              <w:pStyle w:val="TAL"/>
              <w:keepNext w:val="0"/>
              <w:keepLines w:val="0"/>
            </w:pPr>
            <w:r w:rsidRPr="00FC7496">
              <w:t>Optionally device level authentication may take place</w:t>
            </w:r>
            <w:r w:rsidR="00440493" w:rsidRPr="00FC7496">
              <w:t>.</w:t>
            </w:r>
          </w:p>
        </w:tc>
        <w:tc>
          <w:tcPr>
            <w:tcW w:w="701" w:type="dxa"/>
          </w:tcPr>
          <w:p w14:paraId="0B326661" w14:textId="77777777" w:rsidR="00DE3E57" w:rsidRPr="00FC7496" w:rsidRDefault="00DE3E57" w:rsidP="00273022">
            <w:pPr>
              <w:pStyle w:val="TAC"/>
              <w:keepNext w:val="0"/>
              <w:keepLines w:val="0"/>
            </w:pPr>
            <w:r w:rsidRPr="00FC7496">
              <w:t>&lt;--&gt;</w:t>
            </w:r>
          </w:p>
        </w:tc>
        <w:tc>
          <w:tcPr>
            <w:tcW w:w="3620" w:type="dxa"/>
          </w:tcPr>
          <w:p w14:paraId="278E5FEC" w14:textId="77777777" w:rsidR="00DE3E57" w:rsidRPr="00FC7496" w:rsidRDefault="00DE3E57" w:rsidP="00273022">
            <w:pPr>
              <w:pStyle w:val="TAL"/>
              <w:keepNext w:val="0"/>
              <w:keepLines w:val="0"/>
            </w:pPr>
            <w:r w:rsidRPr="00FC7496">
              <w:rPr>
                <w:i/>
                <w:iCs/>
              </w:rPr>
              <w:t>-</w:t>
            </w:r>
          </w:p>
        </w:tc>
      </w:tr>
      <w:tr w:rsidR="00DE3E57" w:rsidRPr="00FC7496" w14:paraId="5A706FD4" w14:textId="77777777">
        <w:trPr>
          <w:jc w:val="center"/>
        </w:trPr>
        <w:tc>
          <w:tcPr>
            <w:tcW w:w="672" w:type="dxa"/>
          </w:tcPr>
          <w:p w14:paraId="2B16609E" w14:textId="77777777" w:rsidR="00DE3E57" w:rsidRPr="00FC7496" w:rsidRDefault="00DE3E57" w:rsidP="00273022">
            <w:pPr>
              <w:pStyle w:val="TAC"/>
              <w:keepNext w:val="0"/>
              <w:keepLines w:val="0"/>
            </w:pPr>
            <w:r w:rsidRPr="00FC7496">
              <w:t>16</w:t>
            </w:r>
          </w:p>
        </w:tc>
        <w:tc>
          <w:tcPr>
            <w:tcW w:w="3904" w:type="dxa"/>
          </w:tcPr>
          <w:p w14:paraId="1485528F" w14:textId="77777777" w:rsidR="00DE3E57" w:rsidRPr="00FC7496" w:rsidRDefault="00DE3E57" w:rsidP="00273022">
            <w:pPr>
              <w:pStyle w:val="TAL"/>
              <w:keepNext w:val="0"/>
              <w:keepLines w:val="0"/>
            </w:pPr>
            <w:r w:rsidRPr="00FC7496">
              <w:t>Optionally Location Update procedure may take place if the SS is configured to support it.</w:t>
            </w:r>
          </w:p>
        </w:tc>
        <w:tc>
          <w:tcPr>
            <w:tcW w:w="701" w:type="dxa"/>
          </w:tcPr>
          <w:p w14:paraId="59BD0486" w14:textId="77777777" w:rsidR="00DE3E57" w:rsidRPr="00FC7496" w:rsidRDefault="00DE3E57" w:rsidP="00273022">
            <w:pPr>
              <w:pStyle w:val="TAC"/>
              <w:keepNext w:val="0"/>
              <w:keepLines w:val="0"/>
            </w:pPr>
            <w:r w:rsidRPr="00FC7496">
              <w:t>&lt;--&gt;</w:t>
            </w:r>
          </w:p>
        </w:tc>
        <w:tc>
          <w:tcPr>
            <w:tcW w:w="3620" w:type="dxa"/>
          </w:tcPr>
          <w:p w14:paraId="43637AF2" w14:textId="77777777" w:rsidR="00DE3E57" w:rsidRPr="00FC7496" w:rsidRDefault="00DE3E57" w:rsidP="00273022">
            <w:pPr>
              <w:pStyle w:val="TAL"/>
              <w:keepNext w:val="0"/>
              <w:keepLines w:val="0"/>
            </w:pPr>
            <w:r w:rsidRPr="00FC7496">
              <w:rPr>
                <w:i/>
                <w:iCs/>
              </w:rPr>
              <w:t>-</w:t>
            </w:r>
          </w:p>
        </w:tc>
      </w:tr>
      <w:tr w:rsidR="00DE3E57" w:rsidRPr="00FC7496" w14:paraId="681C4975" w14:textId="77777777">
        <w:trPr>
          <w:jc w:val="center"/>
        </w:trPr>
        <w:tc>
          <w:tcPr>
            <w:tcW w:w="672" w:type="dxa"/>
          </w:tcPr>
          <w:p w14:paraId="267EF0A8" w14:textId="77777777" w:rsidR="00DE3E57" w:rsidRPr="00FC7496" w:rsidRDefault="00DE3E57" w:rsidP="00273022">
            <w:pPr>
              <w:pStyle w:val="TAC"/>
              <w:keepNext w:val="0"/>
              <w:keepLines w:val="0"/>
            </w:pPr>
            <w:r w:rsidRPr="00FC7496">
              <w:t>17</w:t>
            </w:r>
          </w:p>
        </w:tc>
        <w:tc>
          <w:tcPr>
            <w:tcW w:w="3904" w:type="dxa"/>
          </w:tcPr>
          <w:p w14:paraId="6EE3324C" w14:textId="77777777" w:rsidR="00DE3E57" w:rsidRPr="00FC7496" w:rsidRDefault="00DE3E57" w:rsidP="00273022">
            <w:pPr>
              <w:pStyle w:val="TAL"/>
              <w:keepNext w:val="0"/>
              <w:keepLines w:val="0"/>
            </w:pPr>
            <w:r w:rsidRPr="00FC7496">
              <w:t>PPP LCP negotiation is performed between the UE and the SS. EAP-AKA is selected as the authentication protocol.</w:t>
            </w:r>
          </w:p>
        </w:tc>
        <w:tc>
          <w:tcPr>
            <w:tcW w:w="701" w:type="dxa"/>
          </w:tcPr>
          <w:p w14:paraId="1D0D8293" w14:textId="77777777" w:rsidR="00DE3E57" w:rsidRPr="00FC7496" w:rsidRDefault="00DE3E57" w:rsidP="00273022">
            <w:pPr>
              <w:pStyle w:val="TAC"/>
              <w:keepNext w:val="0"/>
              <w:keepLines w:val="0"/>
            </w:pPr>
            <w:r w:rsidRPr="00FC7496">
              <w:t>&lt;--&gt;</w:t>
            </w:r>
          </w:p>
        </w:tc>
        <w:tc>
          <w:tcPr>
            <w:tcW w:w="3620" w:type="dxa"/>
          </w:tcPr>
          <w:p w14:paraId="2A5709B6" w14:textId="77777777" w:rsidR="00DE3E57" w:rsidRPr="00FC7496" w:rsidRDefault="00DE3E57" w:rsidP="00273022">
            <w:pPr>
              <w:pStyle w:val="TAL"/>
              <w:keepNext w:val="0"/>
              <w:keepLines w:val="0"/>
            </w:pPr>
            <w:r w:rsidRPr="00FC7496">
              <w:rPr>
                <w:i/>
                <w:iCs/>
              </w:rPr>
              <w:t>-</w:t>
            </w:r>
          </w:p>
        </w:tc>
      </w:tr>
      <w:tr w:rsidR="00DE3E57" w:rsidRPr="00FC7496" w14:paraId="22B56D29" w14:textId="77777777">
        <w:trPr>
          <w:jc w:val="center"/>
        </w:trPr>
        <w:tc>
          <w:tcPr>
            <w:tcW w:w="672" w:type="dxa"/>
          </w:tcPr>
          <w:p w14:paraId="203AEC24" w14:textId="77777777" w:rsidR="00DE3E57" w:rsidRPr="00FC7496" w:rsidRDefault="00DE3E57" w:rsidP="00273022">
            <w:pPr>
              <w:pStyle w:val="TAC"/>
              <w:keepNext w:val="0"/>
              <w:keepLines w:val="0"/>
            </w:pPr>
            <w:r w:rsidRPr="00FC7496">
              <w:t>18</w:t>
            </w:r>
          </w:p>
        </w:tc>
        <w:tc>
          <w:tcPr>
            <w:tcW w:w="3904" w:type="dxa"/>
          </w:tcPr>
          <w:p w14:paraId="0F81E45E" w14:textId="77777777" w:rsidR="00DE3E57" w:rsidRPr="00FC7496" w:rsidRDefault="00DE3E57" w:rsidP="00273022">
            <w:pPr>
              <w:pStyle w:val="TAL"/>
              <w:keepNext w:val="0"/>
              <w:keepLines w:val="0"/>
            </w:pPr>
            <w:r w:rsidRPr="00FC7496">
              <w:t>Tunnelled EAP-AKA is performed between the UE and the SS.</w:t>
            </w:r>
          </w:p>
        </w:tc>
        <w:tc>
          <w:tcPr>
            <w:tcW w:w="701" w:type="dxa"/>
          </w:tcPr>
          <w:p w14:paraId="0522A1F9" w14:textId="77777777" w:rsidR="00DE3E57" w:rsidRPr="00FC7496" w:rsidRDefault="00DE3E57" w:rsidP="00273022">
            <w:pPr>
              <w:pStyle w:val="TAC"/>
              <w:keepNext w:val="0"/>
              <w:keepLines w:val="0"/>
            </w:pPr>
            <w:r w:rsidRPr="00FC7496">
              <w:t>&lt;--&gt;</w:t>
            </w:r>
          </w:p>
        </w:tc>
        <w:tc>
          <w:tcPr>
            <w:tcW w:w="3620" w:type="dxa"/>
          </w:tcPr>
          <w:p w14:paraId="1CAC8D4C" w14:textId="77777777" w:rsidR="00DE3E57" w:rsidRPr="00FC7496" w:rsidRDefault="00DE3E57" w:rsidP="00273022">
            <w:pPr>
              <w:pStyle w:val="TAL"/>
              <w:keepNext w:val="0"/>
              <w:keepLines w:val="0"/>
            </w:pPr>
            <w:r w:rsidRPr="00FC7496">
              <w:rPr>
                <w:i/>
                <w:iCs/>
              </w:rPr>
              <w:t>-</w:t>
            </w:r>
          </w:p>
        </w:tc>
      </w:tr>
      <w:tr w:rsidR="00DE3E57" w:rsidRPr="00FC7496" w14:paraId="0F7AF654" w14:textId="77777777">
        <w:trPr>
          <w:jc w:val="center"/>
        </w:trPr>
        <w:tc>
          <w:tcPr>
            <w:tcW w:w="672" w:type="dxa"/>
          </w:tcPr>
          <w:p w14:paraId="25297B7D" w14:textId="77777777" w:rsidR="00DE3E57" w:rsidRPr="00FC7496" w:rsidRDefault="00DE3E57" w:rsidP="00273022">
            <w:pPr>
              <w:pStyle w:val="TAC"/>
              <w:keepNext w:val="0"/>
              <w:keepLines w:val="0"/>
            </w:pPr>
            <w:r w:rsidRPr="00FC7496">
              <w:t>19</w:t>
            </w:r>
          </w:p>
        </w:tc>
        <w:tc>
          <w:tcPr>
            <w:tcW w:w="3904" w:type="dxa"/>
          </w:tcPr>
          <w:p w14:paraId="437329BA" w14:textId="77777777" w:rsidR="00DE3E57" w:rsidRPr="00FC7496" w:rsidRDefault="00DE3E57" w:rsidP="00273022">
            <w:pPr>
              <w:pStyle w:val="TAL"/>
              <w:keepNext w:val="0"/>
              <w:keepLines w:val="0"/>
            </w:pPr>
            <w:r w:rsidRPr="00FC7496">
              <w:t xml:space="preserve">The UE transmits </w:t>
            </w:r>
            <w:r w:rsidRPr="00FC7496">
              <w:rPr>
                <w:i/>
              </w:rPr>
              <w:t>VSNCP Configure-Request</w:t>
            </w:r>
            <w:r w:rsidRPr="00FC7496">
              <w:t xml:space="preserve"> message, including a PDN-ID, PDN Type, APN, PDN Address with empty content, Protocol Configuration Options, and Attach Type = </w:t>
            </w:r>
            <w:r w:rsidR="00630027" w:rsidRPr="00FC7496">
              <w:t>"</w:t>
            </w:r>
            <w:r w:rsidRPr="00FC7496">
              <w:t>handover</w:t>
            </w:r>
            <w:r w:rsidR="00630027" w:rsidRPr="00FC7496">
              <w:t>"</w:t>
            </w:r>
            <w:r w:rsidRPr="00FC7496">
              <w:t>.</w:t>
            </w:r>
          </w:p>
          <w:p w14:paraId="34148AB4" w14:textId="77777777" w:rsidR="00DE3E57" w:rsidRPr="00FC7496" w:rsidRDefault="00DE3E57" w:rsidP="00273022">
            <w:pPr>
              <w:pStyle w:val="TAL"/>
              <w:keepNext w:val="0"/>
              <w:keepLines w:val="0"/>
            </w:pPr>
            <w:r w:rsidRPr="00FC7496">
              <w:t>The Address Allocation Preference option contained in the Protocol Configuration Options indicates whether the UE wants to perform the IP address allocation during the attach procedure or deferred IPv4 address allocation. PDN Type indicates the UE</w:t>
            </w:r>
            <w:r w:rsidR="00D726C0" w:rsidRPr="00FC7496">
              <w:t>'</w:t>
            </w:r>
            <w:r w:rsidRPr="00FC7496">
              <w:t>s IP capability (IPv4, IPv6 or IPv4/v6)</w:t>
            </w:r>
          </w:p>
        </w:tc>
        <w:tc>
          <w:tcPr>
            <w:tcW w:w="701" w:type="dxa"/>
          </w:tcPr>
          <w:p w14:paraId="1319F5D5" w14:textId="77777777" w:rsidR="00DE3E57" w:rsidRPr="00FC7496" w:rsidRDefault="00DE3E57" w:rsidP="00273022">
            <w:pPr>
              <w:pStyle w:val="TAC"/>
              <w:keepNext w:val="0"/>
              <w:keepLines w:val="0"/>
            </w:pPr>
            <w:r w:rsidRPr="00FC7496">
              <w:t>--&gt;</w:t>
            </w:r>
          </w:p>
        </w:tc>
        <w:tc>
          <w:tcPr>
            <w:tcW w:w="3620" w:type="dxa"/>
          </w:tcPr>
          <w:p w14:paraId="65F8A912" w14:textId="77777777" w:rsidR="00DE3E57" w:rsidRPr="00FC7496" w:rsidRDefault="00DE3E57" w:rsidP="00273022">
            <w:pPr>
              <w:pStyle w:val="TAL"/>
              <w:keepNext w:val="0"/>
              <w:keepLines w:val="0"/>
            </w:pPr>
            <w:r w:rsidRPr="00FC7496">
              <w:rPr>
                <w:i/>
              </w:rPr>
              <w:t>VSNCP: Configure-Request</w:t>
            </w:r>
          </w:p>
        </w:tc>
      </w:tr>
      <w:tr w:rsidR="00DE3E57" w:rsidRPr="00FC7496" w14:paraId="45025185" w14:textId="77777777">
        <w:trPr>
          <w:jc w:val="center"/>
        </w:trPr>
        <w:tc>
          <w:tcPr>
            <w:tcW w:w="672" w:type="dxa"/>
          </w:tcPr>
          <w:p w14:paraId="7B489F5F" w14:textId="77777777" w:rsidR="00DE3E57" w:rsidRPr="00FC7496" w:rsidRDefault="00DE3E57" w:rsidP="00273022">
            <w:pPr>
              <w:pStyle w:val="TAC"/>
              <w:keepNext w:val="0"/>
              <w:keepLines w:val="0"/>
            </w:pPr>
            <w:r w:rsidRPr="00FC7496">
              <w:t>20</w:t>
            </w:r>
          </w:p>
        </w:tc>
        <w:tc>
          <w:tcPr>
            <w:tcW w:w="3904" w:type="dxa"/>
          </w:tcPr>
          <w:p w14:paraId="2C16FBD2" w14:textId="77777777" w:rsidR="00DE3E57" w:rsidRPr="00FC7496" w:rsidRDefault="00DE3E57" w:rsidP="00273022">
            <w:pPr>
              <w:pStyle w:val="TAL"/>
              <w:keepNext w:val="0"/>
              <w:keepLines w:val="0"/>
            </w:pPr>
            <w:r w:rsidRPr="00FC7496">
              <w:t xml:space="preserve">The SS transmits a </w:t>
            </w:r>
            <w:r w:rsidRPr="00FC7496">
              <w:rPr>
                <w:i/>
              </w:rPr>
              <w:t>VSNCP Configure-Ack</w:t>
            </w:r>
            <w:r w:rsidRPr="00FC7496">
              <w:t xml:space="preserve"> message.</w:t>
            </w:r>
          </w:p>
        </w:tc>
        <w:tc>
          <w:tcPr>
            <w:tcW w:w="701" w:type="dxa"/>
          </w:tcPr>
          <w:p w14:paraId="08C767F5" w14:textId="77777777" w:rsidR="00DE3E57" w:rsidRPr="00FC7496" w:rsidRDefault="00DE3E57" w:rsidP="00273022">
            <w:pPr>
              <w:pStyle w:val="TAC"/>
              <w:keepNext w:val="0"/>
              <w:keepLines w:val="0"/>
            </w:pPr>
            <w:r w:rsidRPr="00FC7496">
              <w:t>&lt;--</w:t>
            </w:r>
          </w:p>
        </w:tc>
        <w:tc>
          <w:tcPr>
            <w:tcW w:w="3620" w:type="dxa"/>
          </w:tcPr>
          <w:p w14:paraId="64EBCC1D" w14:textId="77777777" w:rsidR="00DE3E57" w:rsidRPr="00FC7496" w:rsidRDefault="00DE3E57" w:rsidP="00273022">
            <w:pPr>
              <w:pStyle w:val="TAL"/>
              <w:keepNext w:val="0"/>
              <w:keepLines w:val="0"/>
            </w:pPr>
            <w:r w:rsidRPr="00FC7496">
              <w:rPr>
                <w:i/>
              </w:rPr>
              <w:t>VSNCP: Configure-Ack</w:t>
            </w:r>
          </w:p>
        </w:tc>
      </w:tr>
      <w:tr w:rsidR="00DE3E57" w:rsidRPr="00FC7496" w14:paraId="7813FDF2" w14:textId="77777777">
        <w:trPr>
          <w:jc w:val="center"/>
        </w:trPr>
        <w:tc>
          <w:tcPr>
            <w:tcW w:w="672" w:type="dxa"/>
          </w:tcPr>
          <w:p w14:paraId="04FE451E" w14:textId="77777777" w:rsidR="00DE3E57" w:rsidRPr="00FC7496" w:rsidRDefault="00DE3E57" w:rsidP="00273022">
            <w:pPr>
              <w:pStyle w:val="TAC"/>
              <w:keepNext w:val="0"/>
              <w:keepLines w:val="0"/>
            </w:pPr>
            <w:r w:rsidRPr="00FC7496">
              <w:t>21</w:t>
            </w:r>
          </w:p>
        </w:tc>
        <w:tc>
          <w:tcPr>
            <w:tcW w:w="3904" w:type="dxa"/>
          </w:tcPr>
          <w:p w14:paraId="29AE55A9" w14:textId="77777777" w:rsidR="00DE3E57" w:rsidRPr="00FC7496" w:rsidRDefault="00DE3E57" w:rsidP="00273022">
            <w:pPr>
              <w:pStyle w:val="TAL"/>
              <w:keepNext w:val="0"/>
              <w:keepLines w:val="0"/>
            </w:pPr>
            <w:r w:rsidRPr="00FC7496">
              <w:t xml:space="preserve">The SS transmits a </w:t>
            </w:r>
            <w:r w:rsidRPr="00FC7496">
              <w:rPr>
                <w:i/>
              </w:rPr>
              <w:t>VSNCP Configure-Request</w:t>
            </w:r>
            <w:r w:rsidRPr="00FC7496">
              <w:t xml:space="preserve"> message including the PDN-ID configuration option.</w:t>
            </w:r>
          </w:p>
        </w:tc>
        <w:tc>
          <w:tcPr>
            <w:tcW w:w="701" w:type="dxa"/>
          </w:tcPr>
          <w:p w14:paraId="2018EBFE" w14:textId="77777777" w:rsidR="00DE3E57" w:rsidRPr="00FC7496" w:rsidRDefault="00DE3E57" w:rsidP="00273022">
            <w:pPr>
              <w:pStyle w:val="TAC"/>
              <w:keepNext w:val="0"/>
              <w:keepLines w:val="0"/>
            </w:pPr>
            <w:r w:rsidRPr="00FC7496">
              <w:t>&lt;--</w:t>
            </w:r>
          </w:p>
        </w:tc>
        <w:tc>
          <w:tcPr>
            <w:tcW w:w="3620" w:type="dxa"/>
          </w:tcPr>
          <w:p w14:paraId="77224091" w14:textId="77777777" w:rsidR="00DE3E57" w:rsidRPr="00FC7496" w:rsidRDefault="00DE3E57" w:rsidP="00273022">
            <w:pPr>
              <w:pStyle w:val="TAL"/>
              <w:keepNext w:val="0"/>
              <w:keepLines w:val="0"/>
            </w:pPr>
            <w:r w:rsidRPr="00FC7496">
              <w:rPr>
                <w:i/>
              </w:rPr>
              <w:t>VSNCP: Configure-Request</w:t>
            </w:r>
          </w:p>
        </w:tc>
      </w:tr>
      <w:tr w:rsidR="00DE3E57" w:rsidRPr="00FC7496" w14:paraId="75B37AAB" w14:textId="77777777">
        <w:trPr>
          <w:jc w:val="center"/>
        </w:trPr>
        <w:tc>
          <w:tcPr>
            <w:tcW w:w="672" w:type="dxa"/>
          </w:tcPr>
          <w:p w14:paraId="3202361C" w14:textId="77777777" w:rsidR="00DE3E57" w:rsidRPr="00FC7496" w:rsidRDefault="00DE3E57" w:rsidP="00273022">
            <w:pPr>
              <w:pStyle w:val="TAC"/>
              <w:keepNext w:val="0"/>
              <w:keepLines w:val="0"/>
            </w:pPr>
            <w:r w:rsidRPr="00FC7496">
              <w:t>22</w:t>
            </w:r>
          </w:p>
        </w:tc>
        <w:tc>
          <w:tcPr>
            <w:tcW w:w="3904" w:type="dxa"/>
          </w:tcPr>
          <w:p w14:paraId="19E29A21" w14:textId="77777777" w:rsidR="00DE3E57" w:rsidRPr="00FC7496" w:rsidRDefault="00DE3E57" w:rsidP="00273022">
            <w:pPr>
              <w:pStyle w:val="TAL"/>
              <w:keepNext w:val="0"/>
              <w:keepLines w:val="0"/>
            </w:pPr>
            <w:r w:rsidRPr="00FC7496">
              <w:t xml:space="preserve">The UE transmits </w:t>
            </w:r>
            <w:r w:rsidRPr="00FC7496">
              <w:rPr>
                <w:i/>
              </w:rPr>
              <w:t>VSNCP Configure-Ack</w:t>
            </w:r>
            <w:r w:rsidRPr="00FC7496">
              <w:t xml:space="preserve"> message.</w:t>
            </w:r>
          </w:p>
        </w:tc>
        <w:tc>
          <w:tcPr>
            <w:tcW w:w="701" w:type="dxa"/>
          </w:tcPr>
          <w:p w14:paraId="253FA22E" w14:textId="77777777" w:rsidR="00DE3E57" w:rsidRPr="00FC7496" w:rsidRDefault="00DE3E57" w:rsidP="00273022">
            <w:pPr>
              <w:pStyle w:val="TAC"/>
              <w:keepNext w:val="0"/>
              <w:keepLines w:val="0"/>
            </w:pPr>
            <w:r w:rsidRPr="00FC7496">
              <w:t>--&gt;</w:t>
            </w:r>
          </w:p>
        </w:tc>
        <w:tc>
          <w:tcPr>
            <w:tcW w:w="3620" w:type="dxa"/>
          </w:tcPr>
          <w:p w14:paraId="153D8F69" w14:textId="77777777" w:rsidR="00DE3E57" w:rsidRPr="00FC7496" w:rsidRDefault="00DE3E57" w:rsidP="00273022">
            <w:pPr>
              <w:pStyle w:val="TAL"/>
              <w:keepNext w:val="0"/>
              <w:keepLines w:val="0"/>
            </w:pPr>
            <w:r w:rsidRPr="00FC7496">
              <w:rPr>
                <w:i/>
              </w:rPr>
              <w:t>VSNCP :Configure-Ack</w:t>
            </w:r>
          </w:p>
        </w:tc>
      </w:tr>
      <w:tr w:rsidR="00DE3E57" w:rsidRPr="00FC7496" w14:paraId="452C7786" w14:textId="77777777">
        <w:trPr>
          <w:jc w:val="center"/>
        </w:trPr>
        <w:tc>
          <w:tcPr>
            <w:tcW w:w="672" w:type="dxa"/>
          </w:tcPr>
          <w:p w14:paraId="0175F5ED" w14:textId="77777777" w:rsidR="00DE3E57" w:rsidRPr="00FC7496" w:rsidRDefault="00DE3E57" w:rsidP="00273022">
            <w:pPr>
              <w:pStyle w:val="TAC"/>
              <w:keepNext w:val="0"/>
              <w:keepLines w:val="0"/>
            </w:pPr>
            <w:r w:rsidRPr="00FC7496">
              <w:t>23</w:t>
            </w:r>
          </w:p>
        </w:tc>
        <w:tc>
          <w:tcPr>
            <w:tcW w:w="3904" w:type="dxa"/>
          </w:tcPr>
          <w:p w14:paraId="256825B2" w14:textId="77777777" w:rsidR="00DE3E57" w:rsidRPr="00FC7496" w:rsidRDefault="00DE3E57" w:rsidP="00273022">
            <w:pPr>
              <w:pStyle w:val="TAL"/>
              <w:keepNext w:val="0"/>
              <w:keepLines w:val="0"/>
            </w:pPr>
            <w:r w:rsidRPr="00FC7496">
              <w:t>Optionally IPv4 address allocation by DHCPv4 may occur (depending on the Address Allocation Preference indicated by the UE at Step 19).</w:t>
            </w:r>
          </w:p>
        </w:tc>
        <w:tc>
          <w:tcPr>
            <w:tcW w:w="701" w:type="dxa"/>
          </w:tcPr>
          <w:p w14:paraId="277AD1AB" w14:textId="77777777" w:rsidR="00DE3E57" w:rsidRPr="00FC7496" w:rsidRDefault="00DE3E57" w:rsidP="00273022">
            <w:pPr>
              <w:pStyle w:val="TAC"/>
              <w:keepNext w:val="0"/>
              <w:keepLines w:val="0"/>
            </w:pPr>
            <w:r w:rsidRPr="00FC7496">
              <w:t>&lt;--&gt;</w:t>
            </w:r>
          </w:p>
        </w:tc>
        <w:tc>
          <w:tcPr>
            <w:tcW w:w="3620" w:type="dxa"/>
          </w:tcPr>
          <w:p w14:paraId="2DCA4E59" w14:textId="77777777" w:rsidR="00DE3E57" w:rsidRPr="00FC7496" w:rsidRDefault="00DE3E57" w:rsidP="00273022">
            <w:pPr>
              <w:pStyle w:val="TAL"/>
              <w:keepNext w:val="0"/>
              <w:keepLines w:val="0"/>
            </w:pPr>
            <w:r w:rsidRPr="00FC7496">
              <w:t>-</w:t>
            </w:r>
          </w:p>
        </w:tc>
      </w:tr>
      <w:tr w:rsidR="00DE3E57" w:rsidRPr="00FC7496" w14:paraId="6F928BA1" w14:textId="77777777">
        <w:trPr>
          <w:jc w:val="center"/>
        </w:trPr>
        <w:tc>
          <w:tcPr>
            <w:tcW w:w="672" w:type="dxa"/>
          </w:tcPr>
          <w:p w14:paraId="55F220F0" w14:textId="77777777" w:rsidR="00DE3E57" w:rsidRPr="00FC7496" w:rsidRDefault="00DE3E57" w:rsidP="00273022">
            <w:pPr>
              <w:pStyle w:val="TAC"/>
              <w:keepNext w:val="0"/>
              <w:keepLines w:val="0"/>
            </w:pPr>
            <w:r w:rsidRPr="00FC7496">
              <w:t>24</w:t>
            </w:r>
          </w:p>
        </w:tc>
        <w:tc>
          <w:tcPr>
            <w:tcW w:w="3904" w:type="dxa"/>
          </w:tcPr>
          <w:p w14:paraId="44E683D5" w14:textId="77777777" w:rsidR="00DE3E57" w:rsidRPr="00FC7496" w:rsidRDefault="00DE3E57" w:rsidP="00273022">
            <w:pPr>
              <w:pStyle w:val="TAL"/>
              <w:keepNext w:val="0"/>
              <w:keepLines w:val="0"/>
            </w:pPr>
            <w:r w:rsidRPr="00FC7496">
              <w:t>Optionally Link global IPv6 address configuration by ICMPv6 may occur (depending on the Address Allocation Preference indicated by the UE at Step 19).</w:t>
            </w:r>
            <w:r w:rsidRPr="00FC7496">
              <w:rPr>
                <w:i/>
              </w:rPr>
              <w:t>solicitation</w:t>
            </w:r>
            <w:r w:rsidRPr="00FC7496">
              <w:t xml:space="preserve"> message.</w:t>
            </w:r>
          </w:p>
        </w:tc>
        <w:tc>
          <w:tcPr>
            <w:tcW w:w="701" w:type="dxa"/>
          </w:tcPr>
          <w:p w14:paraId="5A5C6AC1" w14:textId="77777777" w:rsidR="00DE3E57" w:rsidRPr="00FC7496" w:rsidRDefault="00DE3E57" w:rsidP="00273022">
            <w:pPr>
              <w:pStyle w:val="TAC"/>
              <w:keepNext w:val="0"/>
              <w:keepLines w:val="0"/>
            </w:pPr>
            <w:r w:rsidRPr="00FC7496">
              <w:t>&lt;--&gt;</w:t>
            </w:r>
          </w:p>
        </w:tc>
        <w:tc>
          <w:tcPr>
            <w:tcW w:w="3620" w:type="dxa"/>
          </w:tcPr>
          <w:p w14:paraId="267848EE" w14:textId="77777777" w:rsidR="00DE3E57" w:rsidRPr="00FC7496" w:rsidRDefault="00DE3E57" w:rsidP="00273022">
            <w:pPr>
              <w:pStyle w:val="TAL"/>
              <w:keepNext w:val="0"/>
              <w:keepLines w:val="0"/>
            </w:pPr>
            <w:r w:rsidRPr="00FC7496">
              <w:rPr>
                <w:i/>
              </w:rPr>
              <w:t>-</w:t>
            </w:r>
          </w:p>
        </w:tc>
      </w:tr>
    </w:tbl>
    <w:p w14:paraId="64039007" w14:textId="77777777" w:rsidR="00DE3E57" w:rsidRPr="00FC7496" w:rsidRDefault="00DE3E57" w:rsidP="00DE3E57"/>
    <w:p w14:paraId="77B95626" w14:textId="77777777" w:rsidR="00DE3E57" w:rsidRPr="00FC7496" w:rsidRDefault="00DE3E57" w:rsidP="00273022">
      <w:pPr>
        <w:pStyle w:val="Heading4"/>
      </w:pPr>
      <w:r w:rsidRPr="00FC7496">
        <w:t>10.4.1.2</w:t>
      </w:r>
      <w:r w:rsidRPr="00FC7496">
        <w:tab/>
        <w:t>Detach on HRPD Cell</w:t>
      </w:r>
    </w:p>
    <w:p w14:paraId="1C2AE871" w14:textId="77777777" w:rsidR="00DE3E57" w:rsidRPr="00FC7496" w:rsidRDefault="00DE3E57" w:rsidP="005127A3">
      <w:pPr>
        <w:pStyle w:val="TH"/>
      </w:pPr>
      <w:r w:rsidRPr="00FC7496">
        <w:t>Table 10.4.1.2</w:t>
      </w:r>
      <w:r w:rsidR="005127A3" w:rsidRPr="00FC7496">
        <w:t>: Detach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0056B679" w14:textId="77777777">
        <w:trPr>
          <w:jc w:val="center"/>
        </w:trPr>
        <w:tc>
          <w:tcPr>
            <w:tcW w:w="672" w:type="dxa"/>
            <w:vMerge w:val="restart"/>
            <w:vAlign w:val="center"/>
          </w:tcPr>
          <w:p w14:paraId="3523FB9C" w14:textId="77777777" w:rsidR="00492D1F" w:rsidRPr="00FC7496" w:rsidRDefault="00492D1F" w:rsidP="00492D1F">
            <w:pPr>
              <w:pStyle w:val="TAH"/>
            </w:pPr>
            <w:r w:rsidRPr="00FC7496">
              <w:t>Step</w:t>
            </w:r>
          </w:p>
        </w:tc>
        <w:tc>
          <w:tcPr>
            <w:tcW w:w="3904" w:type="dxa"/>
            <w:vMerge w:val="restart"/>
            <w:vAlign w:val="center"/>
          </w:tcPr>
          <w:p w14:paraId="4078713B"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79CAAF0" w14:textId="77777777" w:rsidR="00492D1F" w:rsidRPr="00FC7496" w:rsidRDefault="00492D1F" w:rsidP="002B4B59">
            <w:pPr>
              <w:pStyle w:val="TAH"/>
            </w:pPr>
            <w:r w:rsidRPr="00FC7496">
              <w:t>Message Sequence</w:t>
            </w:r>
          </w:p>
        </w:tc>
      </w:tr>
      <w:tr w:rsidR="00492D1F" w:rsidRPr="00FC7496" w14:paraId="556CA5C4" w14:textId="77777777">
        <w:trPr>
          <w:jc w:val="center"/>
        </w:trPr>
        <w:tc>
          <w:tcPr>
            <w:tcW w:w="672" w:type="dxa"/>
            <w:vMerge/>
          </w:tcPr>
          <w:p w14:paraId="19A2E80C" w14:textId="77777777" w:rsidR="00492D1F" w:rsidRPr="00FC7496" w:rsidRDefault="00492D1F" w:rsidP="002B4B59">
            <w:pPr>
              <w:pStyle w:val="TAH"/>
              <w:rPr>
                <w:rFonts w:eastAsia="MS Gothic"/>
              </w:rPr>
            </w:pPr>
          </w:p>
        </w:tc>
        <w:tc>
          <w:tcPr>
            <w:tcW w:w="3904" w:type="dxa"/>
            <w:vMerge/>
          </w:tcPr>
          <w:p w14:paraId="19ACCEA8" w14:textId="77777777" w:rsidR="00492D1F" w:rsidRPr="00FC7496" w:rsidRDefault="00492D1F" w:rsidP="002B4B59">
            <w:pPr>
              <w:pStyle w:val="TAH"/>
              <w:rPr>
                <w:rFonts w:eastAsia="MS Gothic"/>
              </w:rPr>
            </w:pPr>
          </w:p>
        </w:tc>
        <w:tc>
          <w:tcPr>
            <w:tcW w:w="701" w:type="dxa"/>
            <w:tcBorders>
              <w:top w:val="single" w:sz="4" w:space="0" w:color="auto"/>
            </w:tcBorders>
          </w:tcPr>
          <w:p w14:paraId="1580D104" w14:textId="77777777" w:rsidR="00492D1F" w:rsidRPr="00FC7496" w:rsidRDefault="00492D1F" w:rsidP="002B4B59">
            <w:pPr>
              <w:pStyle w:val="TAH"/>
            </w:pPr>
            <w:r w:rsidRPr="00FC7496">
              <w:t>U - S</w:t>
            </w:r>
          </w:p>
        </w:tc>
        <w:tc>
          <w:tcPr>
            <w:tcW w:w="3620" w:type="dxa"/>
            <w:tcBorders>
              <w:top w:val="single" w:sz="4" w:space="0" w:color="auto"/>
            </w:tcBorders>
          </w:tcPr>
          <w:p w14:paraId="09DF4527" w14:textId="77777777" w:rsidR="00492D1F" w:rsidRPr="00FC7496" w:rsidRDefault="00492D1F" w:rsidP="002B4B59">
            <w:pPr>
              <w:pStyle w:val="TAH"/>
            </w:pPr>
            <w:r w:rsidRPr="00FC7496">
              <w:t>Message</w:t>
            </w:r>
          </w:p>
        </w:tc>
      </w:tr>
      <w:tr w:rsidR="00DE3E57" w:rsidRPr="00FC7496" w14:paraId="628D8BAB" w14:textId="77777777">
        <w:trPr>
          <w:jc w:val="center"/>
        </w:trPr>
        <w:tc>
          <w:tcPr>
            <w:tcW w:w="672" w:type="dxa"/>
          </w:tcPr>
          <w:p w14:paraId="44202FDE" w14:textId="77777777" w:rsidR="00DE3E57" w:rsidRPr="00FC7496" w:rsidRDefault="00DE3E57" w:rsidP="002B4B59">
            <w:pPr>
              <w:pStyle w:val="TAC"/>
            </w:pPr>
            <w:r w:rsidRPr="00FC7496">
              <w:t>1</w:t>
            </w:r>
          </w:p>
        </w:tc>
        <w:tc>
          <w:tcPr>
            <w:tcW w:w="3904" w:type="dxa"/>
          </w:tcPr>
          <w:p w14:paraId="21D937A2" w14:textId="77777777" w:rsidR="00DE3E57" w:rsidRPr="00FC7496" w:rsidRDefault="00DE3E57" w:rsidP="002B4B59">
            <w:pPr>
              <w:pStyle w:val="TAL"/>
            </w:pPr>
            <w:r w:rsidRPr="00FC7496">
              <w:t>The UE transmits PPP:LCP Terminate-Request</w:t>
            </w:r>
          </w:p>
        </w:tc>
        <w:tc>
          <w:tcPr>
            <w:tcW w:w="701" w:type="dxa"/>
          </w:tcPr>
          <w:p w14:paraId="25380F7B" w14:textId="77777777" w:rsidR="00DE3E57" w:rsidRPr="00FC7496" w:rsidRDefault="00DE3E57" w:rsidP="002B4B59">
            <w:pPr>
              <w:pStyle w:val="TAC"/>
            </w:pPr>
            <w:r w:rsidRPr="00FC7496">
              <w:t>--&gt;</w:t>
            </w:r>
          </w:p>
        </w:tc>
        <w:tc>
          <w:tcPr>
            <w:tcW w:w="3620" w:type="dxa"/>
          </w:tcPr>
          <w:p w14:paraId="72B69C0D" w14:textId="77777777" w:rsidR="00DE3E57" w:rsidRPr="00FC7496" w:rsidRDefault="00DE3E57" w:rsidP="002B4B59">
            <w:pPr>
              <w:pStyle w:val="TAL"/>
            </w:pPr>
            <w:r w:rsidRPr="00FC7496">
              <w:t>LCP:Terminate-Request</w:t>
            </w:r>
          </w:p>
        </w:tc>
      </w:tr>
      <w:tr w:rsidR="00DE3E57" w:rsidRPr="00FC7496" w14:paraId="086979FC" w14:textId="77777777">
        <w:trPr>
          <w:jc w:val="center"/>
        </w:trPr>
        <w:tc>
          <w:tcPr>
            <w:tcW w:w="672" w:type="dxa"/>
          </w:tcPr>
          <w:p w14:paraId="6B33FD27" w14:textId="77777777" w:rsidR="00DE3E57" w:rsidRPr="00FC7496" w:rsidRDefault="00DE3E57" w:rsidP="002B4B59">
            <w:pPr>
              <w:pStyle w:val="TAC"/>
            </w:pPr>
            <w:r w:rsidRPr="00FC7496">
              <w:t>2</w:t>
            </w:r>
          </w:p>
        </w:tc>
        <w:tc>
          <w:tcPr>
            <w:tcW w:w="3904" w:type="dxa"/>
          </w:tcPr>
          <w:p w14:paraId="4483BFCC" w14:textId="77777777" w:rsidR="00DE3E57" w:rsidRPr="00FC7496" w:rsidRDefault="00DE3E57" w:rsidP="002B4B59">
            <w:pPr>
              <w:pStyle w:val="TAL"/>
            </w:pPr>
            <w:r w:rsidRPr="00FC7496">
              <w:t>The SS transmits PPP: LCP Terminate-Ack</w:t>
            </w:r>
          </w:p>
        </w:tc>
        <w:tc>
          <w:tcPr>
            <w:tcW w:w="701" w:type="dxa"/>
          </w:tcPr>
          <w:p w14:paraId="0D61CE0D" w14:textId="77777777" w:rsidR="00DE3E57" w:rsidRPr="00FC7496" w:rsidRDefault="00DE3E57" w:rsidP="002B4B59">
            <w:pPr>
              <w:pStyle w:val="TAC"/>
            </w:pPr>
            <w:r w:rsidRPr="00FC7496">
              <w:t>&lt;--</w:t>
            </w:r>
          </w:p>
        </w:tc>
        <w:tc>
          <w:tcPr>
            <w:tcW w:w="3620" w:type="dxa"/>
          </w:tcPr>
          <w:p w14:paraId="7C2A937F" w14:textId="77777777" w:rsidR="00DE3E57" w:rsidRPr="00FC7496" w:rsidRDefault="00DE3E57" w:rsidP="002B4B59">
            <w:pPr>
              <w:pStyle w:val="TAL"/>
            </w:pPr>
            <w:r w:rsidRPr="00FC7496">
              <w:t>LCP:Terminate-Ack</w:t>
            </w:r>
          </w:p>
        </w:tc>
      </w:tr>
      <w:tr w:rsidR="00DE3E57" w:rsidRPr="00FC7496" w14:paraId="0837E0C9" w14:textId="77777777">
        <w:trPr>
          <w:jc w:val="center"/>
        </w:trPr>
        <w:tc>
          <w:tcPr>
            <w:tcW w:w="672" w:type="dxa"/>
          </w:tcPr>
          <w:p w14:paraId="51795BFD" w14:textId="77777777" w:rsidR="00DE3E57" w:rsidRPr="00FC7496" w:rsidRDefault="00DE3E57" w:rsidP="002B4B59">
            <w:pPr>
              <w:pStyle w:val="TAC"/>
            </w:pPr>
            <w:r w:rsidRPr="00FC7496">
              <w:t>3</w:t>
            </w:r>
          </w:p>
        </w:tc>
        <w:tc>
          <w:tcPr>
            <w:tcW w:w="3904" w:type="dxa"/>
          </w:tcPr>
          <w:p w14:paraId="37CACF87" w14:textId="77777777" w:rsidR="00DE3E57" w:rsidRPr="00FC7496" w:rsidRDefault="00DE3E57" w:rsidP="002B4B59">
            <w:pPr>
              <w:pStyle w:val="TAL"/>
            </w:pPr>
            <w:r w:rsidRPr="00FC7496">
              <w:t>the UE and SS perform Session upd</w:t>
            </w:r>
            <w:r w:rsidR="00DB1099" w:rsidRPr="00FC7496">
              <w:t>ate to release the reservations</w:t>
            </w:r>
          </w:p>
        </w:tc>
        <w:tc>
          <w:tcPr>
            <w:tcW w:w="701" w:type="dxa"/>
          </w:tcPr>
          <w:p w14:paraId="7A8846FB" w14:textId="77777777" w:rsidR="00DE3E57" w:rsidRPr="00FC7496" w:rsidRDefault="00DE3E57" w:rsidP="002B4B59">
            <w:pPr>
              <w:pStyle w:val="TAC"/>
            </w:pPr>
            <w:r w:rsidRPr="00FC7496">
              <w:t>&lt;--&gt;</w:t>
            </w:r>
          </w:p>
        </w:tc>
        <w:tc>
          <w:tcPr>
            <w:tcW w:w="3620" w:type="dxa"/>
          </w:tcPr>
          <w:p w14:paraId="5917FC53" w14:textId="77777777" w:rsidR="00DE3E57" w:rsidRPr="00FC7496" w:rsidRDefault="00DE3E57" w:rsidP="002B4B59">
            <w:pPr>
              <w:pStyle w:val="TAL"/>
            </w:pPr>
            <w:r w:rsidRPr="00FC7496">
              <w:t>-</w:t>
            </w:r>
          </w:p>
        </w:tc>
      </w:tr>
    </w:tbl>
    <w:p w14:paraId="62B73052" w14:textId="77777777" w:rsidR="00DE3E57" w:rsidRPr="00FC7496" w:rsidRDefault="00DE3E57" w:rsidP="00472CA0"/>
    <w:p w14:paraId="28C5A790" w14:textId="77777777" w:rsidR="000C5265" w:rsidRPr="00FC7496" w:rsidRDefault="000C5265" w:rsidP="000C5265">
      <w:pPr>
        <w:pStyle w:val="Heading2"/>
      </w:pPr>
      <w:r w:rsidRPr="00FC7496">
        <w:t>10.5</w:t>
      </w:r>
      <w:r w:rsidRPr="00FC7496">
        <w:tab/>
        <w:t>Postambles for NB-IoT test cases</w:t>
      </w:r>
    </w:p>
    <w:p w14:paraId="41B9F6C2" w14:textId="77777777" w:rsidR="000C5265" w:rsidRPr="00FC7496" w:rsidRDefault="000C5265" w:rsidP="000C5265">
      <w:r w:rsidRPr="00FC7496">
        <w:t>This clause describes UE postamble states which can be used in the post condition of NB-IoT te</w:t>
      </w:r>
      <w:r w:rsidR="00690C04" w:rsidRPr="00FC7496">
        <w:t xml:space="preserve">st cases defined in TS 36.523-1 </w:t>
      </w:r>
      <w:r w:rsidRPr="00FC7496">
        <w:t>[1]. The clause also specifies a set of procedures to bring the UE into these states.</w:t>
      </w:r>
    </w:p>
    <w:p w14:paraId="163C5A34" w14:textId="77777777" w:rsidR="000C5265" w:rsidRPr="00FC7496" w:rsidRDefault="000C5265" w:rsidP="000C5265">
      <w:pPr>
        <w:pStyle w:val="Heading3"/>
      </w:pPr>
      <w:r w:rsidRPr="00FC7496">
        <w:rPr>
          <w:lang w:eastAsia="ja-JP"/>
        </w:rPr>
        <w:t>10.5.1</w:t>
      </w:r>
      <w:r w:rsidRPr="00FC7496">
        <w:rPr>
          <w:lang w:eastAsia="ja-JP"/>
        </w:rPr>
        <w:tab/>
        <w:t>U</w:t>
      </w:r>
      <w:r w:rsidRPr="00FC7496">
        <w:t>E postamble states and procedures for NB-IoT test cases</w:t>
      </w:r>
    </w:p>
    <w:p w14:paraId="245D3BAF" w14:textId="77777777" w:rsidR="000C5265" w:rsidRPr="00FC7496" w:rsidRDefault="000C5265" w:rsidP="000C5265">
      <w:r w:rsidRPr="00FC7496">
        <w:t>In order to bring the UE to switched/powered off state there are some procedures that need to be executed. The identified procedures are shown in figure 10.5.1</w:t>
      </w:r>
      <w:r w:rsidRPr="00FC7496">
        <w:rPr>
          <w:lang w:eastAsia="ja-JP"/>
        </w:rPr>
        <w:t>-1.</w:t>
      </w:r>
    </w:p>
    <w:p w14:paraId="27C7644B" w14:textId="77777777" w:rsidR="000C5265" w:rsidRPr="00FC7496" w:rsidRDefault="000C5265" w:rsidP="000C5265">
      <w:pPr>
        <w:pStyle w:val="TH"/>
      </w:pPr>
      <w:r w:rsidRPr="00FC7496">
        <w:object w:dxaOrig="9720" w:dyaOrig="4140" w14:anchorId="3484C0C8">
          <v:shape id="_x0000_i1068" type="#_x0000_t75" style="width:403.5pt;height:139.5pt" o:ole="">
            <v:imagedata r:id="rId60" o:title="" croptop="-617f" cropbottom="11209f" cropleft="-734f" cropright="-1330f"/>
          </v:shape>
          <o:OLEObject Type="Embed" ProgID="Word.Picture.8" ShapeID="_x0000_i1068" DrawAspect="Content" ObjectID="_1701175163" r:id="rId61"/>
        </w:object>
      </w:r>
    </w:p>
    <w:p w14:paraId="275F622C" w14:textId="77777777" w:rsidR="000C5265" w:rsidRPr="00FC7496" w:rsidRDefault="000C5265" w:rsidP="000C5265">
      <w:pPr>
        <w:pStyle w:val="TF"/>
      </w:pPr>
      <w:r w:rsidRPr="00FC7496">
        <w:t>Figure 10.5.1</w:t>
      </w:r>
      <w:r w:rsidRPr="00FC7496">
        <w:rPr>
          <w:lang w:eastAsia="ja-JP"/>
        </w:rPr>
        <w:t>-1</w:t>
      </w:r>
      <w:r w:rsidRPr="00FC7496">
        <w:t>: UE postamble states and procedures for NB-IoT</w:t>
      </w:r>
    </w:p>
    <w:p w14:paraId="1145EC0F" w14:textId="77777777" w:rsidR="000C5265" w:rsidRPr="00FC7496" w:rsidRDefault="000C5265" w:rsidP="000C5265"/>
    <w:p w14:paraId="427DA629" w14:textId="77777777" w:rsidR="000C5265" w:rsidRPr="00FC7496" w:rsidRDefault="000C5265" w:rsidP="000C5265">
      <w:pPr>
        <w:pStyle w:val="Heading3"/>
      </w:pPr>
      <w:r w:rsidRPr="00FC7496">
        <w:t>10.5.2</w:t>
      </w:r>
      <w:r w:rsidRPr="00FC7496">
        <w:tab/>
        <w:t>Switch/Power off procedure in State N1</w:t>
      </w:r>
    </w:p>
    <w:p w14:paraId="695C3AE6" w14:textId="77777777" w:rsidR="000C5265" w:rsidRPr="00FC7496" w:rsidRDefault="000C5265" w:rsidP="000C5265">
      <w:pPr>
        <w:pStyle w:val="Heading4"/>
      </w:pPr>
      <w:r w:rsidRPr="00FC7496">
        <w:rPr>
          <w:lang w:eastAsia="ja-JP"/>
        </w:rPr>
        <w:t>10.5.2.1</w:t>
      </w:r>
      <w:r w:rsidRPr="00FC7496">
        <w:tab/>
        <w:t>Procedure</w:t>
      </w:r>
    </w:p>
    <w:p w14:paraId="124C78C0" w14:textId="77777777" w:rsidR="000C5265" w:rsidRPr="00FC7496" w:rsidRDefault="000C5265" w:rsidP="000C5265">
      <w:pPr>
        <w:pStyle w:val="TH"/>
      </w:pPr>
      <w:r w:rsidRPr="00FC7496">
        <w:t>Table 10.5.2.1-1: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44DEDB65" w14:textId="77777777" w:rsidTr="009E2215">
        <w:trPr>
          <w:jc w:val="center"/>
        </w:trPr>
        <w:tc>
          <w:tcPr>
            <w:tcW w:w="709" w:type="dxa"/>
            <w:vMerge w:val="restart"/>
            <w:vAlign w:val="center"/>
          </w:tcPr>
          <w:p w14:paraId="1AC12682" w14:textId="77777777" w:rsidR="000C5265" w:rsidRPr="00FC7496" w:rsidRDefault="000C5265" w:rsidP="009E2215">
            <w:pPr>
              <w:pStyle w:val="TAH"/>
            </w:pPr>
            <w:r w:rsidRPr="00FC7496">
              <w:t>Step</w:t>
            </w:r>
          </w:p>
        </w:tc>
        <w:tc>
          <w:tcPr>
            <w:tcW w:w="3827" w:type="dxa"/>
            <w:vMerge w:val="restart"/>
            <w:vAlign w:val="center"/>
          </w:tcPr>
          <w:p w14:paraId="7EEF0B03"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33865E5D" w14:textId="77777777" w:rsidR="000C5265" w:rsidRPr="00FC7496" w:rsidRDefault="000C5265" w:rsidP="009E2215">
            <w:pPr>
              <w:pStyle w:val="TAH"/>
            </w:pPr>
            <w:r w:rsidRPr="00FC7496">
              <w:t>Message Sequence</w:t>
            </w:r>
          </w:p>
        </w:tc>
      </w:tr>
      <w:tr w:rsidR="000C5265" w:rsidRPr="00FC7496" w14:paraId="7A9EBB63" w14:textId="77777777" w:rsidTr="009E2215">
        <w:trPr>
          <w:jc w:val="center"/>
        </w:trPr>
        <w:tc>
          <w:tcPr>
            <w:tcW w:w="709" w:type="dxa"/>
            <w:vMerge/>
          </w:tcPr>
          <w:p w14:paraId="349381B7" w14:textId="77777777" w:rsidR="000C5265" w:rsidRPr="00FC7496" w:rsidRDefault="000C5265" w:rsidP="009E2215">
            <w:pPr>
              <w:pStyle w:val="TAH"/>
              <w:rPr>
                <w:rFonts w:eastAsia="MS Gothic"/>
              </w:rPr>
            </w:pPr>
          </w:p>
        </w:tc>
        <w:tc>
          <w:tcPr>
            <w:tcW w:w="3827" w:type="dxa"/>
            <w:vMerge/>
          </w:tcPr>
          <w:p w14:paraId="19E42306" w14:textId="77777777" w:rsidR="000C5265" w:rsidRPr="00FC7496" w:rsidRDefault="000C5265" w:rsidP="009E2215">
            <w:pPr>
              <w:pStyle w:val="TAH"/>
              <w:rPr>
                <w:rFonts w:eastAsia="MS Gothic"/>
              </w:rPr>
            </w:pPr>
          </w:p>
        </w:tc>
        <w:tc>
          <w:tcPr>
            <w:tcW w:w="709" w:type="dxa"/>
            <w:tcBorders>
              <w:top w:val="single" w:sz="4" w:space="0" w:color="auto"/>
            </w:tcBorders>
          </w:tcPr>
          <w:p w14:paraId="602052FA" w14:textId="77777777" w:rsidR="000C5265" w:rsidRPr="00FC7496" w:rsidRDefault="000C5265" w:rsidP="009E2215">
            <w:pPr>
              <w:pStyle w:val="TAH"/>
            </w:pPr>
            <w:r w:rsidRPr="00FC7496">
              <w:t>U - S</w:t>
            </w:r>
          </w:p>
        </w:tc>
        <w:tc>
          <w:tcPr>
            <w:tcW w:w="3402" w:type="dxa"/>
            <w:tcBorders>
              <w:top w:val="single" w:sz="4" w:space="0" w:color="auto"/>
            </w:tcBorders>
          </w:tcPr>
          <w:p w14:paraId="531C2AB1" w14:textId="77777777" w:rsidR="000C5265" w:rsidRPr="00FC7496" w:rsidRDefault="000C5265" w:rsidP="009E2215">
            <w:pPr>
              <w:pStyle w:val="TAH"/>
            </w:pPr>
            <w:r w:rsidRPr="00FC7496">
              <w:t>Message</w:t>
            </w:r>
          </w:p>
        </w:tc>
      </w:tr>
      <w:tr w:rsidR="000C5265" w:rsidRPr="00FC7496" w14:paraId="0BACE402" w14:textId="77777777" w:rsidTr="009E2215">
        <w:trPr>
          <w:jc w:val="center"/>
        </w:trPr>
        <w:tc>
          <w:tcPr>
            <w:tcW w:w="709" w:type="dxa"/>
          </w:tcPr>
          <w:p w14:paraId="3687C52B" w14:textId="77777777" w:rsidR="000C5265" w:rsidRPr="00FC7496" w:rsidRDefault="000C5265" w:rsidP="009E2215">
            <w:pPr>
              <w:pStyle w:val="TAC"/>
            </w:pPr>
            <w:r w:rsidRPr="00FC7496">
              <w:t>1</w:t>
            </w:r>
          </w:p>
        </w:tc>
        <w:tc>
          <w:tcPr>
            <w:tcW w:w="3827" w:type="dxa"/>
          </w:tcPr>
          <w:p w14:paraId="11A3D45F" w14:textId="77777777" w:rsidR="000C5265" w:rsidRPr="00FC7496" w:rsidRDefault="000C5265" w:rsidP="009E2215">
            <w:pPr>
              <w:pStyle w:val="TAL"/>
            </w:pPr>
            <w:r w:rsidRPr="00FC7496">
              <w:t>The UE is powered off or switched off, (see ICS)</w:t>
            </w:r>
          </w:p>
        </w:tc>
        <w:tc>
          <w:tcPr>
            <w:tcW w:w="709" w:type="dxa"/>
          </w:tcPr>
          <w:p w14:paraId="5516FA81" w14:textId="77777777" w:rsidR="000C5265" w:rsidRPr="00FC7496" w:rsidRDefault="000C5265" w:rsidP="009E2215">
            <w:pPr>
              <w:pStyle w:val="TAC"/>
            </w:pPr>
            <w:r w:rsidRPr="00FC7496">
              <w:t>-</w:t>
            </w:r>
          </w:p>
        </w:tc>
        <w:tc>
          <w:tcPr>
            <w:tcW w:w="3402" w:type="dxa"/>
          </w:tcPr>
          <w:p w14:paraId="6D951754" w14:textId="77777777" w:rsidR="000C5265" w:rsidRPr="00FC7496" w:rsidRDefault="000C5265" w:rsidP="009E2215">
            <w:pPr>
              <w:pStyle w:val="TAL"/>
            </w:pPr>
            <w:r w:rsidRPr="00FC7496">
              <w:t>-</w:t>
            </w:r>
          </w:p>
        </w:tc>
      </w:tr>
      <w:tr w:rsidR="000C5265" w:rsidRPr="00FC7496" w14:paraId="736380C4" w14:textId="77777777" w:rsidTr="009E2215">
        <w:trPr>
          <w:jc w:val="center"/>
        </w:trPr>
        <w:tc>
          <w:tcPr>
            <w:tcW w:w="709" w:type="dxa"/>
          </w:tcPr>
          <w:p w14:paraId="02B3E930" w14:textId="77777777" w:rsidR="000C5265" w:rsidRPr="00FC7496" w:rsidRDefault="000C5265" w:rsidP="009E2215">
            <w:pPr>
              <w:pStyle w:val="TAC"/>
              <w:rPr>
                <w:lang w:eastAsia="ja-JP"/>
              </w:rPr>
            </w:pPr>
            <w:r w:rsidRPr="00FC7496">
              <w:rPr>
                <w:lang w:eastAsia="ja-JP"/>
              </w:rPr>
              <w:t>-</w:t>
            </w:r>
          </w:p>
        </w:tc>
        <w:tc>
          <w:tcPr>
            <w:tcW w:w="3827" w:type="dxa"/>
          </w:tcPr>
          <w:p w14:paraId="4B057C5A" w14:textId="77777777" w:rsidR="000C5265" w:rsidRPr="00FC7496" w:rsidRDefault="000C5265" w:rsidP="009E2215">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C805F17" w14:textId="77777777" w:rsidR="000C5265" w:rsidRPr="00FC7496" w:rsidRDefault="000C5265" w:rsidP="009E2215">
            <w:pPr>
              <w:pStyle w:val="TAC"/>
            </w:pPr>
            <w:r w:rsidRPr="00FC7496">
              <w:t>-</w:t>
            </w:r>
          </w:p>
        </w:tc>
        <w:tc>
          <w:tcPr>
            <w:tcW w:w="3402" w:type="dxa"/>
          </w:tcPr>
          <w:p w14:paraId="53CCD064" w14:textId="77777777" w:rsidR="000C5265" w:rsidRPr="00FC7496" w:rsidRDefault="000C5265" w:rsidP="009E2215">
            <w:pPr>
              <w:pStyle w:val="TAL"/>
            </w:pPr>
            <w:r w:rsidRPr="00FC7496">
              <w:t>-</w:t>
            </w:r>
          </w:p>
        </w:tc>
      </w:tr>
      <w:tr w:rsidR="000C5265" w:rsidRPr="00FC7496" w14:paraId="74BE36CD" w14:textId="77777777" w:rsidTr="009E2215">
        <w:trPr>
          <w:jc w:val="center"/>
        </w:trPr>
        <w:tc>
          <w:tcPr>
            <w:tcW w:w="709" w:type="dxa"/>
          </w:tcPr>
          <w:p w14:paraId="4B4FC362" w14:textId="77777777" w:rsidR="000C5265" w:rsidRPr="00FC7496" w:rsidRDefault="000C5265" w:rsidP="009E2215">
            <w:pPr>
              <w:pStyle w:val="TAC"/>
              <w:rPr>
                <w:lang w:eastAsia="ja-JP"/>
              </w:rPr>
            </w:pPr>
            <w:r w:rsidRPr="00FC7496">
              <w:rPr>
                <w:lang w:eastAsia="ja-JP"/>
              </w:rPr>
              <w:t>2a1</w:t>
            </w:r>
          </w:p>
        </w:tc>
        <w:tc>
          <w:tcPr>
            <w:tcW w:w="3827" w:type="dxa"/>
          </w:tcPr>
          <w:p w14:paraId="4E075AE5" w14:textId="77777777" w:rsidR="000C5265" w:rsidRPr="00FC7496" w:rsidRDefault="000C5265" w:rsidP="009E2215">
            <w:pPr>
              <w:pStyle w:val="TAL"/>
              <w:rPr>
                <w:lang w:eastAsia="ja-JP"/>
              </w:rPr>
            </w:pPr>
            <w:r w:rsidRPr="00FC7496">
              <w:t xml:space="preserve">UE transmits an </w:t>
            </w:r>
            <w:r w:rsidRPr="00FC7496">
              <w:rPr>
                <w:i/>
              </w:rPr>
              <w:t>RRCConnectionRequest</w:t>
            </w:r>
            <w:r w:rsidRPr="00FC7496">
              <w:t>-</w:t>
            </w:r>
            <w:r w:rsidRPr="00FC7496">
              <w:rPr>
                <w:i/>
              </w:rPr>
              <w:t>NB</w:t>
            </w:r>
            <w:r w:rsidRPr="00FC7496">
              <w:t xml:space="preserve"> message</w:t>
            </w:r>
            <w:r w:rsidRPr="00FC7496">
              <w:rPr>
                <w:lang w:eastAsia="ja-JP"/>
              </w:rPr>
              <w:t>.</w:t>
            </w:r>
          </w:p>
        </w:tc>
        <w:tc>
          <w:tcPr>
            <w:tcW w:w="709" w:type="dxa"/>
          </w:tcPr>
          <w:p w14:paraId="0B36EA4C" w14:textId="77777777" w:rsidR="000C5265" w:rsidRPr="00FC7496" w:rsidRDefault="000C5265" w:rsidP="009E2215">
            <w:pPr>
              <w:pStyle w:val="TAC"/>
            </w:pPr>
            <w:r w:rsidRPr="00FC7496">
              <w:t>--&gt;</w:t>
            </w:r>
          </w:p>
        </w:tc>
        <w:tc>
          <w:tcPr>
            <w:tcW w:w="3402" w:type="dxa"/>
          </w:tcPr>
          <w:p w14:paraId="54C716B0"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r w:rsidRPr="00FC7496">
              <w:t>-</w:t>
            </w:r>
            <w:r w:rsidRPr="00FC7496">
              <w:rPr>
                <w:i/>
              </w:rPr>
              <w:t>NB</w:t>
            </w:r>
          </w:p>
        </w:tc>
      </w:tr>
      <w:tr w:rsidR="000C5265" w:rsidRPr="00FC7496" w14:paraId="68C8A6A7" w14:textId="77777777" w:rsidTr="009E2215">
        <w:trPr>
          <w:jc w:val="center"/>
        </w:trPr>
        <w:tc>
          <w:tcPr>
            <w:tcW w:w="709" w:type="dxa"/>
          </w:tcPr>
          <w:p w14:paraId="404940A5" w14:textId="77777777" w:rsidR="000C5265" w:rsidRPr="00FC7496" w:rsidRDefault="000C5265" w:rsidP="009E2215">
            <w:pPr>
              <w:pStyle w:val="TAC"/>
              <w:rPr>
                <w:lang w:eastAsia="ja-JP"/>
              </w:rPr>
            </w:pPr>
            <w:r w:rsidRPr="00FC7496">
              <w:rPr>
                <w:lang w:eastAsia="ja-JP"/>
              </w:rPr>
              <w:t>2a2</w:t>
            </w:r>
          </w:p>
        </w:tc>
        <w:tc>
          <w:tcPr>
            <w:tcW w:w="3827" w:type="dxa"/>
          </w:tcPr>
          <w:p w14:paraId="5541E29E" w14:textId="77777777" w:rsidR="000C5265" w:rsidRPr="00FC7496" w:rsidRDefault="000C5265" w:rsidP="009E2215">
            <w:pPr>
              <w:pStyle w:val="TAL"/>
            </w:pPr>
            <w:r w:rsidRPr="00FC7496">
              <w:t xml:space="preserve">SS transmit an </w:t>
            </w:r>
            <w:r w:rsidRPr="00FC7496">
              <w:rPr>
                <w:i/>
              </w:rPr>
              <w:t>RRCConnectionSetup</w:t>
            </w:r>
            <w:r w:rsidRPr="00FC7496">
              <w:t>-</w:t>
            </w:r>
            <w:r w:rsidRPr="00FC7496">
              <w:rPr>
                <w:i/>
              </w:rPr>
              <w:t>NB</w:t>
            </w:r>
            <w:r w:rsidRPr="00FC7496">
              <w:t xml:space="preserve"> message.</w:t>
            </w:r>
          </w:p>
        </w:tc>
        <w:tc>
          <w:tcPr>
            <w:tcW w:w="709" w:type="dxa"/>
            <w:vAlign w:val="center"/>
          </w:tcPr>
          <w:p w14:paraId="5B9F97B8" w14:textId="77777777" w:rsidR="000C5265" w:rsidRPr="00FC7496" w:rsidRDefault="000C5265" w:rsidP="009E2215">
            <w:pPr>
              <w:pStyle w:val="TAC"/>
            </w:pPr>
            <w:r w:rsidRPr="00FC7496">
              <w:t>&lt;--</w:t>
            </w:r>
          </w:p>
        </w:tc>
        <w:tc>
          <w:tcPr>
            <w:tcW w:w="3402" w:type="dxa"/>
          </w:tcPr>
          <w:p w14:paraId="148C6342"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r w:rsidRPr="00FC7496">
              <w:t>-</w:t>
            </w:r>
            <w:r w:rsidRPr="00FC7496">
              <w:rPr>
                <w:i/>
              </w:rPr>
              <w:t>NB</w:t>
            </w:r>
          </w:p>
        </w:tc>
      </w:tr>
      <w:tr w:rsidR="000C5265" w:rsidRPr="00FC7496" w14:paraId="1899A377" w14:textId="77777777" w:rsidTr="009E2215">
        <w:trPr>
          <w:jc w:val="center"/>
        </w:trPr>
        <w:tc>
          <w:tcPr>
            <w:tcW w:w="709" w:type="dxa"/>
          </w:tcPr>
          <w:p w14:paraId="74AE400A" w14:textId="77777777" w:rsidR="000C5265" w:rsidRPr="00FC7496" w:rsidRDefault="000C5265" w:rsidP="009E2215">
            <w:pPr>
              <w:pStyle w:val="TAC"/>
              <w:rPr>
                <w:lang w:eastAsia="ja-JP"/>
              </w:rPr>
            </w:pPr>
            <w:r w:rsidRPr="00FC7496">
              <w:rPr>
                <w:lang w:eastAsia="ja-JP"/>
              </w:rPr>
              <w:t>2a3</w:t>
            </w:r>
          </w:p>
        </w:tc>
        <w:tc>
          <w:tcPr>
            <w:tcW w:w="3827" w:type="dxa"/>
          </w:tcPr>
          <w:p w14:paraId="5BDBA4A3" w14:textId="77777777" w:rsidR="000C5265" w:rsidRPr="00FC7496" w:rsidRDefault="000C5265" w:rsidP="009E2215">
            <w:pPr>
              <w:pStyle w:val="TAL"/>
              <w:rPr>
                <w:lang w:eastAsia="ja-JP"/>
              </w:rPr>
            </w:pPr>
            <w:r w:rsidRPr="00FC7496">
              <w:rPr>
                <w:lang w:eastAsia="ja-JP"/>
              </w:rPr>
              <w:t>T</w:t>
            </w:r>
            <w:r w:rsidRPr="00FC7496">
              <w:t xml:space="preserve">he UE transmits an </w:t>
            </w:r>
            <w:r w:rsidRPr="00FC7496">
              <w:rPr>
                <w:i/>
              </w:rPr>
              <w:t>RRCConnectionSetupComplete-NB</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1447D55D" w14:textId="77777777" w:rsidR="000C5265" w:rsidRPr="00FC7496" w:rsidRDefault="000C5265" w:rsidP="009E2215">
            <w:pPr>
              <w:pStyle w:val="TAC"/>
            </w:pPr>
            <w:r w:rsidRPr="00FC7496">
              <w:t>--&gt;</w:t>
            </w:r>
          </w:p>
        </w:tc>
        <w:tc>
          <w:tcPr>
            <w:tcW w:w="3402" w:type="dxa"/>
          </w:tcPr>
          <w:p w14:paraId="22D10397" w14:textId="77777777" w:rsidR="000C5265" w:rsidRPr="00FC7496" w:rsidRDefault="000C5265" w:rsidP="009E2215">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r w:rsidRPr="00FC7496">
              <w:t>-</w:t>
            </w:r>
            <w:r w:rsidRPr="00FC7496">
              <w:rPr>
                <w:i/>
              </w:rPr>
              <w:t>NB</w:t>
            </w:r>
          </w:p>
          <w:p w14:paraId="4783712D" w14:textId="77777777" w:rsidR="000C5265" w:rsidRPr="00FC7496" w:rsidRDefault="000C5265" w:rsidP="009E2215">
            <w:pPr>
              <w:pStyle w:val="TAL"/>
              <w:rPr>
                <w:lang w:eastAsia="ja-JP"/>
              </w:rPr>
            </w:pPr>
            <w:r w:rsidRPr="00FC7496">
              <w:rPr>
                <w:lang w:eastAsia="ja-JP"/>
              </w:rPr>
              <w:t>NAS: DETACH REQUEST</w:t>
            </w:r>
          </w:p>
        </w:tc>
      </w:tr>
      <w:tr w:rsidR="000C5265" w:rsidRPr="00FC7496" w14:paraId="6E591F97" w14:textId="77777777" w:rsidTr="009E2215">
        <w:trPr>
          <w:jc w:val="center"/>
        </w:trPr>
        <w:tc>
          <w:tcPr>
            <w:tcW w:w="709" w:type="dxa"/>
          </w:tcPr>
          <w:p w14:paraId="5920D715" w14:textId="77777777" w:rsidR="000C5265" w:rsidRPr="00FC7496" w:rsidRDefault="000C5265" w:rsidP="009E2215">
            <w:pPr>
              <w:pStyle w:val="TAC"/>
              <w:rPr>
                <w:lang w:eastAsia="ja-JP"/>
              </w:rPr>
            </w:pPr>
            <w:r w:rsidRPr="00FC7496">
              <w:rPr>
                <w:lang w:eastAsia="ja-JP"/>
              </w:rPr>
              <w:t>2a4</w:t>
            </w:r>
          </w:p>
        </w:tc>
        <w:tc>
          <w:tcPr>
            <w:tcW w:w="3827" w:type="dxa"/>
          </w:tcPr>
          <w:p w14:paraId="5BE82C13" w14:textId="77777777" w:rsidR="000C5265" w:rsidRPr="00FC7496" w:rsidRDefault="000C5265" w:rsidP="009E2215">
            <w:pPr>
              <w:pStyle w:val="TAL"/>
            </w:pPr>
            <w:r w:rsidRPr="00FC7496">
              <w:t xml:space="preserve">The SS transmits an </w:t>
            </w:r>
            <w:r w:rsidRPr="00FC7496">
              <w:rPr>
                <w:i/>
              </w:rPr>
              <w:t>RRCConnectionRelease-NB</w:t>
            </w:r>
            <w:r w:rsidRPr="00FC7496">
              <w:t xml:space="preserve"> message</w:t>
            </w:r>
          </w:p>
        </w:tc>
        <w:tc>
          <w:tcPr>
            <w:tcW w:w="709" w:type="dxa"/>
          </w:tcPr>
          <w:p w14:paraId="74EFC0DF" w14:textId="77777777" w:rsidR="000C5265" w:rsidRPr="00FC7496" w:rsidRDefault="000C5265" w:rsidP="009E2215">
            <w:pPr>
              <w:pStyle w:val="TAC"/>
            </w:pPr>
            <w:r w:rsidRPr="00FC7496">
              <w:t>&lt;--</w:t>
            </w:r>
          </w:p>
        </w:tc>
        <w:tc>
          <w:tcPr>
            <w:tcW w:w="3402" w:type="dxa"/>
          </w:tcPr>
          <w:p w14:paraId="2CC72166" w14:textId="77777777" w:rsidR="000C5265" w:rsidRPr="00FC7496" w:rsidRDefault="000C5265" w:rsidP="009E2215">
            <w:pPr>
              <w:pStyle w:val="TAL"/>
              <w:rPr>
                <w:i/>
              </w:rPr>
            </w:pPr>
            <w:r w:rsidRPr="00FC7496">
              <w:rPr>
                <w:i/>
              </w:rPr>
              <w:t>RRCConnectionRelease-NB</w:t>
            </w:r>
          </w:p>
        </w:tc>
      </w:tr>
    </w:tbl>
    <w:p w14:paraId="6C1DE661" w14:textId="77777777" w:rsidR="000C5265" w:rsidRPr="00FC7496" w:rsidRDefault="000C5265" w:rsidP="000C5265"/>
    <w:p w14:paraId="521C0143" w14:textId="77777777" w:rsidR="000C5265" w:rsidRPr="00FC7496" w:rsidRDefault="000C5265" w:rsidP="000C5265">
      <w:pPr>
        <w:pStyle w:val="Heading3"/>
      </w:pPr>
      <w:r w:rsidRPr="00FC7496">
        <w:t>10.5.3</w:t>
      </w:r>
      <w:r w:rsidRPr="00FC7496">
        <w:tab/>
        <w:t>Switch/Power off procedure in State N2 and N3</w:t>
      </w:r>
    </w:p>
    <w:p w14:paraId="17694215" w14:textId="77777777" w:rsidR="000C5265" w:rsidRPr="00FC7496" w:rsidRDefault="000C5265" w:rsidP="000C5265">
      <w:pPr>
        <w:pStyle w:val="Heading4"/>
      </w:pPr>
      <w:r w:rsidRPr="00FC7496">
        <w:rPr>
          <w:lang w:eastAsia="ja-JP"/>
        </w:rPr>
        <w:t>10.5.3.1</w:t>
      </w:r>
      <w:r w:rsidRPr="00FC7496">
        <w:tab/>
        <w:t>Procedure for N2 and N3</w:t>
      </w:r>
    </w:p>
    <w:p w14:paraId="3C18D1D5" w14:textId="77777777" w:rsidR="000C5265" w:rsidRPr="00FC7496" w:rsidRDefault="000C5265" w:rsidP="000C5265">
      <w:pPr>
        <w:pStyle w:val="TH"/>
      </w:pPr>
      <w:r w:rsidRPr="00FC7496">
        <w:t>Table 10.5.3.1-1: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35BA3778" w14:textId="77777777" w:rsidTr="009E2215">
        <w:trPr>
          <w:jc w:val="center"/>
        </w:trPr>
        <w:tc>
          <w:tcPr>
            <w:tcW w:w="709" w:type="dxa"/>
            <w:vMerge w:val="restart"/>
            <w:vAlign w:val="center"/>
          </w:tcPr>
          <w:p w14:paraId="1F36A6AE" w14:textId="77777777" w:rsidR="000C5265" w:rsidRPr="00FC7496" w:rsidRDefault="000C5265" w:rsidP="009E2215">
            <w:pPr>
              <w:pStyle w:val="TAH"/>
            </w:pPr>
            <w:r w:rsidRPr="00FC7496">
              <w:t>Step</w:t>
            </w:r>
          </w:p>
        </w:tc>
        <w:tc>
          <w:tcPr>
            <w:tcW w:w="3827" w:type="dxa"/>
            <w:vMerge w:val="restart"/>
            <w:vAlign w:val="center"/>
          </w:tcPr>
          <w:p w14:paraId="0EA533EF"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72C61FAD" w14:textId="77777777" w:rsidR="000C5265" w:rsidRPr="00FC7496" w:rsidRDefault="000C5265" w:rsidP="009E2215">
            <w:pPr>
              <w:pStyle w:val="TAH"/>
            </w:pPr>
            <w:r w:rsidRPr="00FC7496">
              <w:t>Message Sequence</w:t>
            </w:r>
          </w:p>
        </w:tc>
      </w:tr>
      <w:tr w:rsidR="000C5265" w:rsidRPr="00FC7496" w14:paraId="58A78B84" w14:textId="77777777" w:rsidTr="009E2215">
        <w:trPr>
          <w:jc w:val="center"/>
        </w:trPr>
        <w:tc>
          <w:tcPr>
            <w:tcW w:w="709" w:type="dxa"/>
            <w:vMerge/>
          </w:tcPr>
          <w:p w14:paraId="43EEC7BE" w14:textId="77777777" w:rsidR="000C5265" w:rsidRPr="00FC7496" w:rsidRDefault="000C5265" w:rsidP="009E2215">
            <w:pPr>
              <w:pStyle w:val="TAH"/>
              <w:rPr>
                <w:rFonts w:eastAsia="MS Gothic"/>
              </w:rPr>
            </w:pPr>
          </w:p>
        </w:tc>
        <w:tc>
          <w:tcPr>
            <w:tcW w:w="3827" w:type="dxa"/>
            <w:vMerge/>
          </w:tcPr>
          <w:p w14:paraId="3A719300" w14:textId="77777777" w:rsidR="000C5265" w:rsidRPr="00FC7496" w:rsidRDefault="000C5265" w:rsidP="009E2215">
            <w:pPr>
              <w:pStyle w:val="TAH"/>
              <w:rPr>
                <w:rFonts w:eastAsia="MS Gothic"/>
              </w:rPr>
            </w:pPr>
          </w:p>
        </w:tc>
        <w:tc>
          <w:tcPr>
            <w:tcW w:w="709" w:type="dxa"/>
            <w:tcBorders>
              <w:top w:val="single" w:sz="4" w:space="0" w:color="auto"/>
            </w:tcBorders>
          </w:tcPr>
          <w:p w14:paraId="32212BB6" w14:textId="77777777" w:rsidR="000C5265" w:rsidRPr="00FC7496" w:rsidRDefault="000C5265" w:rsidP="009E2215">
            <w:pPr>
              <w:pStyle w:val="TAH"/>
            </w:pPr>
            <w:r w:rsidRPr="00FC7496">
              <w:t>U - S</w:t>
            </w:r>
          </w:p>
        </w:tc>
        <w:tc>
          <w:tcPr>
            <w:tcW w:w="3402" w:type="dxa"/>
            <w:tcBorders>
              <w:top w:val="single" w:sz="4" w:space="0" w:color="auto"/>
            </w:tcBorders>
          </w:tcPr>
          <w:p w14:paraId="3D96AE3F" w14:textId="77777777" w:rsidR="000C5265" w:rsidRPr="00FC7496" w:rsidRDefault="000C5265" w:rsidP="009E2215">
            <w:pPr>
              <w:pStyle w:val="TAH"/>
            </w:pPr>
            <w:r w:rsidRPr="00FC7496">
              <w:t>Message</w:t>
            </w:r>
          </w:p>
        </w:tc>
      </w:tr>
      <w:tr w:rsidR="000C5265" w:rsidRPr="00FC7496" w14:paraId="64E85BBA" w14:textId="77777777" w:rsidTr="009E2215">
        <w:trPr>
          <w:jc w:val="center"/>
        </w:trPr>
        <w:tc>
          <w:tcPr>
            <w:tcW w:w="709" w:type="dxa"/>
          </w:tcPr>
          <w:p w14:paraId="2EA01E9F" w14:textId="77777777" w:rsidR="000C5265" w:rsidRPr="00FC7496" w:rsidRDefault="000C5265" w:rsidP="009E2215">
            <w:pPr>
              <w:pStyle w:val="TAC"/>
            </w:pPr>
            <w:r w:rsidRPr="00FC7496">
              <w:t>1</w:t>
            </w:r>
          </w:p>
        </w:tc>
        <w:tc>
          <w:tcPr>
            <w:tcW w:w="3827" w:type="dxa"/>
          </w:tcPr>
          <w:p w14:paraId="4FC3812B" w14:textId="77777777" w:rsidR="000C5265" w:rsidRPr="00FC7496" w:rsidRDefault="000C5265" w:rsidP="009E2215">
            <w:pPr>
              <w:pStyle w:val="TAL"/>
            </w:pPr>
            <w:r w:rsidRPr="00FC7496">
              <w:t>The UE is powered off or switched off (see ICS)</w:t>
            </w:r>
          </w:p>
        </w:tc>
        <w:tc>
          <w:tcPr>
            <w:tcW w:w="709" w:type="dxa"/>
          </w:tcPr>
          <w:p w14:paraId="1A3F2C6F" w14:textId="77777777" w:rsidR="000C5265" w:rsidRPr="00FC7496" w:rsidRDefault="000C5265" w:rsidP="009E2215">
            <w:pPr>
              <w:pStyle w:val="TAC"/>
            </w:pPr>
            <w:r w:rsidRPr="00FC7496">
              <w:t>-</w:t>
            </w:r>
          </w:p>
        </w:tc>
        <w:tc>
          <w:tcPr>
            <w:tcW w:w="3402" w:type="dxa"/>
          </w:tcPr>
          <w:p w14:paraId="049861B0" w14:textId="77777777" w:rsidR="000C5265" w:rsidRPr="00FC7496" w:rsidRDefault="000C5265" w:rsidP="009E2215">
            <w:pPr>
              <w:pStyle w:val="TAL"/>
            </w:pPr>
            <w:r w:rsidRPr="00FC7496">
              <w:t>-</w:t>
            </w:r>
          </w:p>
        </w:tc>
      </w:tr>
      <w:tr w:rsidR="000C5265" w:rsidRPr="00FC7496" w14:paraId="29D9B629" w14:textId="77777777" w:rsidTr="009E2215">
        <w:trPr>
          <w:jc w:val="center"/>
        </w:trPr>
        <w:tc>
          <w:tcPr>
            <w:tcW w:w="709" w:type="dxa"/>
          </w:tcPr>
          <w:p w14:paraId="4113D0A7" w14:textId="77777777" w:rsidR="000C5265" w:rsidRPr="00FC7496" w:rsidRDefault="000C5265" w:rsidP="009E2215">
            <w:pPr>
              <w:pStyle w:val="TAC"/>
              <w:rPr>
                <w:lang w:eastAsia="ja-JP"/>
              </w:rPr>
            </w:pPr>
            <w:r w:rsidRPr="00FC7496">
              <w:rPr>
                <w:lang w:eastAsia="ja-JP"/>
              </w:rPr>
              <w:t>2</w:t>
            </w:r>
          </w:p>
        </w:tc>
        <w:tc>
          <w:tcPr>
            <w:tcW w:w="3827" w:type="dxa"/>
          </w:tcPr>
          <w:p w14:paraId="30386798" w14:textId="77777777" w:rsidR="000C5265" w:rsidRPr="00FC7496" w:rsidRDefault="000C5265" w:rsidP="009E2215">
            <w:pPr>
              <w:pStyle w:val="TAL"/>
              <w:rPr>
                <w:lang w:eastAsia="ja-JP"/>
              </w:rPr>
            </w:pPr>
            <w:r w:rsidRPr="00FC7496">
              <w:t>The UE transmits DETACH REQUEST</w:t>
            </w:r>
          </w:p>
        </w:tc>
        <w:tc>
          <w:tcPr>
            <w:tcW w:w="709" w:type="dxa"/>
          </w:tcPr>
          <w:p w14:paraId="7EEAEC49" w14:textId="77777777" w:rsidR="000C5265" w:rsidRPr="00FC7496" w:rsidRDefault="000C5265" w:rsidP="009E2215">
            <w:pPr>
              <w:pStyle w:val="TAC"/>
            </w:pPr>
            <w:r w:rsidRPr="00FC7496">
              <w:t>--&gt;</w:t>
            </w:r>
          </w:p>
        </w:tc>
        <w:tc>
          <w:tcPr>
            <w:tcW w:w="3402" w:type="dxa"/>
          </w:tcPr>
          <w:p w14:paraId="1577A3F5" w14:textId="77777777" w:rsidR="000C5265" w:rsidRPr="00FC7496" w:rsidRDefault="000C5265" w:rsidP="009E2215">
            <w:pPr>
              <w:pStyle w:val="TAL"/>
            </w:pPr>
            <w:r w:rsidRPr="00FC7496">
              <w:t>DETACH REQUEST</w:t>
            </w:r>
          </w:p>
        </w:tc>
      </w:tr>
      <w:tr w:rsidR="000C5265" w:rsidRPr="00FC7496" w14:paraId="7946EA0D" w14:textId="77777777" w:rsidTr="009E2215">
        <w:trPr>
          <w:jc w:val="center"/>
        </w:trPr>
        <w:tc>
          <w:tcPr>
            <w:tcW w:w="709" w:type="dxa"/>
          </w:tcPr>
          <w:p w14:paraId="202E19AA" w14:textId="77777777" w:rsidR="000C5265" w:rsidRPr="00FC7496" w:rsidRDefault="000C5265" w:rsidP="009E2215">
            <w:pPr>
              <w:pStyle w:val="TAC"/>
              <w:rPr>
                <w:lang w:eastAsia="ja-JP"/>
              </w:rPr>
            </w:pPr>
            <w:r w:rsidRPr="00FC7496">
              <w:rPr>
                <w:lang w:eastAsia="ja-JP"/>
              </w:rPr>
              <w:t>3</w:t>
            </w:r>
          </w:p>
        </w:tc>
        <w:tc>
          <w:tcPr>
            <w:tcW w:w="3827" w:type="dxa"/>
          </w:tcPr>
          <w:p w14:paraId="239B4F46" w14:textId="77777777" w:rsidR="000C5265" w:rsidRPr="00FC7496" w:rsidRDefault="000C5265" w:rsidP="009E2215">
            <w:pPr>
              <w:pStyle w:val="TAL"/>
            </w:pPr>
            <w:r w:rsidRPr="00FC7496">
              <w:t>The SS transmits an</w:t>
            </w:r>
            <w:r w:rsidRPr="00FC7496">
              <w:rPr>
                <w:i/>
              </w:rPr>
              <w:t xml:space="preserve"> RRCConnectionRelease-NB</w:t>
            </w:r>
            <w:r w:rsidRPr="00FC7496">
              <w:t xml:space="preserve"> message</w:t>
            </w:r>
          </w:p>
        </w:tc>
        <w:tc>
          <w:tcPr>
            <w:tcW w:w="709" w:type="dxa"/>
          </w:tcPr>
          <w:p w14:paraId="183CF2F8" w14:textId="77777777" w:rsidR="000C5265" w:rsidRPr="00FC7496" w:rsidRDefault="000C5265" w:rsidP="009E2215">
            <w:pPr>
              <w:pStyle w:val="TAC"/>
            </w:pPr>
            <w:r w:rsidRPr="00FC7496">
              <w:t>&lt;--</w:t>
            </w:r>
          </w:p>
        </w:tc>
        <w:tc>
          <w:tcPr>
            <w:tcW w:w="3402" w:type="dxa"/>
          </w:tcPr>
          <w:p w14:paraId="7541D2F5" w14:textId="77777777" w:rsidR="000C5265" w:rsidRPr="00FC7496" w:rsidRDefault="000C5265" w:rsidP="009E2215">
            <w:pPr>
              <w:pStyle w:val="TAL"/>
            </w:pPr>
            <w:r w:rsidRPr="00FC7496">
              <w:rPr>
                <w:i/>
              </w:rPr>
              <w:t>RRCConnectionRelease-NB</w:t>
            </w:r>
          </w:p>
        </w:tc>
      </w:tr>
    </w:tbl>
    <w:p w14:paraId="308DE80A" w14:textId="77777777" w:rsidR="000C5265" w:rsidRPr="00FC7496" w:rsidRDefault="000C5265" w:rsidP="000C5265">
      <w:pPr>
        <w:rPr>
          <w:lang w:eastAsia="zh-CN"/>
        </w:rPr>
      </w:pPr>
    </w:p>
    <w:p w14:paraId="4F0B9016" w14:textId="77777777" w:rsidR="000C5265" w:rsidRPr="00FC7496" w:rsidRDefault="000C5265" w:rsidP="000C5265">
      <w:pPr>
        <w:pStyle w:val="Heading3"/>
      </w:pPr>
      <w:r w:rsidRPr="00FC7496">
        <w:t>10.5.4</w:t>
      </w:r>
      <w:r w:rsidRPr="00FC7496">
        <w:tab/>
        <w:t>Switch/Power off procedure in State N4</w:t>
      </w:r>
    </w:p>
    <w:p w14:paraId="09A38EA3" w14:textId="77777777" w:rsidR="000C5265" w:rsidRPr="00FC7496" w:rsidRDefault="000C5265" w:rsidP="000C5265">
      <w:pPr>
        <w:pStyle w:val="Heading4"/>
      </w:pPr>
      <w:r w:rsidRPr="00FC7496">
        <w:rPr>
          <w:lang w:eastAsia="ja-JP"/>
        </w:rPr>
        <w:t>10.5.4.1</w:t>
      </w:r>
      <w:r w:rsidRPr="00FC7496">
        <w:tab/>
        <w:t>Procedure</w:t>
      </w:r>
    </w:p>
    <w:p w14:paraId="62A3B33E" w14:textId="77777777" w:rsidR="000C5265" w:rsidRPr="00FC7496" w:rsidRDefault="000C5265" w:rsidP="000C5265">
      <w:pPr>
        <w:pStyle w:val="TH"/>
      </w:pPr>
      <w:r w:rsidRPr="00FC7496">
        <w:t>Table 10.5.4.1-1: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1C36F93B" w14:textId="77777777" w:rsidTr="009E2215">
        <w:trPr>
          <w:jc w:val="center"/>
        </w:trPr>
        <w:tc>
          <w:tcPr>
            <w:tcW w:w="709" w:type="dxa"/>
            <w:vMerge w:val="restart"/>
            <w:vAlign w:val="center"/>
          </w:tcPr>
          <w:p w14:paraId="3D203BEC" w14:textId="77777777" w:rsidR="000C5265" w:rsidRPr="00FC7496" w:rsidRDefault="000C5265" w:rsidP="009E2215">
            <w:pPr>
              <w:pStyle w:val="TAH"/>
            </w:pPr>
            <w:r w:rsidRPr="00FC7496">
              <w:t>Step</w:t>
            </w:r>
          </w:p>
        </w:tc>
        <w:tc>
          <w:tcPr>
            <w:tcW w:w="3617" w:type="dxa"/>
            <w:vMerge w:val="restart"/>
            <w:vAlign w:val="center"/>
          </w:tcPr>
          <w:p w14:paraId="18A7A3E1"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7246ABBA" w14:textId="77777777" w:rsidR="000C5265" w:rsidRPr="00FC7496" w:rsidRDefault="000C5265" w:rsidP="009E2215">
            <w:pPr>
              <w:pStyle w:val="TAH"/>
            </w:pPr>
            <w:r w:rsidRPr="00FC7496">
              <w:t>Message Sequence</w:t>
            </w:r>
          </w:p>
        </w:tc>
      </w:tr>
      <w:tr w:rsidR="000C5265" w:rsidRPr="00FC7496" w14:paraId="6904BA99" w14:textId="77777777" w:rsidTr="009E2215">
        <w:trPr>
          <w:jc w:val="center"/>
        </w:trPr>
        <w:tc>
          <w:tcPr>
            <w:tcW w:w="709" w:type="dxa"/>
            <w:vMerge/>
          </w:tcPr>
          <w:p w14:paraId="04040D40" w14:textId="77777777" w:rsidR="000C5265" w:rsidRPr="00FC7496" w:rsidRDefault="000C5265" w:rsidP="009E2215">
            <w:pPr>
              <w:pStyle w:val="TAH"/>
              <w:rPr>
                <w:rFonts w:eastAsia="MS Gothic"/>
              </w:rPr>
            </w:pPr>
          </w:p>
        </w:tc>
        <w:tc>
          <w:tcPr>
            <w:tcW w:w="3617" w:type="dxa"/>
            <w:vMerge/>
          </w:tcPr>
          <w:p w14:paraId="2A7D084C" w14:textId="77777777" w:rsidR="000C5265" w:rsidRPr="00FC7496" w:rsidRDefault="000C5265" w:rsidP="009E2215">
            <w:pPr>
              <w:pStyle w:val="TAH"/>
              <w:rPr>
                <w:rFonts w:eastAsia="MS Gothic"/>
              </w:rPr>
            </w:pPr>
          </w:p>
        </w:tc>
        <w:tc>
          <w:tcPr>
            <w:tcW w:w="701" w:type="dxa"/>
            <w:tcBorders>
              <w:top w:val="single" w:sz="4" w:space="0" w:color="auto"/>
            </w:tcBorders>
          </w:tcPr>
          <w:p w14:paraId="19B4205B" w14:textId="77777777" w:rsidR="000C5265" w:rsidRPr="00FC7496" w:rsidRDefault="000C5265" w:rsidP="009E2215">
            <w:pPr>
              <w:pStyle w:val="TAH"/>
            </w:pPr>
            <w:r w:rsidRPr="00FC7496">
              <w:t>U - S</w:t>
            </w:r>
          </w:p>
        </w:tc>
        <w:tc>
          <w:tcPr>
            <w:tcW w:w="3620" w:type="dxa"/>
            <w:tcBorders>
              <w:top w:val="single" w:sz="4" w:space="0" w:color="auto"/>
            </w:tcBorders>
          </w:tcPr>
          <w:p w14:paraId="2E4A073F" w14:textId="77777777" w:rsidR="000C5265" w:rsidRPr="00FC7496" w:rsidRDefault="000C5265" w:rsidP="009E2215">
            <w:pPr>
              <w:pStyle w:val="TAH"/>
            </w:pPr>
            <w:r w:rsidRPr="00FC7496">
              <w:t>Message</w:t>
            </w:r>
          </w:p>
        </w:tc>
      </w:tr>
      <w:tr w:rsidR="000C5265" w:rsidRPr="00FC7496" w14:paraId="2FE237F6" w14:textId="77777777" w:rsidTr="009E2215">
        <w:trPr>
          <w:jc w:val="center"/>
        </w:trPr>
        <w:tc>
          <w:tcPr>
            <w:tcW w:w="709" w:type="dxa"/>
          </w:tcPr>
          <w:p w14:paraId="7577810E" w14:textId="77777777" w:rsidR="000C5265" w:rsidRPr="00FC7496" w:rsidRDefault="000C5265" w:rsidP="009E2215">
            <w:pPr>
              <w:pStyle w:val="TAC"/>
            </w:pPr>
            <w:r w:rsidRPr="00FC7496">
              <w:t>1</w:t>
            </w:r>
          </w:p>
        </w:tc>
        <w:tc>
          <w:tcPr>
            <w:tcW w:w="3617" w:type="dxa"/>
          </w:tcPr>
          <w:p w14:paraId="049EF17F" w14:textId="77777777" w:rsidR="000C5265" w:rsidRPr="00FC7496" w:rsidRDefault="000C5265" w:rsidP="009E2215">
            <w:pPr>
              <w:pStyle w:val="TAL"/>
            </w:pPr>
            <w:r w:rsidRPr="00FC7496">
              <w:t>The UE is powered off or switched off (see ICS)</w:t>
            </w:r>
          </w:p>
        </w:tc>
        <w:tc>
          <w:tcPr>
            <w:tcW w:w="701" w:type="dxa"/>
          </w:tcPr>
          <w:p w14:paraId="60A34EE8" w14:textId="77777777" w:rsidR="000C5265" w:rsidRPr="00FC7496" w:rsidRDefault="000C5265" w:rsidP="009E2215">
            <w:pPr>
              <w:pStyle w:val="TAC"/>
            </w:pPr>
            <w:r w:rsidRPr="00FC7496">
              <w:t>-</w:t>
            </w:r>
          </w:p>
        </w:tc>
        <w:tc>
          <w:tcPr>
            <w:tcW w:w="3620" w:type="dxa"/>
          </w:tcPr>
          <w:p w14:paraId="7416F5D7" w14:textId="77777777" w:rsidR="000C5265" w:rsidRPr="00FC7496" w:rsidRDefault="000C5265" w:rsidP="009E2215">
            <w:pPr>
              <w:pStyle w:val="TAL"/>
            </w:pPr>
            <w:r w:rsidRPr="00FC7496">
              <w:t>-</w:t>
            </w:r>
          </w:p>
        </w:tc>
      </w:tr>
    </w:tbl>
    <w:p w14:paraId="14899FC7" w14:textId="77777777" w:rsidR="000C5265" w:rsidRPr="00FC7496" w:rsidRDefault="000C5265" w:rsidP="000C5265"/>
    <w:p w14:paraId="7EC34CBD" w14:textId="77777777" w:rsidR="000C5265" w:rsidRPr="00FC7496" w:rsidRDefault="000C5265" w:rsidP="000C5265">
      <w:pPr>
        <w:pStyle w:val="Heading3"/>
      </w:pPr>
      <w:r w:rsidRPr="00FC7496">
        <w:t>10.5.5</w:t>
      </w:r>
      <w:r w:rsidRPr="00FC7496">
        <w:tab/>
        <w:t>Automatic selection mode procedure in State N5 (current cell, neighbour cell)</w:t>
      </w:r>
    </w:p>
    <w:p w14:paraId="2563D863" w14:textId="77777777" w:rsidR="000C5265" w:rsidRPr="00FC7496" w:rsidRDefault="000C5265" w:rsidP="000C5265">
      <w:pPr>
        <w:pStyle w:val="Heading4"/>
      </w:pPr>
      <w:r w:rsidRPr="00FC7496">
        <w:rPr>
          <w:lang w:eastAsia="ja-JP"/>
        </w:rPr>
        <w:t>10.5.5.1</w:t>
      </w:r>
      <w:r w:rsidRPr="00FC7496">
        <w:tab/>
        <w:t>Procedure</w:t>
      </w:r>
    </w:p>
    <w:p w14:paraId="02710CD5" w14:textId="77777777" w:rsidR="000C5265" w:rsidRPr="00FC7496" w:rsidRDefault="000C5265" w:rsidP="000C5265">
      <w:pPr>
        <w:pStyle w:val="TH"/>
      </w:pPr>
      <w:r w:rsidRPr="00FC7496">
        <w:t>Table 10.5.5.1-1: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07BD4B6A" w14:textId="77777777" w:rsidTr="009E2215">
        <w:trPr>
          <w:jc w:val="center"/>
        </w:trPr>
        <w:tc>
          <w:tcPr>
            <w:tcW w:w="709" w:type="dxa"/>
            <w:vMerge w:val="restart"/>
            <w:vAlign w:val="center"/>
          </w:tcPr>
          <w:p w14:paraId="46060A11" w14:textId="77777777" w:rsidR="000C5265" w:rsidRPr="00FC7496" w:rsidRDefault="000C5265" w:rsidP="009E2215">
            <w:pPr>
              <w:pStyle w:val="TAH"/>
            </w:pPr>
            <w:r w:rsidRPr="00FC7496">
              <w:t>Step</w:t>
            </w:r>
          </w:p>
        </w:tc>
        <w:tc>
          <w:tcPr>
            <w:tcW w:w="3617" w:type="dxa"/>
            <w:vMerge w:val="restart"/>
            <w:vAlign w:val="center"/>
          </w:tcPr>
          <w:p w14:paraId="70BCFAFA"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1CF540A2" w14:textId="77777777" w:rsidR="000C5265" w:rsidRPr="00FC7496" w:rsidRDefault="000C5265" w:rsidP="009E2215">
            <w:pPr>
              <w:pStyle w:val="TAH"/>
            </w:pPr>
            <w:r w:rsidRPr="00FC7496">
              <w:t>Message Sequence</w:t>
            </w:r>
          </w:p>
        </w:tc>
      </w:tr>
      <w:tr w:rsidR="000C5265" w:rsidRPr="00FC7496" w14:paraId="728C3B70" w14:textId="77777777" w:rsidTr="009E2215">
        <w:trPr>
          <w:jc w:val="center"/>
        </w:trPr>
        <w:tc>
          <w:tcPr>
            <w:tcW w:w="709" w:type="dxa"/>
            <w:vMerge/>
          </w:tcPr>
          <w:p w14:paraId="0402DCB5" w14:textId="77777777" w:rsidR="000C5265" w:rsidRPr="00FC7496" w:rsidRDefault="000C5265" w:rsidP="009E2215">
            <w:pPr>
              <w:pStyle w:val="TAH"/>
              <w:rPr>
                <w:rFonts w:eastAsia="MS Gothic"/>
              </w:rPr>
            </w:pPr>
          </w:p>
        </w:tc>
        <w:tc>
          <w:tcPr>
            <w:tcW w:w="3617" w:type="dxa"/>
            <w:vMerge/>
          </w:tcPr>
          <w:p w14:paraId="7CD9ABE5" w14:textId="77777777" w:rsidR="000C5265" w:rsidRPr="00FC7496" w:rsidRDefault="000C5265" w:rsidP="009E2215">
            <w:pPr>
              <w:pStyle w:val="TAH"/>
              <w:rPr>
                <w:rFonts w:eastAsia="MS Gothic"/>
              </w:rPr>
            </w:pPr>
          </w:p>
        </w:tc>
        <w:tc>
          <w:tcPr>
            <w:tcW w:w="701" w:type="dxa"/>
            <w:tcBorders>
              <w:top w:val="single" w:sz="4" w:space="0" w:color="auto"/>
            </w:tcBorders>
          </w:tcPr>
          <w:p w14:paraId="45A46D79" w14:textId="77777777" w:rsidR="000C5265" w:rsidRPr="00FC7496" w:rsidRDefault="000C5265" w:rsidP="009E2215">
            <w:pPr>
              <w:pStyle w:val="TAH"/>
            </w:pPr>
            <w:r w:rsidRPr="00FC7496">
              <w:t>U - S</w:t>
            </w:r>
          </w:p>
        </w:tc>
        <w:tc>
          <w:tcPr>
            <w:tcW w:w="3620" w:type="dxa"/>
            <w:tcBorders>
              <w:top w:val="single" w:sz="4" w:space="0" w:color="auto"/>
            </w:tcBorders>
          </w:tcPr>
          <w:p w14:paraId="50088968" w14:textId="77777777" w:rsidR="000C5265" w:rsidRPr="00FC7496" w:rsidRDefault="000C5265" w:rsidP="009E2215">
            <w:pPr>
              <w:pStyle w:val="TAH"/>
            </w:pPr>
            <w:r w:rsidRPr="00FC7496">
              <w:t>Message</w:t>
            </w:r>
          </w:p>
        </w:tc>
      </w:tr>
      <w:tr w:rsidR="000C5265" w:rsidRPr="00FC7496" w14:paraId="428588E5" w14:textId="77777777" w:rsidTr="009E2215">
        <w:trPr>
          <w:jc w:val="center"/>
        </w:trPr>
        <w:tc>
          <w:tcPr>
            <w:tcW w:w="709" w:type="dxa"/>
          </w:tcPr>
          <w:p w14:paraId="08D11DAB" w14:textId="77777777" w:rsidR="000C5265" w:rsidRPr="00FC7496" w:rsidRDefault="000C5265" w:rsidP="009E2215">
            <w:pPr>
              <w:pStyle w:val="TAC"/>
            </w:pPr>
            <w:r w:rsidRPr="00FC7496">
              <w:t>1</w:t>
            </w:r>
          </w:p>
        </w:tc>
        <w:tc>
          <w:tcPr>
            <w:tcW w:w="3617" w:type="dxa"/>
          </w:tcPr>
          <w:p w14:paraId="596BE4D6" w14:textId="77777777" w:rsidR="000C5265" w:rsidRPr="00FC7496" w:rsidRDefault="000C5265" w:rsidP="009E2215">
            <w:pPr>
              <w:pStyle w:val="TAL"/>
            </w:pPr>
            <w:r w:rsidRPr="00FC7496">
              <w:t>Set UE to Automatic PLMN selection mode.</w:t>
            </w:r>
          </w:p>
        </w:tc>
        <w:tc>
          <w:tcPr>
            <w:tcW w:w="701" w:type="dxa"/>
          </w:tcPr>
          <w:p w14:paraId="1B36DD08" w14:textId="77777777" w:rsidR="000C5265" w:rsidRPr="00FC7496" w:rsidRDefault="000C5265" w:rsidP="009E2215">
            <w:pPr>
              <w:pStyle w:val="TAC"/>
            </w:pPr>
            <w:r w:rsidRPr="00FC7496">
              <w:t>-</w:t>
            </w:r>
          </w:p>
        </w:tc>
        <w:tc>
          <w:tcPr>
            <w:tcW w:w="3620" w:type="dxa"/>
          </w:tcPr>
          <w:p w14:paraId="22CA35FA" w14:textId="77777777" w:rsidR="000C5265" w:rsidRPr="00FC7496" w:rsidRDefault="000C5265" w:rsidP="009E2215">
            <w:pPr>
              <w:pStyle w:val="TAL"/>
            </w:pPr>
            <w:r w:rsidRPr="00FC7496">
              <w:t>-</w:t>
            </w:r>
          </w:p>
        </w:tc>
      </w:tr>
      <w:tr w:rsidR="000C5265" w:rsidRPr="00FC7496" w14:paraId="7ABB130B" w14:textId="77777777" w:rsidTr="009E2215">
        <w:trPr>
          <w:jc w:val="center"/>
        </w:trPr>
        <w:tc>
          <w:tcPr>
            <w:tcW w:w="709" w:type="dxa"/>
          </w:tcPr>
          <w:p w14:paraId="17E18133" w14:textId="77777777" w:rsidR="000C5265" w:rsidRPr="00FC7496" w:rsidRDefault="000C5265" w:rsidP="009E2215">
            <w:pPr>
              <w:pStyle w:val="TAC"/>
            </w:pPr>
            <w:r w:rsidRPr="00FC7496">
              <w:t>2</w:t>
            </w:r>
          </w:p>
        </w:tc>
        <w:tc>
          <w:tcPr>
            <w:tcW w:w="3617" w:type="dxa"/>
          </w:tcPr>
          <w:p w14:paraId="41264A5C" w14:textId="77777777" w:rsidR="000C5265" w:rsidRPr="00FC7496" w:rsidRDefault="000C5265" w:rsidP="009E2215">
            <w:pPr>
              <w:pStyle w:val="TAL"/>
            </w:pPr>
            <w:r w:rsidRPr="00FC7496">
              <w:t>The SS configures:</w:t>
            </w:r>
          </w:p>
          <w:p w14:paraId="74FF742D" w14:textId="77777777" w:rsidR="000C5265" w:rsidRPr="00FC7496" w:rsidRDefault="000C5265" w:rsidP="009E2215">
            <w:pPr>
              <w:pStyle w:val="TAL"/>
            </w:pPr>
            <w:r w:rsidRPr="00FC7496">
              <w:t>- the current cell as a “Non-Suitable Off cell”</w:t>
            </w:r>
          </w:p>
          <w:p w14:paraId="0718CA80" w14:textId="77777777" w:rsidR="000C5265" w:rsidRPr="00FC7496" w:rsidRDefault="000C5265" w:rsidP="009E2215">
            <w:pPr>
              <w:pStyle w:val="TAL"/>
            </w:pPr>
            <w:r w:rsidRPr="00FC7496">
              <w:t>- the neighbour cell as a “Serving cell”</w:t>
            </w:r>
          </w:p>
        </w:tc>
        <w:tc>
          <w:tcPr>
            <w:tcW w:w="701" w:type="dxa"/>
          </w:tcPr>
          <w:p w14:paraId="5D1D568E" w14:textId="77777777" w:rsidR="000C5265" w:rsidRPr="00FC7496" w:rsidRDefault="000C5265" w:rsidP="009E2215">
            <w:pPr>
              <w:pStyle w:val="TAC"/>
            </w:pPr>
            <w:r w:rsidRPr="00FC7496">
              <w:t>-</w:t>
            </w:r>
          </w:p>
        </w:tc>
        <w:tc>
          <w:tcPr>
            <w:tcW w:w="3620" w:type="dxa"/>
          </w:tcPr>
          <w:p w14:paraId="498E7F6B" w14:textId="77777777" w:rsidR="000C5265" w:rsidRPr="00FC7496" w:rsidRDefault="000C5265" w:rsidP="009E2215">
            <w:pPr>
              <w:pStyle w:val="TAL"/>
            </w:pPr>
            <w:r w:rsidRPr="00FC7496">
              <w:t>-</w:t>
            </w:r>
          </w:p>
        </w:tc>
      </w:tr>
      <w:tr w:rsidR="000C5265" w:rsidRPr="00FC7496" w14:paraId="31C6D5BC" w14:textId="77777777" w:rsidTr="009E2215">
        <w:trPr>
          <w:jc w:val="center"/>
        </w:trPr>
        <w:tc>
          <w:tcPr>
            <w:tcW w:w="709" w:type="dxa"/>
          </w:tcPr>
          <w:p w14:paraId="75D691C4" w14:textId="77777777" w:rsidR="000C5265" w:rsidRPr="00FC7496" w:rsidRDefault="000C5265" w:rsidP="009E2215">
            <w:pPr>
              <w:pStyle w:val="TAC"/>
            </w:pPr>
            <w:r w:rsidRPr="00FC7496">
              <w:t>3</w:t>
            </w:r>
          </w:p>
        </w:tc>
        <w:tc>
          <w:tcPr>
            <w:tcW w:w="3617" w:type="dxa"/>
          </w:tcPr>
          <w:p w14:paraId="43A3074F" w14:textId="77777777" w:rsidR="000C5265" w:rsidRPr="00FC7496" w:rsidRDefault="000C5265" w:rsidP="009E2215">
            <w:pPr>
              <w:pStyle w:val="TAL"/>
            </w:pPr>
            <w:r w:rsidRPr="00FC7496">
              <w:t>Generic test procedure in TS 36.508 subclause 8.1.5A.</w:t>
            </w:r>
            <w:r w:rsidR="002C0377" w:rsidRPr="00FC7496">
              <w:t>5</w:t>
            </w:r>
            <w:r w:rsidRPr="00FC7496">
              <w:t xml:space="preserve"> is performed on the neighbour cell</w:t>
            </w:r>
          </w:p>
        </w:tc>
        <w:tc>
          <w:tcPr>
            <w:tcW w:w="701" w:type="dxa"/>
          </w:tcPr>
          <w:p w14:paraId="605C4C52" w14:textId="77777777" w:rsidR="000C5265" w:rsidRPr="00FC7496" w:rsidRDefault="000C5265" w:rsidP="009E2215">
            <w:pPr>
              <w:pStyle w:val="TAC"/>
            </w:pPr>
            <w:r w:rsidRPr="00FC7496">
              <w:t>-</w:t>
            </w:r>
          </w:p>
        </w:tc>
        <w:tc>
          <w:tcPr>
            <w:tcW w:w="3620" w:type="dxa"/>
          </w:tcPr>
          <w:p w14:paraId="4FE8D1D6" w14:textId="77777777" w:rsidR="000C5265" w:rsidRPr="00FC7496" w:rsidRDefault="000C5265" w:rsidP="009E2215">
            <w:pPr>
              <w:pStyle w:val="TAL"/>
            </w:pPr>
            <w:r w:rsidRPr="00FC7496">
              <w:t>-</w:t>
            </w:r>
          </w:p>
        </w:tc>
      </w:tr>
      <w:tr w:rsidR="000C5265" w:rsidRPr="00FC7496" w14:paraId="4497F480" w14:textId="77777777" w:rsidTr="009E2215">
        <w:trPr>
          <w:jc w:val="center"/>
        </w:trPr>
        <w:tc>
          <w:tcPr>
            <w:tcW w:w="709" w:type="dxa"/>
          </w:tcPr>
          <w:p w14:paraId="340262B7" w14:textId="77777777" w:rsidR="000C5265" w:rsidRPr="00FC7496" w:rsidRDefault="000C5265" w:rsidP="009E2215">
            <w:pPr>
              <w:pStyle w:val="TAC"/>
            </w:pPr>
            <w:r w:rsidRPr="00FC7496">
              <w:t>-</w:t>
            </w:r>
          </w:p>
        </w:tc>
        <w:tc>
          <w:tcPr>
            <w:tcW w:w="3617" w:type="dxa"/>
          </w:tcPr>
          <w:p w14:paraId="5A91E304" w14:textId="77777777" w:rsidR="000C5265" w:rsidRPr="00FC7496" w:rsidRDefault="000C5265" w:rsidP="009E2215">
            <w:pPr>
              <w:pStyle w:val="TAL"/>
            </w:pPr>
            <w:r w:rsidRPr="00FC7496">
              <w:t>At the end of this test procedure sequence, the UE is in end state NB-IoT idle (N1)</w:t>
            </w:r>
          </w:p>
        </w:tc>
        <w:tc>
          <w:tcPr>
            <w:tcW w:w="701" w:type="dxa"/>
          </w:tcPr>
          <w:p w14:paraId="29BEF6CF" w14:textId="77777777" w:rsidR="000C5265" w:rsidRPr="00FC7496" w:rsidRDefault="000C5265" w:rsidP="009E2215">
            <w:pPr>
              <w:pStyle w:val="TAC"/>
            </w:pPr>
            <w:r w:rsidRPr="00FC7496">
              <w:t>-</w:t>
            </w:r>
          </w:p>
        </w:tc>
        <w:tc>
          <w:tcPr>
            <w:tcW w:w="3620" w:type="dxa"/>
          </w:tcPr>
          <w:p w14:paraId="1E0F1B53" w14:textId="77777777" w:rsidR="000C5265" w:rsidRPr="00FC7496" w:rsidRDefault="000C5265" w:rsidP="009E2215">
            <w:pPr>
              <w:pStyle w:val="TAL"/>
            </w:pPr>
            <w:r w:rsidRPr="00FC7496">
              <w:t>-</w:t>
            </w:r>
          </w:p>
        </w:tc>
      </w:tr>
    </w:tbl>
    <w:p w14:paraId="148BB8EE" w14:textId="77777777" w:rsidR="000C5265" w:rsidRPr="00FC7496" w:rsidRDefault="000C5265" w:rsidP="000C5265"/>
    <w:p w14:paraId="4F42418D" w14:textId="77777777" w:rsidR="002C0377" w:rsidRPr="00FC7496" w:rsidRDefault="002C0377" w:rsidP="002C0377">
      <w:pPr>
        <w:pStyle w:val="Heading2"/>
      </w:pPr>
      <w:r w:rsidRPr="00FC7496">
        <w:t>10.6</w:t>
      </w:r>
      <w:r w:rsidRPr="00FC7496">
        <w:tab/>
        <w:t>Postambles for WLAN test cases</w:t>
      </w:r>
    </w:p>
    <w:p w14:paraId="3BD995D0" w14:textId="77777777" w:rsidR="002C0377" w:rsidRPr="00FC7496" w:rsidRDefault="002C0377" w:rsidP="002C0377">
      <w:r w:rsidRPr="00FC7496">
        <w:t>This clause describes UE postamble states which can be used in the post condition of WLAN test cases defined in TS 36.523-1 [1] and TS 34.229-1 [40]. The clause specifies a set of procedures to bring the UE into these states.</w:t>
      </w:r>
    </w:p>
    <w:p w14:paraId="2555335E" w14:textId="77777777" w:rsidR="002C0377" w:rsidRPr="00FC7496" w:rsidRDefault="002C0377" w:rsidP="002C0377">
      <w:pPr>
        <w:pStyle w:val="Heading3"/>
      </w:pPr>
      <w:r w:rsidRPr="00FC7496">
        <w:rPr>
          <w:lang w:eastAsia="ja-JP"/>
        </w:rPr>
        <w:t>10.6.1</w:t>
      </w:r>
      <w:r w:rsidRPr="00FC7496">
        <w:rPr>
          <w:lang w:eastAsia="ja-JP"/>
        </w:rPr>
        <w:tab/>
        <w:t>U</w:t>
      </w:r>
      <w:r w:rsidRPr="00FC7496">
        <w:t>E postamble states and procedures for WLAN test cases</w:t>
      </w:r>
    </w:p>
    <w:p w14:paraId="50A058B7" w14:textId="77777777" w:rsidR="002C0377" w:rsidRPr="00FC7496" w:rsidRDefault="002C0377" w:rsidP="002C0377">
      <w:pPr>
        <w:rPr>
          <w:lang w:eastAsia="ja-JP"/>
        </w:rPr>
      </w:pPr>
      <w:r w:rsidRPr="00FC7496">
        <w:t>In order to bring the UE to switched/powered off state there are some procedures that need to be executed. The identified procedures are shown in figure 10.6.1</w:t>
      </w:r>
      <w:r w:rsidR="00D92ACC" w:rsidRPr="00FC7496">
        <w:rPr>
          <w:lang w:eastAsia="ja-JP"/>
        </w:rPr>
        <w:t>-1.</w:t>
      </w:r>
    </w:p>
    <w:bookmarkStart w:id="4" w:name="_MON_1562163989"/>
    <w:bookmarkEnd w:id="4"/>
    <w:p w14:paraId="32784DD5" w14:textId="77777777" w:rsidR="002C0377" w:rsidRPr="00FC7496" w:rsidRDefault="002C0377" w:rsidP="002C0377">
      <w:pPr>
        <w:pStyle w:val="TH"/>
        <w:rPr>
          <w:lang w:eastAsia="ja-JP"/>
        </w:rPr>
      </w:pPr>
      <w:r w:rsidRPr="00FC7496">
        <w:rPr>
          <w:lang w:eastAsia="ja-JP"/>
        </w:rPr>
        <w:object w:dxaOrig="5390" w:dyaOrig="6855" w14:anchorId="63E48DC6">
          <v:shape id="_x0000_i1069" type="#_x0000_t75" style="width:269.25pt;height:342.75pt" o:ole="">
            <v:imagedata r:id="rId62" o:title=""/>
          </v:shape>
          <o:OLEObject Type="Embed" ProgID="Word.Document.12" ShapeID="_x0000_i1069" DrawAspect="Content" ObjectID="_1701175164" r:id="rId63">
            <o:FieldCodes>\s</o:FieldCodes>
          </o:OLEObject>
        </w:object>
      </w:r>
    </w:p>
    <w:p w14:paraId="4C4EA6B1" w14:textId="77777777" w:rsidR="002C0377" w:rsidRPr="00FC7496" w:rsidRDefault="002C0377" w:rsidP="002C0377">
      <w:pPr>
        <w:pStyle w:val="TF"/>
      </w:pPr>
      <w:r w:rsidRPr="00FC7496">
        <w:t>Figure 10.6.1</w:t>
      </w:r>
      <w:r w:rsidRPr="00FC7496">
        <w:rPr>
          <w:lang w:eastAsia="ja-JP"/>
        </w:rPr>
        <w:t>-1</w:t>
      </w:r>
      <w:r w:rsidRPr="00FC7496">
        <w:t>: UE postamble states and procedures for WLAN</w:t>
      </w:r>
    </w:p>
    <w:p w14:paraId="005DA4A1" w14:textId="77777777" w:rsidR="002C0377" w:rsidRPr="00FC7496" w:rsidRDefault="002C0377" w:rsidP="002C0377"/>
    <w:p w14:paraId="23815D2D" w14:textId="77777777" w:rsidR="002C0377" w:rsidRPr="00FC7496" w:rsidRDefault="002C0377" w:rsidP="002C0377">
      <w:pPr>
        <w:pStyle w:val="Heading3"/>
      </w:pPr>
      <w:r w:rsidRPr="00FC7496">
        <w:rPr>
          <w:lang w:eastAsia="ja-JP"/>
        </w:rPr>
        <w:t>10.6.2</w:t>
      </w:r>
      <w:r w:rsidRPr="00FC7496">
        <w:tab/>
        <w:t>IMS Deregistration</w:t>
      </w:r>
    </w:p>
    <w:p w14:paraId="34E05307" w14:textId="77777777" w:rsidR="002C0377" w:rsidRPr="00FC7496" w:rsidRDefault="002C0377" w:rsidP="002C0377">
      <w:pPr>
        <w:pStyle w:val="Heading4"/>
      </w:pPr>
      <w:r w:rsidRPr="00FC7496">
        <w:rPr>
          <w:lang w:eastAsia="ja-JP"/>
        </w:rPr>
        <w:t>10.6.2.</w:t>
      </w:r>
      <w:r w:rsidRPr="00FC7496">
        <w:t>1</w:t>
      </w:r>
      <w:r w:rsidRPr="00FC7496">
        <w:tab/>
        <w:t>Procedure</w:t>
      </w:r>
    </w:p>
    <w:p w14:paraId="1CDE06F1" w14:textId="77777777" w:rsidR="002C0377" w:rsidRPr="00FC7496" w:rsidRDefault="002C0377" w:rsidP="002C0377">
      <w:pPr>
        <w:pStyle w:val="TH"/>
      </w:pPr>
      <w:r w:rsidRPr="00FC7496">
        <w:t>Table 10.6.2.1-1: IMS Deregistration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5C374FF8" w14:textId="77777777" w:rsidTr="00227D33">
        <w:trPr>
          <w:jc w:val="center"/>
        </w:trPr>
        <w:tc>
          <w:tcPr>
            <w:tcW w:w="709" w:type="dxa"/>
            <w:vMerge w:val="restart"/>
            <w:vAlign w:val="center"/>
          </w:tcPr>
          <w:p w14:paraId="0CBD0566" w14:textId="77777777" w:rsidR="002C0377" w:rsidRPr="00FC7496" w:rsidRDefault="002C0377" w:rsidP="00227D33">
            <w:pPr>
              <w:pStyle w:val="TAH"/>
            </w:pPr>
            <w:r w:rsidRPr="00FC7496">
              <w:t>Step</w:t>
            </w:r>
          </w:p>
        </w:tc>
        <w:tc>
          <w:tcPr>
            <w:tcW w:w="3827" w:type="dxa"/>
            <w:vMerge w:val="restart"/>
            <w:vAlign w:val="center"/>
          </w:tcPr>
          <w:p w14:paraId="4A84D639"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651B1D13" w14:textId="77777777" w:rsidR="002C0377" w:rsidRPr="00FC7496" w:rsidRDefault="002C0377" w:rsidP="00227D33">
            <w:pPr>
              <w:pStyle w:val="TAH"/>
            </w:pPr>
            <w:r w:rsidRPr="00FC7496">
              <w:t>Message Sequence</w:t>
            </w:r>
          </w:p>
        </w:tc>
      </w:tr>
      <w:tr w:rsidR="002C0377" w:rsidRPr="00FC7496" w14:paraId="015C5CA5" w14:textId="77777777" w:rsidTr="00227D33">
        <w:trPr>
          <w:jc w:val="center"/>
        </w:trPr>
        <w:tc>
          <w:tcPr>
            <w:tcW w:w="709" w:type="dxa"/>
            <w:vMerge/>
          </w:tcPr>
          <w:p w14:paraId="5103D6C7" w14:textId="77777777" w:rsidR="002C0377" w:rsidRPr="00FC7496" w:rsidRDefault="002C0377" w:rsidP="00227D33">
            <w:pPr>
              <w:pStyle w:val="TAH"/>
              <w:rPr>
                <w:rFonts w:eastAsia="MS Gothic"/>
              </w:rPr>
            </w:pPr>
          </w:p>
        </w:tc>
        <w:tc>
          <w:tcPr>
            <w:tcW w:w="3827" w:type="dxa"/>
            <w:vMerge/>
          </w:tcPr>
          <w:p w14:paraId="1B536989" w14:textId="77777777" w:rsidR="002C0377" w:rsidRPr="00FC7496" w:rsidRDefault="002C0377" w:rsidP="00227D33">
            <w:pPr>
              <w:pStyle w:val="TAH"/>
              <w:rPr>
                <w:rFonts w:eastAsia="MS Gothic"/>
              </w:rPr>
            </w:pPr>
          </w:p>
        </w:tc>
        <w:tc>
          <w:tcPr>
            <w:tcW w:w="709" w:type="dxa"/>
            <w:tcBorders>
              <w:top w:val="single" w:sz="4" w:space="0" w:color="auto"/>
            </w:tcBorders>
          </w:tcPr>
          <w:p w14:paraId="6A046D0E" w14:textId="77777777" w:rsidR="002C0377" w:rsidRPr="00FC7496" w:rsidRDefault="002C0377" w:rsidP="00227D33">
            <w:pPr>
              <w:pStyle w:val="TAH"/>
            </w:pPr>
            <w:r w:rsidRPr="00FC7496">
              <w:t>U - S</w:t>
            </w:r>
          </w:p>
        </w:tc>
        <w:tc>
          <w:tcPr>
            <w:tcW w:w="3402" w:type="dxa"/>
            <w:tcBorders>
              <w:top w:val="single" w:sz="4" w:space="0" w:color="auto"/>
            </w:tcBorders>
          </w:tcPr>
          <w:p w14:paraId="46D8AC72" w14:textId="77777777" w:rsidR="002C0377" w:rsidRPr="00FC7496" w:rsidRDefault="002C0377" w:rsidP="00227D33">
            <w:pPr>
              <w:pStyle w:val="TAH"/>
            </w:pPr>
            <w:r w:rsidRPr="00FC7496">
              <w:t>Message</w:t>
            </w:r>
          </w:p>
        </w:tc>
      </w:tr>
      <w:tr w:rsidR="002C0377" w:rsidRPr="00FC7496" w14:paraId="28130E71" w14:textId="77777777" w:rsidTr="00227D33">
        <w:trPr>
          <w:jc w:val="center"/>
        </w:trPr>
        <w:tc>
          <w:tcPr>
            <w:tcW w:w="709" w:type="dxa"/>
          </w:tcPr>
          <w:p w14:paraId="4F5AE781" w14:textId="77777777" w:rsidR="002C0377" w:rsidRPr="00FC7496" w:rsidRDefault="002C0377" w:rsidP="00227D33">
            <w:pPr>
              <w:pStyle w:val="TAC"/>
            </w:pPr>
            <w:r w:rsidRPr="00FC7496">
              <w:t>1</w:t>
            </w:r>
          </w:p>
        </w:tc>
        <w:tc>
          <w:tcPr>
            <w:tcW w:w="3827" w:type="dxa"/>
          </w:tcPr>
          <w:p w14:paraId="6D70173A" w14:textId="77777777" w:rsidR="002C0377" w:rsidRPr="00FC7496" w:rsidRDefault="002C0377" w:rsidP="00227D33">
            <w:pPr>
              <w:pStyle w:val="TAL"/>
            </w:pPr>
            <w:r w:rsidRPr="00FC7496">
              <w:t>The UE is powered off or switched off, (see ICS)</w:t>
            </w:r>
          </w:p>
        </w:tc>
        <w:tc>
          <w:tcPr>
            <w:tcW w:w="709" w:type="dxa"/>
          </w:tcPr>
          <w:p w14:paraId="00380FCC" w14:textId="77777777" w:rsidR="002C0377" w:rsidRPr="00FC7496" w:rsidRDefault="002C0377" w:rsidP="00227D33">
            <w:pPr>
              <w:pStyle w:val="TAC"/>
            </w:pPr>
            <w:r w:rsidRPr="00FC7496">
              <w:t>-</w:t>
            </w:r>
          </w:p>
        </w:tc>
        <w:tc>
          <w:tcPr>
            <w:tcW w:w="3402" w:type="dxa"/>
          </w:tcPr>
          <w:p w14:paraId="01C2C52D" w14:textId="77777777" w:rsidR="002C0377" w:rsidRPr="00FC7496" w:rsidRDefault="002C0377" w:rsidP="00227D33">
            <w:pPr>
              <w:pStyle w:val="TAL"/>
            </w:pPr>
            <w:r w:rsidRPr="00FC7496">
              <w:t>-</w:t>
            </w:r>
          </w:p>
        </w:tc>
      </w:tr>
      <w:tr w:rsidR="002C0377" w:rsidRPr="00FC7496" w14:paraId="6C33057D" w14:textId="77777777" w:rsidTr="00227D33">
        <w:trPr>
          <w:jc w:val="center"/>
        </w:trPr>
        <w:tc>
          <w:tcPr>
            <w:tcW w:w="709" w:type="dxa"/>
          </w:tcPr>
          <w:p w14:paraId="7E1DC4A6" w14:textId="77777777" w:rsidR="002C0377" w:rsidRPr="00FC7496" w:rsidRDefault="002C0377" w:rsidP="00227D33">
            <w:pPr>
              <w:pStyle w:val="TAC"/>
              <w:rPr>
                <w:lang w:eastAsia="ja-JP"/>
              </w:rPr>
            </w:pPr>
            <w:r w:rsidRPr="00FC7496">
              <w:t>2</w:t>
            </w:r>
          </w:p>
        </w:tc>
        <w:tc>
          <w:tcPr>
            <w:tcW w:w="3827" w:type="dxa"/>
          </w:tcPr>
          <w:p w14:paraId="570E1CC9" w14:textId="77777777" w:rsidR="002C0377" w:rsidRPr="00FC7496" w:rsidRDefault="002C0377" w:rsidP="00227D33">
            <w:pPr>
              <w:pStyle w:val="TAL"/>
            </w:pPr>
            <w:r w:rsidRPr="00FC7496">
              <w:t>The SS starts Timer_1 =  2 seconds</w:t>
            </w:r>
          </w:p>
        </w:tc>
        <w:tc>
          <w:tcPr>
            <w:tcW w:w="709" w:type="dxa"/>
          </w:tcPr>
          <w:p w14:paraId="537332A5" w14:textId="77777777" w:rsidR="002C0377" w:rsidRPr="00FC7496" w:rsidRDefault="002C0377" w:rsidP="00227D33">
            <w:pPr>
              <w:pStyle w:val="TAC"/>
            </w:pPr>
            <w:r w:rsidRPr="00FC7496">
              <w:t>-</w:t>
            </w:r>
          </w:p>
        </w:tc>
        <w:tc>
          <w:tcPr>
            <w:tcW w:w="3402" w:type="dxa"/>
          </w:tcPr>
          <w:p w14:paraId="056AC5CD" w14:textId="77777777" w:rsidR="002C0377" w:rsidRPr="00FC7496" w:rsidRDefault="002C0377" w:rsidP="00227D33">
            <w:pPr>
              <w:pStyle w:val="TAL"/>
            </w:pPr>
            <w:r w:rsidRPr="00FC7496">
              <w:t>-</w:t>
            </w:r>
          </w:p>
        </w:tc>
      </w:tr>
      <w:tr w:rsidR="002C0377" w:rsidRPr="00FC7496" w14:paraId="464CE233" w14:textId="77777777" w:rsidTr="00227D33">
        <w:trPr>
          <w:jc w:val="center"/>
        </w:trPr>
        <w:tc>
          <w:tcPr>
            <w:tcW w:w="709" w:type="dxa"/>
          </w:tcPr>
          <w:p w14:paraId="7C667934" w14:textId="77777777" w:rsidR="002C0377" w:rsidRPr="00FC7496" w:rsidRDefault="002C0377" w:rsidP="00227D33">
            <w:pPr>
              <w:pStyle w:val="TAC"/>
              <w:rPr>
                <w:lang w:eastAsia="ja-JP"/>
              </w:rPr>
            </w:pPr>
            <w:r w:rsidRPr="00FC7496">
              <w:t>-</w:t>
            </w:r>
          </w:p>
        </w:tc>
        <w:tc>
          <w:tcPr>
            <w:tcW w:w="3827" w:type="dxa"/>
          </w:tcPr>
          <w:p w14:paraId="0244B635" w14:textId="77777777" w:rsidR="002C0377" w:rsidRPr="00FC7496" w:rsidRDefault="002C0377" w:rsidP="00227D33">
            <w:pPr>
              <w:pStyle w:val="TAL"/>
            </w:pPr>
            <w:r w:rsidRPr="00FC7496">
              <w:rPr>
                <w:lang w:eastAsia="ja-JP"/>
              </w:rPr>
              <w:t xml:space="preserve">EXCEPTION: Steps </w:t>
            </w:r>
            <w:r w:rsidR="00982DBD" w:rsidRPr="00FC7496">
              <w:rPr>
                <w:lang w:eastAsia="ja-JP"/>
              </w:rPr>
              <w:t>3</w:t>
            </w:r>
            <w:r w:rsidRPr="00FC7496">
              <w:rPr>
                <w:lang w:eastAsia="ja-JP"/>
              </w:rPr>
              <w:t>a</w:t>
            </w:r>
            <w:r w:rsidR="00982DBD" w:rsidRPr="00FC7496">
              <w:rPr>
                <w:lang w:eastAsia="ja-JP"/>
              </w:rPr>
              <w:t>1</w:t>
            </w:r>
            <w:r w:rsidRPr="00FC7496">
              <w:rPr>
                <w:lang w:eastAsia="ja-JP"/>
              </w:rPr>
              <w:t xml:space="preserve"> – </w:t>
            </w:r>
            <w:r w:rsidR="00982DBD" w:rsidRPr="00FC7496">
              <w:rPr>
                <w:lang w:eastAsia="ja-JP"/>
              </w:rPr>
              <w:t>3</w:t>
            </w:r>
            <w:r w:rsidRPr="00FC7496">
              <w:rPr>
                <w:lang w:eastAsia="ja-JP"/>
              </w:rPr>
              <w:t>b</w:t>
            </w:r>
            <w:r w:rsidR="00982DBD" w:rsidRPr="00FC7496">
              <w:rPr>
                <w:lang w:eastAsia="ja-JP"/>
              </w:rPr>
              <w:t>1</w:t>
            </w:r>
            <w:r w:rsidRPr="00FC7496">
              <w:rPr>
                <w:lang w:eastAsia="ja-JP"/>
              </w:rPr>
              <w:t xml:space="preserve"> describe behaviour that</w:t>
            </w:r>
            <w:r w:rsidRPr="00FC7496">
              <w:t xml:space="preserve"> depends on the UE implementation</w:t>
            </w:r>
          </w:p>
        </w:tc>
        <w:tc>
          <w:tcPr>
            <w:tcW w:w="709" w:type="dxa"/>
          </w:tcPr>
          <w:p w14:paraId="210EBB8A" w14:textId="77777777" w:rsidR="002C0377" w:rsidRPr="00FC7496" w:rsidRDefault="002C0377" w:rsidP="00227D33">
            <w:pPr>
              <w:pStyle w:val="TAC"/>
            </w:pPr>
            <w:r w:rsidRPr="00FC7496">
              <w:t>-</w:t>
            </w:r>
          </w:p>
        </w:tc>
        <w:tc>
          <w:tcPr>
            <w:tcW w:w="3402" w:type="dxa"/>
          </w:tcPr>
          <w:p w14:paraId="4D3D5E06" w14:textId="77777777" w:rsidR="002C0377" w:rsidRPr="00FC7496" w:rsidRDefault="002C0377" w:rsidP="00227D33">
            <w:pPr>
              <w:pStyle w:val="TAL"/>
            </w:pPr>
            <w:r w:rsidRPr="00FC7496">
              <w:t>-</w:t>
            </w:r>
          </w:p>
        </w:tc>
      </w:tr>
      <w:tr w:rsidR="002C0377" w:rsidRPr="00FC7496" w14:paraId="7BB046DA" w14:textId="77777777" w:rsidTr="00227D33">
        <w:trPr>
          <w:jc w:val="center"/>
        </w:trPr>
        <w:tc>
          <w:tcPr>
            <w:tcW w:w="709" w:type="dxa"/>
          </w:tcPr>
          <w:p w14:paraId="0E8E8616" w14:textId="77777777" w:rsidR="002C0377" w:rsidRPr="00FC7496" w:rsidRDefault="002C0377" w:rsidP="00227D33">
            <w:pPr>
              <w:pStyle w:val="TAC"/>
              <w:rPr>
                <w:lang w:eastAsia="ja-JP"/>
              </w:rPr>
            </w:pPr>
            <w:r w:rsidRPr="00FC7496">
              <w:t>3a1</w:t>
            </w:r>
          </w:p>
        </w:tc>
        <w:tc>
          <w:tcPr>
            <w:tcW w:w="3827" w:type="dxa"/>
          </w:tcPr>
          <w:p w14:paraId="0CBABF61" w14:textId="77777777" w:rsidR="002C0377" w:rsidRPr="00FC7496" w:rsidRDefault="002C0377" w:rsidP="00227D33">
            <w:pPr>
              <w:pStyle w:val="TAL"/>
            </w:pPr>
            <w:r w:rsidRPr="00FC7496">
              <w:t>IMS de-registration is performed using the generic procedure defined in 34.229-1 [40] Annex C.30.</w:t>
            </w:r>
          </w:p>
          <w:p w14:paraId="734CA75B" w14:textId="77777777" w:rsidR="002C0377" w:rsidRPr="00FC7496" w:rsidRDefault="002C0377" w:rsidP="00227D33">
            <w:pPr>
              <w:pStyle w:val="TAL"/>
            </w:pPr>
            <w:r w:rsidRPr="00FC7496">
              <w:t>Note The SS cancels the Timer_1</w:t>
            </w:r>
          </w:p>
        </w:tc>
        <w:tc>
          <w:tcPr>
            <w:tcW w:w="709" w:type="dxa"/>
          </w:tcPr>
          <w:p w14:paraId="5EBD33F6" w14:textId="77777777" w:rsidR="002C0377" w:rsidRPr="00FC7496" w:rsidRDefault="002C0377" w:rsidP="00227D33">
            <w:pPr>
              <w:pStyle w:val="TAC"/>
            </w:pPr>
            <w:r w:rsidRPr="00FC7496">
              <w:t>-</w:t>
            </w:r>
          </w:p>
        </w:tc>
        <w:tc>
          <w:tcPr>
            <w:tcW w:w="3402" w:type="dxa"/>
          </w:tcPr>
          <w:p w14:paraId="1B7F3F68" w14:textId="77777777" w:rsidR="002C0377" w:rsidRPr="00FC7496" w:rsidRDefault="002C0377" w:rsidP="00227D33">
            <w:pPr>
              <w:pStyle w:val="TAL"/>
            </w:pPr>
            <w:r w:rsidRPr="00FC7496">
              <w:t>-</w:t>
            </w:r>
          </w:p>
        </w:tc>
      </w:tr>
      <w:tr w:rsidR="002C0377" w:rsidRPr="00FC7496" w14:paraId="7FEC7E18" w14:textId="77777777" w:rsidTr="00227D33">
        <w:trPr>
          <w:jc w:val="center"/>
        </w:trPr>
        <w:tc>
          <w:tcPr>
            <w:tcW w:w="709" w:type="dxa"/>
          </w:tcPr>
          <w:p w14:paraId="349B23BD" w14:textId="77777777" w:rsidR="002C0377" w:rsidRPr="00FC7496" w:rsidRDefault="002C0377" w:rsidP="00227D33">
            <w:pPr>
              <w:pStyle w:val="TAC"/>
              <w:rPr>
                <w:lang w:eastAsia="ja-JP"/>
              </w:rPr>
            </w:pPr>
            <w:r w:rsidRPr="00FC7496">
              <w:t>3b1</w:t>
            </w:r>
          </w:p>
        </w:tc>
        <w:tc>
          <w:tcPr>
            <w:tcW w:w="3827" w:type="dxa"/>
          </w:tcPr>
          <w:p w14:paraId="3EB6DDF4" w14:textId="77777777" w:rsidR="002C0377" w:rsidRPr="00FC7496" w:rsidRDefault="002C0377" w:rsidP="00227D33">
            <w:pPr>
              <w:pStyle w:val="TAL"/>
            </w:pPr>
            <w:r w:rsidRPr="00FC7496">
              <w:t>The SS waits for Timer_1 expiry</w:t>
            </w:r>
          </w:p>
        </w:tc>
        <w:tc>
          <w:tcPr>
            <w:tcW w:w="709" w:type="dxa"/>
          </w:tcPr>
          <w:p w14:paraId="086DC0BF" w14:textId="77777777" w:rsidR="002C0377" w:rsidRPr="00FC7496" w:rsidRDefault="002C0377" w:rsidP="00227D33">
            <w:pPr>
              <w:pStyle w:val="TAC"/>
            </w:pPr>
            <w:r w:rsidRPr="00FC7496">
              <w:t>-</w:t>
            </w:r>
          </w:p>
        </w:tc>
        <w:tc>
          <w:tcPr>
            <w:tcW w:w="3402" w:type="dxa"/>
          </w:tcPr>
          <w:p w14:paraId="75881076" w14:textId="77777777" w:rsidR="002C0377" w:rsidRPr="00FC7496" w:rsidRDefault="002C0377" w:rsidP="00227D33">
            <w:pPr>
              <w:pStyle w:val="TAL"/>
            </w:pPr>
            <w:r w:rsidRPr="00FC7496">
              <w:t>-</w:t>
            </w:r>
          </w:p>
        </w:tc>
      </w:tr>
    </w:tbl>
    <w:p w14:paraId="2EAE490B" w14:textId="77777777" w:rsidR="002C0377" w:rsidRPr="00FC7496" w:rsidRDefault="002C0377" w:rsidP="002C0377"/>
    <w:p w14:paraId="6F34FB3E" w14:textId="77777777" w:rsidR="002C0377" w:rsidRPr="00FC7496" w:rsidRDefault="002C0377" w:rsidP="002C0377">
      <w:pPr>
        <w:pStyle w:val="Heading3"/>
      </w:pPr>
      <w:r w:rsidRPr="00FC7496">
        <w:rPr>
          <w:lang w:eastAsia="ja-JP"/>
        </w:rPr>
        <w:t>10.6.3</w:t>
      </w:r>
      <w:r w:rsidRPr="00FC7496">
        <w:tab/>
        <w:t>IPsec tunnel(s) release</w:t>
      </w:r>
    </w:p>
    <w:p w14:paraId="5E9767F7" w14:textId="77777777" w:rsidR="002C0377" w:rsidRPr="00FC7496" w:rsidRDefault="002C0377" w:rsidP="002C0377">
      <w:pPr>
        <w:pStyle w:val="Heading4"/>
      </w:pPr>
      <w:r w:rsidRPr="00FC7496">
        <w:rPr>
          <w:lang w:eastAsia="ja-JP"/>
        </w:rPr>
        <w:t>10.6.3.</w:t>
      </w:r>
      <w:r w:rsidRPr="00FC7496">
        <w:t>1</w:t>
      </w:r>
      <w:r w:rsidRPr="00FC7496">
        <w:tab/>
        <w:t>Procedure</w:t>
      </w:r>
    </w:p>
    <w:p w14:paraId="717C650A" w14:textId="77777777" w:rsidR="002C0377" w:rsidRPr="00FC7496" w:rsidRDefault="002C0377" w:rsidP="002C0377">
      <w:pPr>
        <w:pStyle w:val="TH"/>
      </w:pPr>
      <w:r w:rsidRPr="00FC7496">
        <w:t>Table 10.6.3.1-1: IPsec tunnel(s) release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068ACFE6" w14:textId="77777777" w:rsidTr="00227D33">
        <w:trPr>
          <w:jc w:val="center"/>
        </w:trPr>
        <w:tc>
          <w:tcPr>
            <w:tcW w:w="709" w:type="dxa"/>
            <w:vMerge w:val="restart"/>
            <w:vAlign w:val="center"/>
          </w:tcPr>
          <w:p w14:paraId="4C3D2991" w14:textId="77777777" w:rsidR="002C0377" w:rsidRPr="00FC7496" w:rsidRDefault="002C0377" w:rsidP="00227D33">
            <w:pPr>
              <w:pStyle w:val="TAH"/>
            </w:pPr>
            <w:r w:rsidRPr="00FC7496">
              <w:t>Step</w:t>
            </w:r>
          </w:p>
        </w:tc>
        <w:tc>
          <w:tcPr>
            <w:tcW w:w="3827" w:type="dxa"/>
            <w:vMerge w:val="restart"/>
            <w:vAlign w:val="center"/>
          </w:tcPr>
          <w:p w14:paraId="6170801B"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33EF833F" w14:textId="77777777" w:rsidR="002C0377" w:rsidRPr="00FC7496" w:rsidRDefault="002C0377" w:rsidP="00227D33">
            <w:pPr>
              <w:pStyle w:val="TAH"/>
            </w:pPr>
            <w:r w:rsidRPr="00FC7496">
              <w:t>Message Sequence</w:t>
            </w:r>
          </w:p>
        </w:tc>
      </w:tr>
      <w:tr w:rsidR="002C0377" w:rsidRPr="00FC7496" w14:paraId="410D5278" w14:textId="77777777" w:rsidTr="00227D33">
        <w:trPr>
          <w:jc w:val="center"/>
        </w:trPr>
        <w:tc>
          <w:tcPr>
            <w:tcW w:w="709" w:type="dxa"/>
            <w:vMerge/>
          </w:tcPr>
          <w:p w14:paraId="16564D06" w14:textId="77777777" w:rsidR="002C0377" w:rsidRPr="00FC7496" w:rsidRDefault="002C0377" w:rsidP="00227D33">
            <w:pPr>
              <w:pStyle w:val="TAH"/>
              <w:rPr>
                <w:rFonts w:eastAsia="MS Gothic"/>
              </w:rPr>
            </w:pPr>
          </w:p>
        </w:tc>
        <w:tc>
          <w:tcPr>
            <w:tcW w:w="3827" w:type="dxa"/>
            <w:vMerge/>
          </w:tcPr>
          <w:p w14:paraId="07D5A7F0" w14:textId="77777777" w:rsidR="002C0377" w:rsidRPr="00FC7496" w:rsidRDefault="002C0377" w:rsidP="00227D33">
            <w:pPr>
              <w:pStyle w:val="TAH"/>
              <w:rPr>
                <w:rFonts w:eastAsia="MS Gothic"/>
              </w:rPr>
            </w:pPr>
          </w:p>
        </w:tc>
        <w:tc>
          <w:tcPr>
            <w:tcW w:w="709" w:type="dxa"/>
            <w:tcBorders>
              <w:top w:val="single" w:sz="4" w:space="0" w:color="auto"/>
            </w:tcBorders>
          </w:tcPr>
          <w:p w14:paraId="2A9863FA" w14:textId="77777777" w:rsidR="002C0377" w:rsidRPr="00FC7496" w:rsidRDefault="002C0377" w:rsidP="00227D33">
            <w:pPr>
              <w:pStyle w:val="TAH"/>
            </w:pPr>
            <w:r w:rsidRPr="00FC7496">
              <w:t>U - S</w:t>
            </w:r>
          </w:p>
        </w:tc>
        <w:tc>
          <w:tcPr>
            <w:tcW w:w="3402" w:type="dxa"/>
            <w:tcBorders>
              <w:top w:val="single" w:sz="4" w:space="0" w:color="auto"/>
            </w:tcBorders>
          </w:tcPr>
          <w:p w14:paraId="334033BB" w14:textId="77777777" w:rsidR="002C0377" w:rsidRPr="00FC7496" w:rsidRDefault="002C0377" w:rsidP="00227D33">
            <w:pPr>
              <w:pStyle w:val="TAH"/>
            </w:pPr>
            <w:r w:rsidRPr="00FC7496">
              <w:t>Message</w:t>
            </w:r>
          </w:p>
        </w:tc>
      </w:tr>
      <w:tr w:rsidR="002C0377" w:rsidRPr="00FC7496" w14:paraId="6A90AEA9" w14:textId="77777777" w:rsidTr="00227D33">
        <w:trPr>
          <w:jc w:val="center"/>
        </w:trPr>
        <w:tc>
          <w:tcPr>
            <w:tcW w:w="709" w:type="dxa"/>
          </w:tcPr>
          <w:p w14:paraId="37218EA6" w14:textId="77777777" w:rsidR="002C0377" w:rsidRPr="00FC7496" w:rsidRDefault="002C0377" w:rsidP="00227D33">
            <w:pPr>
              <w:pStyle w:val="TAC"/>
              <w:rPr>
                <w:lang w:eastAsia="ja-JP"/>
              </w:rPr>
            </w:pPr>
            <w:r w:rsidRPr="00FC7496">
              <w:rPr>
                <w:lang w:eastAsia="ja-JP"/>
              </w:rPr>
              <w:t>1</w:t>
            </w:r>
          </w:p>
        </w:tc>
        <w:tc>
          <w:tcPr>
            <w:tcW w:w="3827" w:type="dxa"/>
          </w:tcPr>
          <w:p w14:paraId="1D6A53F8" w14:textId="77777777" w:rsidR="002C0377" w:rsidRPr="00FC7496" w:rsidRDefault="00644926" w:rsidP="00287E38">
            <w:pPr>
              <w:pStyle w:val="TAL"/>
              <w:rPr>
                <w:lang w:eastAsia="ja-JP"/>
              </w:rPr>
            </w:pPr>
            <w:r w:rsidRPr="00FC7496">
              <w:t>The generic procedure for IPsec Tunnel Disconnection according to TS 36.508 [3] clause 4.5A.23A takes place.</w:t>
            </w:r>
          </w:p>
        </w:tc>
        <w:tc>
          <w:tcPr>
            <w:tcW w:w="709" w:type="dxa"/>
          </w:tcPr>
          <w:p w14:paraId="13240685" w14:textId="77777777" w:rsidR="002C0377" w:rsidRPr="00FC7496" w:rsidRDefault="002C0377" w:rsidP="00227D33">
            <w:pPr>
              <w:pStyle w:val="TAC"/>
            </w:pPr>
            <w:r w:rsidRPr="00FC7496">
              <w:t>-</w:t>
            </w:r>
          </w:p>
        </w:tc>
        <w:tc>
          <w:tcPr>
            <w:tcW w:w="3402" w:type="dxa"/>
          </w:tcPr>
          <w:p w14:paraId="681AE359" w14:textId="77777777" w:rsidR="002C0377" w:rsidRPr="00FC7496" w:rsidRDefault="002C0377" w:rsidP="00227D33">
            <w:pPr>
              <w:pStyle w:val="TAL"/>
              <w:rPr>
                <w:lang w:eastAsia="ja-JP"/>
              </w:rPr>
            </w:pPr>
            <w:r w:rsidRPr="00FC7496">
              <w:t>-</w:t>
            </w:r>
          </w:p>
        </w:tc>
      </w:tr>
      <w:tr w:rsidR="002C0377" w:rsidRPr="00FC7496" w14:paraId="7628A77C" w14:textId="77777777" w:rsidTr="00227D33">
        <w:trPr>
          <w:jc w:val="center"/>
        </w:trPr>
        <w:tc>
          <w:tcPr>
            <w:tcW w:w="8647" w:type="dxa"/>
            <w:gridSpan w:val="4"/>
          </w:tcPr>
          <w:p w14:paraId="4B8987B9" w14:textId="77777777" w:rsidR="002C0377" w:rsidRPr="00FC7496" w:rsidRDefault="002C0377" w:rsidP="00227D33">
            <w:pPr>
              <w:pStyle w:val="TAN"/>
            </w:pPr>
            <w:r w:rsidRPr="00FC7496">
              <w:t>NOTE:</w:t>
            </w:r>
            <w:r w:rsidRPr="00FC7496">
              <w:tab/>
              <w:t>There may be more than one IPsec tunnel to disconnect.</w:t>
            </w:r>
          </w:p>
        </w:tc>
      </w:tr>
    </w:tbl>
    <w:p w14:paraId="10AE33BD" w14:textId="77777777" w:rsidR="002C0377" w:rsidRPr="00FC7496" w:rsidRDefault="002C0377" w:rsidP="002C0377"/>
    <w:p w14:paraId="06039E86" w14:textId="77777777" w:rsidR="002C0377" w:rsidRPr="00FC7496" w:rsidRDefault="002C0377" w:rsidP="002C0377">
      <w:pPr>
        <w:pStyle w:val="Heading3"/>
      </w:pPr>
      <w:r w:rsidRPr="00FC7496">
        <w:rPr>
          <w:lang w:eastAsia="ja-JP"/>
        </w:rPr>
        <w:t>10.6.4</w:t>
      </w:r>
      <w:r w:rsidRPr="00FC7496">
        <w:tab/>
        <w:t>WLAN AP disassociation</w:t>
      </w:r>
    </w:p>
    <w:p w14:paraId="53E52B62" w14:textId="77777777" w:rsidR="002C0377" w:rsidRPr="00FC7496" w:rsidRDefault="002C0377" w:rsidP="002C0377">
      <w:pPr>
        <w:pStyle w:val="Heading4"/>
      </w:pPr>
      <w:r w:rsidRPr="00FC7496">
        <w:rPr>
          <w:lang w:eastAsia="ja-JP"/>
        </w:rPr>
        <w:t>10.6.4.</w:t>
      </w:r>
      <w:r w:rsidRPr="00FC7496">
        <w:t>1</w:t>
      </w:r>
      <w:r w:rsidRPr="00FC7496">
        <w:tab/>
        <w:t>Procedure</w:t>
      </w:r>
    </w:p>
    <w:p w14:paraId="19BE2AFE" w14:textId="77777777" w:rsidR="002C0377" w:rsidRPr="00FC7496" w:rsidRDefault="002C0377" w:rsidP="002C0377">
      <w:pPr>
        <w:pStyle w:val="TH"/>
      </w:pPr>
      <w:r w:rsidRPr="00FC7496">
        <w:t>Table 10.6.4.1-1: WLAN AP disassociation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66D564A5" w14:textId="77777777" w:rsidTr="00227D33">
        <w:trPr>
          <w:jc w:val="center"/>
        </w:trPr>
        <w:tc>
          <w:tcPr>
            <w:tcW w:w="709" w:type="dxa"/>
            <w:vMerge w:val="restart"/>
            <w:vAlign w:val="center"/>
          </w:tcPr>
          <w:p w14:paraId="2F840454" w14:textId="77777777" w:rsidR="002C0377" w:rsidRPr="00FC7496" w:rsidRDefault="002C0377" w:rsidP="00227D33">
            <w:pPr>
              <w:pStyle w:val="TAH"/>
            </w:pPr>
            <w:r w:rsidRPr="00FC7496">
              <w:t>Step</w:t>
            </w:r>
          </w:p>
        </w:tc>
        <w:tc>
          <w:tcPr>
            <w:tcW w:w="3827" w:type="dxa"/>
            <w:vMerge w:val="restart"/>
            <w:vAlign w:val="center"/>
          </w:tcPr>
          <w:p w14:paraId="76A6CAE0"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77C1F4B3" w14:textId="77777777" w:rsidR="002C0377" w:rsidRPr="00FC7496" w:rsidRDefault="002C0377" w:rsidP="00227D33">
            <w:pPr>
              <w:pStyle w:val="TAH"/>
            </w:pPr>
            <w:r w:rsidRPr="00FC7496">
              <w:t>Message Sequence</w:t>
            </w:r>
          </w:p>
        </w:tc>
      </w:tr>
      <w:tr w:rsidR="002C0377" w:rsidRPr="00FC7496" w14:paraId="3D379112" w14:textId="77777777" w:rsidTr="00227D33">
        <w:trPr>
          <w:jc w:val="center"/>
        </w:trPr>
        <w:tc>
          <w:tcPr>
            <w:tcW w:w="709" w:type="dxa"/>
            <w:vMerge/>
          </w:tcPr>
          <w:p w14:paraId="23830441" w14:textId="77777777" w:rsidR="002C0377" w:rsidRPr="00FC7496" w:rsidRDefault="002C0377" w:rsidP="00227D33">
            <w:pPr>
              <w:pStyle w:val="TAH"/>
              <w:rPr>
                <w:rFonts w:eastAsia="MS Gothic"/>
              </w:rPr>
            </w:pPr>
          </w:p>
        </w:tc>
        <w:tc>
          <w:tcPr>
            <w:tcW w:w="3827" w:type="dxa"/>
            <w:vMerge/>
          </w:tcPr>
          <w:p w14:paraId="7447042E" w14:textId="77777777" w:rsidR="002C0377" w:rsidRPr="00FC7496" w:rsidRDefault="002C0377" w:rsidP="00227D33">
            <w:pPr>
              <w:pStyle w:val="TAH"/>
              <w:rPr>
                <w:rFonts w:eastAsia="MS Gothic"/>
              </w:rPr>
            </w:pPr>
          </w:p>
        </w:tc>
        <w:tc>
          <w:tcPr>
            <w:tcW w:w="709" w:type="dxa"/>
            <w:tcBorders>
              <w:top w:val="single" w:sz="4" w:space="0" w:color="auto"/>
            </w:tcBorders>
          </w:tcPr>
          <w:p w14:paraId="63785F5B" w14:textId="77777777" w:rsidR="002C0377" w:rsidRPr="00FC7496" w:rsidRDefault="002C0377" w:rsidP="00227D33">
            <w:pPr>
              <w:pStyle w:val="TAH"/>
            </w:pPr>
            <w:r w:rsidRPr="00FC7496">
              <w:t>U - S</w:t>
            </w:r>
          </w:p>
        </w:tc>
        <w:tc>
          <w:tcPr>
            <w:tcW w:w="3402" w:type="dxa"/>
            <w:tcBorders>
              <w:top w:val="single" w:sz="4" w:space="0" w:color="auto"/>
            </w:tcBorders>
          </w:tcPr>
          <w:p w14:paraId="1BEF0FA3" w14:textId="77777777" w:rsidR="002C0377" w:rsidRPr="00FC7496" w:rsidRDefault="002C0377" w:rsidP="00227D33">
            <w:pPr>
              <w:pStyle w:val="TAH"/>
            </w:pPr>
            <w:r w:rsidRPr="00FC7496">
              <w:t>Message</w:t>
            </w:r>
          </w:p>
        </w:tc>
      </w:tr>
      <w:tr w:rsidR="002C0377" w:rsidRPr="00FC7496" w14:paraId="479891A5" w14:textId="77777777" w:rsidTr="00227D33">
        <w:trPr>
          <w:jc w:val="center"/>
        </w:trPr>
        <w:tc>
          <w:tcPr>
            <w:tcW w:w="709" w:type="dxa"/>
          </w:tcPr>
          <w:p w14:paraId="17C52380" w14:textId="77777777" w:rsidR="002C0377" w:rsidRPr="00FC7496" w:rsidRDefault="002C0377" w:rsidP="00227D33">
            <w:pPr>
              <w:pStyle w:val="TAC"/>
              <w:rPr>
                <w:lang w:eastAsia="ja-JP"/>
              </w:rPr>
            </w:pPr>
            <w:r w:rsidRPr="00FC7496">
              <w:rPr>
                <w:lang w:eastAsia="ja-JP"/>
              </w:rPr>
              <w:t>1</w:t>
            </w:r>
          </w:p>
        </w:tc>
        <w:tc>
          <w:tcPr>
            <w:tcW w:w="3827" w:type="dxa"/>
          </w:tcPr>
          <w:p w14:paraId="00EFB5AD" w14:textId="77777777" w:rsidR="002C0377" w:rsidRPr="00FC7496" w:rsidRDefault="002C0377" w:rsidP="00287E38">
            <w:pPr>
              <w:pStyle w:val="TAL"/>
              <w:rPr>
                <w:lang w:eastAsia="ja-JP"/>
              </w:rPr>
            </w:pPr>
            <w:r w:rsidRPr="00FC7496">
              <w:t>The UE performs a disassociation from the WLAN AP as defined in IEEE 802.11-2012 [</w:t>
            </w:r>
            <w:r w:rsidR="00287E38" w:rsidRPr="00FC7496">
              <w:t>70</w:t>
            </w:r>
            <w:r w:rsidRPr="00FC7496">
              <w:t>] clause 4.5.3.5.</w:t>
            </w:r>
          </w:p>
        </w:tc>
        <w:tc>
          <w:tcPr>
            <w:tcW w:w="709" w:type="dxa"/>
          </w:tcPr>
          <w:p w14:paraId="07196EF7" w14:textId="77777777" w:rsidR="002C0377" w:rsidRPr="00FC7496" w:rsidRDefault="002C0377" w:rsidP="00227D33">
            <w:pPr>
              <w:pStyle w:val="TAC"/>
            </w:pPr>
            <w:r w:rsidRPr="00FC7496">
              <w:t>-</w:t>
            </w:r>
          </w:p>
        </w:tc>
        <w:tc>
          <w:tcPr>
            <w:tcW w:w="3402" w:type="dxa"/>
          </w:tcPr>
          <w:p w14:paraId="75C2A749" w14:textId="77777777" w:rsidR="002C0377" w:rsidRPr="00FC7496" w:rsidRDefault="002C0377" w:rsidP="00227D33">
            <w:pPr>
              <w:pStyle w:val="TAL"/>
              <w:rPr>
                <w:lang w:eastAsia="ja-JP"/>
              </w:rPr>
            </w:pPr>
            <w:r w:rsidRPr="00FC7496">
              <w:t>-</w:t>
            </w:r>
          </w:p>
        </w:tc>
      </w:tr>
    </w:tbl>
    <w:p w14:paraId="43183B63" w14:textId="77777777" w:rsidR="002C0377" w:rsidRPr="00FC7496" w:rsidRDefault="002C0377" w:rsidP="002C0377"/>
    <w:p w14:paraId="13AB13A5" w14:textId="77777777" w:rsidR="00F12539" w:rsidRPr="00FC7496" w:rsidRDefault="00F12539" w:rsidP="002C0377">
      <w:pPr>
        <w:pStyle w:val="Heading1"/>
      </w:pPr>
      <w:r w:rsidRPr="00FC7496">
        <w:t>11</w:t>
      </w:r>
      <w:r w:rsidRPr="00FC7496">
        <w:tab/>
        <w:t>Guidelines on test execution</w:t>
      </w:r>
    </w:p>
    <w:p w14:paraId="251D49C8" w14:textId="77777777" w:rsidR="00F12539" w:rsidRPr="00FC7496" w:rsidRDefault="00F12539" w:rsidP="00F12539">
      <w:r w:rsidRPr="00FC7496">
        <w:t>This clause provides the guidelines on test executions.</w:t>
      </w:r>
    </w:p>
    <w:p w14:paraId="6FA430E8" w14:textId="77777777" w:rsidR="00B86710" w:rsidRPr="00FC7496" w:rsidRDefault="006E6C2B" w:rsidP="00B86710">
      <w:r w:rsidRPr="00FC7496">
        <w:t xml:space="preserve">The restriction on test case execution as listed in this clause is due to the restriction of bandwidth to </w:t>
      </w:r>
      <w:r w:rsidR="002B460C" w:rsidRPr="00FC7496">
        <w:t>accommodate</w:t>
      </w:r>
      <w:r w:rsidRPr="00FC7496">
        <w:t xml:space="preserve"> the necessary number of radio frequencies for the specific operating Band as used by the test cases.</w:t>
      </w:r>
    </w:p>
    <w:p w14:paraId="08F5176A" w14:textId="77777777" w:rsidR="00B86710" w:rsidRPr="00FC7496" w:rsidRDefault="00B86710" w:rsidP="00B86710">
      <w:pPr>
        <w:pStyle w:val="Heading2"/>
      </w:pPr>
      <w:r w:rsidRPr="00FC7496">
        <w:t>11.1</w:t>
      </w:r>
      <w:r w:rsidRPr="00FC7496">
        <w:tab/>
        <w:t>EUTRA single technology</w:t>
      </w:r>
    </w:p>
    <w:p w14:paraId="3D8FFCF9" w14:textId="77777777" w:rsidR="006E6C2B" w:rsidRPr="00FC7496" w:rsidRDefault="00B86710" w:rsidP="006E6C2B">
      <w:r w:rsidRPr="00FC7496">
        <w:t>This clause provides the guidelines for the test cases to be executed on the pure EUTRA test configuration.</w:t>
      </w:r>
    </w:p>
    <w:p w14:paraId="57E8B087" w14:textId="77777777" w:rsidR="00325059" w:rsidRPr="00FC7496" w:rsidRDefault="006E6C2B" w:rsidP="00325059">
      <w:r w:rsidRPr="00FC7496">
        <w:t xml:space="preserve">A test case using more than one radio frequency, i.e. using the radio frequencies f2 or </w:t>
      </w:r>
      <w:r w:rsidR="00DB1099" w:rsidRPr="00FC7496">
        <w:t>f3 or f4 specified in TS 36.508 </w:t>
      </w:r>
      <w:r w:rsidRPr="00FC7496">
        <w:t>[3], shall avoid to be executed on operating</w:t>
      </w:r>
      <w:r w:rsidR="00DB1099" w:rsidRPr="00FC7496">
        <w:t>:</w:t>
      </w:r>
    </w:p>
    <w:p w14:paraId="14C8FD3E" w14:textId="77777777" w:rsidR="00325059" w:rsidRPr="00FC7496" w:rsidRDefault="006E6C2B" w:rsidP="00BC1EC7">
      <w:pPr>
        <w:pStyle w:val="B1"/>
      </w:pPr>
      <w:r w:rsidRPr="00FC7496">
        <w:t>Band 1</w:t>
      </w:r>
      <w:r w:rsidR="002E0145" w:rsidRPr="00FC7496">
        <w:t>3</w:t>
      </w:r>
      <w:r w:rsidR="00325059" w:rsidRPr="00FC7496">
        <w:t>,</w:t>
      </w:r>
    </w:p>
    <w:p w14:paraId="7DA7F0F6" w14:textId="77777777" w:rsidR="009C1781" w:rsidRPr="00FC7496" w:rsidRDefault="00CE592D" w:rsidP="009C1781">
      <w:pPr>
        <w:pStyle w:val="B1"/>
      </w:pPr>
      <w:r w:rsidRPr="00FC7496">
        <w:t>Band 18</w:t>
      </w:r>
      <w:r w:rsidR="009C1781" w:rsidRPr="00FC7496">
        <w:t>,</w:t>
      </w:r>
    </w:p>
    <w:p w14:paraId="2ED40B79" w14:textId="77777777" w:rsidR="00644926" w:rsidRPr="00FC7496" w:rsidRDefault="009C1781" w:rsidP="00644926">
      <w:pPr>
        <w:pStyle w:val="B1"/>
      </w:pPr>
      <w:r w:rsidRPr="00FC7496">
        <w:t>Band 31</w:t>
      </w:r>
      <w:r w:rsidR="00644926" w:rsidRPr="00FC7496">
        <w:t>,</w:t>
      </w:r>
    </w:p>
    <w:p w14:paraId="17C8EF69" w14:textId="77777777" w:rsidR="006C75D5" w:rsidRDefault="00644926" w:rsidP="006C75D5">
      <w:pPr>
        <w:pStyle w:val="B1"/>
      </w:pPr>
      <w:r w:rsidRPr="00FC7496">
        <w:t>Band 72</w:t>
      </w:r>
      <w:r w:rsidR="006C75D5">
        <w:t>,</w:t>
      </w:r>
    </w:p>
    <w:p w14:paraId="12954971" w14:textId="77777777" w:rsidR="0028634C" w:rsidRDefault="006C75D5" w:rsidP="0028634C">
      <w:pPr>
        <w:pStyle w:val="B1"/>
      </w:pPr>
      <w:r>
        <w:t>Band 73</w:t>
      </w:r>
      <w:r w:rsidR="0028634C">
        <w:t>,</w:t>
      </w:r>
    </w:p>
    <w:p w14:paraId="042F33AB" w14:textId="77777777" w:rsidR="0028634C" w:rsidRDefault="0028634C" w:rsidP="0028634C">
      <w:pPr>
        <w:pStyle w:val="B1"/>
      </w:pPr>
      <w:r>
        <w:t>Band 87,</w:t>
      </w:r>
    </w:p>
    <w:p w14:paraId="21DDE2C4" w14:textId="77777777" w:rsidR="00325059" w:rsidRPr="00FC7496" w:rsidRDefault="0028634C" w:rsidP="0028634C">
      <w:pPr>
        <w:pStyle w:val="B1"/>
      </w:pPr>
      <w:r>
        <w:t>Band 88.</w:t>
      </w:r>
    </w:p>
    <w:p w14:paraId="58514328" w14:textId="77777777" w:rsidR="006E6C2B" w:rsidRPr="00FC7496" w:rsidRDefault="006E6C2B" w:rsidP="006E6C2B">
      <w:r w:rsidRPr="00FC7496">
        <w:t>The list containing such test cases is given below:</w:t>
      </w:r>
    </w:p>
    <w:p w14:paraId="408A3A16"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C154DB"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B9017D" w:rsidRPr="00FC7496">
        <w:t xml:space="preserve">6.1.2.6b, </w:t>
      </w:r>
      <w:r w:rsidRPr="00FC7496">
        <w:t>6.1.2.7, 6.1.2.8, 6.1.2.9,</w:t>
      </w:r>
      <w:r w:rsidR="002C0B43" w:rsidRPr="00FC7496">
        <w:t xml:space="preserve"> </w:t>
      </w:r>
      <w:r w:rsidRPr="00FC7496">
        <w:t>6.1.2.11,</w:t>
      </w:r>
      <w:r w:rsidR="002C0B43" w:rsidRPr="00FC7496">
        <w:t xml:space="preserve"> </w:t>
      </w:r>
      <w:r w:rsidR="00982DBD" w:rsidRPr="00FC7496">
        <w:t xml:space="preserve">6.1.2.11a, </w:t>
      </w:r>
      <w:r w:rsidR="002C0B43" w:rsidRPr="00FC7496">
        <w:t>6.1.2.13,</w:t>
      </w:r>
      <w:r w:rsidRPr="00FC7496">
        <w:t xml:space="preserve"> 6.1.2.15,</w:t>
      </w:r>
      <w:r w:rsidR="00381D78" w:rsidRPr="00FC7496">
        <w:t xml:space="preserve"> </w:t>
      </w:r>
      <w:r w:rsidR="00D8370D" w:rsidRPr="00FC7496">
        <w:t xml:space="preserve">6.1.2.17, 6.1.2.18, </w:t>
      </w:r>
      <w:r w:rsidR="002C0B43" w:rsidRPr="00FC7496">
        <w:t xml:space="preserve">6.3.1, </w:t>
      </w:r>
      <w:r w:rsidR="00D8370D" w:rsidRPr="00FC7496">
        <w:t xml:space="preserve">6.3.5, </w:t>
      </w:r>
      <w:r w:rsidRPr="00FC7496">
        <w:t>6.3.6,</w:t>
      </w:r>
      <w:r w:rsidR="00CE592D" w:rsidRPr="00FC7496">
        <w:t xml:space="preserve"> </w:t>
      </w:r>
      <w:r w:rsidR="0084498C" w:rsidRPr="00FC7496">
        <w:t xml:space="preserve">6.3.9, </w:t>
      </w:r>
      <w:r w:rsidR="002D7362" w:rsidRPr="00FC7496">
        <w:t>6.4.1, 6.4.2,</w:t>
      </w:r>
    </w:p>
    <w:p w14:paraId="11E32EB1" w14:textId="77777777" w:rsidR="006E6C2B" w:rsidRPr="00FC7496" w:rsidRDefault="006E6C2B" w:rsidP="00BC1EC7">
      <w:pPr>
        <w:pStyle w:val="B1"/>
      </w:pPr>
      <w:r w:rsidRPr="00FC7496">
        <w:t xml:space="preserve">8.1.3.4, 8.1.3.5, </w:t>
      </w:r>
      <w:r w:rsidR="00982DBD" w:rsidRPr="00FC7496">
        <w:t xml:space="preserve">8.1.3.5a, </w:t>
      </w:r>
      <w:r w:rsidRPr="00FC7496">
        <w:t>8.2.4.6,</w:t>
      </w:r>
      <w:r w:rsidR="0072247E" w:rsidRPr="00FC7496">
        <w:t xml:space="preserve"> 8.2.4.26,</w:t>
      </w:r>
      <w:r w:rsidRPr="00FC7496">
        <w:t xml:space="preserve"> </w:t>
      </w:r>
      <w:r w:rsidR="005935C1" w:rsidRPr="00FC7496">
        <w:t xml:space="preserve">8.2.4.28, </w:t>
      </w:r>
      <w:r w:rsidRPr="00FC7496">
        <w:t xml:space="preserve">8.3.1.3, </w:t>
      </w:r>
      <w:r w:rsidR="00CE592D" w:rsidRPr="00FC7496">
        <w:t xml:space="preserve">8.3.1.3a, </w:t>
      </w:r>
      <w:r w:rsidRPr="00FC7496">
        <w:t>8.3.1.4, 8.3.1.6, 8.3.1.9, 8.3.1.10, 8.3.1.11</w:t>
      </w:r>
      <w:r w:rsidR="00502479" w:rsidRPr="00FC7496">
        <w:t xml:space="preserve">, </w:t>
      </w:r>
      <w:r w:rsidR="00050D6A" w:rsidRPr="00FC7496">
        <w:t xml:space="preserve">8.3.1.26, 8.3.1.27, </w:t>
      </w:r>
      <w:r w:rsidR="00183270" w:rsidRPr="00FC7496">
        <w:t xml:space="preserve">8.3.1.31, </w:t>
      </w:r>
      <w:r w:rsidR="00502479" w:rsidRPr="00FC7496">
        <w:t>8.3.4.2, 8.3.4.3</w:t>
      </w:r>
      <w:r w:rsidRPr="00FC7496">
        <w:t>,</w:t>
      </w:r>
      <w:r w:rsidR="00863A32" w:rsidRPr="00FC7496">
        <w:t xml:space="preserve"> 8.3.4.5,</w:t>
      </w:r>
      <w:r w:rsidR="00CE592D" w:rsidRPr="00FC7496">
        <w:t xml:space="preserve"> 8.6.2.2, </w:t>
      </w:r>
      <w:r w:rsidR="00863A32" w:rsidRPr="00FC7496">
        <w:t xml:space="preserve">8.6.2.3a, </w:t>
      </w:r>
      <w:r w:rsidR="005E0F02" w:rsidRPr="00FC7496">
        <w:t xml:space="preserve">8.6.2.8, </w:t>
      </w:r>
      <w:r w:rsidR="00863A32" w:rsidRPr="00FC7496">
        <w:t xml:space="preserve">8.6.2.10, </w:t>
      </w:r>
      <w:r w:rsidR="009C1781" w:rsidRPr="00FC7496">
        <w:t xml:space="preserve">8.6.2.11, 8.6.2.12, </w:t>
      </w:r>
      <w:r w:rsidR="00CE592D" w:rsidRPr="00FC7496">
        <w:t xml:space="preserve">8.6.4.2, </w:t>
      </w:r>
      <w:r w:rsidR="005E0F02" w:rsidRPr="00FC7496">
        <w:t xml:space="preserve">8.6.4.3, </w:t>
      </w:r>
      <w:r w:rsidR="009E4155" w:rsidRPr="00FC7496">
        <w:t xml:space="preserve">8.6.4.4, </w:t>
      </w:r>
      <w:r w:rsidR="009C1781" w:rsidRPr="00FC7496">
        <w:t xml:space="preserve">8.6.4.8, 8.6.4.9, 8.6.4.10, </w:t>
      </w:r>
      <w:r w:rsidR="00CE592D" w:rsidRPr="00FC7496">
        <w:t>8.6.6.2,</w:t>
      </w:r>
      <w:r w:rsidR="005E0F02" w:rsidRPr="00FC7496">
        <w:t xml:space="preserve"> </w:t>
      </w:r>
      <w:r w:rsidR="009C1781" w:rsidRPr="00FC7496">
        <w:t xml:space="preserve">8.6.6.5, 8.6.6.6, 8.6.6.7, 8.6.8.2, </w:t>
      </w:r>
      <w:r w:rsidR="00863A32" w:rsidRPr="00FC7496">
        <w:t>8.6.8.6,</w:t>
      </w:r>
      <w:r w:rsidR="00BA22D4" w:rsidRPr="006961A7">
        <w:t xml:space="preserve"> </w:t>
      </w:r>
      <w:r w:rsidR="00BA22D4">
        <w:t>8.9.4a, 8.9.5a,</w:t>
      </w:r>
    </w:p>
    <w:p w14:paraId="538307D4" w14:textId="77777777" w:rsidR="00C154DB" w:rsidRPr="00FC7496" w:rsidRDefault="006E6C2B" w:rsidP="00467A45">
      <w:pPr>
        <w:pStyle w:val="B1"/>
      </w:pPr>
      <w:r w:rsidRPr="00FC7496">
        <w:t xml:space="preserve">9.2.1.1.1a, 9.2.1.1.7, 9.2.1.1.13, 9.2.1.1.15, 9.2.1.1.16, 9.2.1.2.1, 9.2.1.2.10, 9.2.1.2.12, </w:t>
      </w:r>
      <w:r w:rsidR="00992404" w:rsidRPr="00FC7496">
        <w:t xml:space="preserve">9.2.1.2.14, </w:t>
      </w:r>
      <w:r w:rsidRPr="00FC7496">
        <w:t>9.2.3.2.1, 9.2.3.2.12,</w:t>
      </w:r>
      <w:r w:rsidR="00381D78" w:rsidRPr="00FC7496">
        <w:t xml:space="preserve"> </w:t>
      </w:r>
      <w:r w:rsidRPr="00FC7496">
        <w:t>9.2.3.2.15</w:t>
      </w:r>
      <w:r w:rsidR="00992404" w:rsidRPr="00FC7496">
        <w:t>, 9.2.3.2.16</w:t>
      </w:r>
      <w:r w:rsidR="002C0B43" w:rsidRPr="00FC7496">
        <w:t>,</w:t>
      </w:r>
    </w:p>
    <w:p w14:paraId="64D02D73" w14:textId="77777777" w:rsidR="002C0B43" w:rsidRPr="00FC7496" w:rsidRDefault="00C154DB" w:rsidP="00BC1EC7">
      <w:pPr>
        <w:pStyle w:val="B1"/>
      </w:pPr>
      <w:r w:rsidRPr="00FC7496">
        <w:t>11.2.6,</w:t>
      </w:r>
      <w:r w:rsidR="009D2901" w:rsidRPr="00FC7496">
        <w:t xml:space="preserve"> 11.2.7,</w:t>
      </w:r>
    </w:p>
    <w:p w14:paraId="216C8206" w14:textId="77777777" w:rsidR="009C1781" w:rsidRPr="00FC7496" w:rsidRDefault="002C0B43" w:rsidP="009C1781">
      <w:pPr>
        <w:pStyle w:val="B1"/>
      </w:pPr>
      <w:r w:rsidRPr="00FC7496">
        <w:t>13.4.1.2</w:t>
      </w:r>
      <w:r w:rsidR="009C1781" w:rsidRPr="00FC7496">
        <w:t>,</w:t>
      </w:r>
    </w:p>
    <w:p w14:paraId="5AC4F393" w14:textId="77777777" w:rsidR="0072247E" w:rsidRPr="00FC7496" w:rsidRDefault="009C1781" w:rsidP="0072247E">
      <w:pPr>
        <w:pStyle w:val="B1"/>
      </w:pPr>
      <w:r w:rsidRPr="00FC7496">
        <w:t>17.4.1, 17.4.2</w:t>
      </w:r>
      <w:r w:rsidR="00FE04D2" w:rsidRPr="00FC7496">
        <w:t>, 17.4.3</w:t>
      </w:r>
      <w:r w:rsidR="0072247E" w:rsidRPr="00FC7496">
        <w:t>,</w:t>
      </w:r>
    </w:p>
    <w:p w14:paraId="50C12E9C" w14:textId="77777777" w:rsidR="00644926" w:rsidRPr="00FC7496" w:rsidRDefault="0072247E" w:rsidP="00644926">
      <w:pPr>
        <w:pStyle w:val="B1"/>
      </w:pPr>
      <w:r w:rsidRPr="00FC7496">
        <w:t xml:space="preserve">21.3.1, 21.3.2, 21.3.3, 21.3.7, </w:t>
      </w:r>
    </w:p>
    <w:p w14:paraId="1E25F934" w14:textId="77777777" w:rsidR="006E6C2B" w:rsidRPr="00FC7496" w:rsidRDefault="00644926" w:rsidP="00644926">
      <w:pPr>
        <w:pStyle w:val="B1"/>
      </w:pPr>
      <w:r w:rsidRPr="00FC7496">
        <w:t>24.1.3</w:t>
      </w:r>
      <w:r w:rsidR="006E6C2B" w:rsidRPr="00FC7496">
        <w:t>.</w:t>
      </w:r>
    </w:p>
    <w:p w14:paraId="31D61443" w14:textId="77777777" w:rsidR="00325059" w:rsidRPr="00FC7496" w:rsidRDefault="006E6C2B" w:rsidP="00DB1099">
      <w:pPr>
        <w:keepNext/>
        <w:keepLines/>
      </w:pPr>
      <w:r w:rsidRPr="00FC7496">
        <w:t>A test case using more than two radio frequenc</w:t>
      </w:r>
      <w:r w:rsidR="00325059" w:rsidRPr="00FC7496">
        <w:t>ies</w:t>
      </w:r>
      <w:r w:rsidRPr="00FC7496">
        <w:t>, i.e. using the radio frequencies f3 or f4</w:t>
      </w:r>
      <w:r w:rsidR="00381D78" w:rsidRPr="00FC7496">
        <w:t xml:space="preserve"> </w:t>
      </w:r>
      <w:r w:rsidRPr="00FC7496">
        <w:t>specified in TS 36.508 [3], shall av</w:t>
      </w:r>
      <w:r w:rsidR="00DB1099" w:rsidRPr="00FC7496">
        <w:t>oid to be executed on operating:</w:t>
      </w:r>
    </w:p>
    <w:p w14:paraId="7CD4160B" w14:textId="77777777" w:rsidR="00CE592D" w:rsidRPr="00FC7496" w:rsidRDefault="006E6C2B" w:rsidP="00CE592D">
      <w:pPr>
        <w:pStyle w:val="B1"/>
      </w:pPr>
      <w:r w:rsidRPr="00FC7496">
        <w:t>Band 6,</w:t>
      </w:r>
      <w:r w:rsidR="00CE592D" w:rsidRPr="00FC7496">
        <w:t xml:space="preserve"> </w:t>
      </w:r>
    </w:p>
    <w:p w14:paraId="6F5E9DAD" w14:textId="77777777" w:rsidR="00325059" w:rsidRPr="00FC7496" w:rsidRDefault="00CE592D" w:rsidP="00CE592D">
      <w:pPr>
        <w:pStyle w:val="B1"/>
      </w:pPr>
      <w:r w:rsidRPr="00FC7496">
        <w:t>Band 11,</w:t>
      </w:r>
    </w:p>
    <w:p w14:paraId="1BD3F574" w14:textId="77777777" w:rsidR="00325059" w:rsidRPr="00FC7496" w:rsidRDefault="00325059" w:rsidP="00BC1EC7">
      <w:pPr>
        <w:pStyle w:val="B1"/>
      </w:pPr>
      <w:r w:rsidRPr="00FC7496">
        <w:t xml:space="preserve">Band </w:t>
      </w:r>
      <w:r w:rsidR="006E6C2B" w:rsidRPr="00FC7496">
        <w:t>14</w:t>
      </w:r>
      <w:r w:rsidRPr="00FC7496">
        <w:t>,</w:t>
      </w:r>
      <w:r w:rsidR="006E6C2B" w:rsidRPr="00FC7496">
        <w:t xml:space="preserve"> </w:t>
      </w:r>
    </w:p>
    <w:p w14:paraId="2D7C2381" w14:textId="77777777" w:rsidR="00DE3E57" w:rsidRPr="00FC7496" w:rsidRDefault="00325059" w:rsidP="00BC1EC7">
      <w:pPr>
        <w:pStyle w:val="B1"/>
      </w:pPr>
      <w:r w:rsidRPr="00FC7496">
        <w:t xml:space="preserve">Band </w:t>
      </w:r>
      <w:r w:rsidR="006E6C2B" w:rsidRPr="00FC7496">
        <w:t>17</w:t>
      </w:r>
      <w:r w:rsidR="00DE3E57" w:rsidRPr="00FC7496">
        <w:t>,</w:t>
      </w:r>
    </w:p>
    <w:p w14:paraId="0E6AE6D4" w14:textId="77777777" w:rsidR="0007234B" w:rsidRPr="00FC7496" w:rsidRDefault="009D2901" w:rsidP="0007234B">
      <w:pPr>
        <w:pStyle w:val="B1"/>
      </w:pPr>
      <w:r w:rsidRPr="00FC7496">
        <w:t>Band 23 with 10MHz bandwidth,</w:t>
      </w:r>
    </w:p>
    <w:p w14:paraId="3AE5AF45" w14:textId="77777777" w:rsidR="00893EF5" w:rsidRDefault="00893EF5" w:rsidP="00893EF5">
      <w:pPr>
        <w:pStyle w:val="B1"/>
      </w:pPr>
      <w:r>
        <w:t>Band 24,</w:t>
      </w:r>
    </w:p>
    <w:p w14:paraId="36261A20" w14:textId="77777777" w:rsidR="009D2901" w:rsidRPr="00FC7496" w:rsidRDefault="0007234B" w:rsidP="0007234B">
      <w:pPr>
        <w:pStyle w:val="B1"/>
      </w:pPr>
      <w:r w:rsidRPr="00FC7496">
        <w:t>Band 30,</w:t>
      </w:r>
    </w:p>
    <w:p w14:paraId="6EC4FF8F" w14:textId="77777777" w:rsidR="00D8370D" w:rsidRPr="00FC7496" w:rsidRDefault="00DE3E57" w:rsidP="00D8370D">
      <w:pPr>
        <w:pStyle w:val="B1"/>
      </w:pPr>
      <w:r w:rsidRPr="00FC7496">
        <w:t>Band 38</w:t>
      </w:r>
      <w:r w:rsidR="0007234B" w:rsidRPr="00FC7496">
        <w:t>,</w:t>
      </w:r>
    </w:p>
    <w:p w14:paraId="168D0B29" w14:textId="77777777" w:rsidR="00325059" w:rsidRPr="00FC7496" w:rsidRDefault="00D8370D" w:rsidP="00D8370D">
      <w:pPr>
        <w:pStyle w:val="B1"/>
      </w:pPr>
      <w:r w:rsidRPr="00FC7496">
        <w:t>Band 39</w:t>
      </w:r>
    </w:p>
    <w:p w14:paraId="3BF1E143" w14:textId="77777777" w:rsidR="00943D4D" w:rsidRPr="00FC7496" w:rsidRDefault="00943D4D" w:rsidP="00943D4D">
      <w:pPr>
        <w:pStyle w:val="B1"/>
      </w:pPr>
      <w:r w:rsidRPr="00FC7496">
        <w:t>Band 53</w:t>
      </w:r>
    </w:p>
    <w:p w14:paraId="495B981D" w14:textId="77777777" w:rsidR="006E6C2B" w:rsidRPr="00FC7496" w:rsidRDefault="006E6C2B" w:rsidP="00943D4D">
      <w:r w:rsidRPr="00FC7496">
        <w:t>The list containing such test cases is given below:</w:t>
      </w:r>
    </w:p>
    <w:p w14:paraId="59E76308" w14:textId="77777777" w:rsidR="006E6C2B" w:rsidRPr="00FC7496" w:rsidRDefault="006E6C2B" w:rsidP="00BC1EC7">
      <w:pPr>
        <w:pStyle w:val="B1"/>
      </w:pPr>
      <w:r w:rsidRPr="00FC7496">
        <w:t>6.1.1.1,</w:t>
      </w:r>
      <w:r w:rsidR="002C0B43" w:rsidRPr="00FC7496">
        <w:t xml:space="preserve"> 6.1.1.2, </w:t>
      </w:r>
      <w:r w:rsidR="00B94EC0"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Pr="00FC7496">
        <w:t xml:space="preserve">6.1.2.7, 6.1.2.8, 6.1.2.9, </w:t>
      </w:r>
      <w:r w:rsidR="00644926" w:rsidRPr="00FC7496">
        <w:t xml:space="preserve">6.1.2.11a, </w:t>
      </w:r>
      <w:r w:rsidRPr="00FC7496">
        <w:t>6.1.2.15,</w:t>
      </w:r>
      <w:r w:rsidR="00992404" w:rsidRPr="00FC7496">
        <w:t xml:space="preserve"> </w:t>
      </w:r>
      <w:r w:rsidR="009E4155" w:rsidRPr="00FC7496">
        <w:t>6.3.</w:t>
      </w:r>
      <w:r w:rsidR="002D5713" w:rsidRPr="00FC7496">
        <w:t>5</w:t>
      </w:r>
    </w:p>
    <w:p w14:paraId="1CCF0339" w14:textId="77777777" w:rsidR="006E6C2B" w:rsidRPr="00FC7496" w:rsidRDefault="00992404" w:rsidP="00BC1EC7">
      <w:pPr>
        <w:pStyle w:val="B1"/>
      </w:pPr>
      <w:r w:rsidRPr="00FC7496">
        <w:t xml:space="preserve">8.1.3.5, </w:t>
      </w:r>
      <w:r w:rsidR="00982DBD" w:rsidRPr="00FC7496">
        <w:t xml:space="preserve">8.1.3.5a, </w:t>
      </w:r>
      <w:r w:rsidR="006E6C2B" w:rsidRPr="00FC7496">
        <w:t>8.3.1.4</w:t>
      </w:r>
      <w:r w:rsidR="005E0F02" w:rsidRPr="00FC7496">
        <w:t>, 8.6.4.3</w:t>
      </w:r>
      <w:r w:rsidR="006E6C2B" w:rsidRPr="00FC7496">
        <w:t>,</w:t>
      </w:r>
      <w:r w:rsidR="00BA22D4" w:rsidRPr="006961A7">
        <w:t xml:space="preserve"> </w:t>
      </w:r>
      <w:r w:rsidR="00BA22D4">
        <w:t>8.9.4a, 8.9.5a,</w:t>
      </w:r>
    </w:p>
    <w:p w14:paraId="4CBB68F7" w14:textId="77777777" w:rsidR="00152039" w:rsidRPr="00FC7496" w:rsidRDefault="006E6C2B" w:rsidP="00152039">
      <w:pPr>
        <w:pStyle w:val="B1"/>
      </w:pPr>
      <w:r w:rsidRPr="00FC7496">
        <w:t>9.2.1.1.1a, 9.2.1.1.7, 9.2.1.1.15</w:t>
      </w:r>
      <w:r w:rsidR="00152039" w:rsidRPr="00FC7496">
        <w:t>,</w:t>
      </w:r>
    </w:p>
    <w:p w14:paraId="4CB69B9B" w14:textId="77777777" w:rsidR="006E6C2B" w:rsidRPr="00FC7496" w:rsidRDefault="00152039" w:rsidP="00152039">
      <w:pPr>
        <w:pStyle w:val="B1"/>
      </w:pPr>
      <w:r w:rsidRPr="00FC7496">
        <w:t>11.2.7</w:t>
      </w:r>
      <w:r w:rsidR="006E6C2B" w:rsidRPr="00FC7496">
        <w:t>.</w:t>
      </w:r>
    </w:p>
    <w:p w14:paraId="147C54EA" w14:textId="77777777" w:rsidR="00325059" w:rsidRPr="00FC7496" w:rsidRDefault="006E6C2B" w:rsidP="00325059">
      <w:r w:rsidRPr="00FC7496">
        <w:t xml:space="preserve">A test case using more than three radio </w:t>
      </w:r>
      <w:r w:rsidR="00325059" w:rsidRPr="00FC7496">
        <w:t>frequencies</w:t>
      </w:r>
      <w:r w:rsidRPr="00FC7496">
        <w:t>, i.e. using the radio frequency f4 specified in TS 36.508 [3], shall av</w:t>
      </w:r>
      <w:r w:rsidR="00DB1099" w:rsidRPr="00FC7496">
        <w:t>oid to be executed on operating:</w:t>
      </w:r>
    </w:p>
    <w:p w14:paraId="00D2530D" w14:textId="77777777" w:rsidR="00325059" w:rsidRPr="00FC7496" w:rsidRDefault="006E6C2B" w:rsidP="00BC1EC7">
      <w:pPr>
        <w:pStyle w:val="B1"/>
      </w:pPr>
      <w:r w:rsidRPr="00FC7496">
        <w:t>Band 12,</w:t>
      </w:r>
    </w:p>
    <w:p w14:paraId="1FC8DC7C" w14:textId="77777777" w:rsidR="00595FBB" w:rsidRPr="00FC7496" w:rsidRDefault="00325059" w:rsidP="00BC1EC7">
      <w:pPr>
        <w:pStyle w:val="B1"/>
      </w:pPr>
      <w:r w:rsidRPr="00FC7496">
        <w:t xml:space="preserve">Band </w:t>
      </w:r>
      <w:r w:rsidR="006E6C2B" w:rsidRPr="00FC7496">
        <w:t>19</w:t>
      </w:r>
      <w:r w:rsidRPr="00FC7496">
        <w:t>,</w:t>
      </w:r>
    </w:p>
    <w:p w14:paraId="77BF54D1" w14:textId="77777777" w:rsidR="00992404" w:rsidRPr="00FC7496" w:rsidRDefault="00595FBB" w:rsidP="00BC1EC7">
      <w:pPr>
        <w:pStyle w:val="B1"/>
      </w:pPr>
      <w:r w:rsidRPr="00FC7496">
        <w:t>Band 20,</w:t>
      </w:r>
    </w:p>
    <w:p w14:paraId="0225BE1E" w14:textId="77777777" w:rsidR="00A36E2A" w:rsidRPr="00FC7496" w:rsidRDefault="00992404" w:rsidP="00A36E2A">
      <w:pPr>
        <w:pStyle w:val="B1"/>
      </w:pPr>
      <w:r w:rsidRPr="00FC7496">
        <w:t>Band 21,</w:t>
      </w:r>
    </w:p>
    <w:p w14:paraId="7CFB3B38" w14:textId="77777777" w:rsidR="00325059" w:rsidRPr="00FC7496" w:rsidRDefault="00A36E2A" w:rsidP="00A36E2A">
      <w:pPr>
        <w:pStyle w:val="B1"/>
      </w:pPr>
      <w:r w:rsidRPr="00FC7496">
        <w:t>Band 27,</w:t>
      </w:r>
    </w:p>
    <w:p w14:paraId="4D1BC7A2" w14:textId="77777777" w:rsidR="005A1FB2" w:rsidRPr="00FC7496" w:rsidRDefault="00325059" w:rsidP="005A1FB2">
      <w:pPr>
        <w:pStyle w:val="B1"/>
      </w:pPr>
      <w:r w:rsidRPr="00FC7496">
        <w:t xml:space="preserve">Band </w:t>
      </w:r>
      <w:r w:rsidR="006E6C2B" w:rsidRPr="00FC7496">
        <w:t>34</w:t>
      </w:r>
      <w:r w:rsidR="005A1FB2" w:rsidRPr="00FC7496">
        <w:t>,</w:t>
      </w:r>
    </w:p>
    <w:p w14:paraId="3DC67F2C" w14:textId="77777777" w:rsidR="00603528" w:rsidRPr="00FC7496" w:rsidRDefault="005A1FB2" w:rsidP="00603528">
      <w:pPr>
        <w:pStyle w:val="B1"/>
      </w:pPr>
      <w:r w:rsidRPr="00FC7496">
        <w:t>Band 70</w:t>
      </w:r>
      <w:r w:rsidR="00603528" w:rsidRPr="00FC7496">
        <w:t>,</w:t>
      </w:r>
    </w:p>
    <w:p w14:paraId="0309955A" w14:textId="77777777" w:rsidR="00325059" w:rsidRPr="00FC7496" w:rsidRDefault="00603528" w:rsidP="00603528">
      <w:pPr>
        <w:pStyle w:val="B1"/>
      </w:pPr>
      <w:r w:rsidRPr="00FC7496">
        <w:t>Band 85</w:t>
      </w:r>
      <w:r w:rsidR="006E6C2B" w:rsidRPr="00FC7496">
        <w:t>.</w:t>
      </w:r>
    </w:p>
    <w:p w14:paraId="21B3536C" w14:textId="77777777" w:rsidR="006E6C2B" w:rsidRPr="00FC7496" w:rsidRDefault="006E6C2B" w:rsidP="006E6C2B">
      <w:r w:rsidRPr="00FC7496">
        <w:t>The list containing such test cases is given below:</w:t>
      </w:r>
    </w:p>
    <w:p w14:paraId="779412C7"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992404" w:rsidRPr="00FC7496">
        <w:t>6.1.1.6</w:t>
      </w:r>
      <w:r w:rsidR="00CE592D" w:rsidRPr="00FC7496">
        <w:t>,</w:t>
      </w:r>
      <w:r w:rsidR="00CB593E" w:rsidRPr="00FC7496">
        <w:t xml:space="preserve"> 6.1.1.8,</w:t>
      </w:r>
    </w:p>
    <w:p w14:paraId="06A14426" w14:textId="77777777" w:rsidR="00982DBD" w:rsidRPr="00FC7496" w:rsidRDefault="00982DBD" w:rsidP="00982DBD">
      <w:pPr>
        <w:pStyle w:val="B1"/>
      </w:pPr>
      <w:r w:rsidRPr="00FC7496">
        <w:t>8.1.3.5a,</w:t>
      </w:r>
    </w:p>
    <w:p w14:paraId="73C00FFD" w14:textId="77777777" w:rsidR="002C0B43" w:rsidRPr="00FC7496" w:rsidRDefault="006E6C2B" w:rsidP="00BC1EC7">
      <w:pPr>
        <w:pStyle w:val="B1"/>
      </w:pPr>
      <w:r w:rsidRPr="00FC7496">
        <w:t>9.2.1.1.7.</w:t>
      </w:r>
    </w:p>
    <w:p w14:paraId="2A3240DE" w14:textId="77777777" w:rsidR="00D8370D" w:rsidRPr="00FC7496" w:rsidRDefault="00D8370D" w:rsidP="00D8370D">
      <w:pPr>
        <w:pStyle w:val="Heading3"/>
      </w:pPr>
      <w:r w:rsidRPr="00FC7496">
        <w:t>11.1.1</w:t>
      </w:r>
      <w:r w:rsidRPr="00FC7496">
        <w:tab/>
        <w:t>Replacement of test case execution</w:t>
      </w:r>
    </w:p>
    <w:p w14:paraId="64EF441C"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A14E09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7FBC9BDC" w14:textId="77777777">
        <w:tc>
          <w:tcPr>
            <w:tcW w:w="1843" w:type="dxa"/>
          </w:tcPr>
          <w:p w14:paraId="1DF96C82" w14:textId="77777777" w:rsidR="00D8370D" w:rsidRPr="00FC7496" w:rsidRDefault="00D8370D" w:rsidP="00931DA3">
            <w:pPr>
              <w:pStyle w:val="TAH"/>
            </w:pPr>
            <w:r w:rsidRPr="00FC7496">
              <w:t>Original test case</w:t>
            </w:r>
          </w:p>
        </w:tc>
        <w:tc>
          <w:tcPr>
            <w:tcW w:w="2693" w:type="dxa"/>
          </w:tcPr>
          <w:p w14:paraId="04C474AC" w14:textId="77777777" w:rsidR="00D8370D" w:rsidRPr="00FC7496" w:rsidRDefault="00D8370D" w:rsidP="00931DA3">
            <w:pPr>
              <w:pStyle w:val="TAH"/>
            </w:pPr>
            <w:r w:rsidRPr="00FC7496">
              <w:t>Replacing test case</w:t>
            </w:r>
          </w:p>
        </w:tc>
      </w:tr>
      <w:tr w:rsidR="00D8370D" w:rsidRPr="00FC7496" w14:paraId="0DB37B79" w14:textId="77777777">
        <w:tc>
          <w:tcPr>
            <w:tcW w:w="1843" w:type="dxa"/>
          </w:tcPr>
          <w:p w14:paraId="01B43BAA" w14:textId="77777777" w:rsidR="00D8370D" w:rsidRPr="00FC7496" w:rsidRDefault="00D8370D" w:rsidP="00931DA3">
            <w:pPr>
              <w:pStyle w:val="TAC"/>
            </w:pPr>
            <w:r w:rsidRPr="00FC7496">
              <w:t>6.1.1.1</w:t>
            </w:r>
          </w:p>
        </w:tc>
        <w:tc>
          <w:tcPr>
            <w:tcW w:w="2693" w:type="dxa"/>
          </w:tcPr>
          <w:p w14:paraId="7A619C3B" w14:textId="77777777" w:rsidR="00D8370D" w:rsidRPr="00FC7496" w:rsidRDefault="00D8370D" w:rsidP="00931DA3">
            <w:pPr>
              <w:pStyle w:val="TAC"/>
            </w:pPr>
            <w:r w:rsidRPr="00FC7496">
              <w:t>6.1.1.1</w:t>
            </w:r>
            <w:r w:rsidR="00CE592D" w:rsidRPr="00FC7496">
              <w:t>b</w:t>
            </w:r>
          </w:p>
        </w:tc>
      </w:tr>
      <w:tr w:rsidR="00D8370D" w:rsidRPr="00FC7496" w14:paraId="42186602" w14:textId="77777777">
        <w:tc>
          <w:tcPr>
            <w:tcW w:w="1843" w:type="dxa"/>
          </w:tcPr>
          <w:p w14:paraId="39949B10" w14:textId="77777777" w:rsidR="00D8370D" w:rsidRPr="00FC7496" w:rsidRDefault="00D8370D" w:rsidP="00931DA3">
            <w:pPr>
              <w:pStyle w:val="TAC"/>
            </w:pPr>
            <w:r w:rsidRPr="00FC7496">
              <w:t>6.1.1.2</w:t>
            </w:r>
          </w:p>
        </w:tc>
        <w:tc>
          <w:tcPr>
            <w:tcW w:w="2693" w:type="dxa"/>
          </w:tcPr>
          <w:p w14:paraId="150D80F1" w14:textId="77777777" w:rsidR="00D8370D" w:rsidRPr="00FC7496" w:rsidRDefault="00D8370D" w:rsidP="00931DA3">
            <w:pPr>
              <w:pStyle w:val="TAC"/>
            </w:pPr>
            <w:r w:rsidRPr="00FC7496">
              <w:t>6.1.1.2a</w:t>
            </w:r>
          </w:p>
        </w:tc>
      </w:tr>
      <w:tr w:rsidR="00D8370D" w:rsidRPr="00FC7496" w14:paraId="58310183" w14:textId="77777777">
        <w:tc>
          <w:tcPr>
            <w:tcW w:w="1843" w:type="dxa"/>
          </w:tcPr>
          <w:p w14:paraId="3D0E2701" w14:textId="77777777" w:rsidR="00D8370D" w:rsidRPr="00FC7496" w:rsidRDefault="00D8370D" w:rsidP="00931DA3">
            <w:pPr>
              <w:pStyle w:val="TAC"/>
            </w:pPr>
            <w:r w:rsidRPr="00FC7496">
              <w:t>6.1.1.3</w:t>
            </w:r>
          </w:p>
        </w:tc>
        <w:tc>
          <w:tcPr>
            <w:tcW w:w="2693" w:type="dxa"/>
          </w:tcPr>
          <w:p w14:paraId="62FB27C1" w14:textId="77777777" w:rsidR="00D8370D" w:rsidRPr="00FC7496" w:rsidRDefault="00D8370D" w:rsidP="00931DA3">
            <w:pPr>
              <w:pStyle w:val="TAC"/>
            </w:pPr>
            <w:r w:rsidRPr="00FC7496">
              <w:t>6.1.1.3</w:t>
            </w:r>
            <w:r w:rsidR="00CE592D" w:rsidRPr="00FC7496">
              <w:t>b</w:t>
            </w:r>
          </w:p>
        </w:tc>
      </w:tr>
      <w:tr w:rsidR="00D8370D" w:rsidRPr="00FC7496" w14:paraId="2D5DCD54" w14:textId="77777777">
        <w:tc>
          <w:tcPr>
            <w:tcW w:w="1843" w:type="dxa"/>
          </w:tcPr>
          <w:p w14:paraId="6B13D5BB" w14:textId="77777777" w:rsidR="00D8370D" w:rsidRPr="00FC7496" w:rsidRDefault="00D8370D" w:rsidP="00931DA3">
            <w:pPr>
              <w:pStyle w:val="TAC"/>
            </w:pPr>
            <w:r w:rsidRPr="00FC7496">
              <w:t>6.1.1.6</w:t>
            </w:r>
          </w:p>
        </w:tc>
        <w:tc>
          <w:tcPr>
            <w:tcW w:w="2693" w:type="dxa"/>
          </w:tcPr>
          <w:p w14:paraId="72FB4A49" w14:textId="6CA499BB" w:rsidR="00D8370D" w:rsidRPr="00FC7496" w:rsidRDefault="00D8370D" w:rsidP="00931DA3">
            <w:pPr>
              <w:pStyle w:val="TAC"/>
            </w:pPr>
            <w:r w:rsidRPr="00FC7496">
              <w:t>6.1.1.6a</w:t>
            </w:r>
            <w:r w:rsidR="0016588A" w:rsidRPr="004F6C36">
              <w:t xml:space="preserve"> or 6.1.1.6b</w:t>
            </w:r>
          </w:p>
        </w:tc>
      </w:tr>
      <w:tr w:rsidR="00BA22D4" w:rsidRPr="00FC7496" w14:paraId="60EDBC81" w14:textId="77777777" w:rsidTr="00042C41">
        <w:tc>
          <w:tcPr>
            <w:tcW w:w="1843" w:type="dxa"/>
          </w:tcPr>
          <w:p w14:paraId="029ADE45" w14:textId="77777777" w:rsidR="00BA22D4" w:rsidRPr="00FC7496" w:rsidRDefault="00BA22D4" w:rsidP="00042C41">
            <w:pPr>
              <w:pStyle w:val="TAC"/>
            </w:pPr>
            <w:r>
              <w:t>6.1.1.7</w:t>
            </w:r>
          </w:p>
        </w:tc>
        <w:tc>
          <w:tcPr>
            <w:tcW w:w="2693" w:type="dxa"/>
          </w:tcPr>
          <w:p w14:paraId="0A4DACE0" w14:textId="77777777" w:rsidR="00BA22D4" w:rsidRPr="00FC7496" w:rsidRDefault="00BA22D4" w:rsidP="00042C41">
            <w:pPr>
              <w:pStyle w:val="TAC"/>
            </w:pPr>
            <w:r>
              <w:t>6.1.1.7a</w:t>
            </w:r>
          </w:p>
        </w:tc>
      </w:tr>
      <w:tr w:rsidR="00D8370D" w:rsidRPr="00FC7496" w14:paraId="16873F59" w14:textId="77777777">
        <w:tc>
          <w:tcPr>
            <w:tcW w:w="1843" w:type="dxa"/>
          </w:tcPr>
          <w:p w14:paraId="1B659B5D" w14:textId="77777777" w:rsidR="00D8370D" w:rsidRPr="00FC7496" w:rsidRDefault="00D8370D" w:rsidP="00931DA3">
            <w:pPr>
              <w:pStyle w:val="TAC"/>
            </w:pPr>
            <w:r w:rsidRPr="00FC7496">
              <w:t>6.1.2.7</w:t>
            </w:r>
          </w:p>
        </w:tc>
        <w:tc>
          <w:tcPr>
            <w:tcW w:w="2693" w:type="dxa"/>
          </w:tcPr>
          <w:p w14:paraId="240608AB" w14:textId="77777777" w:rsidR="00D8370D" w:rsidRPr="00FC7496" w:rsidRDefault="00D8370D" w:rsidP="00931DA3">
            <w:pPr>
              <w:pStyle w:val="TAC"/>
            </w:pPr>
            <w:r w:rsidRPr="00FC7496">
              <w:t>6.1.2.7a</w:t>
            </w:r>
          </w:p>
        </w:tc>
      </w:tr>
      <w:tr w:rsidR="00D8370D" w:rsidRPr="00FC7496" w14:paraId="5D6397BA" w14:textId="77777777">
        <w:tc>
          <w:tcPr>
            <w:tcW w:w="1843" w:type="dxa"/>
          </w:tcPr>
          <w:p w14:paraId="5D95E7C9" w14:textId="77777777" w:rsidR="00D8370D" w:rsidRPr="00FC7496" w:rsidRDefault="00D8370D" w:rsidP="00931DA3">
            <w:pPr>
              <w:pStyle w:val="TAC"/>
            </w:pPr>
            <w:r w:rsidRPr="00FC7496">
              <w:t>6.1.2.8</w:t>
            </w:r>
          </w:p>
        </w:tc>
        <w:tc>
          <w:tcPr>
            <w:tcW w:w="2693" w:type="dxa"/>
          </w:tcPr>
          <w:p w14:paraId="5AE9FB89" w14:textId="77777777" w:rsidR="00D8370D" w:rsidRPr="00FC7496" w:rsidRDefault="00D8370D" w:rsidP="00931DA3">
            <w:pPr>
              <w:pStyle w:val="TAC"/>
            </w:pPr>
            <w:r w:rsidRPr="00FC7496">
              <w:t>6.1.2.8a</w:t>
            </w:r>
          </w:p>
        </w:tc>
      </w:tr>
      <w:tr w:rsidR="00D8370D" w:rsidRPr="00FC7496" w14:paraId="2BFEB1E9" w14:textId="77777777">
        <w:tc>
          <w:tcPr>
            <w:tcW w:w="1843" w:type="dxa"/>
          </w:tcPr>
          <w:p w14:paraId="50C0960F" w14:textId="77777777" w:rsidR="00D8370D" w:rsidRPr="00FC7496" w:rsidRDefault="00D8370D" w:rsidP="00931DA3">
            <w:pPr>
              <w:pStyle w:val="TAC"/>
            </w:pPr>
            <w:r w:rsidRPr="00FC7496">
              <w:t>6.1.2.9</w:t>
            </w:r>
          </w:p>
        </w:tc>
        <w:tc>
          <w:tcPr>
            <w:tcW w:w="2693" w:type="dxa"/>
          </w:tcPr>
          <w:p w14:paraId="07498EFA" w14:textId="77777777" w:rsidR="00D8370D" w:rsidRPr="00FC7496" w:rsidRDefault="00D8370D" w:rsidP="00931DA3">
            <w:pPr>
              <w:pStyle w:val="TAC"/>
            </w:pPr>
            <w:r w:rsidRPr="00FC7496">
              <w:t>6.1.2.9a</w:t>
            </w:r>
          </w:p>
        </w:tc>
      </w:tr>
      <w:tr w:rsidR="00BA22D4" w:rsidRPr="00FC7496" w14:paraId="4DCA3627" w14:textId="77777777" w:rsidTr="00042C41">
        <w:tc>
          <w:tcPr>
            <w:tcW w:w="1843" w:type="dxa"/>
          </w:tcPr>
          <w:p w14:paraId="64FC0E1C" w14:textId="77777777" w:rsidR="00BA22D4" w:rsidRPr="00FC7496" w:rsidRDefault="00BA22D4" w:rsidP="00042C41">
            <w:pPr>
              <w:pStyle w:val="TAC"/>
            </w:pPr>
            <w:r>
              <w:t>8.1.3.12</w:t>
            </w:r>
          </w:p>
        </w:tc>
        <w:tc>
          <w:tcPr>
            <w:tcW w:w="2693" w:type="dxa"/>
          </w:tcPr>
          <w:p w14:paraId="34B6398A" w14:textId="77777777" w:rsidR="00BA22D4" w:rsidRPr="00FC7496" w:rsidRDefault="00BA22D4" w:rsidP="00042C41">
            <w:pPr>
              <w:pStyle w:val="TAC"/>
            </w:pPr>
            <w:r>
              <w:t>8.1.3.12b</w:t>
            </w:r>
          </w:p>
        </w:tc>
      </w:tr>
      <w:tr w:rsidR="00D8370D" w:rsidRPr="00FC7496" w14:paraId="1BDD7204" w14:textId="77777777">
        <w:tc>
          <w:tcPr>
            <w:tcW w:w="1843" w:type="dxa"/>
          </w:tcPr>
          <w:p w14:paraId="618C59E5" w14:textId="77777777" w:rsidR="00D8370D" w:rsidRPr="00FC7496" w:rsidRDefault="00D8370D" w:rsidP="00931DA3">
            <w:pPr>
              <w:pStyle w:val="TAC"/>
            </w:pPr>
            <w:r w:rsidRPr="00FC7496">
              <w:t>8.3.1.9</w:t>
            </w:r>
          </w:p>
        </w:tc>
        <w:tc>
          <w:tcPr>
            <w:tcW w:w="2693" w:type="dxa"/>
          </w:tcPr>
          <w:p w14:paraId="60619D53" w14:textId="77777777" w:rsidR="00D8370D" w:rsidRPr="00FC7496" w:rsidRDefault="00D8370D" w:rsidP="00931DA3">
            <w:pPr>
              <w:pStyle w:val="TAC"/>
            </w:pPr>
            <w:r w:rsidRPr="00FC7496">
              <w:t>8.3.1.9a</w:t>
            </w:r>
          </w:p>
        </w:tc>
      </w:tr>
      <w:tr w:rsidR="00D8370D" w:rsidRPr="00FC7496" w14:paraId="6F19FE81" w14:textId="77777777">
        <w:tc>
          <w:tcPr>
            <w:tcW w:w="1843" w:type="dxa"/>
          </w:tcPr>
          <w:p w14:paraId="196BB668" w14:textId="77777777" w:rsidR="00D8370D" w:rsidRPr="00FC7496" w:rsidRDefault="00D8370D" w:rsidP="00931DA3">
            <w:pPr>
              <w:pStyle w:val="TAC"/>
            </w:pPr>
            <w:r w:rsidRPr="00FC7496">
              <w:t>8.3.1.11</w:t>
            </w:r>
          </w:p>
        </w:tc>
        <w:tc>
          <w:tcPr>
            <w:tcW w:w="2693" w:type="dxa"/>
          </w:tcPr>
          <w:p w14:paraId="54417B0A" w14:textId="77777777" w:rsidR="00D8370D" w:rsidRPr="00FC7496" w:rsidRDefault="00D8370D" w:rsidP="00931DA3">
            <w:pPr>
              <w:pStyle w:val="TAC"/>
            </w:pPr>
            <w:r w:rsidRPr="00FC7496">
              <w:t>8.3.1.11a</w:t>
            </w:r>
          </w:p>
        </w:tc>
      </w:tr>
      <w:tr w:rsidR="00CE592D" w:rsidRPr="00FC7496" w14:paraId="496622DE" w14:textId="77777777">
        <w:tc>
          <w:tcPr>
            <w:tcW w:w="1843" w:type="dxa"/>
          </w:tcPr>
          <w:p w14:paraId="53458CD4" w14:textId="77777777" w:rsidR="00CE592D" w:rsidRPr="00FC7496" w:rsidRDefault="00CE592D" w:rsidP="00A471D2">
            <w:pPr>
              <w:pStyle w:val="TAC"/>
            </w:pPr>
            <w:r w:rsidRPr="00FC7496">
              <w:t>9.2.1.1.1a</w:t>
            </w:r>
          </w:p>
        </w:tc>
        <w:tc>
          <w:tcPr>
            <w:tcW w:w="2693" w:type="dxa"/>
          </w:tcPr>
          <w:p w14:paraId="2E38857F" w14:textId="77777777" w:rsidR="00CE592D" w:rsidRPr="00FC7496" w:rsidRDefault="00CE592D" w:rsidP="00A471D2">
            <w:pPr>
              <w:pStyle w:val="TAC"/>
            </w:pPr>
            <w:r w:rsidRPr="00FC7496">
              <w:t>9.2.1.1.1b</w:t>
            </w:r>
          </w:p>
        </w:tc>
      </w:tr>
      <w:tr w:rsidR="00CE592D" w:rsidRPr="00FC7496" w14:paraId="13F62F0B" w14:textId="77777777">
        <w:tc>
          <w:tcPr>
            <w:tcW w:w="1843" w:type="dxa"/>
          </w:tcPr>
          <w:p w14:paraId="6E546E4B" w14:textId="77777777" w:rsidR="00CE592D" w:rsidRPr="00FC7496" w:rsidRDefault="00CE592D" w:rsidP="00A471D2">
            <w:pPr>
              <w:pStyle w:val="TAC"/>
            </w:pPr>
            <w:r w:rsidRPr="00FC7496">
              <w:t>9.2.1.1.7</w:t>
            </w:r>
          </w:p>
        </w:tc>
        <w:tc>
          <w:tcPr>
            <w:tcW w:w="2693" w:type="dxa"/>
          </w:tcPr>
          <w:p w14:paraId="381836AC" w14:textId="77777777" w:rsidR="00CE592D" w:rsidRPr="00FC7496" w:rsidRDefault="00CE592D" w:rsidP="00A471D2">
            <w:pPr>
              <w:pStyle w:val="TAC"/>
            </w:pPr>
            <w:r w:rsidRPr="00FC7496">
              <w:t>9.2.1.1.7a</w:t>
            </w:r>
          </w:p>
        </w:tc>
      </w:tr>
      <w:tr w:rsidR="00CE592D" w:rsidRPr="00FC7496" w14:paraId="3C4661DC" w14:textId="77777777">
        <w:tc>
          <w:tcPr>
            <w:tcW w:w="1843" w:type="dxa"/>
          </w:tcPr>
          <w:p w14:paraId="66776234" w14:textId="77777777" w:rsidR="00CE592D" w:rsidRPr="00FC7496" w:rsidRDefault="00CE592D" w:rsidP="00A471D2">
            <w:pPr>
              <w:pStyle w:val="TAC"/>
            </w:pPr>
            <w:r w:rsidRPr="00FC7496">
              <w:t>9.2.1.1.13</w:t>
            </w:r>
          </w:p>
        </w:tc>
        <w:tc>
          <w:tcPr>
            <w:tcW w:w="2693" w:type="dxa"/>
          </w:tcPr>
          <w:p w14:paraId="0CFF615A" w14:textId="77777777" w:rsidR="00CE592D" w:rsidRPr="00FC7496" w:rsidRDefault="00CE592D" w:rsidP="00A471D2">
            <w:pPr>
              <w:pStyle w:val="TAC"/>
            </w:pPr>
            <w:r w:rsidRPr="00FC7496">
              <w:t>9.2.1.1.13a</w:t>
            </w:r>
          </w:p>
        </w:tc>
      </w:tr>
      <w:tr w:rsidR="00CE592D" w:rsidRPr="00FC7496" w14:paraId="22186EFE" w14:textId="77777777">
        <w:tc>
          <w:tcPr>
            <w:tcW w:w="1843" w:type="dxa"/>
          </w:tcPr>
          <w:p w14:paraId="7324F62E" w14:textId="77777777" w:rsidR="00CE592D" w:rsidRPr="00FC7496" w:rsidRDefault="00CE592D" w:rsidP="00A471D2">
            <w:pPr>
              <w:pStyle w:val="TAC"/>
            </w:pPr>
            <w:r w:rsidRPr="00FC7496">
              <w:t>9.2.1.1.15</w:t>
            </w:r>
          </w:p>
        </w:tc>
        <w:tc>
          <w:tcPr>
            <w:tcW w:w="2693" w:type="dxa"/>
          </w:tcPr>
          <w:p w14:paraId="6C054AEE" w14:textId="77777777" w:rsidR="00CE592D" w:rsidRPr="00FC7496" w:rsidRDefault="00CE592D" w:rsidP="00A471D2">
            <w:pPr>
              <w:pStyle w:val="TAC"/>
            </w:pPr>
            <w:r w:rsidRPr="00FC7496">
              <w:t>9.2.1.1.15a</w:t>
            </w:r>
          </w:p>
        </w:tc>
      </w:tr>
      <w:tr w:rsidR="00CE592D" w:rsidRPr="00FC7496" w14:paraId="6AE52483" w14:textId="77777777">
        <w:tc>
          <w:tcPr>
            <w:tcW w:w="1843" w:type="dxa"/>
          </w:tcPr>
          <w:p w14:paraId="1E66DAB8" w14:textId="77777777" w:rsidR="00CE592D" w:rsidRPr="00FC7496" w:rsidRDefault="00CE592D" w:rsidP="00A471D2">
            <w:pPr>
              <w:pStyle w:val="TAC"/>
            </w:pPr>
            <w:r w:rsidRPr="00FC7496">
              <w:t>9.2.1.1.16</w:t>
            </w:r>
          </w:p>
        </w:tc>
        <w:tc>
          <w:tcPr>
            <w:tcW w:w="2693" w:type="dxa"/>
          </w:tcPr>
          <w:p w14:paraId="6AE19384" w14:textId="77777777" w:rsidR="00CE592D" w:rsidRPr="00FC7496" w:rsidRDefault="00CE592D" w:rsidP="00A471D2">
            <w:pPr>
              <w:pStyle w:val="TAC"/>
            </w:pPr>
            <w:r w:rsidRPr="00FC7496">
              <w:t>9.2.1.1.16a</w:t>
            </w:r>
          </w:p>
        </w:tc>
      </w:tr>
      <w:tr w:rsidR="00BA22D4" w:rsidRPr="00FC7496" w14:paraId="516B346D" w14:textId="77777777" w:rsidTr="00042C41">
        <w:tc>
          <w:tcPr>
            <w:tcW w:w="1843" w:type="dxa"/>
          </w:tcPr>
          <w:p w14:paraId="73B6B5A4" w14:textId="77777777" w:rsidR="00BA22D4" w:rsidRPr="00FC7496" w:rsidRDefault="00BA22D4" w:rsidP="00042C41">
            <w:pPr>
              <w:pStyle w:val="TAC"/>
            </w:pPr>
            <w:r>
              <w:t>9.2.3.1.15</w:t>
            </w:r>
          </w:p>
        </w:tc>
        <w:tc>
          <w:tcPr>
            <w:tcW w:w="2693" w:type="dxa"/>
          </w:tcPr>
          <w:p w14:paraId="43633EC0" w14:textId="77777777" w:rsidR="00BA22D4" w:rsidRPr="00FC7496" w:rsidRDefault="00BA22D4" w:rsidP="00042C41">
            <w:pPr>
              <w:pStyle w:val="TAC"/>
            </w:pPr>
            <w:r>
              <w:t>9.2.3.1.15a</w:t>
            </w:r>
          </w:p>
        </w:tc>
      </w:tr>
      <w:tr w:rsidR="00BA22D4" w:rsidRPr="00FC7496" w14:paraId="3F1DF7B3" w14:textId="77777777" w:rsidTr="00042C41">
        <w:tc>
          <w:tcPr>
            <w:tcW w:w="1843" w:type="dxa"/>
          </w:tcPr>
          <w:p w14:paraId="18C709EC" w14:textId="77777777" w:rsidR="00BA22D4" w:rsidRDefault="00BA22D4" w:rsidP="00042C41">
            <w:pPr>
              <w:pStyle w:val="TAC"/>
            </w:pPr>
            <w:r>
              <w:t>9.2.3.1.18</w:t>
            </w:r>
          </w:p>
        </w:tc>
        <w:tc>
          <w:tcPr>
            <w:tcW w:w="2693" w:type="dxa"/>
          </w:tcPr>
          <w:p w14:paraId="26D471C9" w14:textId="77777777" w:rsidR="00BA22D4" w:rsidRDefault="00BA22D4" w:rsidP="00042C41">
            <w:pPr>
              <w:pStyle w:val="TAC"/>
            </w:pPr>
            <w:r>
              <w:t>9.2.3.1.18a</w:t>
            </w:r>
          </w:p>
        </w:tc>
      </w:tr>
      <w:tr w:rsidR="00BA22D4" w:rsidRPr="00FC7496" w14:paraId="3B540293" w14:textId="77777777" w:rsidTr="00042C41">
        <w:tc>
          <w:tcPr>
            <w:tcW w:w="1843" w:type="dxa"/>
          </w:tcPr>
          <w:p w14:paraId="7BB45308" w14:textId="77777777" w:rsidR="00BA22D4" w:rsidRDefault="00BA22D4" w:rsidP="00042C41">
            <w:pPr>
              <w:pStyle w:val="TAC"/>
            </w:pPr>
            <w:r>
              <w:t>17.4.1</w:t>
            </w:r>
          </w:p>
        </w:tc>
        <w:tc>
          <w:tcPr>
            <w:tcW w:w="2693" w:type="dxa"/>
          </w:tcPr>
          <w:p w14:paraId="4FE26546" w14:textId="77777777" w:rsidR="00BA22D4" w:rsidRDefault="00BA22D4" w:rsidP="00042C41">
            <w:pPr>
              <w:pStyle w:val="TAC"/>
            </w:pPr>
            <w:r>
              <w:t>17.4.1a</w:t>
            </w:r>
          </w:p>
        </w:tc>
      </w:tr>
    </w:tbl>
    <w:p w14:paraId="20F39A92" w14:textId="77777777" w:rsidR="00BA22D4" w:rsidRDefault="00BA22D4" w:rsidP="00BA22D4"/>
    <w:p w14:paraId="3C7D8C5C" w14:textId="77777777" w:rsidR="00BA22D4" w:rsidRDefault="00BA22D4" w:rsidP="00BA22D4">
      <w:r>
        <w:t>&lt;End of Modified Section&gt;</w:t>
      </w:r>
    </w:p>
    <w:p w14:paraId="377E7D8A" w14:textId="77777777" w:rsidR="00D8370D" w:rsidRPr="00FC7496" w:rsidRDefault="00D8370D" w:rsidP="002A0C01"/>
    <w:p w14:paraId="0AA2E1FD" w14:textId="77777777" w:rsidR="009D2901" w:rsidRPr="00FC7496" w:rsidRDefault="002C0B43" w:rsidP="009D2901">
      <w:pPr>
        <w:pStyle w:val="Heading2"/>
        <w:ind w:left="0" w:firstLine="0"/>
      </w:pPr>
      <w:r w:rsidRPr="00FC7496">
        <w:t>11.2</w:t>
      </w:r>
      <w:r w:rsidRPr="00FC7496">
        <w:tab/>
      </w:r>
      <w:r w:rsidR="00D8370D" w:rsidRPr="00FC7496">
        <w:t>EUTRA</w:t>
      </w:r>
      <w:r w:rsidR="00CE592D" w:rsidRPr="00FC7496">
        <w:t xml:space="preserve"> </w:t>
      </w:r>
      <w:r w:rsidR="00183270" w:rsidRPr="00FC7496">
        <w:t>-</w:t>
      </w:r>
      <w:r w:rsidR="00CE592D" w:rsidRPr="00FC7496">
        <w:t xml:space="preserve"> UTRA - </w:t>
      </w:r>
      <w:r w:rsidR="00D8370D" w:rsidRPr="00FC7496">
        <w:t>GERAN</w:t>
      </w:r>
    </w:p>
    <w:p w14:paraId="25C46BFF" w14:textId="77777777" w:rsidR="009776C4" w:rsidRPr="00FC7496" w:rsidRDefault="00CE592D" w:rsidP="009776C4">
      <w:r w:rsidRPr="00FC7496">
        <w:t>This clause contains the guidelines for the EUTRA interRAT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7B6FDB3E" w14:textId="77777777" w:rsidR="00CE592D" w:rsidRPr="00FC7496" w:rsidRDefault="009776C4" w:rsidP="009776C4">
      <w:pPr>
        <w:pStyle w:val="NO"/>
      </w:pPr>
      <w:r w:rsidRPr="00FC7496">
        <w:t>NOTE:</w:t>
      </w:r>
      <w:r w:rsidRPr="00FC7496">
        <w:tab/>
        <w:t>The case where an EUTRA band overlaps a GSM band is not considered.</w:t>
      </w:r>
    </w:p>
    <w:p w14:paraId="0D3ACFEA" w14:textId="77777777" w:rsidR="002C0B43" w:rsidRPr="00FC7496" w:rsidRDefault="009D2901" w:rsidP="00CE592D">
      <w:pPr>
        <w:pStyle w:val="Heading3"/>
      </w:pPr>
      <w:r w:rsidRPr="00FC7496">
        <w:t>11.2.1</w:t>
      </w:r>
      <w:r w:rsidRPr="00FC7496">
        <w:tab/>
      </w:r>
      <w:r w:rsidR="001A20FA" w:rsidRPr="00FC7496">
        <w:t>UTRA configured – GERAN not configured</w:t>
      </w:r>
    </w:p>
    <w:p w14:paraId="2446F730" w14:textId="77777777" w:rsidR="002C0B43" w:rsidRPr="00FC7496" w:rsidRDefault="001A20FA" w:rsidP="002C0B43">
      <w:r w:rsidRPr="00FC7496">
        <w:t>This clause provides the guidelines for the EUTRA interRAT test cases where UTRA is configured, while GERAN is either not needed or not configured.</w:t>
      </w:r>
    </w:p>
    <w:p w14:paraId="5185A23C" w14:textId="77777777" w:rsidR="001A20FA" w:rsidRPr="00FC7496" w:rsidRDefault="001A20FA" w:rsidP="001A20FA">
      <w:pPr>
        <w:pStyle w:val="Heading4"/>
      </w:pPr>
      <w:r w:rsidRPr="00FC7496">
        <w:t>11.2.1.1</w:t>
      </w:r>
      <w:r w:rsidRPr="00FC7496">
        <w:tab/>
        <w:t>EUTRA band overlapping UTRA band</w:t>
      </w:r>
    </w:p>
    <w:p w14:paraId="0EADC1AD" w14:textId="77777777" w:rsidR="002C0B43" w:rsidRPr="00FC7496" w:rsidRDefault="001A20FA" w:rsidP="001A20FA">
      <w:r w:rsidRPr="00FC7496">
        <w:t xml:space="preserve">The restriction on test case execution as listed in this clause is due to the bandwidth of an EUTRA Band accommodating the necessary number of EUTRA or EUTRA, UTRA radio frequencies if an E-UTRA band overlaps the UTRA Band. </w:t>
      </w:r>
      <w:r w:rsidR="002C0B43" w:rsidRPr="00FC7496">
        <w:t>A test case using more than one radio frequency, on the same EUTRA and UTRA band, shall avoid to be executed on operating</w:t>
      </w:r>
    </w:p>
    <w:p w14:paraId="3AEBB036" w14:textId="77777777" w:rsidR="002C0B43" w:rsidRPr="00FC7496" w:rsidRDefault="002C0B43" w:rsidP="00BC1EC7">
      <w:pPr>
        <w:pStyle w:val="B1"/>
      </w:pPr>
      <w:r w:rsidRPr="00FC7496">
        <w:t>Band 13,</w:t>
      </w:r>
    </w:p>
    <w:p w14:paraId="7ED3E174" w14:textId="77777777" w:rsidR="009C1781" w:rsidRPr="00FC7496" w:rsidRDefault="001A20FA" w:rsidP="009C1781">
      <w:pPr>
        <w:pStyle w:val="B1"/>
      </w:pPr>
      <w:r w:rsidRPr="00FC7496">
        <w:t>Band 18</w:t>
      </w:r>
      <w:r w:rsidR="009C1781" w:rsidRPr="00FC7496">
        <w:t>,</w:t>
      </w:r>
    </w:p>
    <w:p w14:paraId="217D172E" w14:textId="77777777" w:rsidR="002C0B43" w:rsidRPr="00FC7496" w:rsidRDefault="009C1781" w:rsidP="00644926">
      <w:pPr>
        <w:pStyle w:val="B1"/>
      </w:pPr>
      <w:r w:rsidRPr="00FC7496">
        <w:t>Band 31</w:t>
      </w:r>
      <w:r w:rsidR="002C0B43" w:rsidRPr="00FC7496">
        <w:t>.</w:t>
      </w:r>
    </w:p>
    <w:p w14:paraId="56EEF2E3" w14:textId="77777777" w:rsidR="002C0B43" w:rsidRPr="00FC7496" w:rsidRDefault="002C0B43" w:rsidP="002C0B43">
      <w:r w:rsidRPr="00FC7496">
        <w:t>The list containing such test cases is given below:</w:t>
      </w:r>
    </w:p>
    <w:p w14:paraId="27E8CAA1" w14:textId="77777777" w:rsidR="002C0B43" w:rsidRPr="00FC7496" w:rsidRDefault="002C0B43" w:rsidP="00407AA9">
      <w:pPr>
        <w:pStyle w:val="B1"/>
      </w:pPr>
      <w:r w:rsidRPr="00FC7496">
        <w:t>6.2.1.2, 6.2.1.3, 6.2.2.1, 6.2.2.5,</w:t>
      </w:r>
      <w:r w:rsidR="00B94EC0" w:rsidRPr="00FC7496">
        <w:t xml:space="preserve"> 6.2.2.8,</w:t>
      </w:r>
      <w:r w:rsidRPr="00FC7496">
        <w:t xml:space="preserve"> 6.2.3.3, </w:t>
      </w:r>
      <w:r w:rsidR="001A20FA" w:rsidRPr="00FC7496">
        <w:t xml:space="preserve">6.2.3.3a, </w:t>
      </w:r>
      <w:r w:rsidRPr="00FC7496">
        <w:t xml:space="preserve">6.2.3.4, </w:t>
      </w:r>
      <w:r w:rsidR="00A36E2A" w:rsidRPr="00FC7496">
        <w:t xml:space="preserve">6.2.3.4a, </w:t>
      </w:r>
      <w:r w:rsidRPr="00FC7496">
        <w:t xml:space="preserve">6.2.3.5, </w:t>
      </w:r>
      <w:r w:rsidR="001A20FA" w:rsidRPr="00FC7496">
        <w:t xml:space="preserve">6.2.3.5a, </w:t>
      </w:r>
      <w:r w:rsidRPr="00FC7496">
        <w:t xml:space="preserve">6.2.3.6, 6.2.3.13, 6.2.3.31, </w:t>
      </w:r>
      <w:r w:rsidR="00B94EC0" w:rsidRPr="00FC7496">
        <w:t xml:space="preserve">6.2.3.32, </w:t>
      </w:r>
      <w:r w:rsidR="001A20FA" w:rsidRPr="00FC7496">
        <w:t xml:space="preserve">6.2.3.33, </w:t>
      </w:r>
      <w:r w:rsidR="00050D6A" w:rsidRPr="00FC7496">
        <w:t>6.2.4.1,</w:t>
      </w:r>
      <w:r w:rsidR="00A81A7D" w:rsidRPr="00FC7496">
        <w:t xml:space="preserve"> 6.2.4.2,</w:t>
      </w:r>
      <w:r w:rsidR="00381D78" w:rsidRPr="00FC7496">
        <w:t xml:space="preserve"> </w:t>
      </w:r>
      <w:r w:rsidR="00050D6A" w:rsidRPr="00FC7496">
        <w:t xml:space="preserve">6.2.4.3, 6.2.4.4, </w:t>
      </w:r>
      <w:r w:rsidR="009E4155" w:rsidRPr="00FC7496">
        <w:t xml:space="preserve">6.2.4.5, </w:t>
      </w:r>
      <w:r w:rsidR="00050D6A" w:rsidRPr="00FC7496">
        <w:t xml:space="preserve">6.2.4.6, </w:t>
      </w:r>
      <w:r w:rsidR="009E4155" w:rsidRPr="00FC7496">
        <w:t xml:space="preserve">6.2.4.7, </w:t>
      </w:r>
      <w:r w:rsidR="00DB1099" w:rsidRPr="00FC7496">
        <w:t xml:space="preserve">6.3.3, 6.3.4, 6.3.7, </w:t>
      </w:r>
      <w:r w:rsidR="002D7362" w:rsidRPr="00FC7496">
        <w:t>6.4.3, 6.4.4, 6.4.5, 6.4.6,</w:t>
      </w:r>
    </w:p>
    <w:p w14:paraId="28B24600" w14:textId="77777777" w:rsidR="002C0B43" w:rsidRPr="00FC7496" w:rsidRDefault="002C0B43" w:rsidP="00407AA9">
      <w:pPr>
        <w:pStyle w:val="B1"/>
      </w:pPr>
      <w:r w:rsidRPr="00FC7496">
        <w:t xml:space="preserve">8.1.3.6, </w:t>
      </w:r>
      <w:r w:rsidR="005E0F02" w:rsidRPr="00FC7496">
        <w:t xml:space="preserve">8.1.3.6a, </w:t>
      </w:r>
      <w:r w:rsidRPr="00FC7496">
        <w:t xml:space="preserve">8.1.3.7, 8.3.2.3, </w:t>
      </w:r>
      <w:r w:rsidR="001A20FA" w:rsidRPr="00FC7496">
        <w:t xml:space="preserve">8.3.2.3a, </w:t>
      </w:r>
      <w:r w:rsidRPr="00FC7496">
        <w:t>8.3.2.4, 8.3.3.</w:t>
      </w:r>
      <w:r w:rsidR="00B94EC0" w:rsidRPr="00FC7496">
        <w:t>2</w:t>
      </w:r>
      <w:r w:rsidRPr="00FC7496">
        <w:t xml:space="preserve">, </w:t>
      </w:r>
      <w:r w:rsidR="00502479" w:rsidRPr="00FC7496">
        <w:t xml:space="preserve">8.3.4.4, </w:t>
      </w:r>
      <w:r w:rsidRPr="00FC7496">
        <w:t xml:space="preserve">8.4.1.2, 8.4.1.4, </w:t>
      </w:r>
      <w:r w:rsidR="00502479" w:rsidRPr="00FC7496">
        <w:t xml:space="preserve">8.4.1.5, </w:t>
      </w:r>
      <w:r w:rsidRPr="00FC7496">
        <w:t>8.4.2.2, 8.4.2.4, 8.5.2.1,</w:t>
      </w:r>
      <w:r w:rsidR="005E0F02" w:rsidRPr="00FC7496">
        <w:t xml:space="preserve"> 8.6.3.1, </w:t>
      </w:r>
      <w:r w:rsidR="009C1781" w:rsidRPr="00FC7496">
        <w:t xml:space="preserve">8.6.3.4, </w:t>
      </w:r>
      <w:r w:rsidR="005E0F02" w:rsidRPr="00FC7496">
        <w:t xml:space="preserve">8.6.5.1, </w:t>
      </w:r>
      <w:r w:rsidR="00FE04D2" w:rsidRPr="00FC7496">
        <w:t xml:space="preserve">8.6.5.1a, </w:t>
      </w:r>
      <w:r w:rsidR="005E0F02" w:rsidRPr="00FC7496">
        <w:t xml:space="preserve">8.6.7.1, </w:t>
      </w:r>
      <w:r w:rsidR="009C1781" w:rsidRPr="00FC7496">
        <w:t xml:space="preserve">8.6.7.4, 8.6.9.1, 8.6.9.2, 8.6.10.1, </w:t>
      </w:r>
      <w:r w:rsidR="005E0F02" w:rsidRPr="00FC7496">
        <w:t>8.7.1,</w:t>
      </w:r>
    </w:p>
    <w:p w14:paraId="5A343ABA" w14:textId="77777777" w:rsidR="002C0B43" w:rsidRPr="00FC7496" w:rsidRDefault="001A20FA" w:rsidP="00407AA9">
      <w:pPr>
        <w:pStyle w:val="B1"/>
      </w:pPr>
      <w:r w:rsidRPr="00FC7496">
        <w:t xml:space="preserve">9.2.1.1.11, 9.2.1.1.12, </w:t>
      </w:r>
      <w:r w:rsidR="002C0B43" w:rsidRPr="00FC7496">
        <w:t>9.2.1.2.1b, 9.2.1.2.1c,</w:t>
      </w:r>
      <w:r w:rsidR="00B94EC0" w:rsidRPr="00FC7496">
        <w:t xml:space="preserve"> 9.2.1.2.1d,</w:t>
      </w:r>
      <w:r w:rsidR="002C0B43" w:rsidRPr="00FC7496">
        <w:t xml:space="preserve"> 9.2.1.2.5, 9.2.1.2.8, 9.2.1.2.9, 9.2.1.2.11, 9.2.1.2.13, 9.2.1.2.15,</w:t>
      </w:r>
      <w:r w:rsidR="00A36E2A" w:rsidRPr="00FC7496">
        <w:t xml:space="preserve"> 9.2.2.1.3,</w:t>
      </w:r>
      <w:r w:rsidR="00C468AE" w:rsidRPr="00FC7496">
        <w:t xml:space="preserve"> 9.2.2.1.10,</w:t>
      </w:r>
      <w:r w:rsidR="002C0B43" w:rsidRPr="00FC7496">
        <w:t xml:space="preserve"> 9.2.3.1.6, </w:t>
      </w:r>
      <w:r w:rsidRPr="00FC7496">
        <w:t xml:space="preserve">9.2.3.1.10, 9.2.3.1.11, 9.2.3.1.12, </w:t>
      </w:r>
      <w:r w:rsidR="002C0B43" w:rsidRPr="00FC7496">
        <w:t xml:space="preserve">9.2.3.1.15, </w:t>
      </w:r>
      <w:r w:rsidRPr="00FC7496">
        <w:t xml:space="preserve">9.2.3.1.15a, 9.2.3.1.17, </w:t>
      </w:r>
      <w:r w:rsidR="002C0B43" w:rsidRPr="00FC7496">
        <w:t xml:space="preserve">9.2.3.1.18, </w:t>
      </w:r>
      <w:r w:rsidR="005E0F02" w:rsidRPr="00FC7496">
        <w:t xml:space="preserve">9.2.3.1.18a, </w:t>
      </w:r>
      <w:r w:rsidR="002C0B43" w:rsidRPr="00FC7496">
        <w:t xml:space="preserve">9.2.3.2.1a, 9.2.3.2.1b, 9.2.3.2.1c, 9.2.3.2.3, 9.2.3.2.5, </w:t>
      </w:r>
      <w:r w:rsidR="005E0F02" w:rsidRPr="00FC7496">
        <w:t xml:space="preserve">9.2.3.2.6, 9.2.3.2.7, </w:t>
      </w:r>
      <w:r w:rsidR="002C0B43" w:rsidRPr="00FC7496">
        <w:t xml:space="preserve">9.2.3.2.8, 9.2.3.2.9, 9.2.3.2.11, 9.2.3.2.13, 9.2.3.2.14, 9.2.3.3.1, 9.2.3.3.2, </w:t>
      </w:r>
      <w:r w:rsidR="005E0F02" w:rsidRPr="00FC7496">
        <w:t xml:space="preserve">9.2.3.3.3, </w:t>
      </w:r>
      <w:r w:rsidR="002C0B43" w:rsidRPr="00FC7496">
        <w:t xml:space="preserve">9.2.3.3.4, 9.2.3.3.5, </w:t>
      </w:r>
      <w:r w:rsidR="00D8370D" w:rsidRPr="00FC7496">
        <w:t xml:space="preserve">9.2.3.3.5a, </w:t>
      </w:r>
      <w:r w:rsidRPr="00FC7496">
        <w:t>9.3.1.4, 9.3.1.5, 9.3.1.6,</w:t>
      </w:r>
    </w:p>
    <w:p w14:paraId="20BDCB69" w14:textId="77777777" w:rsidR="00C468AE" w:rsidRPr="00FC7496" w:rsidRDefault="001A20FA" w:rsidP="00407AA9">
      <w:pPr>
        <w:pStyle w:val="B1"/>
      </w:pPr>
      <w:r w:rsidRPr="00FC7496">
        <w:t>11.2.10</w:t>
      </w:r>
      <w:r w:rsidR="00C468AE" w:rsidRPr="00FC7496">
        <w:t>,</w:t>
      </w:r>
      <w:r w:rsidR="005E0F02" w:rsidRPr="00FC7496">
        <w:t xml:space="preserve"> 11.2.11</w:t>
      </w:r>
      <w:r w:rsidR="00644926" w:rsidRPr="00FC7496">
        <w:t>, 11.3.3, 11.3.5</w:t>
      </w:r>
      <w:r w:rsidR="005E0F02" w:rsidRPr="00FC7496">
        <w:t>,</w:t>
      </w:r>
      <w:r w:rsidR="005935C1" w:rsidRPr="00FC7496">
        <w:t xml:space="preserve"> 11.3.7,</w:t>
      </w:r>
    </w:p>
    <w:p w14:paraId="2C314CD1" w14:textId="77777777" w:rsidR="002C0B43" w:rsidRPr="00FC7496" w:rsidRDefault="002C0B43" w:rsidP="00FE04D2">
      <w:pPr>
        <w:pStyle w:val="B1"/>
      </w:pPr>
      <w:r w:rsidRPr="00FC7496">
        <w:t xml:space="preserve">13.1.2, </w:t>
      </w:r>
      <w:r w:rsidR="00C468AE" w:rsidRPr="00FC7496">
        <w:t xml:space="preserve">13.1.2a, </w:t>
      </w:r>
      <w:r w:rsidRPr="00FC7496">
        <w:t xml:space="preserve">13.1.3, 13.1.4, 13.1.5, 13.1.15, </w:t>
      </w:r>
      <w:r w:rsidR="00C468AE" w:rsidRPr="00FC7496">
        <w:t xml:space="preserve">13.1.16, 13.3.2.1, </w:t>
      </w:r>
      <w:r w:rsidRPr="00FC7496">
        <w:t>13.4.2.1</w:t>
      </w:r>
      <w:r w:rsidR="00C468AE" w:rsidRPr="00FC7496">
        <w:t>, 13.4.2.4, 13.4.3.1</w:t>
      </w:r>
      <w:r w:rsidR="00502479" w:rsidRPr="00FC7496">
        <w:t>, 13.4.3.2, 13.4.3.4</w:t>
      </w:r>
      <w:r w:rsidR="005E0F02" w:rsidRPr="00FC7496">
        <w:t>, 13.4.</w:t>
      </w:r>
      <w:r w:rsidR="00FE04D2" w:rsidRPr="00FC7496">
        <w:t>3</w:t>
      </w:r>
      <w:r w:rsidR="005E0F02" w:rsidRPr="00FC7496">
        <w:t>.6</w:t>
      </w:r>
      <w:r w:rsidR="00407AA9" w:rsidRPr="00FC7496">
        <w:t xml:space="preserve">, 13.4.3.7, 13.4.3.8, 13.4.3.9, 13.4.3.10, 13.4.3.11, 13.4.3.13, 13.4.3.14, </w:t>
      </w:r>
      <w:r w:rsidR="00FE04D2" w:rsidRPr="00FC7496">
        <w:t xml:space="preserve">13.4.3.15, </w:t>
      </w:r>
      <w:r w:rsidR="00407AA9" w:rsidRPr="00FC7496">
        <w:t>13.4.3.16</w:t>
      </w:r>
      <w:r w:rsidR="00FE04D2" w:rsidRPr="00FC7496">
        <w:t>, 13.4.3.18, 13.4.3.19, 13.4.3.20</w:t>
      </w:r>
      <w:r w:rsidRPr="00FC7496">
        <w:t>.</w:t>
      </w:r>
    </w:p>
    <w:p w14:paraId="7A5CC750" w14:textId="77777777" w:rsidR="002C0B43" w:rsidRPr="00FC7496" w:rsidRDefault="002C0B43" w:rsidP="002C0B43">
      <w:r w:rsidRPr="00FC7496">
        <w:t>A test case using more than two radio frequencies on the same EUTRA and UTRA band shall avoid to be executed on operating</w:t>
      </w:r>
      <w:r w:rsidR="00DB1099" w:rsidRPr="00FC7496">
        <w:t>:</w:t>
      </w:r>
    </w:p>
    <w:p w14:paraId="54573CA6" w14:textId="77777777" w:rsidR="001A20FA" w:rsidRPr="00FC7496" w:rsidRDefault="002C0B43" w:rsidP="001A20FA">
      <w:pPr>
        <w:pStyle w:val="B1"/>
      </w:pPr>
      <w:r w:rsidRPr="00FC7496">
        <w:t>Band 6,</w:t>
      </w:r>
    </w:p>
    <w:p w14:paraId="31BE9E6C" w14:textId="77777777" w:rsidR="002C0B43" w:rsidRPr="00FC7496" w:rsidRDefault="001A20FA" w:rsidP="001A20FA">
      <w:pPr>
        <w:pStyle w:val="B1"/>
      </w:pPr>
      <w:r w:rsidRPr="00FC7496">
        <w:t>Band 11,</w:t>
      </w:r>
    </w:p>
    <w:p w14:paraId="78D06135" w14:textId="77777777" w:rsidR="002C0B43" w:rsidRPr="00FC7496" w:rsidRDefault="002C0B43" w:rsidP="00BC1EC7">
      <w:pPr>
        <w:pStyle w:val="B1"/>
      </w:pPr>
      <w:r w:rsidRPr="00FC7496">
        <w:t>Band 14,</w:t>
      </w:r>
    </w:p>
    <w:p w14:paraId="6D2E357F" w14:textId="77777777" w:rsidR="00C468AE" w:rsidRPr="00FC7496" w:rsidRDefault="00C468AE" w:rsidP="00C468AE">
      <w:pPr>
        <w:pStyle w:val="B1"/>
      </w:pPr>
      <w:r w:rsidRPr="00FC7496">
        <w:t>Band 17,</w:t>
      </w:r>
    </w:p>
    <w:p w14:paraId="20C74419" w14:textId="77777777" w:rsidR="00C468AE" w:rsidRPr="00FC7496" w:rsidRDefault="00C468AE" w:rsidP="00C468AE">
      <w:pPr>
        <w:pStyle w:val="B1"/>
      </w:pPr>
      <w:r w:rsidRPr="00FC7496">
        <w:t>Band 23 with 10MHz bandwidth,</w:t>
      </w:r>
    </w:p>
    <w:p w14:paraId="178C2968" w14:textId="77777777" w:rsidR="00D8370D" w:rsidRPr="00FC7496" w:rsidRDefault="002C0B43" w:rsidP="00D8370D">
      <w:pPr>
        <w:pStyle w:val="B1"/>
      </w:pPr>
      <w:r w:rsidRPr="00FC7496">
        <w:t>Band 38</w:t>
      </w:r>
      <w:r w:rsidR="00D8370D" w:rsidRPr="00FC7496">
        <w:t>,</w:t>
      </w:r>
    </w:p>
    <w:p w14:paraId="771D48B4" w14:textId="77777777" w:rsidR="002C0B43" w:rsidRPr="00FC7496" w:rsidRDefault="00D8370D" w:rsidP="00D8370D">
      <w:pPr>
        <w:pStyle w:val="B1"/>
      </w:pPr>
      <w:r w:rsidRPr="00FC7496">
        <w:t>Band 39</w:t>
      </w:r>
      <w:r w:rsidR="002C0B43" w:rsidRPr="00FC7496">
        <w:t>.</w:t>
      </w:r>
    </w:p>
    <w:p w14:paraId="397B1DFF" w14:textId="77777777" w:rsidR="002C0B43" w:rsidRPr="00FC7496" w:rsidRDefault="002C0B43" w:rsidP="00273022">
      <w:pPr>
        <w:keepNext/>
        <w:keepLines/>
      </w:pPr>
      <w:r w:rsidRPr="00FC7496">
        <w:t>The list containing such test cases is given below:</w:t>
      </w:r>
    </w:p>
    <w:p w14:paraId="433A9C2C" w14:textId="77777777" w:rsidR="009C1781" w:rsidRPr="00FC7496" w:rsidRDefault="002C0B43" w:rsidP="00C6385C">
      <w:pPr>
        <w:pStyle w:val="B1"/>
      </w:pPr>
      <w:r w:rsidRPr="00FC7496">
        <w:t>6.2.1.2, 6.2.1.3,</w:t>
      </w:r>
    </w:p>
    <w:p w14:paraId="3A862A56" w14:textId="77777777" w:rsidR="002C0B43" w:rsidRPr="00FC7496" w:rsidRDefault="009C1781" w:rsidP="009C1781">
      <w:pPr>
        <w:pStyle w:val="B1"/>
      </w:pPr>
      <w:r w:rsidRPr="00FC7496">
        <w:t xml:space="preserve">8.6.3.4, </w:t>
      </w:r>
      <w:r w:rsidR="00C569F9" w:rsidRPr="00FC7496">
        <w:t xml:space="preserve">8.6.5.1a, </w:t>
      </w:r>
      <w:r w:rsidRPr="00FC7496">
        <w:t>8.6.7</w:t>
      </w:r>
      <w:r w:rsidR="009776C4" w:rsidRPr="00FC7496">
        <w:t>.</w:t>
      </w:r>
      <w:r w:rsidRPr="00FC7496">
        <w:t>4,</w:t>
      </w:r>
    </w:p>
    <w:p w14:paraId="481303BA" w14:textId="77777777" w:rsidR="002C0B43" w:rsidRPr="00FC7496" w:rsidRDefault="002C0B43" w:rsidP="00BC1EC7">
      <w:pPr>
        <w:pStyle w:val="B1"/>
      </w:pPr>
      <w:r w:rsidRPr="00FC7496">
        <w:t xml:space="preserve">9.2.1.2.9, 9.2.1.2.11, 9.2.1.2.13, </w:t>
      </w:r>
      <w:r w:rsidR="00F63CB8" w:rsidRPr="00FC7496">
        <w:t xml:space="preserve">9.2.3.1.15, 9.2.3.1.18, </w:t>
      </w:r>
      <w:r w:rsidRPr="00FC7496">
        <w:t>9.2.3.2.5,</w:t>
      </w:r>
      <w:r w:rsidR="00567FC8" w:rsidRPr="00FC7496">
        <w:t xml:space="preserve"> 9.2.3.2.6, 9.2.3.2.7,</w:t>
      </w:r>
      <w:r w:rsidRPr="00FC7496">
        <w:t xml:space="preserve"> 9.2.3.2.8, 9.2.3.2.11, 9.2.3.2.13, 9.2.3.2.14.</w:t>
      </w:r>
    </w:p>
    <w:p w14:paraId="1C82D249" w14:textId="77777777" w:rsidR="002C0B43" w:rsidRPr="00FC7496" w:rsidRDefault="002C0B43" w:rsidP="002C0B43">
      <w:r w:rsidRPr="00FC7496">
        <w:t>A test case using more than three radio frequencies, on the same EUTRA and UTRA band shall av</w:t>
      </w:r>
      <w:r w:rsidR="009E032C" w:rsidRPr="00FC7496">
        <w:t>oid to be executed on operating</w:t>
      </w:r>
    </w:p>
    <w:p w14:paraId="61C9FA95" w14:textId="77777777" w:rsidR="002C0B43" w:rsidRPr="00FC7496" w:rsidRDefault="002C0B43" w:rsidP="00BC1EC7">
      <w:pPr>
        <w:pStyle w:val="B1"/>
      </w:pPr>
      <w:r w:rsidRPr="00FC7496">
        <w:t>Band 12,</w:t>
      </w:r>
    </w:p>
    <w:p w14:paraId="1C9F0B96" w14:textId="77777777" w:rsidR="002C0B43" w:rsidRPr="00FC7496" w:rsidRDefault="002C0B43" w:rsidP="00BC1EC7">
      <w:pPr>
        <w:pStyle w:val="B1"/>
      </w:pPr>
      <w:r w:rsidRPr="00FC7496">
        <w:t>Band 19,</w:t>
      </w:r>
    </w:p>
    <w:p w14:paraId="1C8C2AB9" w14:textId="77777777" w:rsidR="002C0B43" w:rsidRPr="00FC7496" w:rsidRDefault="002C0B43" w:rsidP="00BC1EC7">
      <w:pPr>
        <w:pStyle w:val="B1"/>
      </w:pPr>
      <w:r w:rsidRPr="00FC7496">
        <w:t xml:space="preserve">Band 20, </w:t>
      </w:r>
    </w:p>
    <w:p w14:paraId="484FBBA5" w14:textId="77777777" w:rsidR="00A36E2A" w:rsidRPr="00FC7496" w:rsidRDefault="002C0B43" w:rsidP="00A36E2A">
      <w:pPr>
        <w:pStyle w:val="B1"/>
      </w:pPr>
      <w:r w:rsidRPr="00FC7496">
        <w:t>Band 21,</w:t>
      </w:r>
    </w:p>
    <w:p w14:paraId="35DE8AE0" w14:textId="77777777" w:rsidR="002C0B43" w:rsidRPr="00FC7496" w:rsidRDefault="00A36E2A" w:rsidP="00A36E2A">
      <w:pPr>
        <w:pStyle w:val="B1"/>
      </w:pPr>
      <w:r w:rsidRPr="00FC7496">
        <w:t>Band 27,</w:t>
      </w:r>
    </w:p>
    <w:p w14:paraId="3582765D" w14:textId="77777777" w:rsidR="005A1FB2" w:rsidRPr="00FC7496" w:rsidRDefault="002C0B43" w:rsidP="005A1FB2">
      <w:pPr>
        <w:pStyle w:val="B1"/>
      </w:pPr>
      <w:r w:rsidRPr="00FC7496">
        <w:t>Band 34</w:t>
      </w:r>
      <w:r w:rsidR="005A1FB2" w:rsidRPr="00FC7496">
        <w:t>,</w:t>
      </w:r>
    </w:p>
    <w:p w14:paraId="69039018" w14:textId="77777777" w:rsidR="00603528" w:rsidRPr="00FC7496" w:rsidRDefault="005A1FB2" w:rsidP="00603528">
      <w:pPr>
        <w:pStyle w:val="B1"/>
      </w:pPr>
      <w:r w:rsidRPr="00FC7496">
        <w:t>Band 70</w:t>
      </w:r>
      <w:r w:rsidR="00603528" w:rsidRPr="00FC7496">
        <w:t>,</w:t>
      </w:r>
    </w:p>
    <w:p w14:paraId="48BBDF68" w14:textId="77777777" w:rsidR="002C0B43" w:rsidRPr="00FC7496" w:rsidRDefault="00603528" w:rsidP="00603528">
      <w:pPr>
        <w:pStyle w:val="B1"/>
      </w:pPr>
      <w:r w:rsidRPr="00FC7496">
        <w:t>Band 85</w:t>
      </w:r>
      <w:r w:rsidR="002C0B43" w:rsidRPr="00FC7496">
        <w:t>.</w:t>
      </w:r>
    </w:p>
    <w:p w14:paraId="6A7667D4" w14:textId="77777777" w:rsidR="002C0B43" w:rsidRPr="00FC7496" w:rsidRDefault="002C0B43" w:rsidP="002C0B43">
      <w:r w:rsidRPr="00FC7496">
        <w:t>The list containing such test cases is given below:</w:t>
      </w:r>
    </w:p>
    <w:p w14:paraId="5B7A220E" w14:textId="77777777" w:rsidR="002C0B43" w:rsidRPr="00FC7496" w:rsidRDefault="001A20FA" w:rsidP="00BC1EC7">
      <w:pPr>
        <w:pStyle w:val="B1"/>
      </w:pPr>
      <w:r w:rsidRPr="00FC7496">
        <w:t>9.2.1.2.13</w:t>
      </w:r>
      <w:r w:rsidR="00207383" w:rsidRPr="00FC7496">
        <w:t>, 9.2.3.2.13</w:t>
      </w:r>
      <w:r w:rsidR="002C0B43" w:rsidRPr="00FC7496">
        <w:t>.</w:t>
      </w:r>
    </w:p>
    <w:p w14:paraId="77795E75" w14:textId="77777777" w:rsidR="00D469F7" w:rsidRPr="00FC7496" w:rsidRDefault="00D469F7" w:rsidP="00D469F7">
      <w:pPr>
        <w:pStyle w:val="Heading4"/>
      </w:pPr>
      <w:r w:rsidRPr="00FC7496">
        <w:t>11.2.1.2</w:t>
      </w:r>
      <w:r w:rsidRPr="00FC7496">
        <w:tab/>
        <w:t>EUTRA band not overlapping UTRA band</w:t>
      </w:r>
    </w:p>
    <w:p w14:paraId="06299383" w14:textId="77777777" w:rsidR="00C468AE" w:rsidRPr="00FC7496" w:rsidRDefault="00D469F7" w:rsidP="00D469F7">
      <w:r w:rsidRPr="00FC7496">
        <w:t xml:space="preserve">The restriction on test case execution as listed in this clause is due to the bandwidth of an EUTRA Band </w:t>
      </w:r>
      <w:r w:rsidR="00C9284E" w:rsidRPr="00FC7496">
        <w:t>accommodating</w:t>
      </w:r>
      <w:r w:rsidRPr="00FC7496">
        <w:t xml:space="preserve"> the necessary number of EUTRA radio frequencies. </w:t>
      </w:r>
      <w:r w:rsidR="00C468AE" w:rsidRPr="00FC7496">
        <w:t>A test case using more than one radio frequency shall avoid to be executed on E-UTRA operating</w:t>
      </w:r>
    </w:p>
    <w:p w14:paraId="040CB660" w14:textId="77777777" w:rsidR="00C468AE" w:rsidRPr="00FC7496" w:rsidRDefault="00C468AE" w:rsidP="00C468AE">
      <w:pPr>
        <w:pStyle w:val="B1"/>
      </w:pPr>
      <w:r w:rsidRPr="00FC7496">
        <w:t>Band 13,</w:t>
      </w:r>
    </w:p>
    <w:p w14:paraId="76BD33AC" w14:textId="77777777" w:rsidR="009C1781" w:rsidRPr="00FC7496" w:rsidRDefault="00BE673E" w:rsidP="009C1781">
      <w:pPr>
        <w:pStyle w:val="B1"/>
      </w:pPr>
      <w:r w:rsidRPr="00FC7496">
        <w:t>Band 18</w:t>
      </w:r>
      <w:r w:rsidR="009C1781" w:rsidRPr="00FC7496">
        <w:t>,</w:t>
      </w:r>
    </w:p>
    <w:p w14:paraId="53745388" w14:textId="77777777" w:rsidR="00940833" w:rsidRDefault="009C1781" w:rsidP="00940833">
      <w:pPr>
        <w:pStyle w:val="B1"/>
      </w:pPr>
      <w:r w:rsidRPr="00FC7496">
        <w:t>Band 31</w:t>
      </w:r>
      <w:r w:rsidR="00940833">
        <w:t>,</w:t>
      </w:r>
    </w:p>
    <w:p w14:paraId="30B56099" w14:textId="77777777" w:rsidR="006C75D5" w:rsidRDefault="00940833" w:rsidP="00940833">
      <w:pPr>
        <w:pStyle w:val="B1"/>
      </w:pPr>
      <w:r>
        <w:t>Band 72,</w:t>
      </w:r>
    </w:p>
    <w:p w14:paraId="39479F68" w14:textId="77777777" w:rsidR="0028634C" w:rsidRDefault="006C75D5" w:rsidP="0028634C">
      <w:pPr>
        <w:pStyle w:val="B1"/>
      </w:pPr>
      <w:r>
        <w:t>Band 73</w:t>
      </w:r>
      <w:r w:rsidR="0028634C">
        <w:t>,</w:t>
      </w:r>
    </w:p>
    <w:p w14:paraId="0BBB19BF" w14:textId="77777777" w:rsidR="0028634C" w:rsidRDefault="0028634C" w:rsidP="0028634C">
      <w:pPr>
        <w:pStyle w:val="B1"/>
      </w:pPr>
      <w:r>
        <w:t>Band 87,</w:t>
      </w:r>
    </w:p>
    <w:p w14:paraId="23D77A5F" w14:textId="77777777" w:rsidR="00C468AE" w:rsidRPr="00FC7496" w:rsidRDefault="0028634C" w:rsidP="0028634C">
      <w:pPr>
        <w:pStyle w:val="B1"/>
      </w:pPr>
      <w:r>
        <w:t>Band 88.</w:t>
      </w:r>
    </w:p>
    <w:p w14:paraId="1C7E5B04" w14:textId="77777777" w:rsidR="00C468AE" w:rsidRPr="00FC7496" w:rsidRDefault="00C468AE" w:rsidP="00C468AE">
      <w:r w:rsidRPr="00FC7496">
        <w:t>The list containing such test cases is given below:</w:t>
      </w:r>
    </w:p>
    <w:p w14:paraId="36766D63" w14:textId="77777777" w:rsidR="00C468AE" w:rsidRPr="00FC7496" w:rsidRDefault="00C468AE" w:rsidP="00C468AE">
      <w:pPr>
        <w:pStyle w:val="B1"/>
      </w:pPr>
      <w:r w:rsidRPr="00FC7496">
        <w:t>6.2.1.2, 6.2.1.3,</w:t>
      </w:r>
    </w:p>
    <w:p w14:paraId="784F4CFF" w14:textId="77777777" w:rsidR="009C1781" w:rsidRPr="00FC7496" w:rsidRDefault="00C6385C" w:rsidP="009C1781">
      <w:pPr>
        <w:pStyle w:val="B1"/>
      </w:pPr>
      <w:r w:rsidRPr="00FC7496">
        <w:t xml:space="preserve">8.6.3.4, </w:t>
      </w:r>
      <w:r w:rsidR="00C569F9" w:rsidRPr="00FC7496">
        <w:t xml:space="preserve">8.6.5.1a, </w:t>
      </w:r>
      <w:r w:rsidRPr="00FC7496">
        <w:t>8.6.7</w:t>
      </w:r>
      <w:r w:rsidR="00050D6A" w:rsidRPr="00FC7496">
        <w:t>.</w:t>
      </w:r>
      <w:r w:rsidRPr="00FC7496">
        <w:t>4,</w:t>
      </w:r>
    </w:p>
    <w:p w14:paraId="1549D145" w14:textId="77777777" w:rsidR="00C468AE" w:rsidRPr="00FC7496" w:rsidRDefault="00D8370D" w:rsidP="00C468AE">
      <w:pPr>
        <w:pStyle w:val="B1"/>
      </w:pPr>
      <w:r w:rsidRPr="00FC7496">
        <w:t xml:space="preserve">9.2.1.2.9, </w:t>
      </w:r>
      <w:r w:rsidR="00C468AE" w:rsidRPr="00FC7496">
        <w:t xml:space="preserve">9.2.1.2.11, 9.2.1.2.13, 9.2.3.1.15, 9.2.3.1.18, 9.2.3.2.5, </w:t>
      </w:r>
      <w:r w:rsidR="00567FC8" w:rsidRPr="00FC7496">
        <w:t xml:space="preserve">9.2.3.2.6, 9.2.3.2.7, </w:t>
      </w:r>
      <w:r w:rsidR="00C468AE" w:rsidRPr="00FC7496">
        <w:t>9.2.3.2.8, 9.2.3.2.11, 9.2.3.2.13, 9.2.3.2.14,</w:t>
      </w:r>
    </w:p>
    <w:p w14:paraId="4BEDF6A5" w14:textId="77777777" w:rsidR="00C468AE" w:rsidRPr="00FC7496" w:rsidRDefault="00C468AE" w:rsidP="00C468AE">
      <w:r w:rsidRPr="00FC7496">
        <w:t>A test case using more than two radio frequencies shall avoid to be executed on E-UTRA operating</w:t>
      </w:r>
    </w:p>
    <w:p w14:paraId="031BE2B9" w14:textId="77777777" w:rsidR="00BE673E" w:rsidRPr="00FC7496" w:rsidRDefault="00C468AE" w:rsidP="00BE673E">
      <w:pPr>
        <w:pStyle w:val="B1"/>
      </w:pPr>
      <w:r w:rsidRPr="00FC7496">
        <w:t>Band 6,</w:t>
      </w:r>
    </w:p>
    <w:p w14:paraId="5FD59152" w14:textId="77777777" w:rsidR="00C468AE" w:rsidRPr="00FC7496" w:rsidRDefault="00BE673E" w:rsidP="00BE673E">
      <w:pPr>
        <w:pStyle w:val="B1"/>
      </w:pPr>
      <w:r w:rsidRPr="00FC7496">
        <w:t>Band 11,</w:t>
      </w:r>
    </w:p>
    <w:p w14:paraId="1F34E6E3" w14:textId="77777777" w:rsidR="00C468AE" w:rsidRPr="00FC7496" w:rsidRDefault="00C468AE" w:rsidP="00C468AE">
      <w:pPr>
        <w:pStyle w:val="B1"/>
      </w:pPr>
      <w:r w:rsidRPr="00FC7496">
        <w:t>Band 14,</w:t>
      </w:r>
    </w:p>
    <w:p w14:paraId="4B8A52C1" w14:textId="77777777" w:rsidR="00C468AE" w:rsidRPr="00FC7496" w:rsidRDefault="00C468AE" w:rsidP="00C468AE">
      <w:pPr>
        <w:pStyle w:val="B1"/>
      </w:pPr>
      <w:r w:rsidRPr="00FC7496">
        <w:t>Band 17,</w:t>
      </w:r>
    </w:p>
    <w:p w14:paraId="14958A1C" w14:textId="77777777" w:rsidR="0007234B" w:rsidRPr="00FC7496" w:rsidRDefault="00C468AE" w:rsidP="0007234B">
      <w:pPr>
        <w:pStyle w:val="B1"/>
      </w:pPr>
      <w:r w:rsidRPr="00FC7496">
        <w:t>Band 23 with 10MHz bandwidth,</w:t>
      </w:r>
    </w:p>
    <w:p w14:paraId="45370D9A" w14:textId="77777777" w:rsidR="00893EF5" w:rsidRPr="00964D78" w:rsidRDefault="00893EF5" w:rsidP="00893EF5">
      <w:pPr>
        <w:pStyle w:val="B1"/>
      </w:pPr>
      <w:r w:rsidRPr="00017196">
        <w:t>Band 24,</w:t>
      </w:r>
      <w:r w:rsidRPr="00964D78">
        <w:t xml:space="preserve"> </w:t>
      </w:r>
    </w:p>
    <w:p w14:paraId="47E01F66" w14:textId="77777777" w:rsidR="00C468AE" w:rsidRPr="00FC7496" w:rsidRDefault="0007234B" w:rsidP="0007234B">
      <w:pPr>
        <w:pStyle w:val="B1"/>
      </w:pPr>
      <w:r w:rsidRPr="00FC7496">
        <w:t>Band 30,</w:t>
      </w:r>
    </w:p>
    <w:p w14:paraId="7C2173FA" w14:textId="77777777" w:rsidR="002A0C01" w:rsidRPr="00FC7496" w:rsidRDefault="00C468AE" w:rsidP="002A0C01">
      <w:pPr>
        <w:pStyle w:val="B1"/>
      </w:pPr>
      <w:r w:rsidRPr="00FC7496">
        <w:t>Band 38</w:t>
      </w:r>
      <w:r w:rsidR="002A0C01" w:rsidRPr="00FC7496">
        <w:t>,</w:t>
      </w:r>
    </w:p>
    <w:p w14:paraId="2A6B3B8D" w14:textId="77777777" w:rsidR="00C468AE" w:rsidRPr="00FC7496" w:rsidRDefault="002A0C01" w:rsidP="002A0C01">
      <w:pPr>
        <w:pStyle w:val="B1"/>
      </w:pPr>
      <w:r w:rsidRPr="00FC7496">
        <w:t>Band 39</w:t>
      </w:r>
      <w:r w:rsidR="00C468AE" w:rsidRPr="00FC7496">
        <w:t>.</w:t>
      </w:r>
    </w:p>
    <w:p w14:paraId="6ED86244" w14:textId="77777777" w:rsidR="00C468AE" w:rsidRPr="00FC7496" w:rsidRDefault="00C468AE" w:rsidP="00C468AE">
      <w:r w:rsidRPr="00FC7496">
        <w:t>The list containing such test cases is given below:</w:t>
      </w:r>
    </w:p>
    <w:p w14:paraId="7E3EC6EE" w14:textId="77777777" w:rsidR="00C468AE" w:rsidRPr="00FC7496" w:rsidRDefault="00BE673E" w:rsidP="00C468AE">
      <w:pPr>
        <w:pStyle w:val="B1"/>
      </w:pPr>
      <w:r w:rsidRPr="00FC7496">
        <w:t>9.2.1.2.13</w:t>
      </w:r>
      <w:r w:rsidR="00207383" w:rsidRPr="00FC7496">
        <w:t>, 9.2.3.2.13</w:t>
      </w:r>
      <w:r w:rsidR="00C468AE" w:rsidRPr="00FC7496">
        <w:t>.</w:t>
      </w:r>
    </w:p>
    <w:p w14:paraId="49629EF5" w14:textId="77777777" w:rsidR="00BE673E" w:rsidRPr="00FC7496" w:rsidRDefault="00BE673E" w:rsidP="00BE673E">
      <w:pPr>
        <w:pStyle w:val="Heading3"/>
      </w:pPr>
      <w:r w:rsidRPr="00FC7496">
        <w:t>11.2.2</w:t>
      </w:r>
      <w:r w:rsidRPr="00FC7496">
        <w:tab/>
        <w:t>GERAN configured - UTRA not configured</w:t>
      </w:r>
    </w:p>
    <w:p w14:paraId="6778F8A4" w14:textId="77777777" w:rsidR="00BE673E" w:rsidRPr="00FC7496" w:rsidRDefault="00BE673E" w:rsidP="00BE673E">
      <w:r w:rsidRPr="00FC7496">
        <w:t xml:space="preserve">This clause provides the guidelines for the EUTRA/GERAN test cases where UTRA is either not needed or not configured. The restriction on test case execution as listed in this clause is due to the restriction of bandwidth of an EUTRA Band </w:t>
      </w:r>
      <w:r w:rsidR="00C9284E" w:rsidRPr="00FC7496">
        <w:t>accommodating</w:t>
      </w:r>
      <w:r w:rsidRPr="00FC7496">
        <w:t xml:space="preserve"> the necessary number of EUTRA radio frequencies. </w:t>
      </w:r>
    </w:p>
    <w:p w14:paraId="26E78B0A" w14:textId="77777777" w:rsidR="00BE673E" w:rsidRPr="00FC7496" w:rsidRDefault="00BE673E" w:rsidP="00BE673E">
      <w:r w:rsidRPr="00FC7496">
        <w:t>A test case using more than one radio frequency shall avoid to be executed on E-UTRA operating</w:t>
      </w:r>
    </w:p>
    <w:p w14:paraId="1BCDC1D9" w14:textId="77777777" w:rsidR="00BE673E" w:rsidRPr="00FC7496" w:rsidRDefault="00BE673E" w:rsidP="00BE673E">
      <w:pPr>
        <w:pStyle w:val="B1"/>
      </w:pPr>
      <w:r w:rsidRPr="00FC7496">
        <w:t>Band 13,</w:t>
      </w:r>
    </w:p>
    <w:p w14:paraId="3F9252B0" w14:textId="77777777" w:rsidR="009C1781" w:rsidRPr="00FC7496" w:rsidRDefault="00BE673E" w:rsidP="009C1781">
      <w:pPr>
        <w:pStyle w:val="B1"/>
      </w:pPr>
      <w:r w:rsidRPr="00FC7496">
        <w:t>Band 18</w:t>
      </w:r>
      <w:r w:rsidR="009C1781" w:rsidRPr="00FC7496">
        <w:t>,</w:t>
      </w:r>
    </w:p>
    <w:p w14:paraId="6B7AEDE5" w14:textId="77777777" w:rsidR="00940833" w:rsidRDefault="009C1781" w:rsidP="00940833">
      <w:pPr>
        <w:pStyle w:val="B1"/>
      </w:pPr>
      <w:r w:rsidRPr="00FC7496">
        <w:t>Band 31</w:t>
      </w:r>
      <w:r w:rsidR="00940833">
        <w:t>,</w:t>
      </w:r>
    </w:p>
    <w:p w14:paraId="660560BA" w14:textId="77777777" w:rsidR="006C75D5" w:rsidRDefault="00940833" w:rsidP="00940833">
      <w:pPr>
        <w:pStyle w:val="B1"/>
      </w:pPr>
      <w:r>
        <w:t>Band 72,</w:t>
      </w:r>
    </w:p>
    <w:p w14:paraId="775CA731" w14:textId="77777777" w:rsidR="0028634C" w:rsidRDefault="006C75D5" w:rsidP="0028634C">
      <w:pPr>
        <w:pStyle w:val="B1"/>
      </w:pPr>
      <w:r>
        <w:t>Band 73</w:t>
      </w:r>
      <w:r w:rsidR="0028634C">
        <w:t>,</w:t>
      </w:r>
    </w:p>
    <w:p w14:paraId="38870B05" w14:textId="77777777" w:rsidR="0028634C" w:rsidRDefault="0028634C" w:rsidP="0028634C">
      <w:pPr>
        <w:pStyle w:val="B1"/>
      </w:pPr>
      <w:r>
        <w:t>Band 87,</w:t>
      </w:r>
    </w:p>
    <w:p w14:paraId="2FBEA159" w14:textId="77777777" w:rsidR="00BE673E" w:rsidRPr="00FC7496" w:rsidRDefault="0028634C" w:rsidP="0028634C">
      <w:pPr>
        <w:pStyle w:val="B1"/>
      </w:pPr>
      <w:r>
        <w:t>Band 88.</w:t>
      </w:r>
    </w:p>
    <w:p w14:paraId="3F40A7B4" w14:textId="77777777" w:rsidR="00BE673E" w:rsidRPr="00FC7496" w:rsidRDefault="00BE673E" w:rsidP="00BE673E">
      <w:r w:rsidRPr="00FC7496">
        <w:t>The list containing such test cases is given below:</w:t>
      </w:r>
    </w:p>
    <w:p w14:paraId="2E6E6C19" w14:textId="77777777" w:rsidR="006264B3" w:rsidRPr="00FC7496" w:rsidRDefault="00BE673E" w:rsidP="006264B3">
      <w:pPr>
        <w:pStyle w:val="B1"/>
      </w:pPr>
      <w:r w:rsidRPr="00FC7496">
        <w:t>6.2.1.4, 6.2.3.17, 6.2.3.18,</w:t>
      </w:r>
    </w:p>
    <w:p w14:paraId="5D35CE67" w14:textId="77777777" w:rsidR="00BE673E" w:rsidRPr="00FC7496" w:rsidRDefault="006264B3" w:rsidP="006264B3">
      <w:pPr>
        <w:pStyle w:val="B1"/>
      </w:pPr>
      <w:r w:rsidRPr="00FC7496">
        <w:t>8.3.2.2,</w:t>
      </w:r>
    </w:p>
    <w:p w14:paraId="743C1EA8" w14:textId="77777777" w:rsidR="00BE673E" w:rsidRPr="00FC7496" w:rsidRDefault="00BE673E" w:rsidP="00BE673E">
      <w:pPr>
        <w:pStyle w:val="B1"/>
        <w:rPr>
          <w:lang w:bidi="he-IL"/>
        </w:rPr>
      </w:pPr>
      <w:r w:rsidRPr="00FC7496">
        <w:rPr>
          <w:lang w:bidi="he-IL"/>
        </w:rPr>
        <w:t xml:space="preserve">9.2.1.2.9, 9.2.1.2.11, 9.2.1.2.13, 9.2.3.1.15, 9.2.3.1.18, 9.2.3.2.5, </w:t>
      </w:r>
      <w:r w:rsidR="00567FC8" w:rsidRPr="00FC7496">
        <w:rPr>
          <w:lang w:bidi="he-IL"/>
        </w:rPr>
        <w:t xml:space="preserve">9.2.3.2.6, 9.2.3.2.7, </w:t>
      </w:r>
      <w:r w:rsidRPr="00FC7496">
        <w:rPr>
          <w:lang w:bidi="he-IL"/>
        </w:rPr>
        <w:t>9.2.3.2.8, 9.2.3.2.11, 9.2.3.2.13, 9.2.3.2.14.</w:t>
      </w:r>
    </w:p>
    <w:p w14:paraId="4170F9AF"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262782B8" w14:textId="77777777" w:rsidR="00BE673E" w:rsidRPr="00FC7496" w:rsidRDefault="00BE673E" w:rsidP="00BE673E">
      <w:pPr>
        <w:pStyle w:val="B1"/>
      </w:pPr>
      <w:r w:rsidRPr="00FC7496">
        <w:t>Band 6,</w:t>
      </w:r>
    </w:p>
    <w:p w14:paraId="54CEA602" w14:textId="77777777" w:rsidR="00BE673E" w:rsidRPr="00FC7496" w:rsidRDefault="00BE673E" w:rsidP="00BE673E">
      <w:pPr>
        <w:pStyle w:val="B1"/>
      </w:pPr>
      <w:r w:rsidRPr="00FC7496">
        <w:t>Band 11,</w:t>
      </w:r>
    </w:p>
    <w:p w14:paraId="16C37A6A" w14:textId="77777777" w:rsidR="00BE673E" w:rsidRPr="00FC7496" w:rsidRDefault="00BE673E" w:rsidP="00BE673E">
      <w:pPr>
        <w:pStyle w:val="B1"/>
      </w:pPr>
      <w:r w:rsidRPr="00FC7496">
        <w:t xml:space="preserve">Band 14, </w:t>
      </w:r>
    </w:p>
    <w:p w14:paraId="643BE642" w14:textId="77777777" w:rsidR="00BE673E" w:rsidRPr="00FC7496" w:rsidRDefault="00BE673E" w:rsidP="00BE673E">
      <w:pPr>
        <w:pStyle w:val="B1"/>
      </w:pPr>
      <w:r w:rsidRPr="00FC7496">
        <w:t>Band 17,</w:t>
      </w:r>
    </w:p>
    <w:p w14:paraId="68FD6331" w14:textId="77777777" w:rsidR="0007234B" w:rsidRPr="00FC7496" w:rsidRDefault="00BE673E" w:rsidP="0007234B">
      <w:pPr>
        <w:pStyle w:val="B1"/>
      </w:pPr>
      <w:r w:rsidRPr="00FC7496">
        <w:t>Band 23 with 10MHz bandwidth,</w:t>
      </w:r>
    </w:p>
    <w:p w14:paraId="7F104432" w14:textId="77777777" w:rsidR="00893EF5" w:rsidRPr="00964D78" w:rsidRDefault="00893EF5" w:rsidP="00893EF5">
      <w:pPr>
        <w:pStyle w:val="B1"/>
      </w:pPr>
      <w:r w:rsidRPr="00017196">
        <w:t>Band 24,</w:t>
      </w:r>
    </w:p>
    <w:p w14:paraId="5BD33A3F" w14:textId="77777777" w:rsidR="00BE673E" w:rsidRPr="00FC7496" w:rsidRDefault="0007234B" w:rsidP="0007234B">
      <w:pPr>
        <w:pStyle w:val="B1"/>
      </w:pPr>
      <w:r w:rsidRPr="00FC7496">
        <w:t>Band 30,</w:t>
      </w:r>
    </w:p>
    <w:p w14:paraId="516E6EDC" w14:textId="77777777" w:rsidR="00BE673E" w:rsidRPr="00FC7496" w:rsidRDefault="00BE673E" w:rsidP="00BE673E">
      <w:pPr>
        <w:pStyle w:val="B1"/>
      </w:pPr>
      <w:r w:rsidRPr="00FC7496">
        <w:t>Band 38</w:t>
      </w:r>
      <w:r w:rsidR="0007234B" w:rsidRPr="00FC7496">
        <w:t>,</w:t>
      </w:r>
    </w:p>
    <w:p w14:paraId="149FBDF3" w14:textId="77777777" w:rsidR="00BE673E" w:rsidRPr="00FC7496" w:rsidRDefault="00BE673E" w:rsidP="00BE673E">
      <w:pPr>
        <w:pStyle w:val="B1"/>
      </w:pPr>
      <w:r w:rsidRPr="00FC7496">
        <w:t>Band 39</w:t>
      </w:r>
    </w:p>
    <w:p w14:paraId="4F46C674" w14:textId="77777777" w:rsidR="00BE673E" w:rsidRPr="00FC7496" w:rsidRDefault="00BE673E" w:rsidP="00BE673E">
      <w:r w:rsidRPr="00FC7496">
        <w:t>The list containing such test cases is given below:</w:t>
      </w:r>
    </w:p>
    <w:p w14:paraId="69382C4D" w14:textId="77777777" w:rsidR="00BE673E" w:rsidRPr="00FC7496" w:rsidRDefault="00BE673E" w:rsidP="00BE673E">
      <w:pPr>
        <w:pStyle w:val="B1"/>
        <w:rPr>
          <w:lang w:bidi="he-IL"/>
        </w:rPr>
      </w:pPr>
      <w:r w:rsidRPr="00FC7496">
        <w:rPr>
          <w:lang w:bidi="he-IL"/>
        </w:rPr>
        <w:t>9.2.1.2.13</w:t>
      </w:r>
      <w:r w:rsidR="00207383" w:rsidRPr="00FC7496">
        <w:t>, 9.2.3.2.13</w:t>
      </w:r>
      <w:r w:rsidRPr="00FC7496">
        <w:rPr>
          <w:lang w:bidi="he-IL"/>
        </w:rPr>
        <w:t>.</w:t>
      </w:r>
    </w:p>
    <w:p w14:paraId="2B086FD9" w14:textId="77777777" w:rsidR="00BE673E" w:rsidRPr="00FC7496" w:rsidRDefault="00BE673E" w:rsidP="00BE673E">
      <w:pPr>
        <w:pStyle w:val="Heading3"/>
      </w:pPr>
      <w:r w:rsidRPr="00FC7496">
        <w:t>11.2.3</w:t>
      </w:r>
      <w:r w:rsidRPr="00FC7496">
        <w:tab/>
        <w:t>Neither UTRA nor GERAN configured</w:t>
      </w:r>
    </w:p>
    <w:p w14:paraId="7DB7A48E" w14:textId="77777777" w:rsidR="00BE673E" w:rsidRPr="00FC7496" w:rsidRDefault="00BE673E" w:rsidP="00BE673E">
      <w:r w:rsidRPr="00FC7496">
        <w:t xml:space="preserve">Certain EMM test cases can be executed as EUTRA_Only configuration despite of UTRA or GERAN test branches included in the test cases. The restriction on test case execution as listed in this clause is due to the bandwidth of an EUTRA Band </w:t>
      </w:r>
      <w:r w:rsidR="00C9284E" w:rsidRPr="00FC7496">
        <w:t>accommodating</w:t>
      </w:r>
      <w:r w:rsidRPr="00FC7496">
        <w:t xml:space="preserve"> the necessary number of EUTRA radio frequencies.</w:t>
      </w:r>
    </w:p>
    <w:p w14:paraId="0930DBCB" w14:textId="77777777" w:rsidR="00BE673E" w:rsidRPr="00FC7496" w:rsidRDefault="00BE673E" w:rsidP="00BE673E">
      <w:r w:rsidRPr="00FC7496">
        <w:t>A test case using more than one radio frequency shall avoid to be executed on E-UTRA operating</w:t>
      </w:r>
    </w:p>
    <w:p w14:paraId="326CA621" w14:textId="77777777" w:rsidR="00BE673E" w:rsidRPr="00FC7496" w:rsidRDefault="00BE673E" w:rsidP="00BE673E">
      <w:pPr>
        <w:pStyle w:val="B1"/>
      </w:pPr>
      <w:r w:rsidRPr="00FC7496">
        <w:t>Band 13,</w:t>
      </w:r>
    </w:p>
    <w:p w14:paraId="0D2E2059" w14:textId="77777777" w:rsidR="009C1781" w:rsidRPr="00FC7496" w:rsidRDefault="00BE673E" w:rsidP="009C1781">
      <w:pPr>
        <w:pStyle w:val="B1"/>
      </w:pPr>
      <w:r w:rsidRPr="00FC7496">
        <w:t>Band 18</w:t>
      </w:r>
      <w:r w:rsidR="009C1781" w:rsidRPr="00FC7496">
        <w:t>,</w:t>
      </w:r>
    </w:p>
    <w:p w14:paraId="3D9BC070" w14:textId="77777777" w:rsidR="00940833" w:rsidRDefault="009C1781" w:rsidP="00940833">
      <w:pPr>
        <w:pStyle w:val="B1"/>
      </w:pPr>
      <w:r w:rsidRPr="00FC7496">
        <w:t>Band 31</w:t>
      </w:r>
      <w:r w:rsidR="00940833">
        <w:t>,</w:t>
      </w:r>
    </w:p>
    <w:p w14:paraId="1B3254D1" w14:textId="77777777" w:rsidR="006C75D5" w:rsidRDefault="00940833" w:rsidP="00940833">
      <w:pPr>
        <w:pStyle w:val="B1"/>
      </w:pPr>
      <w:r>
        <w:t>Band 72,</w:t>
      </w:r>
    </w:p>
    <w:p w14:paraId="74EC9E61" w14:textId="77777777" w:rsidR="0028634C" w:rsidRDefault="006C75D5" w:rsidP="0028634C">
      <w:pPr>
        <w:pStyle w:val="B1"/>
      </w:pPr>
      <w:r>
        <w:t>Band 73</w:t>
      </w:r>
      <w:r w:rsidR="0028634C">
        <w:t>,</w:t>
      </w:r>
    </w:p>
    <w:p w14:paraId="3484E1E1" w14:textId="77777777" w:rsidR="0028634C" w:rsidRDefault="0028634C" w:rsidP="0028634C">
      <w:pPr>
        <w:pStyle w:val="B1"/>
      </w:pPr>
      <w:r>
        <w:t>Band 87,</w:t>
      </w:r>
    </w:p>
    <w:p w14:paraId="68DA4B47" w14:textId="77777777" w:rsidR="00BE673E" w:rsidRPr="00FC7496" w:rsidRDefault="0028634C" w:rsidP="0028634C">
      <w:pPr>
        <w:pStyle w:val="B1"/>
      </w:pPr>
      <w:r>
        <w:t>Band 88.</w:t>
      </w:r>
    </w:p>
    <w:p w14:paraId="1986DB21" w14:textId="77777777" w:rsidR="00BE673E" w:rsidRPr="00FC7496" w:rsidRDefault="00BE673E" w:rsidP="00BE673E">
      <w:r w:rsidRPr="00FC7496">
        <w:t>The list containing such test cases is given below:</w:t>
      </w:r>
    </w:p>
    <w:p w14:paraId="65914FE3" w14:textId="77777777" w:rsidR="00BE673E" w:rsidRPr="00FC7496" w:rsidRDefault="00BE673E" w:rsidP="00BE673E">
      <w:pPr>
        <w:pStyle w:val="B1"/>
        <w:rPr>
          <w:lang w:bidi="he-IL"/>
        </w:rPr>
      </w:pPr>
      <w:r w:rsidRPr="00FC7496">
        <w:rPr>
          <w:lang w:bidi="he-IL"/>
        </w:rPr>
        <w:t>9.2.3.1.15, 9.2.3.1.18.</w:t>
      </w:r>
    </w:p>
    <w:p w14:paraId="12B29B92" w14:textId="77777777" w:rsidR="00BE673E" w:rsidRPr="00FC7496" w:rsidRDefault="00BE673E" w:rsidP="00BE673E">
      <w:pPr>
        <w:pStyle w:val="Heading3"/>
      </w:pPr>
      <w:r w:rsidRPr="00FC7496">
        <w:t>11.2.4</w:t>
      </w:r>
      <w:r w:rsidRPr="00FC7496">
        <w:tab/>
        <w:t>Both UTRA and GERAN configured</w:t>
      </w:r>
    </w:p>
    <w:p w14:paraId="6906FD4A" w14:textId="77777777" w:rsidR="00BE673E" w:rsidRPr="00FC7496" w:rsidRDefault="00BE673E" w:rsidP="00BE673E">
      <w:r w:rsidRPr="00FC7496">
        <w:t>This clause provides the guidelines for the EUTRA - UTRA - GERAN test cases where three RAT technologies are simultaneously configured.</w:t>
      </w:r>
    </w:p>
    <w:p w14:paraId="4C2FE423" w14:textId="77777777" w:rsidR="00BE673E" w:rsidRPr="00FC7496" w:rsidRDefault="00BE673E" w:rsidP="00BE673E">
      <w:pPr>
        <w:pStyle w:val="Heading4"/>
      </w:pPr>
      <w:r w:rsidRPr="00FC7496">
        <w:t>11.2.4.1</w:t>
      </w:r>
      <w:r w:rsidRPr="00FC7496">
        <w:tab/>
        <w:t>EUTRA band overlapping UTRA band</w:t>
      </w:r>
    </w:p>
    <w:p w14:paraId="644FEDE7" w14:textId="77777777" w:rsidR="00BE673E" w:rsidRPr="00FC7496" w:rsidRDefault="00BE673E" w:rsidP="00BE673E">
      <w:r w:rsidRPr="00FC7496">
        <w:t>The restriction on test case execution as listed in this clause is due to the bandwidth of an EUTRA Band accommodating the necessary number of EUTRA or EUTRA, UTRA radio frequencies if an E-UTRA band overlaps the UTRA Band.</w:t>
      </w:r>
    </w:p>
    <w:p w14:paraId="696692ED" w14:textId="77777777" w:rsidR="00BE673E" w:rsidRPr="00FC7496" w:rsidRDefault="00BE673E" w:rsidP="00BE673E">
      <w:r w:rsidRPr="00FC7496">
        <w:t>A test case using more than one radio frequency shall avoid to be executed on E-UTRA operating</w:t>
      </w:r>
    </w:p>
    <w:p w14:paraId="1F1F9066" w14:textId="77777777" w:rsidR="00BE673E" w:rsidRPr="00FC7496" w:rsidRDefault="00BE673E" w:rsidP="00BE673E">
      <w:pPr>
        <w:pStyle w:val="B1"/>
      </w:pPr>
      <w:r w:rsidRPr="00FC7496">
        <w:t>Band 13,</w:t>
      </w:r>
    </w:p>
    <w:p w14:paraId="18F36E07" w14:textId="77777777" w:rsidR="009C1781" w:rsidRPr="00FC7496" w:rsidRDefault="00BE673E" w:rsidP="009C1781">
      <w:pPr>
        <w:pStyle w:val="B1"/>
      </w:pPr>
      <w:r w:rsidRPr="00FC7496">
        <w:t>Band 18</w:t>
      </w:r>
      <w:r w:rsidR="009C1781" w:rsidRPr="00FC7496">
        <w:t>,</w:t>
      </w:r>
    </w:p>
    <w:p w14:paraId="4DD0B545" w14:textId="77777777" w:rsidR="00BE673E" w:rsidRPr="00FC7496" w:rsidRDefault="009C1781" w:rsidP="009C1781">
      <w:pPr>
        <w:pStyle w:val="B1"/>
      </w:pPr>
      <w:r w:rsidRPr="00FC7496">
        <w:t>Band 31</w:t>
      </w:r>
      <w:r w:rsidR="00BE673E" w:rsidRPr="00FC7496">
        <w:t>.</w:t>
      </w:r>
    </w:p>
    <w:p w14:paraId="5AC6F0C8" w14:textId="77777777" w:rsidR="00BE673E" w:rsidRPr="00FC7496" w:rsidRDefault="00BE673E" w:rsidP="00BE673E">
      <w:r w:rsidRPr="00FC7496">
        <w:t>The list containing such test cases is given below:</w:t>
      </w:r>
    </w:p>
    <w:p w14:paraId="1D1004E5" w14:textId="77777777" w:rsidR="00BE673E" w:rsidRPr="00FC7496" w:rsidRDefault="00BE673E" w:rsidP="00BE673E">
      <w:pPr>
        <w:pStyle w:val="B1"/>
        <w:rPr>
          <w:lang w:bidi="he-IL"/>
        </w:rPr>
      </w:pPr>
      <w:r w:rsidRPr="00FC7496">
        <w:rPr>
          <w:lang w:bidi="he-IL"/>
        </w:rPr>
        <w:t>6.2.1.1, 8.3.2.5, 8.3.2.6</w:t>
      </w:r>
      <w:r w:rsidR="00383E2F" w:rsidRPr="00FC7496">
        <w:rPr>
          <w:lang w:bidi="he-IL"/>
        </w:rPr>
        <w:t>, 13.1.21</w:t>
      </w:r>
      <w:r w:rsidRPr="00FC7496">
        <w:rPr>
          <w:lang w:bidi="he-IL"/>
        </w:rPr>
        <w:t>,</w:t>
      </w:r>
    </w:p>
    <w:p w14:paraId="0A988FAC" w14:textId="77777777" w:rsidR="00050D6A" w:rsidRPr="00FC7496" w:rsidRDefault="00BE673E" w:rsidP="00050D6A">
      <w:pPr>
        <w:pStyle w:val="B1"/>
        <w:rPr>
          <w:lang w:bidi="he-IL"/>
        </w:rPr>
      </w:pPr>
      <w:r w:rsidRPr="00FC7496">
        <w:rPr>
          <w:lang w:bidi="he-IL"/>
        </w:rPr>
        <w:t>9.2.1.2.6, 9.2.1.2.7,</w:t>
      </w:r>
    </w:p>
    <w:p w14:paraId="19CC8218" w14:textId="77777777" w:rsidR="00BE673E" w:rsidRPr="00FC7496" w:rsidRDefault="00BE673E" w:rsidP="00BE673E">
      <w:pPr>
        <w:pStyle w:val="B1"/>
        <w:rPr>
          <w:lang w:bidi="he-IL"/>
        </w:rPr>
      </w:pPr>
      <w:r w:rsidRPr="00FC7496">
        <w:rPr>
          <w:lang w:bidi="he-IL"/>
        </w:rPr>
        <w:t>11.2.8</w:t>
      </w:r>
    </w:p>
    <w:p w14:paraId="55A78691"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16E25D31" w14:textId="77777777" w:rsidR="00BE673E" w:rsidRPr="00FC7496" w:rsidRDefault="00BE673E" w:rsidP="00BE673E">
      <w:pPr>
        <w:pStyle w:val="B1"/>
      </w:pPr>
      <w:r w:rsidRPr="00FC7496">
        <w:t>Band 6,</w:t>
      </w:r>
    </w:p>
    <w:p w14:paraId="051DE597" w14:textId="77777777" w:rsidR="00BE673E" w:rsidRPr="00FC7496" w:rsidRDefault="00BE673E" w:rsidP="00BE673E">
      <w:pPr>
        <w:pStyle w:val="B1"/>
      </w:pPr>
      <w:r w:rsidRPr="00FC7496">
        <w:t>Band 11,</w:t>
      </w:r>
    </w:p>
    <w:p w14:paraId="66FD7B97" w14:textId="77777777" w:rsidR="00BE673E" w:rsidRPr="00FC7496" w:rsidRDefault="00BE673E" w:rsidP="00BE673E">
      <w:pPr>
        <w:pStyle w:val="B1"/>
      </w:pPr>
      <w:r w:rsidRPr="00FC7496">
        <w:t xml:space="preserve">Band 14, </w:t>
      </w:r>
    </w:p>
    <w:p w14:paraId="257B305D" w14:textId="77777777" w:rsidR="00BE673E" w:rsidRPr="00FC7496" w:rsidRDefault="00BE673E" w:rsidP="00BE673E">
      <w:pPr>
        <w:pStyle w:val="B1"/>
      </w:pPr>
      <w:r w:rsidRPr="00FC7496">
        <w:t>Band 17,</w:t>
      </w:r>
    </w:p>
    <w:p w14:paraId="01FB37D4" w14:textId="77777777" w:rsidR="00BE673E" w:rsidRPr="00FC7496" w:rsidRDefault="00BE673E" w:rsidP="00BE673E">
      <w:pPr>
        <w:pStyle w:val="B1"/>
      </w:pPr>
      <w:r w:rsidRPr="00FC7496">
        <w:t>Band 23 with 10MHz bandwidth,</w:t>
      </w:r>
    </w:p>
    <w:p w14:paraId="1D9983E7" w14:textId="77777777" w:rsidR="00BE673E" w:rsidRPr="00FC7496" w:rsidRDefault="00BE673E" w:rsidP="00BE673E">
      <w:pPr>
        <w:pStyle w:val="B1"/>
      </w:pPr>
      <w:r w:rsidRPr="00FC7496">
        <w:t>Band 38</w:t>
      </w:r>
    </w:p>
    <w:p w14:paraId="2565FE21" w14:textId="77777777" w:rsidR="00BE673E" w:rsidRPr="00FC7496" w:rsidRDefault="00BE673E" w:rsidP="00BE673E">
      <w:pPr>
        <w:pStyle w:val="B1"/>
      </w:pPr>
      <w:r w:rsidRPr="00FC7496">
        <w:t>Band 39</w:t>
      </w:r>
    </w:p>
    <w:p w14:paraId="54D2EDDC" w14:textId="77777777" w:rsidR="00BE673E" w:rsidRPr="00FC7496" w:rsidRDefault="00BE673E" w:rsidP="00BE673E">
      <w:r w:rsidRPr="00FC7496">
        <w:t>The list containing such test cases is given below:</w:t>
      </w:r>
    </w:p>
    <w:p w14:paraId="3AFC01C4" w14:textId="77777777" w:rsidR="00BE673E" w:rsidRPr="00FC7496" w:rsidRDefault="00BE673E" w:rsidP="00BE673E">
      <w:pPr>
        <w:pStyle w:val="B1"/>
        <w:rPr>
          <w:lang w:bidi="he-IL"/>
        </w:rPr>
      </w:pPr>
      <w:r w:rsidRPr="00FC7496">
        <w:rPr>
          <w:lang w:bidi="he-IL"/>
        </w:rPr>
        <w:t>6.2.1.1</w:t>
      </w:r>
      <w:r w:rsidR="00567FC8" w:rsidRPr="00FC7496">
        <w:rPr>
          <w:lang w:bidi="he-IL"/>
        </w:rPr>
        <w:t>.</w:t>
      </w:r>
    </w:p>
    <w:p w14:paraId="70DC84CE" w14:textId="77777777" w:rsidR="00BE673E" w:rsidRPr="00FC7496" w:rsidRDefault="00BE673E" w:rsidP="00BE673E">
      <w:pPr>
        <w:pStyle w:val="Heading4"/>
      </w:pPr>
      <w:r w:rsidRPr="00FC7496">
        <w:t>11.2.4.2</w:t>
      </w:r>
      <w:r w:rsidRPr="00FC7496">
        <w:tab/>
        <w:t>EUTRA band not overlapping UTRA band</w:t>
      </w:r>
    </w:p>
    <w:p w14:paraId="56DFD369"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w:t>
      </w:r>
    </w:p>
    <w:p w14:paraId="63BE57A8" w14:textId="77777777" w:rsidR="00BE673E" w:rsidRPr="00FC7496" w:rsidRDefault="00BE673E" w:rsidP="00BE673E">
      <w:r w:rsidRPr="00FC7496">
        <w:t>A test case using more than one radio frequency shall avoid to be executed on E-UTRA operating</w:t>
      </w:r>
    </w:p>
    <w:p w14:paraId="1835B32E" w14:textId="77777777" w:rsidR="00BE673E" w:rsidRPr="00FC7496" w:rsidRDefault="00BE673E" w:rsidP="00BE673E">
      <w:pPr>
        <w:pStyle w:val="B1"/>
      </w:pPr>
      <w:r w:rsidRPr="00FC7496">
        <w:t>Band 13,</w:t>
      </w:r>
    </w:p>
    <w:p w14:paraId="5F27BBCF" w14:textId="77777777" w:rsidR="009C1781" w:rsidRPr="00FC7496" w:rsidRDefault="00BE673E" w:rsidP="009C1781">
      <w:pPr>
        <w:pStyle w:val="B1"/>
      </w:pPr>
      <w:r w:rsidRPr="00FC7496">
        <w:t>Band 18</w:t>
      </w:r>
      <w:r w:rsidR="009C1781" w:rsidRPr="00FC7496">
        <w:t>,</w:t>
      </w:r>
    </w:p>
    <w:p w14:paraId="125CD4B6" w14:textId="77777777" w:rsidR="00940833" w:rsidRDefault="009C1781" w:rsidP="00940833">
      <w:pPr>
        <w:pStyle w:val="B1"/>
      </w:pPr>
      <w:r w:rsidRPr="00FC7496">
        <w:t>Band 31</w:t>
      </w:r>
      <w:r w:rsidR="00940833">
        <w:t>,</w:t>
      </w:r>
    </w:p>
    <w:p w14:paraId="0E58FBCC" w14:textId="77777777" w:rsidR="006C75D5" w:rsidRDefault="00940833" w:rsidP="00940833">
      <w:pPr>
        <w:pStyle w:val="B1"/>
      </w:pPr>
      <w:r>
        <w:t>Band 72,</w:t>
      </w:r>
    </w:p>
    <w:p w14:paraId="06C08500" w14:textId="77777777" w:rsidR="0028634C" w:rsidRDefault="006C75D5" w:rsidP="0028634C">
      <w:pPr>
        <w:pStyle w:val="B1"/>
      </w:pPr>
      <w:r>
        <w:t>Band 73</w:t>
      </w:r>
      <w:r w:rsidR="0028634C">
        <w:t>,</w:t>
      </w:r>
    </w:p>
    <w:p w14:paraId="22BAF3D8" w14:textId="77777777" w:rsidR="0028634C" w:rsidRDefault="0028634C" w:rsidP="0028634C">
      <w:pPr>
        <w:pStyle w:val="B1"/>
      </w:pPr>
      <w:r>
        <w:t>Band 87,</w:t>
      </w:r>
    </w:p>
    <w:p w14:paraId="79296AB3" w14:textId="77777777" w:rsidR="00BE673E" w:rsidRPr="00FC7496" w:rsidRDefault="0028634C" w:rsidP="0028634C">
      <w:pPr>
        <w:pStyle w:val="B1"/>
      </w:pPr>
      <w:r>
        <w:t>Band 88.</w:t>
      </w:r>
    </w:p>
    <w:p w14:paraId="44EF4EF0" w14:textId="77777777" w:rsidR="00BE673E" w:rsidRPr="00FC7496" w:rsidRDefault="00BE673E" w:rsidP="00BE673E">
      <w:r w:rsidRPr="00FC7496">
        <w:t>The list containing such test cases is given below:</w:t>
      </w:r>
    </w:p>
    <w:p w14:paraId="2BB4150C" w14:textId="77777777" w:rsidR="00BE673E" w:rsidRPr="00FC7496" w:rsidRDefault="00BE673E" w:rsidP="00BE673E">
      <w:pPr>
        <w:pStyle w:val="B1"/>
        <w:rPr>
          <w:lang w:bidi="he-IL"/>
        </w:rPr>
      </w:pPr>
      <w:r w:rsidRPr="00FC7496">
        <w:rPr>
          <w:lang w:bidi="he-IL"/>
        </w:rPr>
        <w:t>6.2.1.1</w:t>
      </w:r>
    </w:p>
    <w:p w14:paraId="36982841" w14:textId="77777777" w:rsidR="00BE673E" w:rsidRPr="00FC7496" w:rsidRDefault="00BE673E" w:rsidP="00BE673E">
      <w:pPr>
        <w:pStyle w:val="Heading3"/>
      </w:pPr>
      <w:r w:rsidRPr="00FC7496">
        <w:t>11.2.5</w:t>
      </w:r>
      <w:r w:rsidRPr="00FC7496">
        <w:tab/>
        <w:t>Replacement of test case execution</w:t>
      </w:r>
    </w:p>
    <w:p w14:paraId="064D169D" w14:textId="77777777" w:rsidR="00BE673E" w:rsidRPr="00FC7496" w:rsidRDefault="00FB0B6E" w:rsidP="00BE673E">
      <w:r w:rsidRPr="00FC7496">
        <w:t xml:space="preserve">In case of bandwidth limitation for accommodation of more frequencies, a number of test cases can be replaced with the corresponding mirror test cases without affecting the test coverage. </w:t>
      </w:r>
      <w:r w:rsidR="00BE673E" w:rsidRPr="00FC7496">
        <w:t>The table 11.2.5-1 shows the possible replacements. Only one of the paired test cases is required for execution.</w:t>
      </w:r>
    </w:p>
    <w:p w14:paraId="56694612" w14:textId="77777777" w:rsidR="00BE673E" w:rsidRPr="00FC7496" w:rsidRDefault="00BE673E" w:rsidP="00BE673E">
      <w:pPr>
        <w:pStyle w:val="TH"/>
      </w:pPr>
      <w:r w:rsidRPr="00FC7496">
        <w:t>Table 11.2.5-1: Replacement of interRAT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BE673E" w:rsidRPr="00FC7496" w14:paraId="474F62DC" w14:textId="77777777">
        <w:tc>
          <w:tcPr>
            <w:tcW w:w="1843" w:type="dxa"/>
          </w:tcPr>
          <w:p w14:paraId="1FB213DB" w14:textId="77777777" w:rsidR="00BE673E" w:rsidRPr="00FC7496" w:rsidRDefault="00BE673E" w:rsidP="00A471D2">
            <w:pPr>
              <w:pStyle w:val="TAH"/>
            </w:pPr>
            <w:r w:rsidRPr="00FC7496">
              <w:t>Original test case</w:t>
            </w:r>
          </w:p>
        </w:tc>
        <w:tc>
          <w:tcPr>
            <w:tcW w:w="2693" w:type="dxa"/>
          </w:tcPr>
          <w:p w14:paraId="0DB080F1" w14:textId="77777777" w:rsidR="00BE673E" w:rsidRPr="00FC7496" w:rsidRDefault="00BE673E" w:rsidP="00A471D2">
            <w:pPr>
              <w:pStyle w:val="TAH"/>
            </w:pPr>
            <w:r w:rsidRPr="00FC7496">
              <w:t>Replacing test case</w:t>
            </w:r>
          </w:p>
        </w:tc>
      </w:tr>
      <w:tr w:rsidR="00BE673E" w:rsidRPr="00FC7496" w14:paraId="5FBED8FE" w14:textId="77777777">
        <w:tc>
          <w:tcPr>
            <w:tcW w:w="1843" w:type="dxa"/>
          </w:tcPr>
          <w:p w14:paraId="4B906C6F" w14:textId="77777777" w:rsidR="00BE673E" w:rsidRPr="00FC7496" w:rsidRDefault="00BE673E" w:rsidP="00C95926">
            <w:pPr>
              <w:pStyle w:val="TAC"/>
              <w:rPr>
                <w:szCs w:val="18"/>
              </w:rPr>
            </w:pPr>
            <w:r w:rsidRPr="00FC7496">
              <w:rPr>
                <w:szCs w:val="18"/>
              </w:rPr>
              <w:t>9.2.3.1.15</w:t>
            </w:r>
          </w:p>
        </w:tc>
        <w:tc>
          <w:tcPr>
            <w:tcW w:w="2693" w:type="dxa"/>
          </w:tcPr>
          <w:p w14:paraId="7E9CC858" w14:textId="77777777" w:rsidR="00BE673E" w:rsidRPr="00FC7496" w:rsidRDefault="00BE673E" w:rsidP="00C95926">
            <w:pPr>
              <w:pStyle w:val="TAC"/>
              <w:rPr>
                <w:szCs w:val="18"/>
              </w:rPr>
            </w:pPr>
            <w:r w:rsidRPr="00FC7496">
              <w:rPr>
                <w:szCs w:val="18"/>
              </w:rPr>
              <w:t>9.2.3.1.15a</w:t>
            </w:r>
          </w:p>
        </w:tc>
      </w:tr>
      <w:tr w:rsidR="00BE673E" w:rsidRPr="00FC7496" w14:paraId="0AE21A7A" w14:textId="77777777">
        <w:tc>
          <w:tcPr>
            <w:tcW w:w="1843" w:type="dxa"/>
          </w:tcPr>
          <w:p w14:paraId="37978062" w14:textId="77777777" w:rsidR="00BE673E" w:rsidRPr="00FC7496" w:rsidRDefault="00BE673E" w:rsidP="00C95926">
            <w:pPr>
              <w:pStyle w:val="TAC"/>
              <w:rPr>
                <w:szCs w:val="18"/>
              </w:rPr>
            </w:pPr>
            <w:r w:rsidRPr="00FC7496">
              <w:rPr>
                <w:szCs w:val="18"/>
              </w:rPr>
              <w:t>9.2.3.1.18</w:t>
            </w:r>
          </w:p>
        </w:tc>
        <w:tc>
          <w:tcPr>
            <w:tcW w:w="2693" w:type="dxa"/>
          </w:tcPr>
          <w:p w14:paraId="4A250FF6" w14:textId="77777777" w:rsidR="00BE673E" w:rsidRPr="00FC7496" w:rsidRDefault="00BE673E" w:rsidP="00C95926">
            <w:pPr>
              <w:pStyle w:val="TAC"/>
              <w:rPr>
                <w:szCs w:val="18"/>
              </w:rPr>
            </w:pPr>
            <w:r w:rsidRPr="00FC7496">
              <w:rPr>
                <w:szCs w:val="18"/>
              </w:rPr>
              <w:t>9.2.3.1.18a</w:t>
            </w:r>
          </w:p>
        </w:tc>
      </w:tr>
    </w:tbl>
    <w:p w14:paraId="1F1E6016" w14:textId="77777777" w:rsidR="00BE673E" w:rsidRPr="00FC7496" w:rsidRDefault="00BE673E" w:rsidP="00BE673E">
      <w:pPr>
        <w:rPr>
          <w:lang w:bidi="he-IL"/>
        </w:rPr>
      </w:pPr>
    </w:p>
    <w:p w14:paraId="6B58F472" w14:textId="77777777" w:rsidR="00BE673E" w:rsidRPr="00FC7496" w:rsidRDefault="00BE673E" w:rsidP="00BE673E">
      <w:pPr>
        <w:pStyle w:val="Heading2"/>
      </w:pPr>
      <w:r w:rsidRPr="00FC7496">
        <w:t>11.3</w:t>
      </w:r>
      <w:r w:rsidRPr="00FC7496">
        <w:tab/>
        <w:t>EUTRA inter-band</w:t>
      </w:r>
    </w:p>
    <w:p w14:paraId="4EA6AC0E"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 The inter-band test includes also EUTRA FDD-TDD and inter-band carrier aggregation tests.</w:t>
      </w:r>
    </w:p>
    <w:p w14:paraId="6B236BA0" w14:textId="77777777" w:rsidR="00BE673E" w:rsidRPr="00FC7496" w:rsidRDefault="003B5120" w:rsidP="00BE673E">
      <w:pPr>
        <w:pStyle w:val="Heading3"/>
      </w:pPr>
      <w:r w:rsidRPr="00FC7496">
        <w:t>11.3.1</w:t>
      </w:r>
      <w:r w:rsidRPr="00FC7496">
        <w:tab/>
        <w:t>Primary operating band</w:t>
      </w:r>
    </w:p>
    <w:p w14:paraId="48E4D176" w14:textId="77777777" w:rsidR="00BE673E" w:rsidRPr="00FC7496" w:rsidRDefault="00FB0B6E" w:rsidP="00BE673E">
      <w:r w:rsidRPr="00FC7496">
        <w:t>A test case using more than one radio frequency on the first operating band, shall avoid to be executed on operating</w:t>
      </w:r>
    </w:p>
    <w:p w14:paraId="0D446AEC" w14:textId="77777777" w:rsidR="00BE673E" w:rsidRPr="00FC7496" w:rsidRDefault="00BE673E" w:rsidP="00BE673E">
      <w:pPr>
        <w:pStyle w:val="B1"/>
      </w:pPr>
      <w:r w:rsidRPr="00FC7496">
        <w:t>Band 13,</w:t>
      </w:r>
    </w:p>
    <w:p w14:paraId="14C6850D" w14:textId="77777777" w:rsidR="00C6385C" w:rsidRPr="00FC7496" w:rsidRDefault="00BE673E" w:rsidP="00C6385C">
      <w:pPr>
        <w:pStyle w:val="B1"/>
      </w:pPr>
      <w:r w:rsidRPr="00FC7496">
        <w:t>Band 18</w:t>
      </w:r>
      <w:r w:rsidR="00C6385C" w:rsidRPr="00FC7496">
        <w:t>,</w:t>
      </w:r>
    </w:p>
    <w:p w14:paraId="1EEB08BC" w14:textId="77777777" w:rsidR="00940833" w:rsidRDefault="00C6385C" w:rsidP="00940833">
      <w:pPr>
        <w:pStyle w:val="B1"/>
      </w:pPr>
      <w:r w:rsidRPr="00FC7496">
        <w:t>Band 31</w:t>
      </w:r>
      <w:r w:rsidR="00940833">
        <w:t>,</w:t>
      </w:r>
    </w:p>
    <w:p w14:paraId="39BAD2F0" w14:textId="77777777" w:rsidR="006C75D5" w:rsidRDefault="00940833" w:rsidP="00940833">
      <w:pPr>
        <w:pStyle w:val="B1"/>
      </w:pPr>
      <w:r>
        <w:t>Band 72,</w:t>
      </w:r>
    </w:p>
    <w:p w14:paraId="4F3B1555" w14:textId="77777777" w:rsidR="0028634C" w:rsidRDefault="006C75D5" w:rsidP="0028634C">
      <w:pPr>
        <w:pStyle w:val="B1"/>
      </w:pPr>
      <w:r>
        <w:t>Band 73</w:t>
      </w:r>
      <w:r w:rsidR="0028634C">
        <w:t>,</w:t>
      </w:r>
    </w:p>
    <w:p w14:paraId="28AE370C" w14:textId="77777777" w:rsidR="0028634C" w:rsidRDefault="0028634C" w:rsidP="0028634C">
      <w:pPr>
        <w:pStyle w:val="B1"/>
      </w:pPr>
      <w:r>
        <w:t>Band 87,</w:t>
      </w:r>
    </w:p>
    <w:p w14:paraId="3E8280AE" w14:textId="77777777" w:rsidR="00BE673E" w:rsidRPr="00FC7496" w:rsidRDefault="0028634C" w:rsidP="0028634C">
      <w:pPr>
        <w:pStyle w:val="B1"/>
      </w:pPr>
      <w:r>
        <w:t>Band 88.</w:t>
      </w:r>
    </w:p>
    <w:p w14:paraId="2F8F6B54" w14:textId="77777777" w:rsidR="00BE673E" w:rsidRPr="00FC7496" w:rsidRDefault="00BE673E" w:rsidP="00BE673E">
      <w:r w:rsidRPr="00FC7496">
        <w:t>The list containing such test cases is given below:</w:t>
      </w:r>
    </w:p>
    <w:p w14:paraId="2C15405F" w14:textId="77777777" w:rsidR="00BE673E" w:rsidRPr="00FC7496" w:rsidRDefault="00BE673E" w:rsidP="00BE673E">
      <w:pPr>
        <w:pStyle w:val="B1"/>
      </w:pPr>
      <w:r w:rsidRPr="00FC7496">
        <w:t>6.1.2.15a</w:t>
      </w:r>
      <w:r w:rsidR="00567FC8" w:rsidRPr="00FC7496">
        <w:t>, 8.1.3.12.</w:t>
      </w:r>
    </w:p>
    <w:p w14:paraId="46534198" w14:textId="77777777" w:rsidR="00BE673E" w:rsidRPr="00FC7496" w:rsidRDefault="00BE673E" w:rsidP="00BE673E">
      <w:pPr>
        <w:pStyle w:val="Heading3"/>
      </w:pPr>
      <w:r w:rsidRPr="00FC7496">
        <w:t>11.3.2</w:t>
      </w:r>
      <w:r w:rsidRPr="00FC7496">
        <w:tab/>
        <w:t>Secondary operating band for inter-band cells</w:t>
      </w:r>
    </w:p>
    <w:p w14:paraId="03085032" w14:textId="77777777" w:rsidR="00BE673E" w:rsidRPr="00FC7496" w:rsidRDefault="00BE673E" w:rsidP="00BE673E">
      <w:r w:rsidRPr="00FC7496">
        <w:t>Test case using more than one radio frequency, on the second operating band, shall avoid to be executed on operating</w:t>
      </w:r>
    </w:p>
    <w:p w14:paraId="70F937D2" w14:textId="77777777" w:rsidR="00BE673E" w:rsidRPr="00FC7496" w:rsidRDefault="00BE673E" w:rsidP="00BE673E">
      <w:pPr>
        <w:pStyle w:val="B1"/>
      </w:pPr>
      <w:r w:rsidRPr="00FC7496">
        <w:t>Band 13,</w:t>
      </w:r>
    </w:p>
    <w:p w14:paraId="23DF7332" w14:textId="77777777" w:rsidR="00C6385C" w:rsidRPr="00FC7496" w:rsidRDefault="00BE673E" w:rsidP="00C6385C">
      <w:pPr>
        <w:pStyle w:val="B1"/>
      </w:pPr>
      <w:r w:rsidRPr="00FC7496">
        <w:t>Band 18</w:t>
      </w:r>
      <w:r w:rsidR="00C6385C" w:rsidRPr="00FC7496">
        <w:t>,</w:t>
      </w:r>
    </w:p>
    <w:p w14:paraId="4E5311F7" w14:textId="77777777" w:rsidR="00940833" w:rsidRDefault="00C6385C" w:rsidP="00940833">
      <w:pPr>
        <w:pStyle w:val="B1"/>
      </w:pPr>
      <w:r w:rsidRPr="00FC7496">
        <w:t>Band 31</w:t>
      </w:r>
      <w:r w:rsidR="00940833">
        <w:t>,</w:t>
      </w:r>
    </w:p>
    <w:p w14:paraId="63E51189" w14:textId="77777777" w:rsidR="006C75D5" w:rsidRDefault="00940833" w:rsidP="00940833">
      <w:pPr>
        <w:pStyle w:val="B1"/>
      </w:pPr>
      <w:r>
        <w:t>Band 72,</w:t>
      </w:r>
    </w:p>
    <w:p w14:paraId="65DEA8AE" w14:textId="77777777" w:rsidR="0028634C" w:rsidRDefault="006C75D5" w:rsidP="0028634C">
      <w:pPr>
        <w:pStyle w:val="B1"/>
      </w:pPr>
      <w:r>
        <w:t>Band 73</w:t>
      </w:r>
      <w:r w:rsidR="0028634C">
        <w:t>,</w:t>
      </w:r>
    </w:p>
    <w:p w14:paraId="29FA1B57" w14:textId="77777777" w:rsidR="0028634C" w:rsidRDefault="0028634C" w:rsidP="0028634C">
      <w:pPr>
        <w:pStyle w:val="B1"/>
      </w:pPr>
      <w:r>
        <w:t>Band 87,</w:t>
      </w:r>
    </w:p>
    <w:p w14:paraId="7AF7A34E" w14:textId="77777777" w:rsidR="00BE673E" w:rsidRPr="00FC7496" w:rsidRDefault="0028634C" w:rsidP="0028634C">
      <w:pPr>
        <w:pStyle w:val="B1"/>
      </w:pPr>
      <w:r>
        <w:t>Band 88.</w:t>
      </w:r>
    </w:p>
    <w:p w14:paraId="0940EB37" w14:textId="77777777" w:rsidR="00BE673E" w:rsidRPr="00FC7496" w:rsidRDefault="00BE673E" w:rsidP="00BE673E">
      <w:r w:rsidRPr="00FC7496">
        <w:t>The list containing such test cases is given below:</w:t>
      </w:r>
    </w:p>
    <w:p w14:paraId="1A8C4478" w14:textId="77777777" w:rsidR="00C6385C" w:rsidRPr="00FC7496" w:rsidRDefault="00BE673E" w:rsidP="00C6385C">
      <w:pPr>
        <w:pStyle w:val="B1"/>
      </w:pPr>
      <w:r w:rsidRPr="00FC7496">
        <w:t xml:space="preserve">6.1.1.1a, 6.1.1.3a, 6.1.1.4a, </w:t>
      </w:r>
      <w:r w:rsidR="00644926" w:rsidRPr="00FC7496">
        <w:t xml:space="preserve">6.1.2.5c, </w:t>
      </w:r>
      <w:r w:rsidRPr="00FC7496">
        <w:t>6.1.2.16, 8.1.3.11a,</w:t>
      </w:r>
      <w:r w:rsidR="00C6385C" w:rsidRPr="00FC7496">
        <w:t xml:space="preserve"> 8.1.3.12b,</w:t>
      </w:r>
      <w:r w:rsidRPr="00FC7496">
        <w:t xml:space="preserve"> 8.2.4.13a, 8.2.4.14a, 8.3.1.12a, 8.3.1.14a</w:t>
      </w:r>
    </w:p>
    <w:p w14:paraId="122B7EDF" w14:textId="77777777" w:rsidR="00C6385C" w:rsidRPr="00FC7496" w:rsidRDefault="00C6385C" w:rsidP="00C6385C">
      <w:pPr>
        <w:pStyle w:val="Heading3"/>
      </w:pPr>
      <w:r w:rsidRPr="00FC7496">
        <w:t>11.3.3</w:t>
      </w:r>
      <w:r w:rsidRPr="00FC7496">
        <w:tab/>
        <w:t>Replacement of test case execution</w:t>
      </w:r>
    </w:p>
    <w:p w14:paraId="29AEEB3C" w14:textId="77777777" w:rsidR="00C6385C" w:rsidRPr="00FC7496" w:rsidRDefault="00C6385C" w:rsidP="00C6385C">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36831572" w14:textId="77777777" w:rsidR="00C6385C" w:rsidRPr="00FC7496" w:rsidRDefault="00C6385C" w:rsidP="00C6385C">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C6385C" w:rsidRPr="00FC7496" w14:paraId="60B6DAF5" w14:textId="77777777" w:rsidTr="00D73B64">
        <w:tc>
          <w:tcPr>
            <w:tcW w:w="1843" w:type="dxa"/>
          </w:tcPr>
          <w:p w14:paraId="5DDA762D" w14:textId="77777777" w:rsidR="00C6385C" w:rsidRPr="00FC7496" w:rsidRDefault="00C6385C" w:rsidP="00D73B64">
            <w:pPr>
              <w:pStyle w:val="TAH"/>
            </w:pPr>
            <w:r w:rsidRPr="00FC7496">
              <w:t>Original test case</w:t>
            </w:r>
          </w:p>
        </w:tc>
        <w:tc>
          <w:tcPr>
            <w:tcW w:w="2693" w:type="dxa"/>
          </w:tcPr>
          <w:p w14:paraId="20F48C4B" w14:textId="77777777" w:rsidR="00C6385C" w:rsidRPr="00FC7496" w:rsidRDefault="00C6385C" w:rsidP="00D73B64">
            <w:pPr>
              <w:pStyle w:val="TAH"/>
            </w:pPr>
            <w:r w:rsidRPr="00FC7496">
              <w:t>Replacing test case</w:t>
            </w:r>
          </w:p>
        </w:tc>
      </w:tr>
      <w:tr w:rsidR="00C6385C" w:rsidRPr="00FC7496" w14:paraId="64CE49BD" w14:textId="77777777" w:rsidTr="00D73B64">
        <w:tc>
          <w:tcPr>
            <w:tcW w:w="1843" w:type="dxa"/>
          </w:tcPr>
          <w:p w14:paraId="61FACE4E" w14:textId="77777777" w:rsidR="00C6385C" w:rsidRPr="00FC7496" w:rsidRDefault="00C6385C" w:rsidP="00D73B64">
            <w:pPr>
              <w:pStyle w:val="TAC"/>
            </w:pPr>
            <w:r w:rsidRPr="00FC7496">
              <w:t>8.1.3.12</w:t>
            </w:r>
          </w:p>
        </w:tc>
        <w:tc>
          <w:tcPr>
            <w:tcW w:w="2693" w:type="dxa"/>
          </w:tcPr>
          <w:p w14:paraId="6DC9765A" w14:textId="77777777" w:rsidR="00C6385C" w:rsidRPr="00FC7496" w:rsidRDefault="00C6385C" w:rsidP="00D73B64">
            <w:pPr>
              <w:pStyle w:val="TAC"/>
            </w:pPr>
            <w:r w:rsidRPr="00FC7496">
              <w:t>8.1.3.12b</w:t>
            </w:r>
          </w:p>
        </w:tc>
      </w:tr>
    </w:tbl>
    <w:p w14:paraId="58EFB8FE" w14:textId="77777777" w:rsidR="00567744" w:rsidRDefault="00567744" w:rsidP="00567744"/>
    <w:p w14:paraId="7F98C03C" w14:textId="77777777" w:rsidR="00BE673E" w:rsidRDefault="00567744" w:rsidP="00FC02C3">
      <w:pPr>
        <w:pStyle w:val="Heading3"/>
      </w:pPr>
      <w:r w:rsidRPr="00E34C00">
        <w:t>11.3.4</w:t>
      </w:r>
      <w:r>
        <w:tab/>
      </w:r>
      <w:r w:rsidRPr="00E34C00">
        <w:t>Inter</w:t>
      </w:r>
      <w:r>
        <w:t>-</w:t>
      </w:r>
      <w:r w:rsidRPr="00E34C00">
        <w:t>band MBMS</w:t>
      </w:r>
    </w:p>
    <w:p w14:paraId="2213C771" w14:textId="77777777" w:rsidR="00567744" w:rsidRPr="00FC7496" w:rsidRDefault="00567744" w:rsidP="00567744">
      <w:r w:rsidRPr="008B6FF7">
        <w:t>MBMS service continuity test cases</w:t>
      </w:r>
      <w:r w:rsidRPr="00873EC3">
        <w:t xml:space="preserve"> shall avoid to be executed on operating</w:t>
      </w:r>
      <w:r w:rsidRPr="00B07753">
        <w:t xml:space="preserve"> bands with different bandwidth.</w:t>
      </w:r>
    </w:p>
    <w:p w14:paraId="6BD70773" w14:textId="77777777" w:rsidR="00567744" w:rsidRDefault="00567744" w:rsidP="00567744">
      <w:r>
        <w:t>The list containing such test cases is given below:</w:t>
      </w:r>
    </w:p>
    <w:p w14:paraId="3345B8F8" w14:textId="77777777" w:rsidR="00567744" w:rsidRPr="00FC7496" w:rsidRDefault="00567744" w:rsidP="00FC02C3">
      <w:pPr>
        <w:pStyle w:val="B1"/>
      </w:pPr>
      <w:r>
        <w:t>17.4.3a</w:t>
      </w:r>
    </w:p>
    <w:p w14:paraId="14D5D50B" w14:textId="77777777" w:rsidR="00EC7B3D" w:rsidRPr="00FC7496" w:rsidRDefault="00EC7B3D" w:rsidP="00EC7B3D">
      <w:pPr>
        <w:pStyle w:val="Heading2"/>
      </w:pPr>
      <w:r w:rsidRPr="00FC7496">
        <w:t>11.4</w:t>
      </w:r>
      <w:r w:rsidRPr="00FC7496">
        <w:tab/>
        <w:t>EUTRA CA</w:t>
      </w:r>
    </w:p>
    <w:p w14:paraId="6A5ABD64" w14:textId="77777777" w:rsidR="00EC7B3D" w:rsidRPr="00FC7496" w:rsidRDefault="00EC7B3D" w:rsidP="00EC7B3D">
      <w:r w:rsidRPr="00FC7496">
        <w:t xml:space="preserve">The restriction on CA test case execution as listed in this clause is due to the restriction of bandwidth of an EUTRA CA band </w:t>
      </w:r>
      <w:r w:rsidR="00C9284E" w:rsidRPr="00FC7496">
        <w:t>accommodating</w:t>
      </w:r>
      <w:r w:rsidRPr="00FC7496">
        <w:t xml:space="preserve"> the necessary number of EUTRA radio frequencies.</w:t>
      </w:r>
    </w:p>
    <w:p w14:paraId="3620A096" w14:textId="77777777" w:rsidR="00EC7B3D" w:rsidRPr="00FC7496" w:rsidRDefault="00EC7B3D" w:rsidP="00EC7B3D">
      <w:pPr>
        <w:pStyle w:val="Heading3"/>
      </w:pPr>
      <w:r w:rsidRPr="00FC7496">
        <w:t>11.4.1</w:t>
      </w:r>
      <w:r w:rsidRPr="00FC7496">
        <w:tab/>
        <w:t>CA contiguous Intra-band operation</w:t>
      </w:r>
    </w:p>
    <w:p w14:paraId="1CBD6C9E" w14:textId="77777777" w:rsidR="00EC7B3D" w:rsidRPr="00FC7496" w:rsidRDefault="00EC7B3D" w:rsidP="00EC7B3D">
      <w:pPr>
        <w:keepNext/>
        <w:keepLines/>
      </w:pPr>
      <w:r w:rsidRPr="00FC7496">
        <w:t>Test case using more than two radio frequencies, i.e. using the radio frequencies f3 or f4 specified in TS 36.508 [3], shall avoid to be executed on E-UTRA CA Configuration:</w:t>
      </w:r>
    </w:p>
    <w:p w14:paraId="29FC9FDF" w14:textId="77777777" w:rsidR="002664A4" w:rsidRPr="00FC7496" w:rsidRDefault="002664A4" w:rsidP="002664A4">
      <w:pPr>
        <w:pStyle w:val="B1"/>
        <w:rPr>
          <w:lang w:eastAsia="zh-CN"/>
        </w:rPr>
      </w:pPr>
      <w:r w:rsidRPr="00FC7496">
        <w:rPr>
          <w:lang w:eastAsia="zh-CN"/>
        </w:rPr>
        <w:t>CA_5B,</w:t>
      </w:r>
    </w:p>
    <w:p w14:paraId="5B8E09DF" w14:textId="77777777" w:rsidR="009776C4" w:rsidRPr="00FC7496" w:rsidRDefault="009776C4" w:rsidP="009776C4">
      <w:pPr>
        <w:pStyle w:val="B1"/>
        <w:rPr>
          <w:lang w:eastAsia="zh-CN"/>
        </w:rPr>
      </w:pPr>
      <w:r w:rsidRPr="00FC7496">
        <w:rPr>
          <w:lang w:eastAsia="zh-CN"/>
        </w:rPr>
        <w:t>CA_23B,</w:t>
      </w:r>
    </w:p>
    <w:p w14:paraId="731DA45F" w14:textId="77777777" w:rsidR="00CB593E" w:rsidRPr="00FC7496" w:rsidRDefault="00EC7B3D" w:rsidP="00CB593E">
      <w:pPr>
        <w:pStyle w:val="B1"/>
      </w:pPr>
      <w:r w:rsidRPr="00FC7496">
        <w:rPr>
          <w:lang w:eastAsia="zh-CN"/>
        </w:rPr>
        <w:t>CA_</w:t>
      </w:r>
      <w:r w:rsidRPr="00FC7496">
        <w:t>38C</w:t>
      </w:r>
      <w:r w:rsidR="00CB593E" w:rsidRPr="00FC7496">
        <w:t>,</w:t>
      </w:r>
    </w:p>
    <w:p w14:paraId="5337D416" w14:textId="77777777" w:rsidR="005A1FB2" w:rsidRPr="00FC7496" w:rsidRDefault="00CB593E" w:rsidP="005A1FB2">
      <w:pPr>
        <w:pStyle w:val="B1"/>
      </w:pPr>
      <w:r w:rsidRPr="00FC7496">
        <w:t>CA_39C</w:t>
      </w:r>
      <w:r w:rsidR="005A1FB2" w:rsidRPr="00FC7496">
        <w:t>,</w:t>
      </w:r>
    </w:p>
    <w:p w14:paraId="1FD02856" w14:textId="77777777" w:rsidR="00EC7B3D" w:rsidRPr="00FC7496" w:rsidRDefault="005A1FB2" w:rsidP="005A1FB2">
      <w:pPr>
        <w:pStyle w:val="B1"/>
      </w:pPr>
      <w:r w:rsidRPr="00FC7496">
        <w:t>CA_70C</w:t>
      </w:r>
      <w:r w:rsidR="00EC7B3D" w:rsidRPr="00FC7496">
        <w:t>.</w:t>
      </w:r>
    </w:p>
    <w:p w14:paraId="0FA824A4" w14:textId="77777777" w:rsidR="006264B3" w:rsidRPr="00FC7496" w:rsidRDefault="00EC7B3D" w:rsidP="006264B3">
      <w:r w:rsidRPr="00FC7496">
        <w:t>The list containing such test cases is given below:</w:t>
      </w:r>
    </w:p>
    <w:p w14:paraId="4092604D" w14:textId="77777777" w:rsidR="005A1FB2" w:rsidRPr="00FC7496" w:rsidRDefault="006264B3" w:rsidP="005A1FB2">
      <w:pPr>
        <w:pStyle w:val="B1"/>
      </w:pPr>
      <w:r w:rsidRPr="00FC7496">
        <w:t>8.2.4.19.1, 8.2.4.21.1</w:t>
      </w:r>
    </w:p>
    <w:p w14:paraId="4A8530B4" w14:textId="77777777" w:rsidR="005A1FB2" w:rsidRPr="00FC7496" w:rsidRDefault="005A1FB2" w:rsidP="005A1FB2">
      <w:r w:rsidRPr="00FC7496">
        <w:t xml:space="preserve">The following test cases </w:t>
      </w:r>
      <w:r w:rsidR="005935C1" w:rsidRPr="00FC7496">
        <w:t>with UL transmission</w:t>
      </w:r>
      <w:r w:rsidRPr="00FC7496">
        <w:t xml:space="preserve"> on f2 are not applicable to be run when executed in the band combinations CA_70C:</w:t>
      </w:r>
    </w:p>
    <w:p w14:paraId="72AA5536" w14:textId="77777777" w:rsidR="005A1FB2" w:rsidRPr="00FC7496" w:rsidRDefault="005A1FB2" w:rsidP="005A1FB2">
      <w:pPr>
        <w:pStyle w:val="B1"/>
      </w:pPr>
      <w:r w:rsidRPr="00FC7496">
        <w:t>7.1.2.10.1,</w:t>
      </w:r>
    </w:p>
    <w:p w14:paraId="0B93E112" w14:textId="77777777" w:rsidR="005A1FB2" w:rsidRPr="00FC7496" w:rsidRDefault="005A1FB2" w:rsidP="005A1FB2">
      <w:pPr>
        <w:pStyle w:val="B1"/>
      </w:pPr>
      <w:r w:rsidRPr="00FC7496">
        <w:t>7.1.2.11.1,</w:t>
      </w:r>
    </w:p>
    <w:p w14:paraId="432E2B1B" w14:textId="77777777" w:rsidR="005A1FB2" w:rsidRPr="00FC7496" w:rsidRDefault="005A1FB2" w:rsidP="005A1FB2">
      <w:pPr>
        <w:pStyle w:val="B1"/>
      </w:pPr>
      <w:r w:rsidRPr="00FC7496">
        <w:t>7.1.4.20.1,</w:t>
      </w:r>
    </w:p>
    <w:p w14:paraId="5D389428" w14:textId="77777777" w:rsidR="005A1FB2" w:rsidRPr="00FC7496" w:rsidRDefault="005A1FB2" w:rsidP="005A1FB2">
      <w:pPr>
        <w:pStyle w:val="B1"/>
      </w:pPr>
      <w:r w:rsidRPr="00FC7496">
        <w:t>8.2.2.7.1,</w:t>
      </w:r>
    </w:p>
    <w:p w14:paraId="5E98AB34" w14:textId="77777777" w:rsidR="005A1FB2" w:rsidRPr="00FC7496" w:rsidRDefault="005A1FB2" w:rsidP="005A1FB2">
      <w:pPr>
        <w:pStyle w:val="B1"/>
      </w:pPr>
      <w:r w:rsidRPr="00FC7496">
        <w:t>8.2.4.17.1,</w:t>
      </w:r>
    </w:p>
    <w:p w14:paraId="21ECE094" w14:textId="77777777" w:rsidR="005A1FB2" w:rsidRPr="00FC7496" w:rsidRDefault="005A1FB2" w:rsidP="005A1FB2">
      <w:pPr>
        <w:pStyle w:val="B1"/>
      </w:pPr>
      <w:r w:rsidRPr="00FC7496">
        <w:t>8.2.4.20.1,</w:t>
      </w:r>
    </w:p>
    <w:p w14:paraId="17705CD1" w14:textId="77777777" w:rsidR="005A1FB2" w:rsidRPr="00FC7496" w:rsidRDefault="005A1FB2" w:rsidP="005A1FB2">
      <w:pPr>
        <w:pStyle w:val="B1"/>
      </w:pPr>
      <w:r w:rsidRPr="00FC7496">
        <w:t>8.2.4.23.1,</w:t>
      </w:r>
    </w:p>
    <w:p w14:paraId="4CA5899A" w14:textId="77777777" w:rsidR="005A1FB2" w:rsidRPr="00FC7496" w:rsidRDefault="005A1FB2" w:rsidP="005A1FB2">
      <w:pPr>
        <w:pStyle w:val="B1"/>
      </w:pPr>
      <w:r w:rsidRPr="00FC7496">
        <w:t>8.3.1.17.1,</w:t>
      </w:r>
    </w:p>
    <w:p w14:paraId="059CC452" w14:textId="77777777" w:rsidR="00EC7B3D" w:rsidRPr="00FC7496" w:rsidRDefault="005A1FB2" w:rsidP="005A1FB2">
      <w:pPr>
        <w:pStyle w:val="B1"/>
      </w:pPr>
      <w:r w:rsidRPr="00FC7496">
        <w:t>8.3.1.18.1</w:t>
      </w:r>
    </w:p>
    <w:p w14:paraId="6A243C6D" w14:textId="77777777" w:rsidR="00EC7B3D" w:rsidRPr="00FC7496" w:rsidRDefault="00EC7B3D" w:rsidP="00EC7B3D">
      <w:pPr>
        <w:pStyle w:val="Heading3"/>
      </w:pPr>
      <w:r w:rsidRPr="00FC7496">
        <w:t>11.4.2</w:t>
      </w:r>
      <w:r w:rsidRPr="00FC7496">
        <w:tab/>
        <w:t>CA Inter-band operation</w:t>
      </w:r>
    </w:p>
    <w:p w14:paraId="0B2F1C1C" w14:textId="77777777" w:rsidR="00C6385C" w:rsidRPr="00FC7496" w:rsidRDefault="00C6385C" w:rsidP="00C6385C">
      <w:pPr>
        <w:keepNext/>
        <w:keepLines/>
      </w:pPr>
      <w:r w:rsidRPr="00FC7496">
        <w:t>Test case using more than one radio frequency on the primary band, i.e. using the radio frequency f2 specified in TS 36.508 [3], shall avoid to be executed on E-UTRA CA Configuration:</w:t>
      </w:r>
    </w:p>
    <w:p w14:paraId="295610FA" w14:textId="77777777" w:rsidR="00B9017D" w:rsidRPr="00FC7496" w:rsidRDefault="00B9017D" w:rsidP="00B9017D">
      <w:pPr>
        <w:pStyle w:val="B1"/>
      </w:pPr>
      <w:r w:rsidRPr="00FC7496">
        <w:t>CA_3A-11A,</w:t>
      </w:r>
    </w:p>
    <w:p w14:paraId="65D60023" w14:textId="77777777" w:rsidR="00B9017D" w:rsidRPr="00FC7496" w:rsidRDefault="00B9017D" w:rsidP="00B9017D">
      <w:pPr>
        <w:pStyle w:val="B1"/>
      </w:pPr>
      <w:r w:rsidRPr="00FC7496">
        <w:t>CA_5A-29A,</w:t>
      </w:r>
    </w:p>
    <w:p w14:paraId="5DD03D31" w14:textId="77777777" w:rsidR="00C6385C" w:rsidRPr="00FC7496" w:rsidRDefault="00CB593E" w:rsidP="00B9017D">
      <w:pPr>
        <w:pStyle w:val="B1"/>
      </w:pPr>
      <w:r w:rsidRPr="00FC7496">
        <w:t>CA_8A-11A</w:t>
      </w:r>
      <w:r w:rsidR="00C6385C" w:rsidRPr="00FC7496">
        <w:t>,</w:t>
      </w:r>
    </w:p>
    <w:p w14:paraId="18C87205" w14:textId="77777777" w:rsidR="00183270" w:rsidRPr="00FC7496" w:rsidRDefault="009776C4" w:rsidP="00183270">
      <w:pPr>
        <w:pStyle w:val="B1"/>
      </w:pPr>
      <w:r w:rsidRPr="00FC7496">
        <w:t>CA_12A-25A,</w:t>
      </w:r>
    </w:p>
    <w:p w14:paraId="5CCAEEE6" w14:textId="77777777" w:rsidR="005935C1" w:rsidRPr="00FC7496" w:rsidRDefault="00183270" w:rsidP="005935C1">
      <w:pPr>
        <w:pStyle w:val="B1"/>
      </w:pPr>
      <w:r w:rsidRPr="00FC7496">
        <w:t>CA_12A-30A,</w:t>
      </w:r>
    </w:p>
    <w:p w14:paraId="703BD986" w14:textId="77777777" w:rsidR="002C0377" w:rsidRPr="00FC7496" w:rsidRDefault="005935C1" w:rsidP="005935C1">
      <w:pPr>
        <w:pStyle w:val="B1"/>
      </w:pPr>
      <w:r w:rsidRPr="00FC7496">
        <w:t>CA_12A-66A,</w:t>
      </w:r>
    </w:p>
    <w:p w14:paraId="4314E011" w14:textId="77777777" w:rsidR="005935C1" w:rsidRPr="00FC7496" w:rsidRDefault="002C0377" w:rsidP="005935C1">
      <w:pPr>
        <w:pStyle w:val="B1"/>
      </w:pPr>
      <w:r w:rsidRPr="00FC7496">
        <w:t>CA_13A-66A,</w:t>
      </w:r>
    </w:p>
    <w:p w14:paraId="12E4C5B8" w14:textId="77777777" w:rsidR="005935C1" w:rsidRPr="00FC7496" w:rsidRDefault="005935C1" w:rsidP="005935C1">
      <w:pPr>
        <w:pStyle w:val="B1"/>
      </w:pPr>
      <w:r w:rsidRPr="00FC7496">
        <w:t>CA_14A-30A,</w:t>
      </w:r>
    </w:p>
    <w:p w14:paraId="6D81D9A4" w14:textId="77777777" w:rsidR="009776C4" w:rsidRPr="00FC7496" w:rsidRDefault="005935C1" w:rsidP="005935C1">
      <w:pPr>
        <w:pStyle w:val="B1"/>
      </w:pPr>
      <w:r w:rsidRPr="00FC7496">
        <w:t>CA_1</w:t>
      </w:r>
      <w:r w:rsidRPr="00FC7496">
        <w:rPr>
          <w:lang w:eastAsia="zh-TW"/>
        </w:rPr>
        <w:t>4</w:t>
      </w:r>
      <w:r w:rsidRPr="00FC7496">
        <w:t>A-</w:t>
      </w:r>
      <w:r w:rsidRPr="00FC7496">
        <w:rPr>
          <w:lang w:eastAsia="zh-TW"/>
        </w:rPr>
        <w:t>66</w:t>
      </w:r>
      <w:r w:rsidRPr="00FC7496">
        <w:t>A,</w:t>
      </w:r>
    </w:p>
    <w:p w14:paraId="29875274" w14:textId="77777777" w:rsidR="00CB593E" w:rsidRPr="00FC7496" w:rsidRDefault="00CB593E" w:rsidP="00CB593E">
      <w:pPr>
        <w:pStyle w:val="B1"/>
      </w:pPr>
      <w:r w:rsidRPr="00FC7496">
        <w:t>CA_18A-28A,</w:t>
      </w:r>
    </w:p>
    <w:p w14:paraId="4772F8F1" w14:textId="77777777" w:rsidR="002664A4" w:rsidRPr="00FC7496" w:rsidRDefault="009776C4" w:rsidP="002664A4">
      <w:pPr>
        <w:pStyle w:val="B1"/>
      </w:pPr>
      <w:r w:rsidRPr="00FC7496">
        <w:t>CA_19A-21A,</w:t>
      </w:r>
    </w:p>
    <w:p w14:paraId="20C5165C" w14:textId="77777777" w:rsidR="00152039" w:rsidRPr="00FC7496" w:rsidRDefault="002664A4" w:rsidP="002664A4">
      <w:pPr>
        <w:pStyle w:val="B1"/>
      </w:pPr>
      <w:r w:rsidRPr="00FC7496">
        <w:t>CA_19A-28A,</w:t>
      </w:r>
    </w:p>
    <w:p w14:paraId="43F794F9" w14:textId="77777777" w:rsidR="00183270" w:rsidRPr="00FC7496" w:rsidRDefault="00152039" w:rsidP="00183270">
      <w:pPr>
        <w:pStyle w:val="B1"/>
      </w:pPr>
      <w:r w:rsidRPr="00FC7496">
        <w:t>CA_19A-42A,</w:t>
      </w:r>
    </w:p>
    <w:p w14:paraId="0C1AEE3A" w14:textId="77777777" w:rsidR="002664A4" w:rsidRPr="00FC7496" w:rsidRDefault="00183270" w:rsidP="002664A4">
      <w:pPr>
        <w:pStyle w:val="B1"/>
      </w:pPr>
      <w:r w:rsidRPr="00FC7496">
        <w:t>CA_19A-42C,</w:t>
      </w:r>
    </w:p>
    <w:p w14:paraId="0031CB6A" w14:textId="77777777" w:rsidR="00F56F87" w:rsidRPr="00FC7496" w:rsidRDefault="00F56F87" w:rsidP="00F56F87">
      <w:pPr>
        <w:pStyle w:val="B1"/>
        <w:rPr>
          <w:lang w:eastAsia="ja-JP"/>
        </w:rPr>
      </w:pPr>
      <w:r w:rsidRPr="00FC7496">
        <w:rPr>
          <w:lang w:eastAsia="ja-JP"/>
        </w:rPr>
        <w:t>CA_21A-42A,</w:t>
      </w:r>
    </w:p>
    <w:p w14:paraId="115558A9" w14:textId="77777777" w:rsidR="005935C1" w:rsidRPr="00FC7496" w:rsidRDefault="002664A4" w:rsidP="005935C1">
      <w:pPr>
        <w:pStyle w:val="B1"/>
      </w:pPr>
      <w:r w:rsidRPr="00FC7496">
        <w:t>CA_21A-42C,</w:t>
      </w:r>
    </w:p>
    <w:p w14:paraId="1236F2E3" w14:textId="77777777" w:rsidR="00383E2F" w:rsidRPr="00FC7496" w:rsidRDefault="005935C1" w:rsidP="00383E2F">
      <w:pPr>
        <w:pStyle w:val="B1"/>
      </w:pPr>
      <w:r w:rsidRPr="00FC7496">
        <w:t>CA_30A-66A</w:t>
      </w:r>
      <w:r w:rsidR="00383E2F" w:rsidRPr="00FC7496">
        <w:t>,</w:t>
      </w:r>
    </w:p>
    <w:p w14:paraId="6110A5BE" w14:textId="77777777" w:rsidR="00383E2F" w:rsidRPr="00FC7496" w:rsidRDefault="00383E2F" w:rsidP="00383E2F">
      <w:pPr>
        <w:pStyle w:val="B1"/>
        <w:rPr>
          <w:lang w:eastAsia="zh-CN"/>
        </w:rPr>
      </w:pPr>
      <w:r w:rsidRPr="00FC7496">
        <w:rPr>
          <w:lang w:eastAsia="zh-CN"/>
        </w:rPr>
        <w:t>CA_70A-71A,</w:t>
      </w:r>
    </w:p>
    <w:p w14:paraId="56B34DA9" w14:textId="77777777" w:rsidR="00876991" w:rsidRPr="00FC7496" w:rsidRDefault="00383E2F" w:rsidP="00383E2F">
      <w:pPr>
        <w:pStyle w:val="B1"/>
      </w:pPr>
      <w:r w:rsidRPr="00FC7496">
        <w:t>CA_70C-71A</w:t>
      </w:r>
    </w:p>
    <w:p w14:paraId="37B71E11" w14:textId="77777777" w:rsidR="00CB593E" w:rsidRPr="00FC7496" w:rsidRDefault="00CB593E" w:rsidP="00CB593E">
      <w:pPr>
        <w:pStyle w:val="B1"/>
      </w:pPr>
      <w:r w:rsidRPr="00FC7496">
        <w:t>and on E-UTRA CA switched configuration</w:t>
      </w:r>
    </w:p>
    <w:p w14:paraId="07094B92" w14:textId="77777777" w:rsidR="00CB593E" w:rsidRPr="00FC7496" w:rsidRDefault="00CB593E" w:rsidP="00CB593E">
      <w:pPr>
        <w:pStyle w:val="B1"/>
      </w:pPr>
      <w:r w:rsidRPr="00FC7496">
        <w:t>CA_1A-18A,</w:t>
      </w:r>
    </w:p>
    <w:p w14:paraId="0AA4C7E8" w14:textId="77777777" w:rsidR="00CB593E" w:rsidRPr="00FC7496" w:rsidRDefault="00CB593E" w:rsidP="00CB593E">
      <w:pPr>
        <w:pStyle w:val="B1"/>
      </w:pPr>
      <w:r w:rsidRPr="00FC7496">
        <w:t>CA_1A-19A,</w:t>
      </w:r>
    </w:p>
    <w:p w14:paraId="6E95B4AB" w14:textId="77777777" w:rsidR="002D7362" w:rsidRPr="00FC7496" w:rsidRDefault="00CB593E" w:rsidP="002D7362">
      <w:pPr>
        <w:pStyle w:val="B1"/>
      </w:pPr>
      <w:r w:rsidRPr="00FC7496">
        <w:t>CA_1A-21A,</w:t>
      </w:r>
    </w:p>
    <w:p w14:paraId="0040F677" w14:textId="77777777" w:rsidR="002D7362" w:rsidRPr="00FC7496" w:rsidRDefault="002D7362" w:rsidP="002D7362">
      <w:pPr>
        <w:pStyle w:val="B1"/>
      </w:pPr>
      <w:r w:rsidRPr="00FC7496">
        <w:t>CA_2A-12A,</w:t>
      </w:r>
    </w:p>
    <w:p w14:paraId="573BEDE6" w14:textId="77777777" w:rsidR="005935C1" w:rsidRPr="00FC7496" w:rsidRDefault="002D7362" w:rsidP="005935C1">
      <w:pPr>
        <w:pStyle w:val="B1"/>
      </w:pPr>
      <w:r w:rsidRPr="00FC7496">
        <w:t>CA_2A-13A,</w:t>
      </w:r>
    </w:p>
    <w:p w14:paraId="31227303" w14:textId="77777777" w:rsidR="00876991" w:rsidRPr="00FC7496" w:rsidRDefault="005935C1" w:rsidP="00876991">
      <w:pPr>
        <w:pStyle w:val="B1"/>
      </w:pPr>
      <w:r w:rsidRPr="00FC7496">
        <w:t>CA_2A-14A,</w:t>
      </w:r>
    </w:p>
    <w:p w14:paraId="11A315E1" w14:textId="77777777" w:rsidR="002D7362" w:rsidRPr="00FC7496" w:rsidRDefault="009776C4" w:rsidP="002D7362">
      <w:pPr>
        <w:pStyle w:val="B1"/>
      </w:pPr>
      <w:r w:rsidRPr="00FC7496">
        <w:t>CA_2A-17A,</w:t>
      </w:r>
    </w:p>
    <w:p w14:paraId="388B1FC5" w14:textId="77777777" w:rsidR="00B9017D" w:rsidRPr="00FC7496" w:rsidRDefault="009776C4" w:rsidP="00B9017D">
      <w:pPr>
        <w:pStyle w:val="B1"/>
      </w:pPr>
      <w:r w:rsidRPr="00FC7496">
        <w:t>CA_2A-30A,</w:t>
      </w:r>
    </w:p>
    <w:p w14:paraId="4C4EA9E6" w14:textId="77777777" w:rsidR="009776C4" w:rsidRPr="00FC7496" w:rsidRDefault="00B9017D" w:rsidP="00B9017D">
      <w:pPr>
        <w:pStyle w:val="B1"/>
      </w:pPr>
      <w:r w:rsidRPr="00FC7496">
        <w:t>CA_3A-11A,</w:t>
      </w:r>
    </w:p>
    <w:p w14:paraId="00D8B486" w14:textId="77777777" w:rsidR="00CB593E" w:rsidRPr="00FC7496" w:rsidRDefault="00CB593E" w:rsidP="00CB593E">
      <w:pPr>
        <w:pStyle w:val="B1"/>
      </w:pPr>
      <w:r w:rsidRPr="00FC7496">
        <w:t>CA_3A-19A,</w:t>
      </w:r>
    </w:p>
    <w:p w14:paraId="14923599" w14:textId="77777777" w:rsidR="00CB593E" w:rsidRPr="00FC7496" w:rsidRDefault="00CB593E" w:rsidP="00CB593E">
      <w:pPr>
        <w:pStyle w:val="B1"/>
      </w:pPr>
      <w:r w:rsidRPr="00FC7496">
        <w:t>CA_4A-12A,</w:t>
      </w:r>
    </w:p>
    <w:p w14:paraId="481EFBE9" w14:textId="77777777" w:rsidR="00CB593E" w:rsidRPr="00FC7496" w:rsidRDefault="00CB593E" w:rsidP="00CB593E">
      <w:pPr>
        <w:pStyle w:val="B1"/>
      </w:pPr>
      <w:r w:rsidRPr="00FC7496">
        <w:t>CA_4A-13A,</w:t>
      </w:r>
    </w:p>
    <w:p w14:paraId="67B2EA01" w14:textId="77777777" w:rsidR="00CB593E" w:rsidRPr="00FC7496" w:rsidRDefault="00CB593E" w:rsidP="00CB593E">
      <w:pPr>
        <w:pStyle w:val="B1"/>
      </w:pPr>
      <w:r w:rsidRPr="00FC7496">
        <w:t>CA_4A-17A,</w:t>
      </w:r>
    </w:p>
    <w:p w14:paraId="55C80E1D" w14:textId="77777777" w:rsidR="009776C4" w:rsidRPr="00FC7496" w:rsidRDefault="009776C4" w:rsidP="009776C4">
      <w:pPr>
        <w:pStyle w:val="B1"/>
      </w:pPr>
      <w:r w:rsidRPr="00FC7496">
        <w:t>CA_4A-30A,</w:t>
      </w:r>
    </w:p>
    <w:p w14:paraId="76D261FF" w14:textId="77777777" w:rsidR="00CB593E" w:rsidRPr="00FC7496" w:rsidRDefault="00CB593E" w:rsidP="00CB593E">
      <w:pPr>
        <w:pStyle w:val="B1"/>
      </w:pPr>
      <w:r w:rsidRPr="00FC7496">
        <w:t>CA_5A-12A,</w:t>
      </w:r>
    </w:p>
    <w:p w14:paraId="00067052" w14:textId="77777777" w:rsidR="002D7362" w:rsidRPr="00FC7496" w:rsidRDefault="002D7362" w:rsidP="002D7362">
      <w:pPr>
        <w:pStyle w:val="B1"/>
      </w:pPr>
      <w:r w:rsidRPr="00FC7496">
        <w:t>CA_5A-13A,</w:t>
      </w:r>
    </w:p>
    <w:p w14:paraId="120FB6DC" w14:textId="77777777" w:rsidR="005A1FB2" w:rsidRPr="00FC7496" w:rsidRDefault="00CB593E" w:rsidP="005A1FB2">
      <w:pPr>
        <w:pStyle w:val="B1"/>
      </w:pPr>
      <w:r w:rsidRPr="00FC7496">
        <w:t>CA_5A-17A,</w:t>
      </w:r>
    </w:p>
    <w:p w14:paraId="7FE6CAD2" w14:textId="77777777" w:rsidR="00152039" w:rsidRPr="00FC7496" w:rsidRDefault="009776C4" w:rsidP="00152039">
      <w:pPr>
        <w:pStyle w:val="B1"/>
      </w:pPr>
      <w:r w:rsidRPr="00FC7496">
        <w:t>CA_5A-30A</w:t>
      </w:r>
      <w:r w:rsidR="00152039" w:rsidRPr="00FC7496">
        <w:t>,</w:t>
      </w:r>
    </w:p>
    <w:p w14:paraId="53FFCAED" w14:textId="77777777" w:rsidR="009776C4" w:rsidRPr="00FC7496" w:rsidRDefault="00152039" w:rsidP="00152039">
      <w:pPr>
        <w:pStyle w:val="B1"/>
      </w:pPr>
      <w:r w:rsidRPr="00FC7496">
        <w:t>CA_7A-12A</w:t>
      </w:r>
      <w:r w:rsidR="009776C4" w:rsidRPr="00FC7496">
        <w:t>,</w:t>
      </w:r>
    </w:p>
    <w:p w14:paraId="1718B872" w14:textId="77777777" w:rsidR="002D7362" w:rsidRPr="00FC7496" w:rsidRDefault="002D7362" w:rsidP="002D7362">
      <w:pPr>
        <w:pStyle w:val="B1"/>
      </w:pPr>
      <w:r w:rsidRPr="00FC7496">
        <w:t>CA_8A-11A,</w:t>
      </w:r>
    </w:p>
    <w:p w14:paraId="2A68B8CB" w14:textId="77777777" w:rsidR="00CB593E" w:rsidRPr="00FC7496" w:rsidRDefault="00CB593E" w:rsidP="00CB593E">
      <w:pPr>
        <w:pStyle w:val="B1"/>
      </w:pPr>
      <w:r w:rsidRPr="00FC7496">
        <w:t>CA_11A-18A,</w:t>
      </w:r>
    </w:p>
    <w:p w14:paraId="0E861340" w14:textId="77777777" w:rsidR="005935C1" w:rsidRPr="00FC7496" w:rsidRDefault="002D7362" w:rsidP="005935C1">
      <w:pPr>
        <w:pStyle w:val="B1"/>
      </w:pPr>
      <w:r w:rsidRPr="00FC7496">
        <w:t>CA_12A-30A,</w:t>
      </w:r>
    </w:p>
    <w:p w14:paraId="489D2703" w14:textId="77777777" w:rsidR="002D7362" w:rsidRPr="00FC7496" w:rsidRDefault="005935C1" w:rsidP="005935C1">
      <w:pPr>
        <w:pStyle w:val="B1"/>
      </w:pPr>
      <w:r w:rsidRPr="00FC7496">
        <w:t>CA_14A-30A,</w:t>
      </w:r>
    </w:p>
    <w:p w14:paraId="4FEE70BC" w14:textId="77777777" w:rsidR="0072247E" w:rsidRPr="00FC7496" w:rsidRDefault="00CB593E" w:rsidP="0072247E">
      <w:pPr>
        <w:pStyle w:val="B1"/>
      </w:pPr>
      <w:r w:rsidRPr="00FC7496">
        <w:t>CA_19A-21A</w:t>
      </w:r>
      <w:r w:rsidR="00152039" w:rsidRPr="00FC7496">
        <w:t>,</w:t>
      </w:r>
    </w:p>
    <w:p w14:paraId="0967C38D" w14:textId="77777777" w:rsidR="00152039" w:rsidRPr="00FC7496" w:rsidRDefault="0072247E" w:rsidP="0072247E">
      <w:pPr>
        <w:pStyle w:val="B1"/>
      </w:pPr>
      <w:r w:rsidRPr="00FC7496">
        <w:t>CA_20A-31A,</w:t>
      </w:r>
    </w:p>
    <w:p w14:paraId="6CC5B73C" w14:textId="77777777" w:rsidR="005935C1" w:rsidRPr="00FC7496" w:rsidRDefault="00152039" w:rsidP="005935C1">
      <w:pPr>
        <w:pStyle w:val="B1"/>
      </w:pPr>
      <w:r w:rsidRPr="00FC7496">
        <w:t>CA_29A-30A</w:t>
      </w:r>
      <w:r w:rsidR="005935C1" w:rsidRPr="00FC7496">
        <w:t>,</w:t>
      </w:r>
    </w:p>
    <w:p w14:paraId="78136FC8" w14:textId="77777777" w:rsidR="00383E2F" w:rsidRPr="00FC7496" w:rsidRDefault="005935C1" w:rsidP="00383E2F">
      <w:pPr>
        <w:pStyle w:val="B1"/>
      </w:pPr>
      <w:r w:rsidRPr="00FC7496">
        <w:t>CA_29A-70C</w:t>
      </w:r>
      <w:r w:rsidR="00383E2F" w:rsidRPr="00FC7496">
        <w:t>,</w:t>
      </w:r>
    </w:p>
    <w:p w14:paraId="1CB43695" w14:textId="77777777" w:rsidR="00876991" w:rsidRPr="00FC7496" w:rsidRDefault="00383E2F" w:rsidP="00383E2F">
      <w:pPr>
        <w:pStyle w:val="B1"/>
      </w:pPr>
      <w:r w:rsidRPr="00FC7496">
        <w:t>CA_46A-70A</w:t>
      </w:r>
      <w:r w:rsidR="005935C1" w:rsidRPr="00FC7496">
        <w:t>,</w:t>
      </w:r>
    </w:p>
    <w:p w14:paraId="489EAD66" w14:textId="77777777" w:rsidR="005935C1" w:rsidRPr="00FC7496" w:rsidRDefault="00876991" w:rsidP="00876991">
      <w:pPr>
        <w:pStyle w:val="B1"/>
      </w:pPr>
      <w:r w:rsidRPr="00FC7496">
        <w:t>CA_46A-70A,</w:t>
      </w:r>
    </w:p>
    <w:p w14:paraId="0A6EEF89" w14:textId="77777777" w:rsidR="005935C1" w:rsidRPr="00FC7496" w:rsidRDefault="005935C1" w:rsidP="005935C1">
      <w:pPr>
        <w:pStyle w:val="B1"/>
      </w:pPr>
      <w:r w:rsidRPr="00FC7496">
        <w:t>CA_66A</w:t>
      </w:r>
      <w:r w:rsidR="00876991" w:rsidRPr="00FC7496">
        <w:t>-</w:t>
      </w:r>
      <w:r w:rsidRPr="00FC7496">
        <w:t>70A,</w:t>
      </w:r>
    </w:p>
    <w:p w14:paraId="5CE80733" w14:textId="77777777" w:rsidR="005935C1" w:rsidRPr="00FC7496" w:rsidRDefault="005935C1" w:rsidP="005935C1">
      <w:pPr>
        <w:pStyle w:val="B1"/>
      </w:pPr>
      <w:r w:rsidRPr="00FC7496">
        <w:t>CA_66A</w:t>
      </w:r>
      <w:r w:rsidR="00876991" w:rsidRPr="00FC7496">
        <w:t>-</w:t>
      </w:r>
      <w:r w:rsidRPr="00FC7496">
        <w:t xml:space="preserve">70C, </w:t>
      </w:r>
    </w:p>
    <w:p w14:paraId="4C6924B7" w14:textId="77777777" w:rsidR="005935C1" w:rsidRPr="00FC7496" w:rsidRDefault="005935C1" w:rsidP="005935C1">
      <w:pPr>
        <w:pStyle w:val="B1"/>
      </w:pPr>
      <w:r w:rsidRPr="00FC7496">
        <w:t>CA_66C</w:t>
      </w:r>
      <w:r w:rsidR="00876991" w:rsidRPr="00FC7496">
        <w:t>-</w:t>
      </w:r>
      <w:r w:rsidRPr="00FC7496">
        <w:t>70A,</w:t>
      </w:r>
    </w:p>
    <w:p w14:paraId="78B25D9D" w14:textId="77777777" w:rsidR="00C6385C" w:rsidRPr="00FC7496" w:rsidRDefault="005935C1" w:rsidP="005935C1">
      <w:pPr>
        <w:pStyle w:val="B1"/>
      </w:pPr>
      <w:r w:rsidRPr="00FC7496">
        <w:t>CA_66A</w:t>
      </w:r>
      <w:r w:rsidR="00876991" w:rsidRPr="00FC7496">
        <w:t>-</w:t>
      </w:r>
      <w:r w:rsidRPr="00FC7496">
        <w:t>70C</w:t>
      </w:r>
    </w:p>
    <w:p w14:paraId="6DBE47C5" w14:textId="77777777" w:rsidR="00C6385C" w:rsidRPr="00FC7496" w:rsidRDefault="00C6385C" w:rsidP="00C6385C">
      <w:r w:rsidRPr="00FC7496">
        <w:t>The list containing such test cases is given below:</w:t>
      </w:r>
    </w:p>
    <w:p w14:paraId="37D43499" w14:textId="77777777" w:rsidR="00183270" w:rsidRPr="00FC7496" w:rsidRDefault="00C6385C" w:rsidP="00183270">
      <w:pPr>
        <w:pStyle w:val="B1"/>
      </w:pPr>
      <w:r w:rsidRPr="00FC7496">
        <w:t>8.2.4.19.2</w:t>
      </w:r>
    </w:p>
    <w:p w14:paraId="62F297F0" w14:textId="77777777" w:rsidR="00183270" w:rsidRPr="00FC7496" w:rsidRDefault="00183270" w:rsidP="00183270">
      <w:pPr>
        <w:keepNext/>
        <w:keepLines/>
      </w:pPr>
      <w:r w:rsidRPr="00FC7496">
        <w:t>Test case using more than one radio frequency on the primary</w:t>
      </w:r>
      <w:r w:rsidR="002C0377" w:rsidRPr="00FC7496">
        <w:t xml:space="preserve"> or secondary</w:t>
      </w:r>
      <w:r w:rsidRPr="00FC7496">
        <w:t xml:space="preserve"> band, i.e. using the radio frequency f2 or f6 (depending upon the Cell being used) specified in TS 36.508 [3], shall avoid to be executed on E-UTRA CA Configuration:</w:t>
      </w:r>
    </w:p>
    <w:p w14:paraId="0FBBC189" w14:textId="77777777" w:rsidR="00B9017D" w:rsidRPr="00FC7496" w:rsidRDefault="00B9017D" w:rsidP="00B9017D">
      <w:pPr>
        <w:pStyle w:val="B1"/>
      </w:pPr>
      <w:r w:rsidRPr="00FC7496">
        <w:t>CA_3A-11A,</w:t>
      </w:r>
    </w:p>
    <w:p w14:paraId="30FC5519" w14:textId="77777777" w:rsidR="00183270" w:rsidRPr="00FC7496" w:rsidRDefault="00183270" w:rsidP="00183270">
      <w:pPr>
        <w:pStyle w:val="B1"/>
      </w:pPr>
      <w:r w:rsidRPr="00FC7496">
        <w:t>CA_8A-11A,</w:t>
      </w:r>
    </w:p>
    <w:p w14:paraId="5B597FFD" w14:textId="77777777" w:rsidR="00183270" w:rsidRPr="00FC7496" w:rsidRDefault="00183270" w:rsidP="00183270">
      <w:pPr>
        <w:pStyle w:val="B1"/>
      </w:pPr>
      <w:r w:rsidRPr="00FC7496">
        <w:t>CA_19A-21A,</w:t>
      </w:r>
    </w:p>
    <w:p w14:paraId="138FF9EF" w14:textId="77777777" w:rsidR="00567744" w:rsidRDefault="00183270" w:rsidP="00567744">
      <w:pPr>
        <w:pStyle w:val="B1"/>
      </w:pPr>
      <w:r w:rsidRPr="00FC7496">
        <w:t>CA_12A</w:t>
      </w:r>
      <w:r w:rsidR="00383E2F" w:rsidRPr="00FC7496">
        <w:t>-</w:t>
      </w:r>
      <w:r w:rsidRPr="00FC7496">
        <w:t>30A</w:t>
      </w:r>
    </w:p>
    <w:p w14:paraId="15740451" w14:textId="77777777" w:rsidR="00183270" w:rsidRPr="00FC7496" w:rsidRDefault="00567744" w:rsidP="00567744">
      <w:pPr>
        <w:pStyle w:val="B1"/>
      </w:pPr>
      <w:r>
        <w:t>CA_14</w:t>
      </w:r>
      <w:r w:rsidRPr="00377DEA">
        <w:t>A</w:t>
      </w:r>
      <w:r>
        <w:t>-</w:t>
      </w:r>
      <w:r w:rsidRPr="00377DEA">
        <w:t>30A,</w:t>
      </w:r>
    </w:p>
    <w:p w14:paraId="1ED65DA3" w14:textId="77777777" w:rsidR="00183270" w:rsidRPr="00FC7496" w:rsidRDefault="00183270" w:rsidP="00183270">
      <w:pPr>
        <w:pStyle w:val="B1"/>
      </w:pPr>
      <w:r w:rsidRPr="00FC7496">
        <w:t>and on E-UTRA CA switched configuration</w:t>
      </w:r>
    </w:p>
    <w:p w14:paraId="20D2F143" w14:textId="77777777" w:rsidR="00B9017D" w:rsidRPr="00FC7496" w:rsidRDefault="00B9017D" w:rsidP="00B9017D">
      <w:pPr>
        <w:pStyle w:val="B1"/>
      </w:pPr>
      <w:r w:rsidRPr="00FC7496">
        <w:t>CA_3A-11A,</w:t>
      </w:r>
    </w:p>
    <w:p w14:paraId="577E4FE9" w14:textId="77777777" w:rsidR="00183270" w:rsidRPr="00FC7496" w:rsidRDefault="00183270" w:rsidP="00183270">
      <w:pPr>
        <w:pStyle w:val="B1"/>
      </w:pPr>
      <w:r w:rsidRPr="00FC7496">
        <w:t>CA_8A-11A,</w:t>
      </w:r>
    </w:p>
    <w:p w14:paraId="23CC7CCE" w14:textId="77777777" w:rsidR="00183270" w:rsidRPr="00FC7496" w:rsidRDefault="00183270" w:rsidP="00183270">
      <w:pPr>
        <w:pStyle w:val="B1"/>
      </w:pPr>
      <w:r w:rsidRPr="00FC7496">
        <w:t>CA_19A-21A,</w:t>
      </w:r>
    </w:p>
    <w:p w14:paraId="76DCB889" w14:textId="77777777" w:rsidR="00567744" w:rsidRDefault="00183270" w:rsidP="00567744">
      <w:pPr>
        <w:pStyle w:val="B1"/>
      </w:pPr>
      <w:r w:rsidRPr="00FC7496">
        <w:t>CA_12A</w:t>
      </w:r>
      <w:r w:rsidR="00383E2F" w:rsidRPr="00FC7496">
        <w:t>-</w:t>
      </w:r>
      <w:r w:rsidRPr="00FC7496">
        <w:t>30A,</w:t>
      </w:r>
    </w:p>
    <w:p w14:paraId="0CA04779" w14:textId="77777777" w:rsidR="00183270" w:rsidRPr="00FC7496" w:rsidRDefault="00567744" w:rsidP="00567744">
      <w:pPr>
        <w:pStyle w:val="B1"/>
      </w:pPr>
      <w:r>
        <w:t>CA_14</w:t>
      </w:r>
      <w:r w:rsidRPr="00377DEA">
        <w:t>A</w:t>
      </w:r>
      <w:r>
        <w:t>-</w:t>
      </w:r>
      <w:r w:rsidRPr="00377DEA">
        <w:t>30A,</w:t>
      </w:r>
    </w:p>
    <w:p w14:paraId="7BE2AF6A" w14:textId="77777777" w:rsidR="00183270" w:rsidRPr="00FC7496" w:rsidRDefault="00183270" w:rsidP="00183270">
      <w:pPr>
        <w:pStyle w:val="B1"/>
      </w:pPr>
      <w:r w:rsidRPr="00FC7496">
        <w:t>CA_29A-30A</w:t>
      </w:r>
    </w:p>
    <w:p w14:paraId="42707A22" w14:textId="77777777" w:rsidR="00183270" w:rsidRPr="00FC7496" w:rsidRDefault="00183270" w:rsidP="00183270">
      <w:r w:rsidRPr="00FC7496">
        <w:t>The list containing such test cases is given below:</w:t>
      </w:r>
    </w:p>
    <w:p w14:paraId="700A314E" w14:textId="77777777" w:rsidR="00C6385C" w:rsidRPr="00FC7496" w:rsidRDefault="00183270" w:rsidP="00183270">
      <w:pPr>
        <w:pStyle w:val="B1"/>
      </w:pPr>
      <w:r w:rsidRPr="00FC7496">
        <w:t>8.2.4.21.2</w:t>
      </w:r>
    </w:p>
    <w:p w14:paraId="52127E10" w14:textId="77777777" w:rsidR="00C569F9" w:rsidRPr="00FC7496" w:rsidRDefault="00C569F9" w:rsidP="00C569F9">
      <w:pPr>
        <w:keepNext/>
        <w:keepLines/>
      </w:pPr>
      <w:r w:rsidRPr="00FC7496">
        <w:t xml:space="preserve">These test cases can be run with </w:t>
      </w:r>
      <w:r w:rsidR="0007234B" w:rsidRPr="00FC7496">
        <w:t>switched</w:t>
      </w:r>
      <w:r w:rsidR="008C0BA3" w:rsidRPr="00FC7496">
        <w:t xml:space="preserve"> </w:t>
      </w:r>
      <w:r w:rsidRPr="00FC7496">
        <w:t xml:space="preserve">allocation of PCell and SCell as specified in TS 36.508 [3] </w:t>
      </w:r>
      <w:r w:rsidR="0007234B" w:rsidRPr="00FC7496">
        <w:t>clause 6.2.3.2 (NOTE 3 and 4).</w:t>
      </w:r>
    </w:p>
    <w:p w14:paraId="2A7B080D" w14:textId="77777777" w:rsidR="00B9017D" w:rsidRPr="00FC7496" w:rsidRDefault="00B9017D" w:rsidP="00B9017D">
      <w:r w:rsidRPr="00FC7496">
        <w:t xml:space="preserve">These test cases with switched allocation of PCell and SCell </w:t>
      </w:r>
      <w:r w:rsidR="00644926" w:rsidRPr="00FC7496">
        <w:t xml:space="preserve">or with UL transmission on SCell </w:t>
      </w:r>
      <w:r w:rsidRPr="00FC7496">
        <w:t xml:space="preserve">shall avoid to be executed on E-UTRA CA Configuration </w:t>
      </w:r>
    </w:p>
    <w:p w14:paraId="4CF0A533" w14:textId="77777777" w:rsidR="00B9017D" w:rsidRPr="00FC7496" w:rsidRDefault="00B9017D" w:rsidP="00B9017D">
      <w:r w:rsidRPr="00FC7496">
        <w:t>with a band having no UL frequency</w:t>
      </w:r>
    </w:p>
    <w:p w14:paraId="46FE847F" w14:textId="77777777" w:rsidR="00B9017D" w:rsidRPr="00FC7496" w:rsidRDefault="005F5E7C" w:rsidP="002C0377">
      <w:pPr>
        <w:pStyle w:val="B1"/>
      </w:pPr>
      <w:r w:rsidRPr="00FC7496">
        <w:t>CA_2A</w:t>
      </w:r>
      <w:r w:rsidR="002D7362" w:rsidRPr="00FC7496">
        <w:t>-</w:t>
      </w:r>
      <w:r w:rsidRPr="00FC7496">
        <w:t>29A</w:t>
      </w:r>
      <w:r w:rsidR="00B9017D" w:rsidRPr="00FC7496">
        <w:t>,</w:t>
      </w:r>
    </w:p>
    <w:p w14:paraId="2D2DD65A" w14:textId="77777777" w:rsidR="00B9017D" w:rsidRPr="00FC7496" w:rsidRDefault="005F5E7C" w:rsidP="002C0377">
      <w:pPr>
        <w:pStyle w:val="B1"/>
      </w:pPr>
      <w:r w:rsidRPr="00FC7496">
        <w:t>CA_4A</w:t>
      </w:r>
      <w:r w:rsidR="002D7362" w:rsidRPr="00FC7496">
        <w:t>-</w:t>
      </w:r>
      <w:r w:rsidRPr="00FC7496">
        <w:t>29A</w:t>
      </w:r>
      <w:r w:rsidR="006E4CB6" w:rsidRPr="00FC7496">
        <w:t>,</w:t>
      </w:r>
    </w:p>
    <w:p w14:paraId="528508D8" w14:textId="77777777" w:rsidR="00644926" w:rsidRPr="00FC7496" w:rsidRDefault="005A1FB2" w:rsidP="00644926">
      <w:pPr>
        <w:pStyle w:val="B1"/>
      </w:pPr>
      <w:r w:rsidRPr="00FC7496">
        <w:t>CA_5A-29A,</w:t>
      </w:r>
    </w:p>
    <w:p w14:paraId="54B1319E" w14:textId="77777777" w:rsidR="00644926" w:rsidRPr="00FC7496" w:rsidRDefault="00644926" w:rsidP="00644926">
      <w:pPr>
        <w:pStyle w:val="B1"/>
      </w:pPr>
      <w:r w:rsidRPr="00FC7496">
        <w:t>CA_3A-32A,</w:t>
      </w:r>
    </w:p>
    <w:p w14:paraId="2CC94A80" w14:textId="77777777" w:rsidR="00B9017D" w:rsidRPr="00FC7496" w:rsidRDefault="00644926" w:rsidP="00644926">
      <w:pPr>
        <w:pStyle w:val="B1"/>
      </w:pPr>
      <w:r w:rsidRPr="00FC7496">
        <w:t>CA_3A-69A,</w:t>
      </w:r>
    </w:p>
    <w:p w14:paraId="413BCAA5" w14:textId="77777777" w:rsidR="00B9017D" w:rsidRPr="00FC7496" w:rsidRDefault="006E4CB6" w:rsidP="002C0377">
      <w:pPr>
        <w:pStyle w:val="B1"/>
      </w:pPr>
      <w:r w:rsidRPr="00FC7496">
        <w:t>CA_20A-32A</w:t>
      </w:r>
      <w:r w:rsidR="009776C4" w:rsidRPr="00FC7496">
        <w:t>,</w:t>
      </w:r>
    </w:p>
    <w:p w14:paraId="2DD9F3FC" w14:textId="77777777" w:rsidR="00B9017D" w:rsidRPr="00FC7496" w:rsidRDefault="009776C4" w:rsidP="002C0377">
      <w:pPr>
        <w:pStyle w:val="B1"/>
      </w:pPr>
      <w:r w:rsidRPr="00FC7496">
        <w:t>CA_23A-29A</w:t>
      </w:r>
      <w:r w:rsidR="00183270" w:rsidRPr="00FC7496">
        <w:t>,</w:t>
      </w:r>
    </w:p>
    <w:p w14:paraId="1D71CE6F" w14:textId="77777777" w:rsidR="00B9017D" w:rsidRPr="00FC7496" w:rsidRDefault="00183270" w:rsidP="002C0377">
      <w:pPr>
        <w:pStyle w:val="B1"/>
      </w:pPr>
      <w:r w:rsidRPr="00FC7496">
        <w:t>CA_20A-67A</w:t>
      </w:r>
    </w:p>
    <w:p w14:paraId="32094188" w14:textId="77777777" w:rsidR="00B9017D" w:rsidRPr="00FC7496" w:rsidRDefault="00152039" w:rsidP="005F5E7C">
      <w:r w:rsidRPr="00FC7496">
        <w:t>and on E-UTRA CA switched configuration</w:t>
      </w:r>
    </w:p>
    <w:p w14:paraId="2823C3A4" w14:textId="77777777" w:rsidR="00B9017D" w:rsidRPr="00FC7496" w:rsidRDefault="00152039" w:rsidP="002C0377">
      <w:pPr>
        <w:pStyle w:val="B1"/>
      </w:pPr>
      <w:r w:rsidRPr="00FC7496">
        <w:t>CA_29A-30A</w:t>
      </w:r>
      <w:r w:rsidR="00B9017D" w:rsidRPr="00FC7496">
        <w:t>,</w:t>
      </w:r>
    </w:p>
    <w:p w14:paraId="7F153E1F" w14:textId="77777777" w:rsidR="00982DBD" w:rsidRPr="00FC7496" w:rsidRDefault="00B9017D" w:rsidP="00982DBD">
      <w:pPr>
        <w:pStyle w:val="B1"/>
      </w:pPr>
      <w:r w:rsidRPr="00FC7496">
        <w:t>CA_29A-66A</w:t>
      </w:r>
      <w:r w:rsidR="00982DBD" w:rsidRPr="00FC7496">
        <w:t>,</w:t>
      </w:r>
    </w:p>
    <w:p w14:paraId="6CFD1967" w14:textId="77777777" w:rsidR="005935C1" w:rsidRPr="00FC7496" w:rsidRDefault="00982DBD" w:rsidP="005935C1">
      <w:pPr>
        <w:pStyle w:val="B1"/>
      </w:pPr>
      <w:r w:rsidRPr="00FC7496">
        <w:t>CA_29A-70A</w:t>
      </w:r>
      <w:r w:rsidR="005935C1" w:rsidRPr="00FC7496">
        <w:t>,</w:t>
      </w:r>
    </w:p>
    <w:p w14:paraId="44C48538" w14:textId="77777777" w:rsidR="00B9017D" w:rsidRPr="00FC7496" w:rsidRDefault="005935C1" w:rsidP="005935C1">
      <w:pPr>
        <w:pStyle w:val="B1"/>
      </w:pPr>
      <w:r w:rsidRPr="00FC7496">
        <w:t>CA_29A-70C</w:t>
      </w:r>
    </w:p>
    <w:p w14:paraId="42379879" w14:textId="77777777" w:rsidR="00B9017D" w:rsidRPr="00FC7496" w:rsidRDefault="00B9017D" w:rsidP="00B9017D">
      <w:r w:rsidRPr="00FC7496">
        <w:t>with an LAA unlicenced band</w:t>
      </w:r>
    </w:p>
    <w:p w14:paraId="69E13FB5" w14:textId="77777777" w:rsidR="00B9017D" w:rsidRPr="00FC7496" w:rsidRDefault="00B9017D" w:rsidP="002C0377">
      <w:pPr>
        <w:pStyle w:val="B1"/>
        <w:rPr>
          <w:lang w:eastAsia="zh-CN"/>
        </w:rPr>
      </w:pPr>
      <w:r w:rsidRPr="00FC7496">
        <w:rPr>
          <w:lang w:eastAsia="zh-CN"/>
        </w:rPr>
        <w:t>CA_1A-46A,</w:t>
      </w:r>
    </w:p>
    <w:p w14:paraId="0155F639" w14:textId="77777777" w:rsidR="00B9017D" w:rsidRPr="00FC7496" w:rsidRDefault="00B9017D" w:rsidP="002C0377">
      <w:pPr>
        <w:pStyle w:val="B1"/>
        <w:rPr>
          <w:lang w:eastAsia="zh-CN"/>
        </w:rPr>
      </w:pPr>
      <w:r w:rsidRPr="00FC7496">
        <w:rPr>
          <w:lang w:eastAsia="zh-CN"/>
        </w:rPr>
        <w:t>CA_2A-46A,</w:t>
      </w:r>
    </w:p>
    <w:p w14:paraId="59D398A9" w14:textId="77777777" w:rsidR="00B9017D" w:rsidRPr="00FC7496" w:rsidRDefault="00B9017D" w:rsidP="002C0377">
      <w:pPr>
        <w:pStyle w:val="B1"/>
        <w:rPr>
          <w:lang w:eastAsia="zh-CN"/>
        </w:rPr>
      </w:pPr>
      <w:r w:rsidRPr="00FC7496">
        <w:rPr>
          <w:lang w:eastAsia="zh-CN"/>
        </w:rPr>
        <w:t>CA_3A-46A,</w:t>
      </w:r>
    </w:p>
    <w:p w14:paraId="25946ED4" w14:textId="77777777" w:rsidR="00B9017D" w:rsidRPr="00FC7496" w:rsidRDefault="00B9017D" w:rsidP="002C0377">
      <w:pPr>
        <w:pStyle w:val="B1"/>
        <w:rPr>
          <w:lang w:eastAsia="zh-CN"/>
        </w:rPr>
      </w:pPr>
      <w:r w:rsidRPr="00FC7496">
        <w:rPr>
          <w:lang w:eastAsia="zh-CN"/>
        </w:rPr>
        <w:t>CA_4A-46A,</w:t>
      </w:r>
    </w:p>
    <w:p w14:paraId="4A6C7B61" w14:textId="77777777" w:rsidR="00B9017D" w:rsidRPr="00FC7496" w:rsidRDefault="00B9017D" w:rsidP="002C0377">
      <w:pPr>
        <w:pStyle w:val="B1"/>
        <w:rPr>
          <w:lang w:eastAsia="zh-CN"/>
        </w:rPr>
      </w:pPr>
      <w:r w:rsidRPr="00FC7496">
        <w:rPr>
          <w:lang w:eastAsia="zh-CN"/>
        </w:rPr>
        <w:t>CA_7A-46A,</w:t>
      </w:r>
    </w:p>
    <w:p w14:paraId="3EC61334" w14:textId="77777777" w:rsidR="00B9017D" w:rsidRPr="00FC7496" w:rsidRDefault="00B9017D" w:rsidP="002C0377">
      <w:pPr>
        <w:pStyle w:val="B1"/>
        <w:rPr>
          <w:lang w:eastAsia="zh-CN"/>
        </w:rPr>
      </w:pPr>
      <w:r w:rsidRPr="00FC7496">
        <w:rPr>
          <w:lang w:eastAsia="zh-CN"/>
        </w:rPr>
        <w:t>CA_41A-46A,</w:t>
      </w:r>
    </w:p>
    <w:p w14:paraId="4FDB78FF" w14:textId="77777777" w:rsidR="00B9017D" w:rsidRPr="00FC7496" w:rsidRDefault="00B9017D" w:rsidP="002C0377">
      <w:pPr>
        <w:pStyle w:val="B1"/>
        <w:rPr>
          <w:lang w:eastAsia="zh-CN"/>
        </w:rPr>
      </w:pPr>
      <w:r w:rsidRPr="00FC7496">
        <w:rPr>
          <w:lang w:eastAsia="zh-CN"/>
        </w:rPr>
        <w:t>CA_42A-46A</w:t>
      </w:r>
    </w:p>
    <w:p w14:paraId="31BDB6F0" w14:textId="77777777" w:rsidR="00B9017D" w:rsidRPr="00FC7496" w:rsidRDefault="00B9017D" w:rsidP="00B9017D">
      <w:pPr>
        <w:pStyle w:val="B2"/>
        <w:ind w:left="0" w:firstLine="0"/>
        <w:rPr>
          <w:lang w:eastAsia="zh-CN"/>
        </w:rPr>
      </w:pPr>
      <w:r w:rsidRPr="00FC7496">
        <w:t xml:space="preserve">and </w:t>
      </w:r>
      <w:r w:rsidR="00982DBD" w:rsidRPr="00FC7496">
        <w:t>with an LAA unlicenced band-</w:t>
      </w:r>
      <w:r w:rsidRPr="00FC7496">
        <w:t>switched configuration</w:t>
      </w:r>
    </w:p>
    <w:p w14:paraId="561FE908" w14:textId="77777777" w:rsidR="002C0377" w:rsidRPr="00FC7496" w:rsidRDefault="00B9017D" w:rsidP="002C0377">
      <w:pPr>
        <w:pStyle w:val="B1"/>
      </w:pPr>
      <w:r w:rsidRPr="00FC7496">
        <w:t>CA_46A-66A,</w:t>
      </w:r>
    </w:p>
    <w:p w14:paraId="213BBB90" w14:textId="77777777" w:rsidR="00982DBD" w:rsidRPr="00FC7496" w:rsidRDefault="002C0377" w:rsidP="00982DBD">
      <w:pPr>
        <w:pStyle w:val="B1"/>
      </w:pPr>
      <w:r w:rsidRPr="00FC7496">
        <w:t>CA_46C-66A,</w:t>
      </w:r>
    </w:p>
    <w:p w14:paraId="0B974D1F" w14:textId="77777777" w:rsidR="00261131" w:rsidRPr="00FC7496" w:rsidRDefault="00982DBD" w:rsidP="00982DBD">
      <w:pPr>
        <w:pStyle w:val="B1"/>
      </w:pPr>
      <w:r w:rsidRPr="00FC7496">
        <w:t>CA_46A-70A,</w:t>
      </w:r>
    </w:p>
    <w:p w14:paraId="46764E84" w14:textId="77777777" w:rsidR="005F5E7C" w:rsidRPr="00FC7496" w:rsidRDefault="005F5E7C" w:rsidP="005F5E7C">
      <w:pPr>
        <w:pStyle w:val="B1"/>
      </w:pPr>
      <w:r w:rsidRPr="00FC7496">
        <w:t>8.2.4.17.2</w:t>
      </w:r>
      <w:r w:rsidR="00152039" w:rsidRPr="00FC7496">
        <w:t>,</w:t>
      </w:r>
    </w:p>
    <w:p w14:paraId="43AEF6E5" w14:textId="77777777" w:rsidR="005F5E7C" w:rsidRPr="00FC7496" w:rsidRDefault="005F5E7C" w:rsidP="005F5E7C">
      <w:pPr>
        <w:pStyle w:val="B1"/>
      </w:pPr>
      <w:r w:rsidRPr="00FC7496">
        <w:t>8.2.4.20.2</w:t>
      </w:r>
      <w:r w:rsidR="00152039" w:rsidRPr="00FC7496">
        <w:t>,</w:t>
      </w:r>
    </w:p>
    <w:p w14:paraId="2A4279F9" w14:textId="77777777" w:rsidR="000A44A2" w:rsidRPr="00FC7496" w:rsidRDefault="009E4155" w:rsidP="000A44A2">
      <w:pPr>
        <w:pStyle w:val="B1"/>
      </w:pPr>
      <w:r w:rsidRPr="00FC7496">
        <w:t>8.2.4.23.2</w:t>
      </w:r>
      <w:r w:rsidR="00152039" w:rsidRPr="00FC7496">
        <w:t>,</w:t>
      </w:r>
    </w:p>
    <w:p w14:paraId="534E0392" w14:textId="77777777" w:rsidR="000A44A2" w:rsidRPr="00FC7496" w:rsidRDefault="00B9017D" w:rsidP="000A44A2">
      <w:pPr>
        <w:pStyle w:val="B1"/>
      </w:pPr>
      <w:r w:rsidRPr="00FC7496">
        <w:t>17.4.11.2</w:t>
      </w:r>
      <w:r w:rsidR="00152039" w:rsidRPr="00FC7496">
        <w:t>,</w:t>
      </w:r>
    </w:p>
    <w:p w14:paraId="72EBE821" w14:textId="77777777" w:rsidR="002C0377" w:rsidRPr="00FC7496" w:rsidRDefault="00B9017D" w:rsidP="002C0377">
      <w:pPr>
        <w:pStyle w:val="B1"/>
      </w:pPr>
      <w:r w:rsidRPr="00FC7496">
        <w:t>21.3.12.2</w:t>
      </w:r>
    </w:p>
    <w:p w14:paraId="5F353000" w14:textId="77777777" w:rsidR="00183270" w:rsidRPr="00FC7496" w:rsidRDefault="002C0377" w:rsidP="002C0377">
      <w:r w:rsidRPr="00FC7496">
        <w:t>The PICS for UL CA 36.523-2 table A.4.3.3</w:t>
      </w:r>
      <w:r w:rsidR="00644926" w:rsidRPr="00FC7496">
        <w:t>.3</w:t>
      </w:r>
      <w:r w:rsidRPr="00FC7496">
        <w:t>-2 shall be set in accordance with the UL CA support in the Band combination under test.</w:t>
      </w:r>
    </w:p>
    <w:p w14:paraId="167F4D24" w14:textId="77777777" w:rsidR="00183270" w:rsidRPr="00FC7496" w:rsidRDefault="00183270" w:rsidP="00183270">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2CBF0917" w14:textId="77777777" w:rsidR="00F56F87" w:rsidRPr="00FC7496" w:rsidRDefault="00183270" w:rsidP="00F56F87">
      <w:pPr>
        <w:pStyle w:val="B1"/>
        <w:rPr>
          <w:lang w:eastAsia="zh-CN"/>
        </w:rPr>
      </w:pPr>
      <w:r w:rsidRPr="00FC7496">
        <w:rPr>
          <w:lang w:eastAsia="zh-CN"/>
        </w:rPr>
        <w:t>CA_19A-42C</w:t>
      </w:r>
      <w:r w:rsidR="0072247E" w:rsidRPr="00FC7496">
        <w:rPr>
          <w:lang w:eastAsia="zh-CN"/>
        </w:rPr>
        <w:t>,</w:t>
      </w:r>
    </w:p>
    <w:p w14:paraId="37CC74DF" w14:textId="77777777" w:rsidR="0072247E" w:rsidRPr="00FC7496" w:rsidRDefault="00F56F87" w:rsidP="00F56F87">
      <w:pPr>
        <w:pStyle w:val="B1"/>
        <w:rPr>
          <w:lang w:eastAsia="zh-CN"/>
        </w:rPr>
      </w:pPr>
      <w:r w:rsidRPr="00FC7496">
        <w:rPr>
          <w:lang w:eastAsia="ja-JP"/>
        </w:rPr>
        <w:t>CA_21A-42A,</w:t>
      </w:r>
    </w:p>
    <w:p w14:paraId="39AC6DB9" w14:textId="77777777" w:rsidR="00383E2F" w:rsidRPr="00FC7496" w:rsidRDefault="0072247E" w:rsidP="00383E2F">
      <w:pPr>
        <w:pStyle w:val="B1"/>
        <w:rPr>
          <w:lang w:eastAsia="zh-CN"/>
        </w:rPr>
      </w:pPr>
      <w:r w:rsidRPr="00FC7496">
        <w:rPr>
          <w:lang w:eastAsia="zh-CN"/>
        </w:rPr>
        <w:t>CA_21A-42C</w:t>
      </w:r>
      <w:r w:rsidR="00383E2F" w:rsidRPr="00FC7496">
        <w:rPr>
          <w:lang w:eastAsia="zh-CN"/>
        </w:rPr>
        <w:t>,</w:t>
      </w:r>
    </w:p>
    <w:p w14:paraId="26FA1C76" w14:textId="77777777" w:rsidR="00183270" w:rsidRPr="00FC7496" w:rsidRDefault="00383E2F" w:rsidP="00383E2F">
      <w:pPr>
        <w:pStyle w:val="B1"/>
        <w:rPr>
          <w:lang w:eastAsia="zh-CN"/>
        </w:rPr>
      </w:pPr>
      <w:r w:rsidRPr="00FC7496">
        <w:rPr>
          <w:lang w:eastAsia="zh-CN"/>
        </w:rPr>
        <w:t>CA_70A-71A</w:t>
      </w:r>
    </w:p>
    <w:p w14:paraId="6422B4EE" w14:textId="77777777" w:rsidR="00183270" w:rsidRPr="00FC7496" w:rsidRDefault="00183270" w:rsidP="00183270">
      <w:r w:rsidRPr="00FC7496">
        <w:t>The list containing such test cases is given below:</w:t>
      </w:r>
    </w:p>
    <w:p w14:paraId="2283F50A" w14:textId="77777777" w:rsidR="005F5E7C" w:rsidRPr="00FC7496" w:rsidRDefault="00183270" w:rsidP="000A44A2">
      <w:pPr>
        <w:pStyle w:val="B1"/>
      </w:pPr>
      <w:r w:rsidRPr="00FC7496">
        <w:t>7.1.2.11.4</w:t>
      </w:r>
    </w:p>
    <w:p w14:paraId="3B5C4DA9" w14:textId="77777777" w:rsidR="00CB593E" w:rsidRPr="00FC7496" w:rsidRDefault="00CB593E" w:rsidP="00CB593E">
      <w:pPr>
        <w:pStyle w:val="Heading3"/>
      </w:pPr>
      <w:r w:rsidRPr="00FC7496">
        <w:t>11.4.3</w:t>
      </w:r>
      <w:r w:rsidRPr="00FC7496">
        <w:tab/>
        <w:t>CA non-contiguous Intra-band operation</w:t>
      </w:r>
    </w:p>
    <w:p w14:paraId="5F1C1BBE" w14:textId="77777777" w:rsidR="00CB593E" w:rsidRPr="00FC7496" w:rsidRDefault="00CB593E" w:rsidP="00CB593E">
      <w:pPr>
        <w:keepNext/>
        <w:keepLines/>
      </w:pPr>
      <w:r w:rsidRPr="00FC7496">
        <w:t>Test case using more than two radio frequencies, i.e. using the radio frequencies f3 specified in TS 36.508 [3], shall avoid to be executed on E-UTRA CA Configuration:</w:t>
      </w:r>
    </w:p>
    <w:p w14:paraId="54612F93" w14:textId="77777777" w:rsidR="002664A4" w:rsidRPr="00FC7496" w:rsidRDefault="002664A4" w:rsidP="002664A4">
      <w:pPr>
        <w:pStyle w:val="B1"/>
      </w:pPr>
      <w:r w:rsidRPr="00FC7496">
        <w:t>CA_5A-5A,</w:t>
      </w:r>
    </w:p>
    <w:p w14:paraId="2F6AF54B" w14:textId="77777777" w:rsidR="00CB593E" w:rsidRPr="00FC7496" w:rsidRDefault="00CB593E" w:rsidP="00CB593E">
      <w:pPr>
        <w:pStyle w:val="B1"/>
      </w:pPr>
      <w:r w:rsidRPr="00FC7496">
        <w:t>CA_23A-23A</w:t>
      </w:r>
    </w:p>
    <w:p w14:paraId="3550FE63" w14:textId="77777777" w:rsidR="00CB593E" w:rsidRPr="00FC7496" w:rsidRDefault="00CB593E" w:rsidP="00CB593E">
      <w:r w:rsidRPr="00FC7496">
        <w:t>The list containing such test cases is given below:</w:t>
      </w:r>
    </w:p>
    <w:p w14:paraId="7F3BE205" w14:textId="77777777" w:rsidR="00CB593E" w:rsidRPr="00FC7496" w:rsidRDefault="00CB593E" w:rsidP="00CB593E">
      <w:pPr>
        <w:pStyle w:val="B1"/>
      </w:pPr>
      <w:r w:rsidRPr="00FC7496">
        <w:t>8.2.4.19.3</w:t>
      </w:r>
    </w:p>
    <w:p w14:paraId="375AD3A7" w14:textId="77777777" w:rsidR="00CB593E" w:rsidRPr="00FC7496" w:rsidRDefault="00CB593E" w:rsidP="00CB593E">
      <w:pPr>
        <w:pStyle w:val="B1"/>
      </w:pPr>
      <w:r w:rsidRPr="00FC7496">
        <w:t>8.2.4.21.3</w:t>
      </w:r>
    </w:p>
    <w:p w14:paraId="32766EA2" w14:textId="77777777" w:rsidR="00EE0C7D" w:rsidRPr="00FC7496" w:rsidRDefault="00EE0C7D" w:rsidP="00EE0C7D">
      <w:pPr>
        <w:pStyle w:val="Heading2"/>
      </w:pPr>
      <w:r w:rsidRPr="00FC7496">
        <w:t>11.5</w:t>
      </w:r>
      <w:r w:rsidRPr="00FC7496">
        <w:tab/>
        <w:t>EUTRA MFBI</w:t>
      </w:r>
    </w:p>
    <w:p w14:paraId="047F02D7" w14:textId="77777777" w:rsidR="009E4155" w:rsidRPr="00FC7496" w:rsidRDefault="00EE0C7D" w:rsidP="009E4155">
      <w:r w:rsidRPr="00FC7496">
        <w:t xml:space="preserve">The </w:t>
      </w:r>
      <w:r w:rsidR="009E4155" w:rsidRPr="00FC7496">
        <w:t xml:space="preserve">following </w:t>
      </w:r>
      <w:r w:rsidRPr="00FC7496">
        <w:t xml:space="preserve">EUTRA MFBI test cases shall be executed </w:t>
      </w:r>
      <w:r w:rsidR="009E4155" w:rsidRPr="00FC7496">
        <w:t>using the combinations specified in Table 11.5-1 for</w:t>
      </w:r>
      <w:r w:rsidRPr="00FC7496">
        <w:t xml:space="preserve"> </w:t>
      </w:r>
      <w:r w:rsidR="009E4155" w:rsidRPr="00FC7496">
        <w:t>px_OverlappingNotSupportedFrequencyBand</w:t>
      </w:r>
      <w:r w:rsidR="000E45F2" w:rsidRPr="00FC7496">
        <w:t>_</w:t>
      </w:r>
      <w:r w:rsidR="009E4155" w:rsidRPr="00FC7496">
        <w:t>MFBI</w:t>
      </w:r>
      <w:r w:rsidR="002D7362" w:rsidRPr="00FC7496">
        <w:t xml:space="preserve"> </w:t>
      </w:r>
      <w:r w:rsidRPr="00FC7496">
        <w:t xml:space="preserve">and </w:t>
      </w:r>
      <w:r w:rsidR="009E4155" w:rsidRPr="00FC7496">
        <w:t>px_MFBI_FrequencyBand</w:t>
      </w:r>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77777777" w:rsidR="00EE0C7D" w:rsidRPr="00FC7496" w:rsidRDefault="00EE0C7D" w:rsidP="00EE0C7D">
      <w:pPr>
        <w:pStyle w:val="TH"/>
      </w:pPr>
      <w:r w:rsidRPr="00FC7496">
        <w:t>Table 11.5-1: Operating and MFBI</w:t>
      </w:r>
      <w:r w:rsidR="00A47937" w:rsidRPr="00FC7496">
        <w:t xml:space="preserve"> EUTRA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r w:rsidRPr="00FC7496">
              <w:t>px_OverlappingNotSupportedFrequencyBand_MFBI</w:t>
            </w:r>
          </w:p>
        </w:tc>
        <w:tc>
          <w:tcPr>
            <w:tcW w:w="4261" w:type="dxa"/>
          </w:tcPr>
          <w:p w14:paraId="58581B7E" w14:textId="77777777" w:rsidR="00EE0C7D" w:rsidRPr="00FC7496" w:rsidRDefault="009E4155" w:rsidP="003A6F6C">
            <w:pPr>
              <w:pStyle w:val="TAH"/>
            </w:pPr>
            <w:r w:rsidRPr="00FC7496">
              <w:t>px_MFBI_FrequencyBand</w:t>
            </w:r>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EE0C7D" w:rsidRPr="00FC7496" w14:paraId="023D280A" w14:textId="77777777" w:rsidTr="003A6F6C">
        <w:trPr>
          <w:jc w:val="center"/>
        </w:trPr>
        <w:tc>
          <w:tcPr>
            <w:tcW w:w="6232" w:type="dxa"/>
            <w:gridSpan w:val="2"/>
          </w:tcPr>
          <w:p w14:paraId="05636DFF" w14:textId="77777777" w:rsidR="0028634C" w:rsidRDefault="00EE0C7D" w:rsidP="0028634C">
            <w:pPr>
              <w:pStyle w:val="TAN"/>
            </w:pPr>
            <w:r w:rsidRPr="00FC7496">
              <w:t>Note</w:t>
            </w:r>
            <w:r w:rsidR="00CB593E" w:rsidRPr="00FC7496">
              <w:t>:</w:t>
            </w:r>
            <w:r w:rsidRPr="00FC7496">
              <w:t xml:space="preserve"> The UE supports one or more of the listed MFBI bands</w:t>
            </w:r>
            <w:r w:rsidR="002D7362" w:rsidRPr="00FC7496">
              <w:t xml:space="preserve"> and does not support at least one overlapping band. If the UE supports all overlapping bands, these test cases are not applicable.</w:t>
            </w:r>
          </w:p>
          <w:p w14:paraId="527F8C7B" w14:textId="77777777" w:rsidR="00EE0C7D"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For test case 6.2.3.34 additionally the UTRA band combinations specified in Table 11.5-2 for px_UTRAN_OverlappingNotSupportedFrequencyBandMFBI and px_MFBI_UTRAN_FrequencyBand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r w:rsidRPr="00FC7496">
              <w:t>px_UTRAN_OverlappingNotSupportedFrequencyBandMFBI</w:t>
            </w:r>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r w:rsidRPr="00FC7496">
              <w:t>px_MFBI_UTRAN_FrequencyBand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77777777" w:rsidR="00A47937" w:rsidRPr="00FC7496" w:rsidRDefault="00A47937" w:rsidP="00FC7496">
            <w:pPr>
              <w:pStyle w:val="TAN"/>
            </w:pPr>
            <w:r w:rsidRPr="00FC7496">
              <w:t>Note: 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The MFBI test case 6.1.2.23 shall be executed using the combinations specified in Table 11.5-3 for px_ePrimaryFrequencyBand, px_MFBI_FrequencyBand and px_OverlappingSupportedFrequencyBand</w:t>
      </w:r>
      <w:r w:rsidR="00B9017D" w:rsidRPr="00FC7496">
        <w:t>_</w:t>
      </w:r>
      <w:r w:rsidRPr="00FC7496">
        <w:t>MFBI</w:t>
      </w:r>
    </w:p>
    <w:p w14:paraId="2B95BD21" w14:textId="77777777" w:rsidR="0072247E" w:rsidRPr="00FC7496" w:rsidRDefault="0072247E" w:rsidP="0072247E">
      <w:pPr>
        <w:pStyle w:val="TH"/>
      </w:pPr>
      <w:r w:rsidRPr="00FC7496">
        <w:t>Table 11.5-3: Operating and MFBI EUTRA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r w:rsidRPr="00FC7496">
              <w:t>px_ePrimaryFrequencyBand</w:t>
            </w:r>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r w:rsidRPr="00FC7496">
              <w:t>px_MFBI_FrequencyBand</w:t>
            </w:r>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r w:rsidRPr="00FC7496">
              <w:t>px_OverlappingSupportedFrequencyBand</w:t>
            </w:r>
            <w:r w:rsidR="00B9017D" w:rsidRPr="00FC7496">
              <w:t>_</w:t>
            </w:r>
            <w:r w:rsidRPr="00FC7496">
              <w:t>MFBI</w:t>
            </w:r>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t>The following NB-IoT MFBI test cases shall be executed using the combinations specified in Table 11.5-4 for px_OverlappingNotSupportedFrequencyBand_MFBI and px_MFBI_FrequencyBand:</w:t>
      </w:r>
    </w:p>
    <w:p w14:paraId="31B4CF63" w14:textId="77777777" w:rsidR="009A0B15" w:rsidRPr="00FC7496" w:rsidRDefault="009A0B15" w:rsidP="009A0B15">
      <w:r w:rsidRPr="00FC7496">
        <w:t>22.2.10</w:t>
      </w:r>
    </w:p>
    <w:p w14:paraId="0084CDC1" w14:textId="77777777" w:rsidR="009A0B15" w:rsidRPr="00FC7496" w:rsidRDefault="009A0B15" w:rsidP="009A0B15">
      <w:pPr>
        <w:pStyle w:val="TH"/>
      </w:pPr>
      <w:r w:rsidRPr="00FC7496">
        <w:t>Table 11.5-4: Operating and MFBI EUTRA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r w:rsidRPr="00FC7496">
              <w:t>px_OverlappingNotSupportedFrequencyBand_MFBI</w:t>
            </w:r>
          </w:p>
        </w:tc>
        <w:tc>
          <w:tcPr>
            <w:tcW w:w="4261" w:type="dxa"/>
          </w:tcPr>
          <w:p w14:paraId="0C047B58" w14:textId="77777777" w:rsidR="009A0B15" w:rsidRPr="00FC7496" w:rsidRDefault="009A0B15" w:rsidP="003B6597">
            <w:pPr>
              <w:pStyle w:val="TAH"/>
            </w:pPr>
            <w:r w:rsidRPr="00FC7496">
              <w:t>px_MFBI_FrequencyBand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9A0B15" w:rsidRPr="00FC7496" w14:paraId="495F0B9C" w14:textId="77777777" w:rsidTr="003B6597">
        <w:trPr>
          <w:jc w:val="center"/>
        </w:trPr>
        <w:tc>
          <w:tcPr>
            <w:tcW w:w="6232" w:type="dxa"/>
            <w:gridSpan w:val="2"/>
          </w:tcPr>
          <w:p w14:paraId="2D719C9C" w14:textId="77777777" w:rsidR="0028634C" w:rsidRDefault="009A0B15" w:rsidP="0028634C">
            <w:pPr>
              <w:pStyle w:val="TAN"/>
            </w:pPr>
            <w:r w:rsidRPr="00FC7496">
              <w:t>Note: The UE supports one or more of the listed MFBI bands and does not support at least one overlapping band. If the UE supports all overlapping bands, these test cases are not applicable.</w:t>
            </w:r>
          </w:p>
          <w:p w14:paraId="7A91E083" w14:textId="77777777" w:rsidR="009A0B15"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5E4D29A0" w14:textId="77777777" w:rsidR="009A0B15" w:rsidRPr="00FC7496" w:rsidRDefault="009A0B15" w:rsidP="009A0B15"/>
    <w:p w14:paraId="5142C3AE" w14:textId="77777777" w:rsidR="00F02A63" w:rsidRPr="00FC7496" w:rsidRDefault="00F02A63" w:rsidP="00F02A63">
      <w:pPr>
        <w:pStyle w:val="Heading2"/>
      </w:pPr>
      <w:r w:rsidRPr="00FC7496">
        <w:t>11.6</w:t>
      </w:r>
      <w:r w:rsidRPr="00FC7496">
        <w:tab/>
        <w:t>EUTRA DC</w:t>
      </w:r>
    </w:p>
    <w:p w14:paraId="0959BAEA" w14:textId="77777777" w:rsidR="00F02A63" w:rsidRPr="00FC7496" w:rsidRDefault="00F02A63" w:rsidP="00F02A63">
      <w:r w:rsidRPr="00FC7496">
        <w:t>The restriction on DC test case execution as listed in this clause is due to the restriction of bandwidth of an EUTRA DC band accommodating the necessary number of EUTRA radio frequencies.</w:t>
      </w:r>
    </w:p>
    <w:p w14:paraId="5264482C" w14:textId="77777777" w:rsidR="00F02A63" w:rsidRPr="00FC7496" w:rsidRDefault="00F02A63" w:rsidP="00F02A63">
      <w:pPr>
        <w:keepNext/>
        <w:keepLines/>
      </w:pPr>
      <w:r w:rsidRPr="00FC7496">
        <w:t>Test case using more than one radio frequency on the primary band, i.e. using the radio frequency f2 specified in TS 36.508 [3], shall avoid to be executed on E-UTRA DC inter-band configuration:</w:t>
      </w:r>
    </w:p>
    <w:p w14:paraId="6C319D6B" w14:textId="77777777" w:rsidR="00F02A63" w:rsidRPr="00FC7496" w:rsidRDefault="00F02A63" w:rsidP="00F02A63">
      <w:pPr>
        <w:pStyle w:val="B1"/>
      </w:pPr>
      <w:r w:rsidRPr="00FC7496">
        <w:t>DC_19A-21A,</w:t>
      </w:r>
    </w:p>
    <w:p w14:paraId="4670FF1E" w14:textId="77777777" w:rsidR="00F02A63" w:rsidRPr="00FC7496" w:rsidRDefault="00F02A63" w:rsidP="00F02A63">
      <w:pPr>
        <w:pStyle w:val="B1"/>
      </w:pPr>
      <w:r w:rsidRPr="00FC7496">
        <w:t>and on E-UTRA DC switched configuration</w:t>
      </w:r>
    </w:p>
    <w:p w14:paraId="77F7F571" w14:textId="77777777" w:rsidR="00F02A63" w:rsidRPr="00FC7496" w:rsidRDefault="00F02A63" w:rsidP="00F02A63">
      <w:pPr>
        <w:pStyle w:val="B1"/>
      </w:pPr>
      <w:r w:rsidRPr="00FC7496">
        <w:t>DC_1A-19A,</w:t>
      </w:r>
    </w:p>
    <w:p w14:paraId="7E8FDE31" w14:textId="77777777" w:rsidR="00F02A63" w:rsidRPr="00FC7496" w:rsidRDefault="00F02A63" w:rsidP="00F02A63">
      <w:pPr>
        <w:pStyle w:val="B1"/>
      </w:pPr>
      <w:r w:rsidRPr="00FC7496">
        <w:t>DC_1A-21A,</w:t>
      </w:r>
    </w:p>
    <w:p w14:paraId="704BFE9A" w14:textId="77777777" w:rsidR="00F02A63" w:rsidRPr="00FC7496" w:rsidRDefault="00F02A63" w:rsidP="00F02A63">
      <w:pPr>
        <w:pStyle w:val="B1"/>
      </w:pPr>
      <w:r w:rsidRPr="00FC7496">
        <w:t>DC_2A-13A,</w:t>
      </w:r>
    </w:p>
    <w:p w14:paraId="2E733D14" w14:textId="77777777" w:rsidR="00F02A63" w:rsidRPr="00FC7496" w:rsidRDefault="00F02A63" w:rsidP="00F02A63">
      <w:pPr>
        <w:pStyle w:val="B1"/>
      </w:pPr>
      <w:r w:rsidRPr="00FC7496">
        <w:t>DC_3A-19A,</w:t>
      </w:r>
    </w:p>
    <w:p w14:paraId="15FAE7BC" w14:textId="77777777" w:rsidR="00F02A63" w:rsidRPr="00FC7496" w:rsidRDefault="00F02A63" w:rsidP="00F02A63">
      <w:pPr>
        <w:pStyle w:val="B1"/>
      </w:pPr>
      <w:r w:rsidRPr="00FC7496">
        <w:t>DC_4A-12A,</w:t>
      </w:r>
    </w:p>
    <w:p w14:paraId="5598C501" w14:textId="77777777" w:rsidR="00F02A63" w:rsidRPr="00FC7496" w:rsidRDefault="00F02A63" w:rsidP="00F02A63">
      <w:pPr>
        <w:pStyle w:val="B1"/>
      </w:pPr>
      <w:r w:rsidRPr="00FC7496">
        <w:t>DC_4A-13A,</w:t>
      </w:r>
    </w:p>
    <w:p w14:paraId="60CA898F" w14:textId="77777777" w:rsidR="00F02A63" w:rsidRPr="00FC7496" w:rsidRDefault="00F02A63" w:rsidP="00F02A63">
      <w:pPr>
        <w:pStyle w:val="B1"/>
      </w:pPr>
      <w:r w:rsidRPr="00FC7496">
        <w:t>DC_4A-17A,</w:t>
      </w:r>
    </w:p>
    <w:p w14:paraId="550C16C1" w14:textId="77777777" w:rsidR="00F02A63" w:rsidRPr="00FC7496" w:rsidRDefault="00F02A63" w:rsidP="00F02A63">
      <w:pPr>
        <w:pStyle w:val="B1"/>
      </w:pPr>
      <w:r w:rsidRPr="00FC7496">
        <w:t>DC_5A-12A,</w:t>
      </w:r>
    </w:p>
    <w:p w14:paraId="4BD1C1DB" w14:textId="77777777" w:rsidR="00F02A63" w:rsidRPr="00FC7496" w:rsidRDefault="00F02A63" w:rsidP="00F02A63">
      <w:pPr>
        <w:pStyle w:val="B1"/>
      </w:pPr>
      <w:r w:rsidRPr="00FC7496">
        <w:t>DC_19A-21A</w:t>
      </w:r>
    </w:p>
    <w:p w14:paraId="4906BCEF" w14:textId="77777777" w:rsidR="00F02A63" w:rsidRPr="00FC7496" w:rsidRDefault="00F02A63" w:rsidP="00F02A63">
      <w:r w:rsidRPr="00FC7496">
        <w:t>The list containing such test cases is given below:</w:t>
      </w:r>
    </w:p>
    <w:p w14:paraId="228AF684" w14:textId="77777777" w:rsidR="0072247E" w:rsidRPr="00FC7496" w:rsidRDefault="00F02A63" w:rsidP="0072247E">
      <w:pPr>
        <w:pStyle w:val="B1"/>
      </w:pPr>
      <w:r w:rsidRPr="00FC7496">
        <w:t>8.2.4.25.1, 8.2.4.25.2, 8.2.4.25.3</w:t>
      </w:r>
      <w:r w:rsidR="002664A4" w:rsidRPr="00FC7496">
        <w:t>, 8.2.4.25.4, 8.2.4.25.5, 8.2.4.25.6, 8.2.4.25.7</w:t>
      </w:r>
    </w:p>
    <w:p w14:paraId="481FE9B0" w14:textId="77777777" w:rsidR="0072247E" w:rsidRPr="00FC7496" w:rsidRDefault="0072247E" w:rsidP="0072247E">
      <w:pPr>
        <w:pStyle w:val="B1"/>
        <w:ind w:left="0" w:firstLine="0"/>
      </w:pPr>
      <w:r w:rsidRPr="00FC7496">
        <w:t>Test cases using more than one radio frequency on the secondary band, i.e. using the radio refuency f6 specified in TS 36.508 [3], shall avoid to be executed on E-UTRA DC inter-band configurations:</w:t>
      </w:r>
    </w:p>
    <w:p w14:paraId="0B54E693" w14:textId="77777777" w:rsidR="0072247E" w:rsidRPr="00FC7496" w:rsidRDefault="0072247E" w:rsidP="0072247E">
      <w:pPr>
        <w:pStyle w:val="B1"/>
      </w:pPr>
      <w:r w:rsidRPr="00FC7496">
        <w:t>DC_1A-19A,</w:t>
      </w:r>
    </w:p>
    <w:p w14:paraId="531E3C84" w14:textId="77777777" w:rsidR="0072247E" w:rsidRPr="00FC7496" w:rsidRDefault="0072247E" w:rsidP="0072247E">
      <w:pPr>
        <w:pStyle w:val="B1"/>
      </w:pPr>
      <w:r w:rsidRPr="00FC7496">
        <w:t>DC_1A-21A,</w:t>
      </w:r>
    </w:p>
    <w:p w14:paraId="4A0466C0" w14:textId="77777777" w:rsidR="0072247E" w:rsidRPr="00FC7496" w:rsidRDefault="0072247E" w:rsidP="0072247E">
      <w:pPr>
        <w:pStyle w:val="B1"/>
      </w:pPr>
      <w:r w:rsidRPr="00FC7496">
        <w:t>DC_2A-13A,</w:t>
      </w:r>
    </w:p>
    <w:p w14:paraId="25E6A294" w14:textId="77777777" w:rsidR="0072247E" w:rsidRPr="00FC7496" w:rsidRDefault="0072247E" w:rsidP="0072247E">
      <w:pPr>
        <w:pStyle w:val="B1"/>
      </w:pPr>
      <w:r w:rsidRPr="00FC7496">
        <w:t>DC_3A-19A,</w:t>
      </w:r>
    </w:p>
    <w:p w14:paraId="1BF7BE8A" w14:textId="77777777" w:rsidR="0072247E" w:rsidRPr="00FC7496" w:rsidRDefault="0072247E" w:rsidP="0072247E">
      <w:pPr>
        <w:pStyle w:val="B1"/>
      </w:pPr>
      <w:r w:rsidRPr="00FC7496">
        <w:t>DC_4A-12A,</w:t>
      </w:r>
    </w:p>
    <w:p w14:paraId="0A558582" w14:textId="77777777" w:rsidR="0072247E" w:rsidRPr="00FC7496" w:rsidRDefault="0072247E" w:rsidP="0072247E">
      <w:pPr>
        <w:pStyle w:val="B1"/>
      </w:pPr>
      <w:r w:rsidRPr="00FC7496">
        <w:t>DC_4A-13A,</w:t>
      </w:r>
    </w:p>
    <w:p w14:paraId="0DEF89BF" w14:textId="77777777" w:rsidR="0072247E" w:rsidRPr="00FC7496" w:rsidRDefault="0072247E" w:rsidP="0072247E">
      <w:pPr>
        <w:pStyle w:val="B1"/>
      </w:pPr>
      <w:r w:rsidRPr="00FC7496">
        <w:t>DC_4A-17A,</w:t>
      </w:r>
    </w:p>
    <w:p w14:paraId="39841CBC" w14:textId="77777777" w:rsidR="0072247E" w:rsidRPr="00FC7496" w:rsidRDefault="0072247E" w:rsidP="0072247E">
      <w:pPr>
        <w:pStyle w:val="B1"/>
      </w:pPr>
      <w:r w:rsidRPr="00FC7496">
        <w:t>DC_5A-12A,</w:t>
      </w:r>
    </w:p>
    <w:p w14:paraId="1C4F228E" w14:textId="77777777" w:rsidR="0072247E" w:rsidRPr="00FC7496" w:rsidRDefault="0072247E" w:rsidP="0072247E">
      <w:pPr>
        <w:pStyle w:val="B1"/>
      </w:pPr>
      <w:r w:rsidRPr="00FC7496">
        <w:t>DC_19A-21A</w:t>
      </w:r>
    </w:p>
    <w:p w14:paraId="22ED554A" w14:textId="77777777" w:rsidR="0072247E" w:rsidRPr="00FC7496" w:rsidRDefault="0072247E" w:rsidP="0072247E">
      <w:pPr>
        <w:pStyle w:val="B1"/>
      </w:pPr>
      <w:r w:rsidRPr="00FC7496">
        <w:t>and on E-UTRA DC switched configuration</w:t>
      </w:r>
    </w:p>
    <w:p w14:paraId="05EDB81A" w14:textId="77777777" w:rsidR="0072247E" w:rsidRPr="00FC7496" w:rsidRDefault="0072247E" w:rsidP="0072247E">
      <w:pPr>
        <w:pStyle w:val="B1"/>
      </w:pPr>
      <w:r w:rsidRPr="00FC7496">
        <w:t>DC_19A-21A</w:t>
      </w:r>
    </w:p>
    <w:p w14:paraId="0BBC641D" w14:textId="77777777" w:rsidR="0072247E" w:rsidRPr="00FC7496" w:rsidRDefault="0072247E" w:rsidP="0072247E">
      <w:pPr>
        <w:pStyle w:val="B1"/>
        <w:ind w:left="0" w:hanging="1"/>
      </w:pPr>
      <w:r w:rsidRPr="00FC7496">
        <w:t>The list containing such test cases is given below:</w:t>
      </w:r>
    </w:p>
    <w:p w14:paraId="55595585" w14:textId="77777777" w:rsidR="005F5E7C" w:rsidRPr="00FC7496" w:rsidRDefault="0072247E" w:rsidP="00A81A7D">
      <w:r w:rsidRPr="00FC7496">
        <w:t>8.5.1.8.1, 8.5.1.8.2</w:t>
      </w:r>
    </w:p>
    <w:sectPr w:rsidR="005F5E7C" w:rsidRPr="00FC7496" w:rsidSect="005C0545">
      <w:headerReference w:type="default" r:id="rId64"/>
      <w:footerReference w:type="even" r:id="rId65"/>
      <w:footerReference w:type="default" r:id="rId66"/>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D1519" w14:textId="77777777" w:rsidR="00BE2415" w:rsidRDefault="00BE2415">
      <w:r>
        <w:separator/>
      </w:r>
    </w:p>
  </w:endnote>
  <w:endnote w:type="continuationSeparator" w:id="0">
    <w:p w14:paraId="72E98F65" w14:textId="77777777" w:rsidR="00BE2415" w:rsidRDefault="00BE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Times New Roman Italic">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F22D0"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04DA">
      <w:rPr>
        <w:rStyle w:val="PageNumber"/>
      </w:rPr>
      <w:t>192</w:t>
    </w:r>
    <w:r>
      <w:rPr>
        <w:rStyle w:val="PageNumber"/>
      </w:rPr>
      <w:fldChar w:fldCharType="end"/>
    </w:r>
  </w:p>
  <w:p w14:paraId="1737446E" w14:textId="77777777" w:rsidR="00FE793E" w:rsidRDefault="00FE793E" w:rsidP="00851B98">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8C1BE" w14:textId="77777777" w:rsidR="00BE2415" w:rsidRDefault="00BE2415">
      <w:r>
        <w:separator/>
      </w:r>
    </w:p>
  </w:footnote>
  <w:footnote w:type="continuationSeparator" w:id="0">
    <w:p w14:paraId="7A4BBB67" w14:textId="77777777" w:rsidR="00BE2415" w:rsidRDefault="00BE2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8D983" w14:textId="77777777" w:rsidR="00FE793E" w:rsidRDefault="00FE793E" w:rsidP="00FC12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04DA">
      <w:rPr>
        <w:rStyle w:val="PageNumber"/>
      </w:rPr>
      <w:t>192</w:t>
    </w:r>
    <w:r>
      <w:rPr>
        <w:rStyle w:val="PageNumber"/>
      </w:rPr>
      <w:fldChar w:fldCharType="end"/>
    </w:r>
  </w:p>
  <w:p w14:paraId="4C8D797D" w14:textId="28D9A633" w:rsidR="00FE793E" w:rsidRDefault="00FE793E" w:rsidP="000742B9">
    <w:pPr>
      <w:pStyle w:val="Header"/>
      <w:tabs>
        <w:tab w:val="right" w:pos="9639"/>
      </w:tabs>
    </w:pPr>
    <w:r>
      <w:rPr>
        <w:rFonts w:cs="Arial"/>
        <w:szCs w:val="18"/>
      </w:rPr>
      <w:t>Release 1</w:t>
    </w:r>
    <w:r w:rsidR="009468BE">
      <w:rPr>
        <w:rFonts w:cs="Arial"/>
        <w:szCs w:val="18"/>
      </w:rPr>
      <w:t>7</w:t>
    </w:r>
    <w:r>
      <w:rPr>
        <w:rFonts w:cs="Arial"/>
        <w:szCs w:val="18"/>
      </w:rPr>
      <w:tab/>
      <w:t>3</w:t>
    </w:r>
    <w:r w:rsidR="00F8549A">
      <w:rPr>
        <w:rFonts w:cs="Arial"/>
        <w:szCs w:val="18"/>
      </w:rPr>
      <w:t>GPP TS 36.523-</w:t>
    </w:r>
    <w:r w:rsidR="00295990">
      <w:rPr>
        <w:rFonts w:cs="Arial"/>
        <w:szCs w:val="18"/>
      </w:rPr>
      <w:t>3 V1</w:t>
    </w:r>
    <w:r w:rsidR="009468BE">
      <w:rPr>
        <w:rFonts w:cs="Arial"/>
        <w:szCs w:val="18"/>
      </w:rPr>
      <w:t>7</w:t>
    </w:r>
    <w:r w:rsidR="00FA6A4D">
      <w:rPr>
        <w:rFonts w:cs="Arial"/>
        <w:szCs w:val="18"/>
      </w:rPr>
      <w:t>.</w:t>
    </w:r>
    <w:r w:rsidR="00313290">
      <w:rPr>
        <w:rFonts w:cs="Arial"/>
        <w:szCs w:val="18"/>
      </w:rPr>
      <w:t>1</w:t>
    </w:r>
    <w:r w:rsidR="00157CF9">
      <w:rPr>
        <w:rFonts w:cs="Arial"/>
        <w:szCs w:val="18"/>
      </w:rPr>
      <w:t>.0</w:t>
    </w:r>
    <w:r w:rsidR="00043718">
      <w:rPr>
        <w:rFonts w:cs="Arial"/>
        <w:szCs w:val="18"/>
      </w:rPr>
      <w:t xml:space="preserve"> (20</w:t>
    </w:r>
    <w:r w:rsidR="00157CF9">
      <w:rPr>
        <w:rFonts w:cs="Arial"/>
        <w:szCs w:val="18"/>
      </w:rPr>
      <w:t>21</w:t>
    </w:r>
    <w:r w:rsidR="00043718">
      <w:rPr>
        <w:rFonts w:cs="Arial"/>
        <w:szCs w:val="18"/>
      </w:rPr>
      <w:t>-</w:t>
    </w:r>
    <w:r w:rsidR="00313290">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6"/>
  </w:num>
  <w:num w:numId="5">
    <w:abstractNumId w:val="27"/>
  </w:num>
  <w:num w:numId="6">
    <w:abstractNumId w:val="56"/>
  </w:num>
  <w:num w:numId="7">
    <w:abstractNumId w:val="14"/>
  </w:num>
  <w:num w:numId="8">
    <w:abstractNumId w:val="40"/>
  </w:num>
  <w:num w:numId="9">
    <w:abstractNumId w:val="29"/>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3"/>
  </w:num>
  <w:num w:numId="17">
    <w:abstractNumId w:val="48"/>
  </w:num>
  <w:num w:numId="18">
    <w:abstractNumId w:val="34"/>
  </w:num>
  <w:num w:numId="19">
    <w:abstractNumId w:val="41"/>
  </w:num>
  <w:num w:numId="20">
    <w:abstractNumId w:val="20"/>
  </w:num>
  <w:num w:numId="21">
    <w:abstractNumId w:val="10"/>
  </w:num>
  <w:num w:numId="22">
    <w:abstractNumId w:val="18"/>
  </w:num>
  <w:num w:numId="23">
    <w:abstractNumId w:val="35"/>
  </w:num>
  <w:num w:numId="24">
    <w:abstractNumId w:val="51"/>
  </w:num>
  <w:num w:numId="25">
    <w:abstractNumId w:val="31"/>
  </w:num>
  <w:num w:numId="26">
    <w:abstractNumId w:val="9"/>
  </w:num>
  <w:num w:numId="27">
    <w:abstractNumId w:val="33"/>
  </w:num>
  <w:num w:numId="28">
    <w:abstractNumId w:val="19"/>
  </w:num>
  <w:num w:numId="29">
    <w:abstractNumId w:val="28"/>
  </w:num>
  <w:num w:numId="30">
    <w:abstractNumId w:val="50"/>
  </w:num>
  <w:num w:numId="31">
    <w:abstractNumId w:val="53"/>
  </w:num>
  <w:num w:numId="32">
    <w:abstractNumId w:val="32"/>
  </w:num>
  <w:num w:numId="33">
    <w:abstractNumId w:val="36"/>
  </w:num>
  <w:num w:numId="34">
    <w:abstractNumId w:val="16"/>
  </w:num>
  <w:num w:numId="35">
    <w:abstractNumId w:val="44"/>
  </w:num>
  <w:num w:numId="36">
    <w:abstractNumId w:val="17"/>
  </w:num>
  <w:num w:numId="37">
    <w:abstractNumId w:val="11"/>
  </w:num>
  <w:num w:numId="38">
    <w:abstractNumId w:val="49"/>
  </w:num>
  <w:num w:numId="39">
    <w:abstractNumId w:val="55"/>
  </w:num>
  <w:num w:numId="40">
    <w:abstractNumId w:val="52"/>
  </w:num>
  <w:num w:numId="41">
    <w:abstractNumId w:val="21"/>
  </w:num>
  <w:num w:numId="42">
    <w:abstractNumId w:val="38"/>
  </w:num>
  <w:num w:numId="43">
    <w:abstractNumId w:val="43"/>
  </w:num>
  <w:num w:numId="44">
    <w:abstractNumId w:val="37"/>
  </w:num>
  <w:num w:numId="45">
    <w:abstractNumId w:val="30"/>
  </w:num>
  <w:num w:numId="46">
    <w:abstractNumId w:val="54"/>
  </w:num>
  <w:num w:numId="47">
    <w:abstractNumId w:val="42"/>
  </w:num>
  <w:num w:numId="48">
    <w:abstractNumId w:val="46"/>
  </w:num>
  <w:num w:numId="49">
    <w:abstractNumId w:val="22"/>
  </w:num>
  <w:num w:numId="50">
    <w:abstractNumId w:val="39"/>
  </w:num>
  <w:num w:numId="51">
    <w:abstractNumId w:val="8"/>
  </w:num>
  <w:num w:numId="52">
    <w:abstractNumId w:val="24"/>
  </w:num>
  <w:num w:numId="53">
    <w:abstractNumId w:val="13"/>
  </w:num>
  <w:num w:numId="54">
    <w:abstractNumId w:val="47"/>
  </w:num>
  <w:num w:numId="55">
    <w:abstractNumId w:val="45"/>
  </w:num>
  <w:num w:numId="56">
    <w:abstractNumId w:val="12"/>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460A"/>
    <w:rsid w:val="00404069"/>
    <w:rsid w:val="0040433F"/>
    <w:rsid w:val="004049D8"/>
    <w:rsid w:val="00407AA9"/>
    <w:rsid w:val="00411008"/>
    <w:rsid w:val="00412082"/>
    <w:rsid w:val="00414884"/>
    <w:rsid w:val="00414D34"/>
    <w:rsid w:val="004224BE"/>
    <w:rsid w:val="004254EC"/>
    <w:rsid w:val="00440493"/>
    <w:rsid w:val="00446337"/>
    <w:rsid w:val="0044640D"/>
    <w:rsid w:val="0044663A"/>
    <w:rsid w:val="004506A1"/>
    <w:rsid w:val="004518C4"/>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6776"/>
    <w:rsid w:val="004B00E1"/>
    <w:rsid w:val="004B4043"/>
    <w:rsid w:val="004B67F2"/>
    <w:rsid w:val="004B7E79"/>
    <w:rsid w:val="004C17BD"/>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CEE"/>
    <w:rsid w:val="006432B0"/>
    <w:rsid w:val="0064467A"/>
    <w:rsid w:val="00644926"/>
    <w:rsid w:val="00646CBC"/>
    <w:rsid w:val="00647B1D"/>
    <w:rsid w:val="006500E9"/>
    <w:rsid w:val="006502E7"/>
    <w:rsid w:val="00654325"/>
    <w:rsid w:val="00654E03"/>
    <w:rsid w:val="006560B0"/>
    <w:rsid w:val="00657E0B"/>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495"/>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69D"/>
    <w:rsid w:val="007D342B"/>
    <w:rsid w:val="007D3473"/>
    <w:rsid w:val="007D5208"/>
    <w:rsid w:val="007E0ED8"/>
    <w:rsid w:val="007E3FAF"/>
    <w:rsid w:val="007E6777"/>
    <w:rsid w:val="007F1FA6"/>
    <w:rsid w:val="007F2703"/>
    <w:rsid w:val="007F2EEC"/>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902F2"/>
    <w:rsid w:val="00892D8F"/>
    <w:rsid w:val="00892FD6"/>
    <w:rsid w:val="00893EF5"/>
    <w:rsid w:val="008A5BD5"/>
    <w:rsid w:val="008A5F61"/>
    <w:rsid w:val="008C0BA3"/>
    <w:rsid w:val="008C1048"/>
    <w:rsid w:val="008C4D32"/>
    <w:rsid w:val="008C4E54"/>
    <w:rsid w:val="008C5AA1"/>
    <w:rsid w:val="008C7488"/>
    <w:rsid w:val="008D26C1"/>
    <w:rsid w:val="008D2BCC"/>
    <w:rsid w:val="008D2EE5"/>
    <w:rsid w:val="008F3603"/>
    <w:rsid w:val="008F46E0"/>
    <w:rsid w:val="008F610C"/>
    <w:rsid w:val="008F76CB"/>
    <w:rsid w:val="00900B41"/>
    <w:rsid w:val="00904638"/>
    <w:rsid w:val="00907400"/>
    <w:rsid w:val="00912E94"/>
    <w:rsid w:val="0091445B"/>
    <w:rsid w:val="0092033A"/>
    <w:rsid w:val="009262EC"/>
    <w:rsid w:val="00930A5A"/>
    <w:rsid w:val="00931DA3"/>
    <w:rsid w:val="00936196"/>
    <w:rsid w:val="00940833"/>
    <w:rsid w:val="00943D4D"/>
    <w:rsid w:val="00945896"/>
    <w:rsid w:val="009468BE"/>
    <w:rsid w:val="00946D17"/>
    <w:rsid w:val="00946DC2"/>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705A"/>
    <w:rsid w:val="009975B4"/>
    <w:rsid w:val="009A0B15"/>
    <w:rsid w:val="009A51A0"/>
    <w:rsid w:val="009A761C"/>
    <w:rsid w:val="009A76D5"/>
    <w:rsid w:val="009B0016"/>
    <w:rsid w:val="009B0C44"/>
    <w:rsid w:val="009B100F"/>
    <w:rsid w:val="009B1266"/>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5407"/>
    <w:rsid w:val="00A7739F"/>
    <w:rsid w:val="00A81A7D"/>
    <w:rsid w:val="00A831CC"/>
    <w:rsid w:val="00A8337D"/>
    <w:rsid w:val="00A83524"/>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F0610"/>
    <w:rsid w:val="00AF0D93"/>
    <w:rsid w:val="00AF593B"/>
    <w:rsid w:val="00AF6FBB"/>
    <w:rsid w:val="00B016B8"/>
    <w:rsid w:val="00B10C9A"/>
    <w:rsid w:val="00B12BFE"/>
    <w:rsid w:val="00B15FFE"/>
    <w:rsid w:val="00B17533"/>
    <w:rsid w:val="00B2162A"/>
    <w:rsid w:val="00B225E2"/>
    <w:rsid w:val="00B3186B"/>
    <w:rsid w:val="00B32A0B"/>
    <w:rsid w:val="00B344BC"/>
    <w:rsid w:val="00B40A65"/>
    <w:rsid w:val="00B42754"/>
    <w:rsid w:val="00B43C2E"/>
    <w:rsid w:val="00B45B55"/>
    <w:rsid w:val="00B4637E"/>
    <w:rsid w:val="00B465DE"/>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5167"/>
    <w:rsid w:val="00BC1EC7"/>
    <w:rsid w:val="00BC47AD"/>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E04"/>
    <w:rsid w:val="00CE2107"/>
    <w:rsid w:val="00CE384C"/>
    <w:rsid w:val="00CE4C9D"/>
    <w:rsid w:val="00CE592D"/>
    <w:rsid w:val="00CF4B83"/>
    <w:rsid w:val="00CF7212"/>
    <w:rsid w:val="00D1031D"/>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879CA"/>
    <w:rsid w:val="00E9404C"/>
    <w:rsid w:val="00E9429F"/>
    <w:rsid w:val="00E97308"/>
    <w:rsid w:val="00EA28AF"/>
    <w:rsid w:val="00EA5E85"/>
    <w:rsid w:val="00EA7438"/>
    <w:rsid w:val="00EB24CB"/>
    <w:rsid w:val="00EB2CCB"/>
    <w:rsid w:val="00EB4CA9"/>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1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21.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27.wmf"/><Relationship Id="rId63" Type="http://schemas.openxmlformats.org/officeDocument/2006/relationships/package" Target="embeddings/Microsoft_Word_Document.docx"/><Relationship Id="rId68"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image" Target="media/image19.png"/><Relationship Id="rId40" Type="http://schemas.openxmlformats.org/officeDocument/2006/relationships/oleObject" Target="embeddings/oleObject12.bin"/><Relationship Id="rId45" Type="http://schemas.openxmlformats.org/officeDocument/2006/relationships/image" Target="media/image24.wmf"/><Relationship Id="rId53" Type="http://schemas.openxmlformats.org/officeDocument/2006/relationships/image" Target="media/image26.wmf"/><Relationship Id="rId58" Type="http://schemas.openxmlformats.org/officeDocument/2006/relationships/image" Target="media/image29.wmf"/><Relationship Id="rId66"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0.png"/><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image" Target="media/image28.wmf"/><Relationship Id="rId61" Type="http://schemas.openxmlformats.org/officeDocument/2006/relationships/oleObject" Target="embeddings/oleObject24.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image" Target="media/image30.wmf"/><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3.wmf"/><Relationship Id="rId48" Type="http://schemas.openxmlformats.org/officeDocument/2006/relationships/image" Target="media/image25.wmf"/><Relationship Id="rId56" Type="http://schemas.openxmlformats.org/officeDocument/2006/relationships/oleObject" Target="embeddings/oleObject22.bin"/><Relationship Id="rId64" Type="http://schemas.openxmlformats.org/officeDocument/2006/relationships/header" Target="header1.xml"/><Relationship Id="rId8" Type="http://schemas.openxmlformats.org/officeDocument/2006/relationships/oleObject" Target="embeddings/Microsoft_PowerPoint_97-2003_Presentation.ppt"/><Relationship Id="rId51" Type="http://schemas.openxmlformats.org/officeDocument/2006/relationships/oleObject" Target="embeddings/oleObject19.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2.wmf"/><Relationship Id="rId54" Type="http://schemas.openxmlformats.org/officeDocument/2006/relationships/oleObject" Target="embeddings/oleObject21.bin"/><Relationship Id="rId62"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1</Pages>
  <Words>45261</Words>
  <Characters>257994</Characters>
  <Application>Microsoft Office Word</Application>
  <DocSecurity>0</DocSecurity>
  <Lines>2149</Lines>
  <Paragraphs>605</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302650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7974</cp:lastModifiedBy>
  <cp:revision>19</cp:revision>
  <dcterms:created xsi:type="dcterms:W3CDTF">2021-04-15T14:14:00Z</dcterms:created>
  <dcterms:modified xsi:type="dcterms:W3CDTF">2021-12-16T14:51:00Z</dcterms:modified>
</cp:coreProperties>
</file>