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 xml:space="preserve">Batch 2: Update of LTE TC 8.1.2.3 RRC - RRC </w:t>
            </w:r>
            <w:r w:rsidRPr="00FB3739">
              <w:rPr>
                <w:rStyle w:val="TALChar"/>
                <w:sz w:val="16"/>
                <w:szCs w:val="16"/>
              </w:rPr>
              <w:lastRenderedPageBreak/>
              <w:t>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 xml:space="preserve">Batch 2: Addition of new EMM TC 9.2.1.2.3: </w:t>
            </w:r>
            <w:r w:rsidRPr="00FB3739">
              <w:rPr>
                <w:rStyle w:val="TALChar"/>
                <w:sz w:val="16"/>
                <w:szCs w:val="16"/>
              </w:rPr>
              <w:lastRenderedPageBreak/>
              <w:t>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lastRenderedPageBreak/>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 xml:space="preserve">GCF priority TBC: Addition of TC 10.5.2 for UE </w:t>
            </w:r>
            <w:r w:rsidRPr="00FB3739">
              <w:rPr>
                <w:rStyle w:val="TALChar"/>
                <w:sz w:val="16"/>
                <w:szCs w:val="16"/>
              </w:rPr>
              <w:lastRenderedPageBreak/>
              <w:t>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lastRenderedPageBreak/>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(SServingCell&lt;0,barred)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GSM_Idle/GPRS Packet_idle, serving cell becomes non-suitable (SServingCell&lt;0,barred)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 xml:space="preserve">GCF Priority 1: Corrections to E-UTRA MAC test </w:t>
            </w:r>
            <w:r w:rsidRPr="00FB3739">
              <w:rPr>
                <w:rStyle w:val="TALChar"/>
                <w:sz w:val="16"/>
                <w:szCs w:val="16"/>
              </w:rPr>
              <w:lastRenderedPageBreak/>
              <w:t>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 xml:space="preserve">GCF Priority 1 - Addition of new Multi-layer </w:t>
            </w:r>
            <w:r w:rsidRPr="00FB3739">
              <w:rPr>
                <w:rStyle w:val="TALChar"/>
                <w:sz w:val="16"/>
                <w:szCs w:val="16"/>
              </w:rPr>
              <w:lastRenderedPageBreak/>
              <w:t>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GCF Priority 3 - CR to EMM TC 9.2.1.1.19 Attach / Abnormal case / Failure due to non integrity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9.2.1.1.19 Attach / Abnormal case / Failure due to non integrity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 xml:space="preserve">Priority 3 - TC 9.2.3.1.15 Normal tracking area update </w:t>
            </w:r>
            <w:r w:rsidRPr="00FB3739">
              <w:rPr>
                <w:rStyle w:val="TALChar"/>
                <w:sz w:val="16"/>
                <w:szCs w:val="16"/>
              </w:rPr>
              <w:lastRenderedPageBreak/>
              <w:t>/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lastRenderedPageBreak/>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(N_sb=1)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(N_sb=1)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Update to GCF Priority 1 layer 2 UM test cases to increase the drx-Inactivity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New Test case 6.2.3.28- Inter-RAT Cell Reselection from GPRS Packet_transfer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New Test Case 6.2.2.6 - Inter-RAT Cell selection / From GSM_Idle/GPRS Packet_idle to E-UTRA_RRC_IDLE / Serving cell becomes non-suitable (ServingCell&lt;0)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New Test Case 6.2.2.7 - Inter-RAT Cell selection / From GSM_Idle/GPRS Packet_idle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 xml:space="preserve">GCF Priority 4: New PUSCH-Hopping test case </w:t>
            </w:r>
            <w:r w:rsidRPr="00FB3739">
              <w:rPr>
                <w:rStyle w:val="TALChar"/>
                <w:sz w:val="16"/>
                <w:szCs w:val="16"/>
              </w:rPr>
              <w:lastRenderedPageBreak/>
              <w:t>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(N_sb=2/3/4)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(N_sb=2/3/4)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IKEv2 during tunnel setup to ePDG</w:t>
            </w:r>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"statusReportRequired"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 xml:space="preserve">GCF priority 3 - New test case 6.2.1.2 Inter-RAT </w:t>
            </w:r>
            <w:r w:rsidRPr="00FB3739">
              <w:rPr>
                <w:rStyle w:val="TALChar"/>
                <w:sz w:val="16"/>
                <w:szCs w:val="16"/>
              </w:rPr>
              <w:lastRenderedPageBreak/>
              <w:t>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GSM_Idle/GPRS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CR 36.523-1-0902 New Test case 6.2.3.27- Inter-RAT Cell selection from GPRS Packet_transfer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 xml:space="preserve">GCF Priority 2 - Correction to GCF Priority 2 Inter </w:t>
            </w:r>
            <w:r w:rsidRPr="00FB3739">
              <w:rPr>
                <w:rStyle w:val="TALChar"/>
                <w:sz w:val="16"/>
                <w:szCs w:val="16"/>
              </w:rPr>
              <w:lastRenderedPageBreak/>
              <w:t>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 xml:space="preserve">GCF priority 2 - Cell detection timing related </w:t>
            </w:r>
            <w:r w:rsidRPr="00FB3739">
              <w:rPr>
                <w:rStyle w:val="TALChar"/>
                <w:sz w:val="16"/>
                <w:szCs w:val="16"/>
              </w:rPr>
              <w:lastRenderedPageBreak/>
              <w:t>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compressed mode configuration optional for FDD and removal of compressed mode requirement for TDD for InterRAT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 xml:space="preserve">GCF Priority 2 - Correction of test cases in 8.3.1.8 ~ </w:t>
            </w:r>
            <w:r w:rsidRPr="00FB3739">
              <w:rPr>
                <w:rStyle w:val="TALChar"/>
                <w:sz w:val="16"/>
                <w:szCs w:val="16"/>
              </w:rPr>
              <w:lastRenderedPageBreak/>
              <w:t>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lastRenderedPageBreak/>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inter-freq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CR 36.523-1-1142 New test case 6.2.3.16 Inter-RAT Cell Reselection / from GSM_Idle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CR 36.523-1-1146 New Test Case 6.2.3.26 - Inter-RAT Autonomous Cell Reselection GPRS Packet_transfer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CR 36.523-1-1149 Addition of new Test case 8.4.4.1 Inter-RAT PS Handover / from GPRS Packet_transfer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CR 36.523-1-1150 Addition of new Test case 8.4.4.2 Inter-RAT PS Handover failure from GPRS Packet_transfer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CR 36.523-1-1139 New test case 6.2.3.17 Inter-RAT Cell Reselection / from GSM_Idle/GPRS Packet_Idle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CR 36.523-1-1140 New test case 6.2.3.18 Inter-RAT Cell Reselection / from GSM_Idle/GPRS Packet_Idle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CR 36.523-1-1141 New Test Case 6.2.3.29 - Inter-RAT cell Reselection from GPRS packet_transfer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 xml:space="preserve">GCF Priority 2 Correction of test case in 6.2.3.4 and </w:t>
            </w:r>
            <w:r w:rsidRPr="00FB3739">
              <w:rPr>
                <w:rStyle w:val="TALChar"/>
                <w:sz w:val="16"/>
                <w:szCs w:val="16"/>
              </w:rPr>
              <w:lastRenderedPageBreak/>
              <w:t>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EUTRA Idle Mode test </w:t>
            </w:r>
            <w:r w:rsidRPr="00FB3739">
              <w:rPr>
                <w:rStyle w:val="TALChar"/>
                <w:sz w:val="16"/>
                <w:szCs w:val="16"/>
              </w:rPr>
              <w:lastRenderedPageBreak/>
              <w:t>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GCF priority 2: Correction of sysinfo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GCF Priority 3 - Addition of new TC 6.3.2 Inter-RAT cell reselection / From GSM_Idle/GPRS Packet_Idle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6.1.1.3 for Cell reselection of ePLMN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TCs 9.2.1.2.1 and </w:t>
            </w:r>
            <w:r w:rsidRPr="00FB3739">
              <w:rPr>
                <w:rStyle w:val="TALChar"/>
                <w:sz w:val="16"/>
                <w:szCs w:val="16"/>
              </w:rPr>
              <w:lastRenderedPageBreak/>
              <w:t>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GCF priority 2-4: correction of EMM, RRC, Idle mode TC postamble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inter-freq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 xml:space="preserve">GCF Priority 2 - Correction to EMM test case </w:t>
            </w:r>
            <w:r w:rsidRPr="00FB3739">
              <w:rPr>
                <w:rStyle w:val="TALChar"/>
                <w:sz w:val="16"/>
                <w:szCs w:val="16"/>
              </w:rPr>
              <w:lastRenderedPageBreak/>
              <w:t>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GCF Priority 3 - New Multi Layer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 xml:space="preserve">Addition of a new TC for MCCH information </w:t>
            </w:r>
            <w:r w:rsidRPr="00FB3739">
              <w:rPr>
                <w:rStyle w:val="TALChar"/>
                <w:sz w:val="16"/>
                <w:szCs w:val="16"/>
              </w:rPr>
              <w:lastRenderedPageBreak/>
              <w:t>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CR 36.523-1-1386 Addition of new Test case 8.4.4.2 Inter-RAT PS Handover / from GPRS Packet_transfer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CR 36.523-1-1387 Addition of new Test case 8.4.4.3 Inter-RAT PS Handover / from GPRS Packet_transfer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CR 36.523-1-1273 Modification of tc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GCF priority 3 - Update to Multi Layer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Addition of a new eMBMS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WI-081 Idle Mode Interband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GCF priority X - new test case 6.1.1.3a for Cell reselection of ePLMN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Addition of a new TC for Cell reselection / interband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GCF Priority 4: Modification on the Event A3 timeToTrigger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 xml:space="preserve">8.3.1.16a Measurement configuration control and reporting / Intra E-UTRAN measurements / </w:t>
            </w:r>
            <w:r w:rsidRPr="00FB3739">
              <w:rPr>
                <w:rStyle w:val="TALChar"/>
                <w:sz w:val="16"/>
                <w:szCs w:val="16"/>
              </w:rPr>
              <w:lastRenderedPageBreak/>
              <w:t>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lastRenderedPageBreak/>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becomes PCell</w:t>
            </w:r>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Addition of new Rel-10 test case 7.1.3.11 CA / Correct HARQ process handling / DCCH and DTCH / Pcell and Scell</w:t>
            </w:r>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Correction to UE Pre-test condition for TS 36.523-1 Test Case 6.4.7 (Inter-RAT cell reselection / From GSM_Idle/GPRS Packet_Idle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Correction of E-UTRAN&lt;&gt;GERAN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Corrections of measGapConfig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 xml:space="preserve">GCF Priority X - Addition of New Rel-10 eICIC test </w:t>
            </w:r>
            <w:r w:rsidRPr="00FB3739">
              <w:rPr>
                <w:rStyle w:val="TALChar"/>
                <w:sz w:val="16"/>
                <w:szCs w:val="16"/>
              </w:rPr>
              <w:lastRenderedPageBreak/>
              <w:t>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lastRenderedPageBreak/>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Addition of new Rel-10 eICIC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Correction to EUTRAN-GERAN test cases for classmark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GCF Priority X - Correction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Correction to EUTRANFeatureGroupIndicators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Add aSRVCC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Add aSRVCC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 xml:space="preserve">Addition of New Carrier Aggregation test case for </w:t>
            </w:r>
            <w:r w:rsidRPr="00FB3739">
              <w:rPr>
                <w:rStyle w:val="TALChar"/>
                <w:sz w:val="16"/>
                <w:szCs w:val="16"/>
              </w:rPr>
              <w:lastRenderedPageBreak/>
              <w:t>PCell Change</w:t>
            </w:r>
            <w:r w:rsidR="00165D3E" w:rsidRPr="00FB3739">
              <w:rPr>
                <w:rStyle w:val="TALChar"/>
                <w:sz w:val="16"/>
                <w:szCs w:val="16"/>
              </w:rPr>
              <w:t xml:space="preserve"> </w:t>
            </w:r>
            <w:r w:rsidRPr="00FB3739">
              <w:rPr>
                <w:rStyle w:val="TALChar"/>
                <w:sz w:val="16"/>
                <w:szCs w:val="16"/>
              </w:rPr>
              <w:t>SCell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lastRenderedPageBreak/>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GCF Priority 4 - Correction to EMM tc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 xml:space="preserve">Updating of EMM cause of test case 11.2.6 and </w:t>
            </w:r>
            <w:r w:rsidRPr="00FB3739">
              <w:rPr>
                <w:rStyle w:val="TALChar"/>
                <w:sz w:val="16"/>
                <w:szCs w:val="16"/>
              </w:rPr>
              <w:lastRenderedPageBreak/>
              <w:t>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GCF Priority 4 - Correction to EMM tc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GCF Priority 4 - Correction to EMM tc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 xml:space="preserve">GCF Priority 1 - Update test case 9.1.3.1 to test not </w:t>
            </w:r>
            <w:r w:rsidRPr="00FB3739">
              <w:rPr>
                <w:rStyle w:val="TALChar"/>
                <w:sz w:val="16"/>
                <w:szCs w:val="16"/>
              </w:rPr>
              <w:lastRenderedPageBreak/>
              <w:t>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New aSRVCC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New aSRVCC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New NIMTC test case 6.1.1.7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GCF Priority 3 – Corrections to EMM tcs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Addition of new test case for PLMN change in eMDT</w:t>
            </w:r>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EventB2 reporting in eMDT</w:t>
            </w:r>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RACH reporting in eMDT</w:t>
            </w:r>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Corrections to eMBMS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Corrections to eMBMS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Corrections to eMBMS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Corrections to eMBMS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Corrections to eMBMS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Corrections to eMBMS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Corrections to eMBMS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Corrections to eMBMS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Corrections to eMBMS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Corrections to eMBMS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Addition of new test case for T300 expiry in eMDT</w:t>
            </w:r>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 xml:space="preserve">Addition of new test case about TAC and PLMN id in </w:t>
            </w:r>
            <w:r w:rsidRPr="00FB3739">
              <w:rPr>
                <w:rStyle w:val="TALChar"/>
                <w:sz w:val="16"/>
                <w:szCs w:val="16"/>
              </w:rPr>
              <w:lastRenderedPageBreak/>
              <w:t>eMDT</w:t>
            </w:r>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lastRenderedPageBreak/>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Addition of new test case about PLMN list in eMDT</w:t>
            </w:r>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for eMDT</w:t>
            </w:r>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Addition of new test case for inter-frequency measurements report in eMDT</w:t>
            </w:r>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Addition of new test case for inter-RAT measurements report in eMDT</w:t>
            </w:r>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in eMDT</w:t>
            </w:r>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EventA2 reporting in eMDT</w:t>
            </w:r>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Addition of new eMDT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Addition of new eMDT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Addition of new eMDT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Addition of new eMDT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Addition of new eMDT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Addition of new eMDT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Addition of new eMDT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Correction of eICIC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Addition of new eMDT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New eMBMS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New eMBMS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Introduction of New eMBMS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New eMBMS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New eMBMS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Addition of new Rel-10 eICIC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 xml:space="preserve">Update of TC 6.2.1.1 Inter-RAT PLMN Selection for </w:t>
            </w:r>
            <w:r w:rsidRPr="00FB3739">
              <w:rPr>
                <w:rStyle w:val="TALChar"/>
                <w:sz w:val="16"/>
                <w:szCs w:val="16"/>
              </w:rPr>
              <w:lastRenderedPageBreak/>
              <w:t>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lastRenderedPageBreak/>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Addition of new eICIC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Corrections to eMBMS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Corrections to eMBMS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Periodic reselection MinimumPeriodicSearchTimer</w:t>
            </w:r>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Correction of eMDT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Correction of eMDT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Addition of test case "Inter-system mobility / E-UTRA voice to GSM CS voice / aSRVCC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Correction of eMBMS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Correction of eMBMS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Correction of eMBMS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Correction of eMBMS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Correction of eMBMS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Corrections to eMBMS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Corrections to eMBMS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Corrections to eMBMS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Corrections to eMBMS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Corrections to eMBMS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Corrections to eMBMS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Corrections to Rel-10 eICIC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Addition of eMDT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Addition of eMDT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eMDT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Corrections to eMBMS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Corrections to eMBMS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Corrections to eMBMS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Corrections to eMBMS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New eMBMS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New eMBMS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Addition of new CA TC 8.2.2.6 CA / RRC connection reconfiguration / sTAG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Addition of new bSRVCC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bSRVCC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Correction to GCF WI-162 LTE-A Carrier AggregationTest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New eMBMS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Correction to eMBMS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Correction to Home eNB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Corrections to MultiLayer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New eMBMS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New eMBMS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New eMBMS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'eICIC/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Addition of test case ' Inter-system mobility / E-UTRA PS voice to GSM CS voice / bSRVCC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Addition of test case ' Inter-system mobility / E-UTRA voice to GSM CS voice / aSRVCC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Correction to Multilayer aSRVCC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Correction to Multilayer aSRVCC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New eMBMS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Correction to eMBMS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Update of reference list and list of abbreviations for eMBMS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Correction of measObjectId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Addition of Close Down Procedure for bSRVCC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Correction to eMDT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lastRenderedPageBreak/>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lastRenderedPageBreak/>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Correction to SRVCC and bSRVCC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Correction to LTE InterRAT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Removal of GCF WI-172 EUTRA&lt;&gt;UTRA aSRVCC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Correction to GCF WI-172 EUTRA&lt;&gt;UTRA aSRVCC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Correction to EUTRA to UTRA SRVCC and aSRVCC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cs-FallbackIndicator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Correction for ATTACH REQUEST contents in aSRVCC and bSRVCC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Correction to eMBMS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r w:rsidRPr="00FB3739">
              <w:rPr>
                <w:rStyle w:val="TALChar"/>
                <w:sz w:val="16"/>
                <w:szCs w:val="16"/>
              </w:rPr>
              <w:t>ExtendedWaitTimer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Correction to eMBMS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Correction to eMBMS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Correction to eMBMS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Correction to eMBMS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Correction to eMBMS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Correction to eMBMS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Correction to eMBMS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Correction to eMBMS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Correction to eMBMS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Correction to eMBMS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Adding general information for the eMBMS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Addition of test case “CA / RRC connection reconfiguration / Handover / Success / PCell change and SCell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PCell Change / SCell no Change / IbnCCA</w:t>
            </w:r>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aSRVCC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Editorial - rewording in eMBMS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Correction to LTE eMBMS TestCases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Correction to LTE eMBMS TestCases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Correction to eICIC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Corrections for EUTRA&lt;&gt;GERAN aSRVCC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Corrections to eMBMS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Addition of new UL CoMP TC 7.1.10.1 Sending SR on PUCCH with DMRS generated by using virtual cell identity / nPUCCH-Identity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Addition of new TC 7.1.10.2 Transmitting data on PUSCH with DMRS generated by using virtual cell identity / nPUSCH-Identity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Correction to GCF WI-172 EUTRA&lt;&gt;UTRA aSRVCC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Correction of the ePDCCH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Correction to eMBMS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Editorial Correction to eMBMS-SC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Correction to eMBMS-SC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Correction to eMBMS-SC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Correction to GCF WI-178 eMBMS-SC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bSRVCC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Correction to eMDT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Editorial Correction to eMDT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Update of aSRVCC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Correction to eMBMS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Correction to bSRVCC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Correction to eMDT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Correction to bSRVCC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Correction to bSRVCC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Correction to EUTRA HomeNB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Correction to eMDT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Correction to eMDT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Correction to eMDT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Correction to eMDT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Update of bSRVCC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Update of bSRVCC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Update of aSRVCC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Update of aSRVCC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Corrections for EUTRA&lt;&gt;GERAN aSRVCC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Corrections for GCF WI-172 EUTRA&lt;&gt;GERAN aSRVCC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Corrections for EUTRA&lt;&gt;GERAN bSRVCC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Correction to bSRVCC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Updating dataCodingScheme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Correction to eMBMS-SC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Correction to GCF WI-178 eMBMS-SC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New TC 13.4.3.32 Inter-system mobility / UTRA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New TC 13.4.3.34 Inter-system mobility / UTRA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New TC 13.4.3.36 Inter-system mobility / UTRA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New TC 13.4.3.38 Inter-system mobility / UTRA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Correction to eMBMS-SC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Correction to eMDT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Correction to eMDT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r w:rsidRPr="00FB3739">
              <w:rPr>
                <w:rStyle w:val="TALChar"/>
                <w:sz w:val="16"/>
                <w:szCs w:val="16"/>
              </w:rPr>
              <w:t>bSRVCC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 xml:space="preserve">Correction to GCF WI-082 EUTRA ESM test case </w:t>
            </w:r>
            <w:r w:rsidRPr="00FB3739">
              <w:rPr>
                <w:rStyle w:val="TALChar"/>
                <w:sz w:val="16"/>
                <w:szCs w:val="16"/>
              </w:rPr>
              <w:lastRenderedPageBreak/>
              <w:t>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lastRenderedPageBreak/>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Update of aSRVCC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Update of bSRVCC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New TC 13.4.3.31 Inter-system mobility / GERAN CS voice to E-UTRA voice / rSRVCC</w:t>
            </w:r>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New TC 13.4.3.33 Inter-system mobility / GERAN CS voice to E-UTRA voice / alerting / rSRVCC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New TC 13.4.3.35 Inter-system mobility / GERAN CS voice to E-UTRA voice / alerting / rSRVCC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New TC 13.4.3.37 Inter-system mobility / GERAN CS voice to E-UTRA voice / rSRVCC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Correction to ePDCCH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Correction to ePDCCH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Correction to eMDT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Correction to eMDT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Correction to aSRVCC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Correction of Multilayer bSRVCC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Correction to eMBMS-SC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'cs-FallbackIndicator' value in clause 13 xSRVCC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Addition of Test case - "Inter-system mobility / UTRA CS voice + PS data to E-UTRA voice + PS data / rSRVCC" to rSRVCC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Addition of Test Case - Intersystem mobility / UTRA CS voice to E-UTRA voice / rSRVCC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Corrections to eMDT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Correction to Measurements for self optimized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Corrections for bSRVCC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Corrections for use of EFloci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Update of eICIC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Update of eICIC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Update of eICIC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Correction to eMDT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Corrections to rSRVCC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Updates to references to annex C.39 for rSRVCC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Correction to eMBMS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Correction to eMBMS-SC-CA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Correction to eMBMS-SC-CA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(Qqualmeas, BeaconRSSI)</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New test case 6.5.3 WLAN Offload / Cell Selection / EUTRA RRC_Idle to/from WLAN (Qqualmeas, BackhaulRateUlWLAN)</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Addition of Test Case - WLAN Offload / Cell Selection / EUTRA RRC_Idle to/from WLAN (Qrxlevmeas, BeaconRSSI)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Addition of Test Case - WLAN Offload / Offload Success / EUTRA RRC_Connected to/from WLAN (Qrxlevmeas ,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New test case “cell reselection / MFBI/UE does not support multiBandInfoList”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FDD PCell and TDD Scell</w:t>
            </w:r>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PUSCH / TDD PCell and FDD Scell</w:t>
            </w:r>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FDD PCell and TDD Scell</w:t>
            </w:r>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Addition of new test case of FDD-TDD CA / Correct HARQ process handling / Dynamic case / TDD PCell and FDD Scell</w:t>
            </w:r>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Void eICIC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Update of eMDT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Correction to eMDT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Correction to LTE-A eICIC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Correction to eMDT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Addition of D2D ProSe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Correction to LTE-A eICIC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Correction to eMBMS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eMDT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Correction to eMDT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Correction to eMDT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Correction to eMBMS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Correction to eMBMS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Transmission/ProSe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Addition of new D2D test case for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Updates to rSRVCC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Resubmission: Corrections to rSRVCC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Addition of Test Case - WLAN Offload / Cell Selection / EUTRA RRC_Idle to/from WLAN (Qqualmeas, ChannelUtilizationWLAN)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Addition of D2D ProSe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Addition of D2D ProSe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Correction to xSRVCC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eMBMS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AP#68.02: Correction to Rel-11 eMBMS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eDDA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eMDT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eMBMS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ProSe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testcase 19.2.4 Successful EPC-LEVEL ProSe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for Successful ProSe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9.3.1.4 for IMS enabled Ues</w:t>
            </w:r>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10.5.3 for IMS enabled Ues</w:t>
            </w:r>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rSRVCC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eMBMS-SC-CA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new test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Adding a new TC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Removal of RRC ProSe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7.1.7.1.12 DL-SCH Transport Block Size selection / DCI format 2A / RA type 1 / Two transport blocks enabled / Transport block to codeword swap flag value set to ’1’ / </w:t>
            </w:r>
            <w:r w:rsidRPr="00FB3739">
              <w:rPr>
                <w:rFonts w:ascii="Arial" w:hAnsi="Arial" w:cs="Arial"/>
                <w:color w:val="000000"/>
                <w:sz w:val="16"/>
                <w:szCs w:val="16"/>
              </w:rPr>
              <w:lastRenderedPageBreak/>
              <w:t>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BackhaulRateULWAN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ChannelUtilizationWLAN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 test case for Selection of ePDG</w:t>
            </w:r>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8.5.1.8.1 Dual Connectivity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Intra-MeNB and SeNB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PDCPre-establishment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8.3.1.30 Measurement configuration control and reporting / Intra E-UTRAN </w:t>
            </w:r>
            <w:r w:rsidRPr="00FB3739">
              <w:rPr>
                <w:rFonts w:ascii="Arial" w:hAnsi="Arial" w:cs="Arial"/>
                <w:color w:val="000000"/>
                <w:sz w:val="16"/>
                <w:szCs w:val="16"/>
              </w:rPr>
              <w:lastRenderedPageBreak/>
              <w:t>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Moving ProSe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eMDT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Offload Success / EUTRA RRC_Connected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EUTRA eMDT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MeasObjectGERAN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eMDT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WI-178 eMBMS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and Normal tracking area update Procedure / Success / With and without Idle eDRX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19.1.6 ProSe Direct Communication Pre-configured authorisation UE out of coverage on </w:t>
            </w:r>
            <w:r w:rsidRPr="00FB3739">
              <w:rPr>
                <w:rFonts w:ascii="Arial" w:hAnsi="Arial" w:cs="Arial"/>
                <w:color w:val="000000"/>
                <w:sz w:val="16"/>
                <w:szCs w:val="16"/>
              </w:rPr>
              <w:lastRenderedPageBreak/>
              <w:t>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19.1.7 ProSe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D2D ProSe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New eIMTA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8.2.2.10: eIMTA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test case 8.2.2.26: eIMTA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case 19.1.2 for ProSe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19.1.4 ProSe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19.2.2 ProSe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w:t>
            </w:r>
            <w:r w:rsidRPr="00FB3739">
              <w:rPr>
                <w:rFonts w:ascii="Arial" w:hAnsi="Arial" w:cs="Arial"/>
                <w:color w:val="000000"/>
                <w:sz w:val="16"/>
                <w:szCs w:val="16"/>
              </w:rPr>
              <w:lastRenderedPageBreak/>
              <w:t>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eMDT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9.2.4.1.1 - Attach &amp; Normal tracking area update Procedure / Success / without Idle eDRX parameters / With Idle eDRX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eDRX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eDRX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test 19.1.1 for ProSe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19.1.3 ProSe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19.1.5 ProSe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19.1.6 ProSe Direct Communication Pre-configured authorisation UE out of coverage on the frequency used for sidelink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to TC 19.2.1 ProSe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TC 19.2.3 ProSe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ProSe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eIMTA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Test sequence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 WLAN Association / EUTRA RRC_Connected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LWA Test case - LWA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Cell selection / Qrxlevmin</w:t>
            </w:r>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Qrxlevmin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reselection using Treselection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idle test case for Cell selection / Qqualmin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eDRX TC 9.2.4.1.2 - Attach &amp; Normal tracking area update Procedure / Success /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ProSe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eDRX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eMDT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LTE Cov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Rel-13 eDRX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reference to generic procedure for Redirection from GERAN to E-UTRA upon release of </w:t>
            </w:r>
            <w:r w:rsidRPr="00FB3739">
              <w:rPr>
                <w:rFonts w:ascii="Arial" w:hAnsi="Arial" w:cs="Arial"/>
                <w:color w:val="000000"/>
                <w:sz w:val="16"/>
                <w:szCs w:val="16"/>
              </w:rPr>
              <w:lastRenderedPageBreak/>
              <w:t>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ePDG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eDDA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NB-IoT / 22.2.5 - Cell reselection / Qhyst, Qoffset, Treselection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w:t>
            </w:r>
            <w:r w:rsidRPr="00FB3739">
              <w:rPr>
                <w:rFonts w:ascii="Arial" w:hAnsi="Arial" w:cs="Arial"/>
                <w:color w:val="000000"/>
                <w:sz w:val="16"/>
                <w:szCs w:val="16"/>
              </w:rPr>
              <w:lastRenderedPageBreak/>
              <w:t xml:space="preserve">RRC_Connected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test case:  NB-IoT / PLMN selection / Periodic reselection / MinimumPeriodicSearchTimer</w:t>
            </w:r>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22.4.1 to include Direct Indication Information message for eDRX</w:t>
            </w:r>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eMBMS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Measurements for self optimized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22.5.18 eDRX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New test case 22.5.15, NB-IoT / Normal tracking area </w:t>
            </w:r>
            <w:r w:rsidRPr="00FB3739">
              <w:rPr>
                <w:rFonts w:ascii="Arial" w:hAnsi="Arial" w:cs="Arial"/>
                <w:color w:val="000000"/>
                <w:sz w:val="16"/>
                <w:szCs w:val="16"/>
              </w:rPr>
              <w:lastRenderedPageBreak/>
              <w:t>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eMDT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PDCP re-establishment / stored UE AS context is used and drb-ContinueROHC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Rel-11 eDDA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eMDT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Removing TDD parts of D2D ProSe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xSRVCC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CeModeB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Inter-frequency cell reselection / Extended frequency list  Ericsson  CR  LTE_UTRA_IncMon-UEConTest</w:t>
            </w:r>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new TC for reselection using Pcompensation</w:t>
            </w:r>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 layer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Rel-11 eMDT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9.2.1.1.2a for IMS Enabled MultiPDN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D2D ProSe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eDRx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9.2.3.1.6 for IMS Enabled Ues</w:t>
            </w:r>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V2V Sidelink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“DataInactivityTimer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ProSe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V2X Sidelink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LWIP / WLAN Release Success / EUTRA RRC_Connected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V2V Sidelink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eDRX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ePDG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to NB-IoT PDCP RoHC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of V2X Sidelink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Sidelink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V2X Sidelink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ProSe Rel-13 TC 19.2.8 Discoveree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New eDECOR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8.5.4.1 for feICIC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eICIC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Rel-11 eDDA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eDECOR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eMBMS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on V2X Sidelink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new V2X Sidelink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7.1.4.30: eLAA / Cross Carrier UL Scheduling for eLAA SCell</w:t>
            </w:r>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New feMTC test case 8.2.2.6.6 RRC connection reconfiguration/ UE Assistance Information/ maximum </w:t>
            </w:r>
            <w:r w:rsidRPr="00FB3739">
              <w:rPr>
                <w:rFonts w:cs="Arial"/>
                <w:color w:val="000000"/>
                <w:sz w:val="16"/>
                <w:szCs w:val="16"/>
              </w:rPr>
              <w:lastRenderedPageBreak/>
              <w:t>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testcse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LWA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LWIP / WLAN Association  Success / EUTRA RRC_Connected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Enhanced LAA test case: eLAA / Logical channel prioritization handling / laa-UL-Allowed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Sidelink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LTE_VoLTE_ViLTE_enh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on V2X Sidelink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7.1.4.32.4 for eLAA</w:t>
            </w:r>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7.1.4.32.1 for eLAA</w:t>
            </w:r>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7.1.4.32.2  for eLAA</w:t>
            </w:r>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Introduction of MAC TC 7.1.4.32.3 for eLAA</w:t>
            </w:r>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LTE_VoLTE_ViLTE_enh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Uplink Communication / UE in RRC_Connected on an E-UTRAN cell / Utilisation of the UL SPS resources configured by eNB/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“V2X Downlink Communication / UE in IDLE or RRC_Connected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New test case for V2X Sidelink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test case for NB-IoT/ UE in NB-S1 mode </w:t>
            </w:r>
            <w:r w:rsidRPr="00FB3739">
              <w:rPr>
                <w:rFonts w:cs="Arial"/>
                <w:color w:val="000000"/>
                <w:sz w:val="16"/>
                <w:szCs w:val="16"/>
              </w:rPr>
              <w:lastRenderedPageBreak/>
              <w:t>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to feMTC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eMBMS test case 17.1.1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eMBMS test cases for UEs supporting AT command for eMBMS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on V2X Sidelink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lastRenderedPageBreak/>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V2X Sidelink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NB_IOTenh-UEConTest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feMTC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Multi-Layer eHRPD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eLAA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New feMTC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eNB-IoT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LTE_UDC-UEConTest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Introduction of RRC TC Qoemtsi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eLAA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RRC TC QoE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feMTC test case Cell reselection to inter-frequency cell  using QoffsetSCPTM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testcase 9.2.3.1.27 for Cat M1 Ues</w:t>
            </w:r>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New feMTC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 xml:space="preserve">Addition of idle mode measurement testcase with </w:t>
            </w:r>
            <w:r w:rsidRPr="00FB3739">
              <w:rPr>
                <w:rFonts w:cs="Arial"/>
                <w:color w:val="000000"/>
                <w:sz w:val="16"/>
                <w:szCs w:val="16"/>
              </w:rPr>
              <w:lastRenderedPageBreak/>
              <w:t>measurement info from measIdleConfig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lastRenderedPageBreak/>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 measurement info from measIdleConfig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lastRenderedPageBreak/>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7.1.9.2 PUCCH Scell Activation and Deactivation of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7.1.4.41 HARQ sharing between PUSCH and sPUSCH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7.1.3.19 HARQ sharing between PDSCH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7.1.3.20 Multiplexing of sPDCCH and sPDSCH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7.1.4.40 Scheduling requests on sPUCCH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RRC measurement testcase 8.3.1.11 for measGapConfig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lastRenderedPageBreak/>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message contents for UL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derivation path for SRS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test description for DL transmission test cases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eDRX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Updates to legacy TCs for feMTC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DCI format for sTTI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Introduction of sTTI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New testcase for ethernet header compression and decompression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lastRenderedPageBreak/>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Immediate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of TC WLAN measurement collection in Logged MDT for specific sys infos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Cases 8.1.1.8 and 8.1.1.9 to specify PowerBoost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lastRenderedPageBreak/>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Adding specs to References for MCData and MCVideo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New TC 13.1.23 MCVideo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New TC 13.1.25 MCData-Attach-Call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lastRenderedPageBreak/>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UE specific TA report / UE specific Koffset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Add new test case 13.6.1 Inter-system mobility between untrusted Non-3GPP and 3GPP system/Handover from E-UTRAN/EPC to ePDG/EPC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lastRenderedPageBreak/>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8B4551">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8B4551">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8B4551">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8B4551">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8B4551">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Correction to MAC eDRX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Add new test case 13.6.2 Inter-system mobility between untrusted Non-3GPP and 3GPP system/Handover from ePDG/EPC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Correction to Eutra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lastRenderedPageBreak/>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UTRAN-Redir-policy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lastRenderedPageBreak/>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3933DE" w:rsidRPr="003933DE" w14:paraId="79E20C0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24E535" w14:textId="7D84FAE2"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79E04C" w14:textId="0DDAB6C3"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E8660" w14:textId="596EBC18" w:rsidR="003933DE" w:rsidRPr="00FB3739" w:rsidRDefault="003933DE" w:rsidP="003933DE">
            <w:pPr>
              <w:pStyle w:val="TAL"/>
              <w:rPr>
                <w:rFonts w:cs="Arial"/>
                <w:color w:val="000000"/>
                <w:sz w:val="16"/>
                <w:szCs w:val="16"/>
              </w:rPr>
            </w:pPr>
            <w:r w:rsidRPr="003933DE">
              <w:rPr>
                <w:rFonts w:cs="Arial"/>
                <w:color w:val="000000"/>
                <w:sz w:val="16"/>
                <w:szCs w:val="16"/>
              </w:rPr>
              <w:t>R5-250077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5BE48" w14:textId="0409CC42" w:rsidR="003933DE" w:rsidRPr="00FB3739" w:rsidRDefault="003933DE" w:rsidP="003933DE">
            <w:pPr>
              <w:pStyle w:val="TAL"/>
              <w:rPr>
                <w:rFonts w:cs="Arial"/>
                <w:color w:val="000000"/>
                <w:sz w:val="16"/>
                <w:szCs w:val="16"/>
              </w:rPr>
            </w:pPr>
            <w:r w:rsidRPr="003933DE">
              <w:rPr>
                <w:rFonts w:cs="Arial"/>
                <w:color w:val="000000"/>
                <w:sz w:val="16"/>
                <w:szCs w:val="16"/>
              </w:rPr>
              <w:t>5399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ACD7" w14:textId="06EDAE36"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40A865" w14:textId="7AA5607B" w:rsidR="003933DE" w:rsidRPr="00FB3739" w:rsidRDefault="003933DE" w:rsidP="003933DE">
            <w:pPr>
              <w:pStyle w:val="TAL"/>
              <w:rPr>
                <w:rFonts w:cs="Arial"/>
                <w:color w:val="000000"/>
                <w:sz w:val="16"/>
                <w:szCs w:val="16"/>
              </w:rPr>
            </w:pPr>
            <w:r w:rsidRPr="003933DE">
              <w:rPr>
                <w:rFonts w:cs="Arial"/>
                <w:color w:val="000000"/>
                <w:sz w:val="16"/>
                <w:szCs w:val="16"/>
              </w:rPr>
              <w:t>Update to NB-IoT NTN enh. TC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00EE" w14:textId="0154BABE"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5AD4A" w14:textId="78197EE0"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A429DE1"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310131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81B3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7DA20" w14:textId="0832DB09" w:rsidR="003933DE" w:rsidRPr="00FB3739" w:rsidRDefault="003933DE" w:rsidP="003933DE">
            <w:pPr>
              <w:pStyle w:val="TAL"/>
              <w:rPr>
                <w:rFonts w:cs="Arial"/>
                <w:color w:val="000000"/>
                <w:sz w:val="16"/>
                <w:szCs w:val="16"/>
              </w:rPr>
            </w:pPr>
            <w:r w:rsidRPr="003933DE">
              <w:rPr>
                <w:rFonts w:cs="Arial"/>
                <w:color w:val="000000"/>
                <w:sz w:val="16"/>
                <w:szCs w:val="16"/>
              </w:rPr>
              <w:t>R5-250091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7E7B9" w14:textId="674103DD" w:rsidR="003933DE" w:rsidRPr="00FB3739" w:rsidRDefault="003933DE" w:rsidP="003933DE">
            <w:pPr>
              <w:pStyle w:val="TAL"/>
              <w:rPr>
                <w:rFonts w:cs="Arial"/>
                <w:color w:val="000000"/>
                <w:sz w:val="16"/>
                <w:szCs w:val="16"/>
              </w:rPr>
            </w:pPr>
            <w:r w:rsidRPr="003933DE">
              <w:rPr>
                <w:rFonts w:cs="Arial"/>
                <w:color w:val="000000"/>
                <w:sz w:val="16"/>
                <w:szCs w:val="16"/>
              </w:rPr>
              <w:t>5400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85D7" w14:textId="443E229B"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785695" w14:textId="22F9B3F9" w:rsidR="003933DE" w:rsidRPr="00FB3739" w:rsidRDefault="003933DE" w:rsidP="003933DE">
            <w:pPr>
              <w:pStyle w:val="TAL"/>
              <w:rPr>
                <w:rFonts w:cs="Arial"/>
                <w:color w:val="000000"/>
                <w:sz w:val="16"/>
                <w:szCs w:val="16"/>
              </w:rPr>
            </w:pPr>
            <w:r w:rsidRPr="003933DE">
              <w:rPr>
                <w:rFonts w:cs="Arial"/>
                <w:color w:val="000000"/>
                <w:sz w:val="16"/>
                <w:szCs w:val="16"/>
              </w:rPr>
              <w:t>Correction to MDT TC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64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92A6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38B518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601A462" w14:textId="77777777" w:rsidR="003933DE" w:rsidRPr="00FB3739" w:rsidRDefault="003933DE" w:rsidP="003933DE">
            <w:pPr>
              <w:pStyle w:val="TAL"/>
              <w:rPr>
                <w:rFonts w:cs="Arial"/>
                <w:color w:val="000000"/>
                <w:sz w:val="16"/>
                <w:szCs w:val="16"/>
              </w:rPr>
            </w:pPr>
            <w:r w:rsidRPr="00FB3739">
              <w:rPr>
                <w:rFonts w:cs="Arial"/>
                <w:color w:val="000000"/>
                <w:sz w:val="16"/>
                <w:szCs w:val="16"/>
              </w:rPr>
              <w:lastRenderedPageBreak/>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C277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37878" w14:textId="2209947B" w:rsidR="003933DE" w:rsidRPr="00FB3739" w:rsidRDefault="003933DE" w:rsidP="003933DE">
            <w:pPr>
              <w:pStyle w:val="TAL"/>
              <w:rPr>
                <w:rFonts w:cs="Arial"/>
                <w:color w:val="000000"/>
                <w:sz w:val="16"/>
                <w:szCs w:val="16"/>
              </w:rPr>
            </w:pPr>
            <w:r w:rsidRPr="003933DE">
              <w:rPr>
                <w:rFonts w:cs="Arial"/>
                <w:color w:val="000000"/>
                <w:sz w:val="16"/>
                <w:szCs w:val="16"/>
              </w:rPr>
              <w:t>R5-250092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64D1" w14:textId="1EC26EAD" w:rsidR="003933DE" w:rsidRPr="00FB3739" w:rsidRDefault="003933DE" w:rsidP="003933DE">
            <w:pPr>
              <w:pStyle w:val="TAL"/>
              <w:rPr>
                <w:rFonts w:cs="Arial"/>
                <w:color w:val="000000"/>
                <w:sz w:val="16"/>
                <w:szCs w:val="16"/>
              </w:rPr>
            </w:pPr>
            <w:r w:rsidRPr="003933DE">
              <w:rPr>
                <w:rFonts w:cs="Arial"/>
                <w:color w:val="000000"/>
                <w:sz w:val="16"/>
                <w:szCs w:val="16"/>
              </w:rPr>
              <w:t>5401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7BDF" w14:textId="241C9893"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2DDA9A" w14:textId="488BBBC2" w:rsidR="003933DE" w:rsidRPr="00FB3739" w:rsidRDefault="003933DE" w:rsidP="003933DE">
            <w:pPr>
              <w:pStyle w:val="TAL"/>
              <w:rPr>
                <w:rFonts w:cs="Arial"/>
                <w:color w:val="000000"/>
                <w:sz w:val="16"/>
                <w:szCs w:val="16"/>
              </w:rPr>
            </w:pPr>
            <w:r w:rsidRPr="003933DE">
              <w:rPr>
                <w:rFonts w:cs="Arial"/>
                <w:color w:val="000000"/>
                <w:sz w:val="16"/>
                <w:szCs w:val="16"/>
              </w:rPr>
              <w:t>Correction to NB-IoT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80F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58FE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1AEBC34"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D7996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8BA5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2047C" w14:textId="6491EC9A" w:rsidR="003933DE" w:rsidRPr="00FB3739" w:rsidRDefault="003933DE" w:rsidP="003933DE">
            <w:pPr>
              <w:pStyle w:val="TAL"/>
              <w:rPr>
                <w:rFonts w:cs="Arial"/>
                <w:color w:val="000000"/>
                <w:sz w:val="16"/>
                <w:szCs w:val="16"/>
              </w:rPr>
            </w:pPr>
            <w:r w:rsidRPr="003933DE">
              <w:rPr>
                <w:rFonts w:cs="Arial"/>
                <w:color w:val="000000"/>
                <w:sz w:val="16"/>
                <w:szCs w:val="16"/>
              </w:rPr>
              <w:t>R5-250334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2D133" w14:textId="7815FBF1" w:rsidR="003933DE" w:rsidRPr="00FB3739" w:rsidRDefault="003933DE" w:rsidP="003933DE">
            <w:pPr>
              <w:pStyle w:val="TAL"/>
              <w:rPr>
                <w:rFonts w:cs="Arial"/>
                <w:color w:val="000000"/>
                <w:sz w:val="16"/>
                <w:szCs w:val="16"/>
              </w:rPr>
            </w:pPr>
            <w:r w:rsidRPr="003933DE">
              <w:rPr>
                <w:rFonts w:cs="Arial"/>
                <w:color w:val="000000"/>
                <w:sz w:val="16"/>
                <w:szCs w:val="16"/>
              </w:rPr>
              <w:t>5405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8EA9" w14:textId="7E6F43C2"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DDAA10" w14:textId="56FDDA23"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1D1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F27B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A7CE6F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D532AB3"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99F2F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BA535" w14:textId="4D2EB972" w:rsidR="003933DE" w:rsidRPr="00FB3739" w:rsidRDefault="003933DE" w:rsidP="003933DE">
            <w:pPr>
              <w:pStyle w:val="TAL"/>
              <w:rPr>
                <w:rFonts w:cs="Arial"/>
                <w:color w:val="000000"/>
                <w:sz w:val="16"/>
                <w:szCs w:val="16"/>
              </w:rPr>
            </w:pPr>
            <w:r w:rsidRPr="003933DE">
              <w:rPr>
                <w:rFonts w:cs="Arial"/>
                <w:color w:val="000000"/>
                <w:sz w:val="16"/>
                <w:szCs w:val="16"/>
              </w:rPr>
              <w:t>R5-250335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BF2B" w14:textId="0D876962" w:rsidR="003933DE" w:rsidRPr="00FB3739" w:rsidRDefault="003933DE" w:rsidP="003933DE">
            <w:pPr>
              <w:pStyle w:val="TAL"/>
              <w:rPr>
                <w:rFonts w:cs="Arial"/>
                <w:color w:val="000000"/>
                <w:sz w:val="16"/>
                <w:szCs w:val="16"/>
              </w:rPr>
            </w:pPr>
            <w:r w:rsidRPr="003933DE">
              <w:rPr>
                <w:rFonts w:cs="Arial"/>
                <w:color w:val="000000"/>
                <w:sz w:val="16"/>
                <w:szCs w:val="16"/>
              </w:rPr>
              <w:t>5406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116" w14:textId="1EE28A7A"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69E93C" w14:textId="01A5EBCD"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cases 11.3.x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806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BB04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6DE64E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388BB4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869C6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A883C" w14:textId="148D1AAA" w:rsidR="003933DE" w:rsidRPr="00FB3739" w:rsidRDefault="003933DE" w:rsidP="003933DE">
            <w:pPr>
              <w:pStyle w:val="TAL"/>
              <w:rPr>
                <w:rFonts w:cs="Arial"/>
                <w:color w:val="000000"/>
                <w:sz w:val="16"/>
                <w:szCs w:val="16"/>
              </w:rPr>
            </w:pPr>
            <w:r w:rsidRPr="003933DE">
              <w:rPr>
                <w:rFonts w:cs="Arial"/>
                <w:color w:val="000000"/>
                <w:sz w:val="16"/>
                <w:szCs w:val="16"/>
              </w:rPr>
              <w:t>R5-250336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52D1" w14:textId="73E734CC" w:rsidR="003933DE" w:rsidRPr="00FB3739" w:rsidRDefault="003933DE" w:rsidP="003933DE">
            <w:pPr>
              <w:pStyle w:val="TAL"/>
              <w:rPr>
                <w:rFonts w:cs="Arial"/>
                <w:color w:val="000000"/>
                <w:sz w:val="16"/>
                <w:szCs w:val="16"/>
              </w:rPr>
            </w:pPr>
            <w:r w:rsidRPr="003933DE">
              <w:rPr>
                <w:rFonts w:cs="Arial"/>
                <w:color w:val="000000"/>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B00DA" w14:textId="07E16515"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4C9EBC" w14:textId="081C9ACB" w:rsidR="003933DE" w:rsidRPr="00FB3739" w:rsidRDefault="003933DE" w:rsidP="003933DE">
            <w:pPr>
              <w:pStyle w:val="TAL"/>
              <w:rPr>
                <w:rFonts w:cs="Arial"/>
                <w:color w:val="000000"/>
                <w:sz w:val="16"/>
                <w:szCs w:val="16"/>
              </w:rPr>
            </w:pPr>
            <w:r w:rsidRPr="003933DE">
              <w:rPr>
                <w:rFonts w:cs="Arial"/>
                <w:color w:val="000000"/>
                <w:sz w:val="16"/>
                <w:szCs w:val="16"/>
              </w:rPr>
              <w:t>Corrections of emergency call test cases for limited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26FB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5462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68A386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50CBA1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BEDD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F0BACE" w14:textId="0444B3D8" w:rsidR="003933DE" w:rsidRPr="00FB3739" w:rsidRDefault="003933DE" w:rsidP="003933DE">
            <w:pPr>
              <w:pStyle w:val="TAL"/>
              <w:rPr>
                <w:rFonts w:cs="Arial"/>
                <w:color w:val="000000"/>
                <w:sz w:val="16"/>
                <w:szCs w:val="16"/>
              </w:rPr>
            </w:pPr>
            <w:r w:rsidRPr="003933DE">
              <w:rPr>
                <w:rFonts w:cs="Arial"/>
                <w:color w:val="000000"/>
                <w:sz w:val="16"/>
                <w:szCs w:val="16"/>
              </w:rPr>
              <w:t>R5-250461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B5F48" w14:textId="6CEF8A8D" w:rsidR="003933DE" w:rsidRPr="00FB3739" w:rsidRDefault="003933DE" w:rsidP="003933DE">
            <w:pPr>
              <w:pStyle w:val="TAL"/>
              <w:rPr>
                <w:rFonts w:cs="Arial"/>
                <w:color w:val="000000"/>
                <w:sz w:val="16"/>
                <w:szCs w:val="16"/>
              </w:rPr>
            </w:pPr>
            <w:r w:rsidRPr="003933DE">
              <w:rPr>
                <w:rFonts w:cs="Arial"/>
                <w:color w:val="000000"/>
                <w:sz w:val="16"/>
                <w:szCs w:val="16"/>
              </w:rPr>
              <w:t>5411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31D1A" w14:textId="3CA33EB4"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406760" w14:textId="43E4F958" w:rsidR="003933DE" w:rsidRPr="00FB3739" w:rsidRDefault="003933DE" w:rsidP="003933DE">
            <w:pPr>
              <w:pStyle w:val="TAL"/>
              <w:rPr>
                <w:rFonts w:cs="Arial"/>
                <w:color w:val="000000"/>
                <w:sz w:val="16"/>
                <w:szCs w:val="16"/>
              </w:rPr>
            </w:pPr>
            <w:r w:rsidRPr="003933DE">
              <w:rPr>
                <w:rFonts w:cs="Arial"/>
                <w:color w:val="000000"/>
                <w:sz w:val="16"/>
                <w:szCs w:val="16"/>
              </w:rPr>
              <w:t>Correction to access control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AD4A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D9B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5BD60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C20DDB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6F1C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62487" w14:textId="5AB40EE7" w:rsidR="003933DE" w:rsidRPr="00B1160D" w:rsidRDefault="003933DE" w:rsidP="003933DE">
            <w:pPr>
              <w:pStyle w:val="TAL"/>
              <w:rPr>
                <w:rFonts w:cs="Arial"/>
                <w:color w:val="000000"/>
                <w:sz w:val="16"/>
                <w:szCs w:val="16"/>
              </w:rPr>
            </w:pPr>
            <w:r w:rsidRPr="00B1160D">
              <w:rPr>
                <w:rFonts w:cs="Arial"/>
                <w:color w:val="000000"/>
                <w:sz w:val="16"/>
                <w:szCs w:val="16"/>
              </w:rPr>
              <w:t>R5-250463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42297" w14:textId="5DA9666A" w:rsidR="003933DE" w:rsidRPr="00B1160D" w:rsidRDefault="003933DE" w:rsidP="003933DE">
            <w:pPr>
              <w:pStyle w:val="TAL"/>
              <w:rPr>
                <w:rFonts w:cs="Arial"/>
                <w:color w:val="000000"/>
                <w:sz w:val="16"/>
                <w:szCs w:val="16"/>
              </w:rPr>
            </w:pPr>
            <w:r w:rsidRPr="00B1160D">
              <w:rPr>
                <w:rFonts w:cs="Arial"/>
                <w:color w:val="000000"/>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C2A2" w14:textId="46CAE75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0AC181" w14:textId="70AAF2DB" w:rsidR="003933DE" w:rsidRPr="00B1160D" w:rsidRDefault="003933DE" w:rsidP="003933DE">
            <w:pPr>
              <w:pStyle w:val="TAL"/>
              <w:rPr>
                <w:rFonts w:cs="Arial"/>
                <w:color w:val="000000"/>
                <w:sz w:val="16"/>
                <w:szCs w:val="16"/>
              </w:rPr>
            </w:pPr>
            <w:r w:rsidRPr="00B1160D">
              <w:rPr>
                <w:rFonts w:cs="Arial"/>
                <w:color w:val="000000"/>
                <w:sz w:val="16"/>
                <w:szCs w:val="16"/>
              </w:rPr>
              <w:t>Addition of ACB per PLMN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E470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E8D21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C73FFA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C99E99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A43FA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7055" w14:textId="48AC9EEA" w:rsidR="003933DE" w:rsidRPr="00B1160D" w:rsidRDefault="003933DE" w:rsidP="003933DE">
            <w:pPr>
              <w:pStyle w:val="TAL"/>
              <w:rPr>
                <w:rFonts w:cs="Arial"/>
                <w:color w:val="000000"/>
                <w:sz w:val="16"/>
                <w:szCs w:val="16"/>
              </w:rPr>
            </w:pPr>
            <w:r w:rsidRPr="00B1160D">
              <w:rPr>
                <w:rFonts w:cs="Arial"/>
                <w:color w:val="000000"/>
                <w:sz w:val="16"/>
                <w:szCs w:val="16"/>
              </w:rPr>
              <w:t>R5-250466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47387" w14:textId="7119F7F4" w:rsidR="003933DE" w:rsidRPr="00B1160D" w:rsidRDefault="003933DE" w:rsidP="003933DE">
            <w:pPr>
              <w:pStyle w:val="TAL"/>
              <w:rPr>
                <w:rFonts w:cs="Arial"/>
                <w:color w:val="000000"/>
                <w:sz w:val="16"/>
                <w:szCs w:val="16"/>
              </w:rPr>
            </w:pPr>
            <w:r w:rsidRPr="00B1160D">
              <w:rPr>
                <w:rFonts w:cs="Arial"/>
                <w:color w:val="000000"/>
                <w:sz w:val="16"/>
                <w:szCs w:val="16"/>
              </w:rPr>
              <w:t>5415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0C542" w14:textId="0C4A3571"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4C25D4" w14:textId="7C672B3F" w:rsidR="003933DE" w:rsidRPr="00B1160D" w:rsidRDefault="003933DE" w:rsidP="003933DE">
            <w:pPr>
              <w:pStyle w:val="TAL"/>
              <w:rPr>
                <w:rFonts w:cs="Arial"/>
                <w:color w:val="000000"/>
                <w:sz w:val="16"/>
                <w:szCs w:val="16"/>
              </w:rPr>
            </w:pPr>
            <w:r w:rsidRPr="00B1160D">
              <w:rPr>
                <w:rFonts w:cs="Arial"/>
                <w:color w:val="000000"/>
                <w:sz w:val="16"/>
                <w:szCs w:val="16"/>
              </w:rPr>
              <w:t>Correction to access control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205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6979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D10C18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F504F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FC46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D5651" w14:textId="21595F89" w:rsidR="003933DE" w:rsidRPr="00B1160D" w:rsidRDefault="003933DE" w:rsidP="003933DE">
            <w:pPr>
              <w:pStyle w:val="TAL"/>
              <w:rPr>
                <w:rFonts w:cs="Arial"/>
                <w:color w:val="000000"/>
                <w:sz w:val="16"/>
                <w:szCs w:val="16"/>
              </w:rPr>
            </w:pPr>
            <w:r w:rsidRPr="00B1160D">
              <w:rPr>
                <w:rFonts w:cs="Arial"/>
                <w:color w:val="000000"/>
                <w:sz w:val="16"/>
                <w:szCs w:val="16"/>
              </w:rPr>
              <w:t>R5-250577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52921" w14:textId="15F0F5D0" w:rsidR="003933DE" w:rsidRPr="00B1160D" w:rsidRDefault="003933DE" w:rsidP="003933DE">
            <w:pPr>
              <w:pStyle w:val="TAL"/>
              <w:rPr>
                <w:rFonts w:cs="Arial"/>
                <w:color w:val="000000"/>
                <w:sz w:val="16"/>
                <w:szCs w:val="16"/>
              </w:rPr>
            </w:pPr>
            <w:r w:rsidRPr="00B1160D">
              <w:rPr>
                <w:rFonts w:cs="Arial"/>
                <w:color w:val="000000"/>
                <w:sz w:val="16"/>
                <w:szCs w:val="16"/>
              </w:rPr>
              <w:t>5422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D0AD" w14:textId="5812E42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AD2FB8" w14:textId="30675A9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capable test case 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CB2D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76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8C4F95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A90404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F2F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BADDDA" w14:textId="7CB2CD27" w:rsidR="003933DE" w:rsidRPr="00B1160D" w:rsidRDefault="003933DE" w:rsidP="003933DE">
            <w:pPr>
              <w:pStyle w:val="TAL"/>
              <w:rPr>
                <w:rFonts w:cs="Arial"/>
                <w:color w:val="000000"/>
                <w:sz w:val="16"/>
                <w:szCs w:val="16"/>
              </w:rPr>
            </w:pPr>
            <w:r w:rsidRPr="00B1160D">
              <w:rPr>
                <w:rFonts w:cs="Arial"/>
                <w:color w:val="000000"/>
                <w:sz w:val="16"/>
                <w:szCs w:val="16"/>
              </w:rPr>
              <w:t>R5-250578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DDFA5" w14:textId="67C7CA31" w:rsidR="003933DE" w:rsidRPr="00B1160D" w:rsidRDefault="003933DE" w:rsidP="003933DE">
            <w:pPr>
              <w:pStyle w:val="TAL"/>
              <w:rPr>
                <w:rFonts w:cs="Arial"/>
                <w:color w:val="000000"/>
                <w:sz w:val="16"/>
                <w:szCs w:val="16"/>
              </w:rPr>
            </w:pPr>
            <w:r w:rsidRPr="00B1160D">
              <w:rPr>
                <w:rFonts w:cs="Arial"/>
                <w:color w:val="000000"/>
                <w:sz w:val="16"/>
                <w:szCs w:val="16"/>
              </w:rPr>
              <w:t>5423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9828C" w14:textId="76A496B5"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22B3F" w14:textId="2B774B9C"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E9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94D6C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9CB5D2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A29B3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2A4BB9"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7ECDF" w14:textId="72754ED2" w:rsidR="003933DE" w:rsidRPr="00B1160D" w:rsidRDefault="003933DE" w:rsidP="003933DE">
            <w:pPr>
              <w:pStyle w:val="TAL"/>
              <w:rPr>
                <w:rFonts w:cs="Arial"/>
                <w:color w:val="000000"/>
                <w:sz w:val="16"/>
                <w:szCs w:val="16"/>
              </w:rPr>
            </w:pPr>
            <w:r w:rsidRPr="00B1160D">
              <w:rPr>
                <w:rFonts w:cs="Arial"/>
                <w:color w:val="000000"/>
                <w:sz w:val="16"/>
                <w:szCs w:val="16"/>
              </w:rPr>
              <w:t>R5-250797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70558" w14:textId="2336A6F3" w:rsidR="003933DE" w:rsidRPr="00B1160D" w:rsidRDefault="003933DE" w:rsidP="003933DE">
            <w:pPr>
              <w:pStyle w:val="TAL"/>
              <w:rPr>
                <w:rFonts w:cs="Arial"/>
                <w:color w:val="000000"/>
                <w:sz w:val="16"/>
                <w:szCs w:val="16"/>
              </w:rPr>
            </w:pPr>
            <w:r w:rsidRPr="00B1160D">
              <w:rPr>
                <w:rFonts w:cs="Arial"/>
                <w:color w:val="000000"/>
                <w:sz w:val="16"/>
                <w:szCs w:val="16"/>
              </w:rPr>
              <w:t>5428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F51D" w14:textId="02AF823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BFB7B" w14:textId="7F72CDD2"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5C0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863C5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1A0FBB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F9C3F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DEE8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7A97A4" w14:textId="195DBFA9" w:rsidR="003933DE" w:rsidRPr="00B1160D" w:rsidRDefault="003933DE" w:rsidP="003933DE">
            <w:pPr>
              <w:pStyle w:val="TAL"/>
              <w:rPr>
                <w:rFonts w:cs="Arial"/>
                <w:color w:val="000000"/>
                <w:sz w:val="16"/>
                <w:szCs w:val="16"/>
              </w:rPr>
            </w:pPr>
            <w:r w:rsidRPr="00B1160D">
              <w:rPr>
                <w:rFonts w:cs="Arial"/>
                <w:color w:val="000000"/>
                <w:sz w:val="16"/>
                <w:szCs w:val="16"/>
              </w:rPr>
              <w:t>R5-250798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84DF7" w14:textId="2223F5FD" w:rsidR="003933DE" w:rsidRPr="00B1160D" w:rsidRDefault="003933DE" w:rsidP="003933DE">
            <w:pPr>
              <w:pStyle w:val="TAL"/>
              <w:rPr>
                <w:rFonts w:cs="Arial"/>
                <w:color w:val="000000"/>
                <w:sz w:val="16"/>
                <w:szCs w:val="16"/>
              </w:rPr>
            </w:pPr>
            <w:r w:rsidRPr="00B1160D">
              <w:rPr>
                <w:rFonts w:cs="Arial"/>
                <w:color w:val="000000"/>
                <w:sz w:val="16"/>
                <w:szCs w:val="16"/>
              </w:rPr>
              <w:t>5429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3B8F9" w14:textId="58A0BB9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C03CC" w14:textId="57517A97"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7A5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3E4D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589808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8E37AE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EA68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7F452" w14:textId="3C8E6321" w:rsidR="003933DE" w:rsidRPr="00B1160D" w:rsidRDefault="003933DE" w:rsidP="003933DE">
            <w:pPr>
              <w:pStyle w:val="TAL"/>
              <w:rPr>
                <w:rFonts w:cs="Arial"/>
                <w:color w:val="000000"/>
                <w:sz w:val="16"/>
                <w:szCs w:val="16"/>
              </w:rPr>
            </w:pPr>
            <w:r w:rsidRPr="00B1160D">
              <w:rPr>
                <w:rFonts w:cs="Arial"/>
                <w:color w:val="000000"/>
                <w:sz w:val="16"/>
                <w:szCs w:val="16"/>
              </w:rPr>
              <w:t>R5-251239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4AEC0" w14:textId="294A3234" w:rsidR="003933DE" w:rsidRPr="00B1160D" w:rsidRDefault="003933DE" w:rsidP="003933DE">
            <w:pPr>
              <w:pStyle w:val="TAL"/>
              <w:rPr>
                <w:rFonts w:cs="Arial"/>
                <w:color w:val="000000"/>
                <w:sz w:val="16"/>
                <w:szCs w:val="16"/>
              </w:rPr>
            </w:pPr>
            <w:r w:rsidRPr="00B1160D">
              <w:rPr>
                <w:rFonts w:cs="Arial"/>
                <w:color w:val="000000"/>
                <w:sz w:val="16"/>
                <w:szCs w:val="16"/>
              </w:rPr>
              <w:t>5418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0E819" w14:textId="1E74C943"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A4D395" w14:textId="76E11DF4" w:rsidR="003933DE" w:rsidRPr="00B1160D" w:rsidRDefault="003933DE" w:rsidP="003933DE">
            <w:pPr>
              <w:pStyle w:val="TAL"/>
              <w:rPr>
                <w:rFonts w:cs="Arial"/>
                <w:color w:val="000000"/>
                <w:sz w:val="16"/>
                <w:szCs w:val="16"/>
              </w:rPr>
            </w:pPr>
            <w:r w:rsidRPr="00B1160D">
              <w:rPr>
                <w:rFonts w:cs="Arial"/>
                <w:color w:val="000000"/>
                <w:sz w:val="16"/>
                <w:szCs w:val="16"/>
              </w:rPr>
              <w:t>Correction to eMTC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5E66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75C1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41C365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B1923B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AFA2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B23CC" w14:textId="3D7DAD53" w:rsidR="003933DE" w:rsidRPr="00B1160D" w:rsidRDefault="003933DE" w:rsidP="003933DE">
            <w:pPr>
              <w:pStyle w:val="TAL"/>
              <w:rPr>
                <w:rFonts w:cs="Arial"/>
                <w:color w:val="000000"/>
                <w:sz w:val="16"/>
                <w:szCs w:val="16"/>
              </w:rPr>
            </w:pPr>
            <w:r w:rsidRPr="00B1160D">
              <w:rPr>
                <w:rFonts w:cs="Arial"/>
                <w:color w:val="000000"/>
                <w:sz w:val="16"/>
                <w:szCs w:val="16"/>
              </w:rPr>
              <w:t>R5-251240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3887" w14:textId="0159D70D" w:rsidR="003933DE" w:rsidRPr="00B1160D" w:rsidRDefault="003933DE" w:rsidP="003933DE">
            <w:pPr>
              <w:pStyle w:val="TAL"/>
              <w:rPr>
                <w:rFonts w:cs="Arial"/>
                <w:color w:val="000000"/>
                <w:sz w:val="16"/>
                <w:szCs w:val="16"/>
              </w:rPr>
            </w:pPr>
            <w:r w:rsidRPr="00B1160D">
              <w:rPr>
                <w:rFonts w:cs="Arial"/>
                <w:color w:val="000000"/>
                <w:sz w:val="16"/>
                <w:szCs w:val="16"/>
              </w:rPr>
              <w:t>5425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70C7" w14:textId="6E9BBAA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C5650D" w14:textId="03B74538"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8.1.2.6a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266C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EDF64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8F91DF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222F1C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201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107FC3" w14:textId="196F15CF" w:rsidR="003933DE" w:rsidRPr="00B1160D" w:rsidRDefault="003933DE" w:rsidP="003933DE">
            <w:pPr>
              <w:pStyle w:val="TAL"/>
              <w:rPr>
                <w:rFonts w:cs="Arial"/>
                <w:color w:val="000000"/>
                <w:sz w:val="16"/>
                <w:szCs w:val="16"/>
              </w:rPr>
            </w:pPr>
            <w:r w:rsidRPr="00B1160D">
              <w:rPr>
                <w:rFonts w:cs="Arial"/>
                <w:color w:val="000000"/>
                <w:sz w:val="16"/>
                <w:szCs w:val="16"/>
              </w:rPr>
              <w:t>R5-251241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21C5B" w14:textId="67557E73" w:rsidR="003933DE" w:rsidRPr="00B1160D" w:rsidRDefault="003933DE" w:rsidP="003933DE">
            <w:pPr>
              <w:pStyle w:val="TAL"/>
              <w:rPr>
                <w:rFonts w:cs="Arial"/>
                <w:color w:val="000000"/>
                <w:sz w:val="16"/>
                <w:szCs w:val="16"/>
              </w:rPr>
            </w:pPr>
            <w:r w:rsidRPr="00B1160D">
              <w:rPr>
                <w:rFonts w:cs="Arial"/>
                <w:color w:val="000000"/>
                <w:sz w:val="16"/>
                <w:szCs w:val="16"/>
              </w:rPr>
              <w:t>5408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199" w14:textId="55E0F40B"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0C5972" w14:textId="480FE6B6" w:rsidR="003933DE" w:rsidRPr="00B1160D" w:rsidRDefault="003933DE" w:rsidP="003933DE">
            <w:pPr>
              <w:pStyle w:val="TAL"/>
              <w:rPr>
                <w:rFonts w:cs="Arial"/>
                <w:color w:val="000000"/>
                <w:sz w:val="16"/>
                <w:szCs w:val="16"/>
              </w:rPr>
            </w:pPr>
            <w:r w:rsidRPr="00B1160D">
              <w:rPr>
                <w:rFonts w:cs="Arial"/>
                <w:color w:val="000000"/>
                <w:sz w:val="16"/>
                <w:szCs w:val="16"/>
              </w:rPr>
              <w:t>Correction of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0537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EC92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DA4006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D34C5F7"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B56D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E71B5" w14:textId="55A452B5" w:rsidR="003933DE" w:rsidRPr="00B1160D" w:rsidRDefault="003933DE" w:rsidP="003933DE">
            <w:pPr>
              <w:pStyle w:val="TAL"/>
              <w:rPr>
                <w:rFonts w:cs="Arial"/>
                <w:color w:val="000000"/>
                <w:sz w:val="16"/>
                <w:szCs w:val="16"/>
              </w:rPr>
            </w:pPr>
            <w:r w:rsidRPr="00B1160D">
              <w:rPr>
                <w:rFonts w:cs="Arial"/>
                <w:color w:val="000000"/>
                <w:sz w:val="16"/>
                <w:szCs w:val="16"/>
              </w:rPr>
              <w:t>R5-251242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082B" w14:textId="31FF23E9" w:rsidR="003933DE" w:rsidRPr="00B1160D" w:rsidRDefault="003933DE" w:rsidP="003933DE">
            <w:pPr>
              <w:pStyle w:val="TAL"/>
              <w:rPr>
                <w:rFonts w:cs="Arial"/>
                <w:color w:val="000000"/>
                <w:sz w:val="16"/>
                <w:szCs w:val="16"/>
              </w:rPr>
            </w:pPr>
            <w:r w:rsidRPr="00B1160D">
              <w:rPr>
                <w:rFonts w:cs="Arial"/>
                <w:color w:val="000000"/>
                <w:sz w:val="16"/>
                <w:szCs w:val="16"/>
              </w:rPr>
              <w:t>5424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242C" w14:textId="24117A4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CBA1EC" w14:textId="569A595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B0F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5434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0F971D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B6890B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57E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F8995" w14:textId="1C05BF8D" w:rsidR="003933DE" w:rsidRPr="00B1160D" w:rsidRDefault="003933DE" w:rsidP="003933DE">
            <w:pPr>
              <w:pStyle w:val="TAL"/>
              <w:rPr>
                <w:rFonts w:cs="Arial"/>
                <w:color w:val="000000"/>
                <w:sz w:val="16"/>
                <w:szCs w:val="16"/>
              </w:rPr>
            </w:pPr>
            <w:r w:rsidRPr="00B1160D">
              <w:rPr>
                <w:rFonts w:cs="Arial"/>
                <w:color w:val="000000"/>
                <w:sz w:val="16"/>
                <w:szCs w:val="16"/>
              </w:rPr>
              <w:t>R5-251243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E1330" w14:textId="4D8D17CA" w:rsidR="003933DE" w:rsidRPr="00B1160D" w:rsidRDefault="003933DE" w:rsidP="003933DE">
            <w:pPr>
              <w:pStyle w:val="TAL"/>
              <w:rPr>
                <w:rFonts w:cs="Arial"/>
                <w:color w:val="000000"/>
                <w:sz w:val="16"/>
                <w:szCs w:val="16"/>
              </w:rPr>
            </w:pPr>
            <w:r w:rsidRPr="00B1160D">
              <w:rPr>
                <w:rFonts w:cs="Arial"/>
                <w:color w:val="000000"/>
                <w:sz w:val="16"/>
                <w:szCs w:val="16"/>
              </w:rPr>
              <w:t>5413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EE3C" w14:textId="38D66EF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FA2673" w14:textId="28D3B448" w:rsidR="003933DE" w:rsidRPr="00B1160D" w:rsidRDefault="003933DE" w:rsidP="003933DE">
            <w:pPr>
              <w:pStyle w:val="TAL"/>
              <w:rPr>
                <w:rFonts w:cs="Arial"/>
                <w:color w:val="000000"/>
                <w:sz w:val="16"/>
                <w:szCs w:val="16"/>
              </w:rPr>
            </w:pPr>
            <w:r w:rsidRPr="00B1160D">
              <w:rPr>
                <w:rFonts w:cs="Arial"/>
                <w:color w:val="000000"/>
                <w:sz w:val="16"/>
                <w:szCs w:val="16"/>
              </w:rPr>
              <w:t>Addition of AC Barring Per PLMN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1DB8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F840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AEF52F"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3247D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BB8B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9E647" w14:textId="239236E0" w:rsidR="003933DE" w:rsidRPr="00B1160D" w:rsidRDefault="003933DE" w:rsidP="003933DE">
            <w:pPr>
              <w:pStyle w:val="TAL"/>
              <w:rPr>
                <w:rFonts w:cs="Arial"/>
                <w:color w:val="000000"/>
                <w:sz w:val="16"/>
                <w:szCs w:val="16"/>
              </w:rPr>
            </w:pPr>
            <w:r w:rsidRPr="00B1160D">
              <w:rPr>
                <w:rFonts w:cs="Arial"/>
                <w:color w:val="000000"/>
                <w:sz w:val="16"/>
                <w:szCs w:val="16"/>
              </w:rPr>
              <w:t>R5-251244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3F095" w14:textId="156C81C8" w:rsidR="003933DE" w:rsidRPr="00B1160D" w:rsidRDefault="003933DE" w:rsidP="003933DE">
            <w:pPr>
              <w:pStyle w:val="TAL"/>
              <w:rPr>
                <w:rFonts w:cs="Arial"/>
                <w:color w:val="000000"/>
                <w:sz w:val="16"/>
                <w:szCs w:val="16"/>
              </w:rPr>
            </w:pPr>
            <w:r w:rsidRPr="00B1160D">
              <w:rPr>
                <w:rFonts w:cs="Arial"/>
                <w:color w:val="000000"/>
                <w:sz w:val="16"/>
                <w:szCs w:val="16"/>
              </w:rPr>
              <w:t>5414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6636" w14:textId="7EBB8D06"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DAF68A" w14:textId="17D5F8D1" w:rsidR="003933DE" w:rsidRPr="00B1160D" w:rsidRDefault="003933DE" w:rsidP="003933DE">
            <w:pPr>
              <w:pStyle w:val="TAL"/>
              <w:rPr>
                <w:rFonts w:cs="Arial"/>
                <w:color w:val="000000"/>
                <w:sz w:val="16"/>
                <w:szCs w:val="16"/>
              </w:rPr>
            </w:pPr>
            <w:r w:rsidRPr="00B1160D">
              <w:rPr>
                <w:rFonts w:cs="Arial"/>
                <w:color w:val="000000"/>
                <w:sz w:val="16"/>
                <w:szCs w:val="16"/>
              </w:rPr>
              <w:t>Addition of test case related to AC-Barring per PLMN 13.5.6a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EC9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047C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01BB0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8930C"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E1A3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58B2" w14:textId="3B50011F" w:rsidR="003933DE" w:rsidRPr="00B1160D" w:rsidRDefault="003933DE" w:rsidP="003933DE">
            <w:pPr>
              <w:pStyle w:val="TAL"/>
              <w:rPr>
                <w:rFonts w:cs="Arial"/>
                <w:color w:val="000000"/>
                <w:sz w:val="16"/>
                <w:szCs w:val="16"/>
              </w:rPr>
            </w:pPr>
            <w:r w:rsidRPr="00B1160D">
              <w:rPr>
                <w:rFonts w:cs="Arial"/>
                <w:color w:val="000000"/>
                <w:sz w:val="16"/>
                <w:szCs w:val="16"/>
              </w:rPr>
              <w:t>R5-251245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89E5" w14:textId="7C1E284C" w:rsidR="003933DE" w:rsidRPr="00B1160D" w:rsidRDefault="003933DE" w:rsidP="003933DE">
            <w:pPr>
              <w:pStyle w:val="TAL"/>
              <w:rPr>
                <w:rFonts w:cs="Arial"/>
                <w:color w:val="000000"/>
                <w:sz w:val="16"/>
                <w:szCs w:val="16"/>
              </w:rPr>
            </w:pPr>
            <w:r w:rsidRPr="00B1160D">
              <w:rPr>
                <w:rFonts w:cs="Arial"/>
                <w:color w:val="000000"/>
                <w:sz w:val="16"/>
                <w:szCs w:val="16"/>
              </w:rPr>
              <w:t>5426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AD8E1" w14:textId="2BFCD50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7EFC89" w14:textId="3ABEC0C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1AF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55D1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E82E043"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9134A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17094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C9CD4" w14:textId="0747E2A0" w:rsidR="003933DE" w:rsidRPr="00B1160D" w:rsidRDefault="003933DE" w:rsidP="003933DE">
            <w:pPr>
              <w:pStyle w:val="TAL"/>
              <w:rPr>
                <w:rFonts w:cs="Arial"/>
                <w:color w:val="000000"/>
                <w:sz w:val="16"/>
                <w:szCs w:val="16"/>
              </w:rPr>
            </w:pPr>
            <w:r w:rsidRPr="00B1160D">
              <w:rPr>
                <w:rFonts w:cs="Arial"/>
                <w:color w:val="000000"/>
                <w:sz w:val="16"/>
                <w:szCs w:val="16"/>
              </w:rPr>
              <w:t>R5-251246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919EC" w14:textId="1D8583A0" w:rsidR="003933DE" w:rsidRPr="00B1160D" w:rsidRDefault="003933DE" w:rsidP="003933DE">
            <w:pPr>
              <w:pStyle w:val="TAL"/>
              <w:rPr>
                <w:rFonts w:cs="Arial"/>
                <w:color w:val="000000"/>
                <w:sz w:val="16"/>
                <w:szCs w:val="16"/>
              </w:rPr>
            </w:pPr>
            <w:r w:rsidRPr="00B1160D">
              <w:rPr>
                <w:rFonts w:cs="Arial"/>
                <w:color w:val="000000"/>
                <w:sz w:val="16"/>
                <w:szCs w:val="16"/>
              </w:rPr>
              <w:t>5427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79AF" w14:textId="2617644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CFE3A" w14:textId="0414D53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13.5.3c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ADC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428F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0B234F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DE8690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30BD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AE5BD" w14:textId="6BCDB7DD" w:rsidR="003933DE" w:rsidRPr="00B1160D" w:rsidRDefault="003933DE" w:rsidP="003933DE">
            <w:pPr>
              <w:pStyle w:val="TAL"/>
              <w:rPr>
                <w:rFonts w:cs="Arial"/>
                <w:color w:val="000000"/>
                <w:sz w:val="16"/>
                <w:szCs w:val="16"/>
              </w:rPr>
            </w:pPr>
            <w:r w:rsidRPr="00B1160D">
              <w:rPr>
                <w:rFonts w:cs="Arial"/>
                <w:color w:val="000000"/>
                <w:sz w:val="16"/>
                <w:szCs w:val="16"/>
              </w:rPr>
              <w:t>R5-251247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C764D" w14:textId="6A6F82E9" w:rsidR="003933DE" w:rsidRPr="00B1160D" w:rsidRDefault="003933DE" w:rsidP="003933DE">
            <w:pPr>
              <w:pStyle w:val="TAL"/>
              <w:rPr>
                <w:rFonts w:cs="Arial"/>
                <w:color w:val="000000"/>
                <w:sz w:val="16"/>
                <w:szCs w:val="16"/>
              </w:rPr>
            </w:pPr>
            <w:r w:rsidRPr="00B1160D">
              <w:rPr>
                <w:rFonts w:cs="Arial"/>
                <w:color w:val="000000"/>
                <w:sz w:val="16"/>
                <w:szCs w:val="16"/>
              </w:rPr>
              <w:t>5402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3E85" w14:textId="52FE13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221FED" w14:textId="0E3EA2A1" w:rsidR="003933DE" w:rsidRPr="00B1160D" w:rsidRDefault="003933DE" w:rsidP="003933DE">
            <w:pPr>
              <w:pStyle w:val="TAL"/>
              <w:rPr>
                <w:rFonts w:cs="Arial"/>
                <w:color w:val="000000"/>
                <w:sz w:val="16"/>
                <w:szCs w:val="16"/>
              </w:rPr>
            </w:pPr>
            <w:r w:rsidRPr="00B1160D">
              <w:rPr>
                <w:rFonts w:cs="Arial"/>
                <w:color w:val="000000"/>
                <w:sz w:val="16"/>
                <w:szCs w:val="16"/>
              </w:rPr>
              <w:t>Correction to CP EDT TC 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F95F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9A3BB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FCF3B0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2122A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C6EC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20AD9" w14:textId="4E138BC6" w:rsidR="003933DE" w:rsidRPr="00B1160D" w:rsidRDefault="003933DE" w:rsidP="003933DE">
            <w:pPr>
              <w:pStyle w:val="TAL"/>
              <w:rPr>
                <w:rFonts w:cs="Arial"/>
                <w:color w:val="000000"/>
                <w:sz w:val="16"/>
                <w:szCs w:val="16"/>
              </w:rPr>
            </w:pPr>
            <w:r w:rsidRPr="00B1160D">
              <w:rPr>
                <w:rFonts w:cs="Arial"/>
                <w:color w:val="000000"/>
                <w:sz w:val="16"/>
                <w:szCs w:val="16"/>
              </w:rPr>
              <w:t>R5-251248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2923" w14:textId="78406860" w:rsidR="003933DE" w:rsidRPr="00B1160D" w:rsidRDefault="003933DE" w:rsidP="003933DE">
            <w:pPr>
              <w:pStyle w:val="TAL"/>
              <w:rPr>
                <w:rFonts w:cs="Arial"/>
                <w:color w:val="000000"/>
                <w:sz w:val="16"/>
                <w:szCs w:val="16"/>
              </w:rPr>
            </w:pPr>
            <w:r w:rsidRPr="00B1160D">
              <w:rPr>
                <w:rFonts w:cs="Arial"/>
                <w:color w:val="000000"/>
                <w:sz w:val="16"/>
                <w:szCs w:val="16"/>
              </w:rPr>
              <w:t>5403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D265" w14:textId="59F12382"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414CC0" w14:textId="37F10252" w:rsidR="003933DE" w:rsidRPr="00B1160D" w:rsidRDefault="003933DE" w:rsidP="003933DE">
            <w:pPr>
              <w:pStyle w:val="TAL"/>
              <w:rPr>
                <w:rFonts w:cs="Arial"/>
                <w:color w:val="000000"/>
                <w:sz w:val="16"/>
                <w:szCs w:val="16"/>
              </w:rPr>
            </w:pPr>
            <w:r w:rsidRPr="00B1160D">
              <w:rPr>
                <w:rFonts w:cs="Arial"/>
                <w:color w:val="000000"/>
                <w:sz w:val="16"/>
                <w:szCs w:val="16"/>
              </w:rPr>
              <w:t>Correction to UP EDT TC 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5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3AA9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AFAE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C256F5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DD2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3B86C" w14:textId="5EE619BF" w:rsidR="003933DE" w:rsidRPr="00B1160D" w:rsidRDefault="003933DE" w:rsidP="003933DE">
            <w:pPr>
              <w:pStyle w:val="TAL"/>
              <w:rPr>
                <w:rFonts w:cs="Arial"/>
                <w:color w:val="000000"/>
                <w:sz w:val="16"/>
                <w:szCs w:val="16"/>
              </w:rPr>
            </w:pPr>
            <w:r w:rsidRPr="00B1160D">
              <w:rPr>
                <w:rFonts w:cs="Arial"/>
                <w:color w:val="000000"/>
                <w:sz w:val="16"/>
                <w:szCs w:val="16"/>
              </w:rPr>
              <w:t>R5-251250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6DF21" w14:textId="12EC1D27" w:rsidR="003933DE" w:rsidRPr="00B1160D" w:rsidRDefault="003933DE" w:rsidP="003933DE">
            <w:pPr>
              <w:pStyle w:val="TAL"/>
              <w:rPr>
                <w:rFonts w:cs="Arial"/>
                <w:color w:val="000000"/>
                <w:sz w:val="16"/>
                <w:szCs w:val="16"/>
              </w:rPr>
            </w:pPr>
            <w:r w:rsidRPr="00B1160D">
              <w:rPr>
                <w:rFonts w:cs="Arial"/>
                <w:color w:val="000000"/>
                <w:sz w:val="16"/>
                <w:szCs w:val="16"/>
              </w:rPr>
              <w:t>5419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AAAF0" w14:textId="07271C5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C8AA2" w14:textId="047B5A34"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F53B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AD49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6C31E6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1EF1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DF0F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202A1" w14:textId="3C76A707" w:rsidR="003933DE" w:rsidRPr="00B1160D" w:rsidRDefault="003933DE" w:rsidP="003933DE">
            <w:pPr>
              <w:pStyle w:val="TAL"/>
              <w:rPr>
                <w:rFonts w:cs="Arial"/>
                <w:color w:val="000000"/>
                <w:sz w:val="16"/>
                <w:szCs w:val="16"/>
              </w:rPr>
            </w:pPr>
            <w:r w:rsidRPr="00B1160D">
              <w:rPr>
                <w:rFonts w:cs="Arial"/>
                <w:color w:val="000000"/>
                <w:sz w:val="16"/>
                <w:szCs w:val="16"/>
              </w:rPr>
              <w:t>R5-251251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BBE99" w14:textId="0277E24C" w:rsidR="003933DE" w:rsidRPr="00B1160D" w:rsidRDefault="003933DE" w:rsidP="003933DE">
            <w:pPr>
              <w:pStyle w:val="TAL"/>
              <w:rPr>
                <w:rFonts w:cs="Arial"/>
                <w:color w:val="000000"/>
                <w:sz w:val="16"/>
                <w:szCs w:val="16"/>
              </w:rPr>
            </w:pPr>
            <w:r w:rsidRPr="00B1160D">
              <w:rPr>
                <w:rFonts w:cs="Arial"/>
                <w:color w:val="000000"/>
                <w:sz w:val="16"/>
                <w:szCs w:val="16"/>
              </w:rPr>
              <w:t>5420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B9A78" w14:textId="4C312E2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71D1D8" w14:textId="37392715" w:rsidR="003933DE" w:rsidRPr="00B1160D" w:rsidRDefault="003933DE" w:rsidP="003933DE">
            <w:pPr>
              <w:pStyle w:val="TAL"/>
              <w:rPr>
                <w:rFonts w:cs="Arial"/>
                <w:color w:val="000000"/>
                <w:sz w:val="16"/>
                <w:szCs w:val="16"/>
              </w:rPr>
            </w:pPr>
            <w:r w:rsidRPr="00B1160D">
              <w:rPr>
                <w:rFonts w:cs="Arial"/>
                <w:color w:val="000000"/>
                <w:sz w:val="16"/>
                <w:szCs w:val="16"/>
              </w:rPr>
              <w:t>Correction to NB-IoT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4D0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7394E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79CAB6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B71237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BBEF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9DF13" w14:textId="2EF28DF0" w:rsidR="003933DE" w:rsidRPr="00B1160D" w:rsidRDefault="003933DE" w:rsidP="003933DE">
            <w:pPr>
              <w:pStyle w:val="TAL"/>
              <w:rPr>
                <w:rFonts w:cs="Arial"/>
                <w:color w:val="000000"/>
                <w:sz w:val="16"/>
                <w:szCs w:val="16"/>
              </w:rPr>
            </w:pPr>
            <w:r w:rsidRPr="00B1160D">
              <w:rPr>
                <w:rFonts w:cs="Arial"/>
                <w:color w:val="000000"/>
                <w:sz w:val="16"/>
                <w:szCs w:val="16"/>
              </w:rPr>
              <w:t>R5-251252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FB18B" w14:textId="15C4CFB7" w:rsidR="003933DE" w:rsidRPr="00B1160D" w:rsidRDefault="003933DE" w:rsidP="003933DE">
            <w:pPr>
              <w:pStyle w:val="TAL"/>
              <w:rPr>
                <w:rFonts w:cs="Arial"/>
                <w:color w:val="000000"/>
                <w:sz w:val="16"/>
                <w:szCs w:val="16"/>
              </w:rPr>
            </w:pPr>
            <w:r w:rsidRPr="00B1160D">
              <w:rPr>
                <w:rFonts w:cs="Arial"/>
                <w:color w:val="000000"/>
                <w:sz w:val="16"/>
                <w:szCs w:val="16"/>
              </w:rPr>
              <w:t>5432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B12F0" w14:textId="3A614A6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625B2D" w14:textId="7484A582" w:rsidR="003933DE" w:rsidRPr="00B1160D" w:rsidRDefault="003933DE" w:rsidP="003933DE">
            <w:pPr>
              <w:pStyle w:val="TAL"/>
              <w:rPr>
                <w:rFonts w:cs="Arial"/>
                <w:color w:val="000000"/>
                <w:sz w:val="16"/>
                <w:szCs w:val="16"/>
              </w:rPr>
            </w:pPr>
            <w:r w:rsidRPr="00B1160D">
              <w:rPr>
                <w:rFonts w:cs="Arial"/>
                <w:color w:val="000000"/>
                <w:sz w:val="16"/>
                <w:szCs w:val="16"/>
              </w:rPr>
              <w:t>Correcting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ACF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8042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AAF21C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EE236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73C7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78291" w14:textId="2A3BF439" w:rsidR="003933DE" w:rsidRPr="00B1160D" w:rsidRDefault="003933DE" w:rsidP="003933DE">
            <w:pPr>
              <w:pStyle w:val="TAL"/>
              <w:rPr>
                <w:rFonts w:cs="Arial"/>
                <w:color w:val="000000"/>
                <w:sz w:val="16"/>
                <w:szCs w:val="16"/>
              </w:rPr>
            </w:pPr>
            <w:r w:rsidRPr="00B1160D">
              <w:rPr>
                <w:rFonts w:cs="Arial"/>
                <w:color w:val="000000"/>
                <w:sz w:val="16"/>
                <w:szCs w:val="16"/>
              </w:rPr>
              <w:t>R5-251292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A65B" w14:textId="4170A16B" w:rsidR="003933DE" w:rsidRPr="00B1160D" w:rsidRDefault="003933DE" w:rsidP="003933DE">
            <w:pPr>
              <w:pStyle w:val="TAL"/>
              <w:rPr>
                <w:rFonts w:cs="Arial"/>
                <w:color w:val="000000"/>
                <w:sz w:val="16"/>
                <w:szCs w:val="16"/>
              </w:rPr>
            </w:pPr>
            <w:r w:rsidRPr="00B1160D">
              <w:rPr>
                <w:rFonts w:cs="Arial"/>
                <w:color w:val="000000"/>
                <w:sz w:val="16"/>
                <w:szCs w:val="16"/>
              </w:rPr>
              <w:t>5398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B4F2" w14:textId="18ED68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C4881D" w14:textId="4A0EED25" w:rsidR="003933DE" w:rsidRPr="00B1160D" w:rsidRDefault="003933DE" w:rsidP="003933DE">
            <w:pPr>
              <w:pStyle w:val="TAL"/>
              <w:rPr>
                <w:rFonts w:cs="Arial"/>
                <w:color w:val="000000"/>
                <w:sz w:val="16"/>
                <w:szCs w:val="16"/>
              </w:rPr>
            </w:pPr>
            <w:r w:rsidRPr="00B1160D">
              <w:rPr>
                <w:rFonts w:cs="Arial"/>
                <w:color w:val="000000"/>
                <w:sz w:val="16"/>
                <w:szCs w:val="16"/>
              </w:rPr>
              <w:t>Update to NB-IoT NTN enh. TC 22.2.17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693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031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090A1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EEDADA1"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2AEE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0601E" w14:textId="591505D9" w:rsidR="003933DE" w:rsidRPr="00B1160D" w:rsidRDefault="003933DE" w:rsidP="003933DE">
            <w:pPr>
              <w:pStyle w:val="TAL"/>
              <w:rPr>
                <w:rFonts w:cs="Arial"/>
                <w:color w:val="000000"/>
                <w:sz w:val="16"/>
                <w:szCs w:val="16"/>
              </w:rPr>
            </w:pPr>
            <w:r w:rsidRPr="00B1160D">
              <w:rPr>
                <w:rFonts w:cs="Arial"/>
                <w:color w:val="000000"/>
                <w:sz w:val="16"/>
                <w:szCs w:val="16"/>
              </w:rPr>
              <w:t>R5-251293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40E07" w14:textId="66D68B45" w:rsidR="003933DE" w:rsidRPr="00B1160D" w:rsidRDefault="003933DE" w:rsidP="003933DE">
            <w:pPr>
              <w:pStyle w:val="TAL"/>
              <w:rPr>
                <w:rFonts w:cs="Arial"/>
                <w:color w:val="000000"/>
                <w:sz w:val="16"/>
                <w:szCs w:val="16"/>
              </w:rPr>
            </w:pPr>
            <w:r w:rsidRPr="00B1160D">
              <w:rPr>
                <w:rFonts w:cs="Arial"/>
                <w:color w:val="000000"/>
                <w:sz w:val="16"/>
                <w:szCs w:val="16"/>
              </w:rPr>
              <w:t>5404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B060B" w14:textId="4FA9B3A7"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83DC96" w14:textId="272DDC15" w:rsidR="003933DE" w:rsidRPr="00B1160D" w:rsidRDefault="003933DE" w:rsidP="003933DE">
            <w:pPr>
              <w:pStyle w:val="TAL"/>
              <w:rPr>
                <w:rFonts w:cs="Arial"/>
                <w:color w:val="000000"/>
                <w:sz w:val="16"/>
                <w:szCs w:val="16"/>
              </w:rPr>
            </w:pPr>
            <w:r w:rsidRPr="00B1160D">
              <w:rPr>
                <w:rFonts w:cs="Arial"/>
                <w:color w:val="000000"/>
                <w:sz w:val="16"/>
                <w:szCs w:val="16"/>
              </w:rPr>
              <w:t>Update to IoT NTN discontinuous coverage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26BC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E039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F69B5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42604E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7090D"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3094" w14:textId="168E3931" w:rsidR="003933DE" w:rsidRPr="00B1160D" w:rsidRDefault="003933DE" w:rsidP="003933DE">
            <w:pPr>
              <w:pStyle w:val="TAL"/>
              <w:rPr>
                <w:rFonts w:cs="Arial"/>
                <w:color w:val="000000"/>
                <w:sz w:val="16"/>
                <w:szCs w:val="16"/>
              </w:rPr>
            </w:pPr>
            <w:r w:rsidRPr="00B1160D">
              <w:rPr>
                <w:rFonts w:cs="Arial"/>
                <w:color w:val="000000"/>
                <w:sz w:val="16"/>
                <w:szCs w:val="16"/>
              </w:rPr>
              <w:t>R5-251294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B9D71" w14:textId="3C5DE27D" w:rsidR="003933DE" w:rsidRPr="00B1160D" w:rsidRDefault="003933DE" w:rsidP="003933DE">
            <w:pPr>
              <w:pStyle w:val="TAL"/>
              <w:rPr>
                <w:rFonts w:cs="Arial"/>
                <w:color w:val="000000"/>
                <w:sz w:val="16"/>
                <w:szCs w:val="16"/>
              </w:rPr>
            </w:pPr>
            <w:r w:rsidRPr="00B1160D">
              <w:rPr>
                <w:rFonts w:cs="Arial"/>
                <w:color w:val="000000"/>
                <w:sz w:val="16"/>
                <w:szCs w:val="16"/>
              </w:rPr>
              <w:t>5434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3E5AC" w14:textId="78C6A08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4EC76F" w14:textId="110859D9" w:rsidR="003933DE" w:rsidRPr="00B1160D" w:rsidRDefault="003933DE" w:rsidP="003933DE">
            <w:pPr>
              <w:pStyle w:val="TAL"/>
              <w:rPr>
                <w:rFonts w:cs="Arial"/>
                <w:color w:val="000000"/>
                <w:sz w:val="16"/>
                <w:szCs w:val="16"/>
              </w:rPr>
            </w:pPr>
            <w:r w:rsidRPr="00B1160D">
              <w:rPr>
                <w:rFonts w:cs="Arial"/>
                <w:color w:val="000000"/>
                <w:sz w:val="16"/>
                <w:szCs w:val="16"/>
              </w:rPr>
              <w:t>Addition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BFE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DF947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1B8EC4C"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5D68BC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BC333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4D4F7" w14:textId="6934BABB" w:rsidR="003933DE" w:rsidRPr="00B1160D" w:rsidRDefault="003933DE" w:rsidP="003933DE">
            <w:pPr>
              <w:pStyle w:val="TAL"/>
              <w:rPr>
                <w:rFonts w:cs="Arial"/>
                <w:color w:val="000000"/>
                <w:sz w:val="16"/>
                <w:szCs w:val="16"/>
              </w:rPr>
            </w:pPr>
            <w:r w:rsidRPr="00B1160D">
              <w:rPr>
                <w:rFonts w:cs="Arial"/>
                <w:color w:val="000000"/>
                <w:sz w:val="16"/>
                <w:szCs w:val="16"/>
              </w:rPr>
              <w:t>R5-251295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CC5E" w14:textId="770A9544" w:rsidR="003933DE" w:rsidRPr="00B1160D" w:rsidRDefault="003933DE" w:rsidP="003933DE">
            <w:pPr>
              <w:pStyle w:val="TAL"/>
              <w:rPr>
                <w:rFonts w:cs="Arial"/>
                <w:color w:val="000000"/>
                <w:sz w:val="16"/>
                <w:szCs w:val="16"/>
              </w:rPr>
            </w:pPr>
            <w:r w:rsidRPr="00B1160D">
              <w:rPr>
                <w:rFonts w:cs="Arial"/>
                <w:color w:val="000000"/>
                <w:sz w:val="16"/>
                <w:szCs w:val="16"/>
              </w:rPr>
              <w:t>5435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F44F" w14:textId="6C0D53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5F6374" w14:textId="22A2AFA8" w:rsidR="003933DE" w:rsidRPr="00B1160D" w:rsidRDefault="003933DE" w:rsidP="003933DE">
            <w:pPr>
              <w:pStyle w:val="TAL"/>
              <w:rPr>
                <w:rFonts w:cs="Arial"/>
                <w:color w:val="000000"/>
                <w:sz w:val="16"/>
                <w:szCs w:val="16"/>
              </w:rPr>
            </w:pPr>
            <w:r w:rsidRPr="00B1160D">
              <w:rPr>
                <w:rFonts w:cs="Arial"/>
                <w:color w:val="000000"/>
                <w:sz w:val="16"/>
                <w:szCs w:val="16"/>
              </w:rPr>
              <w:t>Correction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0A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A1F7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7268E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77343C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C93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5C875" w14:textId="26EC7F09" w:rsidR="003933DE" w:rsidRPr="00B1160D" w:rsidRDefault="003933DE" w:rsidP="003933DE">
            <w:pPr>
              <w:pStyle w:val="TAL"/>
              <w:rPr>
                <w:rFonts w:cs="Arial"/>
                <w:color w:val="000000"/>
                <w:sz w:val="16"/>
                <w:szCs w:val="16"/>
              </w:rPr>
            </w:pPr>
            <w:r w:rsidRPr="00B1160D">
              <w:rPr>
                <w:rFonts w:cs="Arial"/>
                <w:color w:val="000000"/>
                <w:sz w:val="16"/>
                <w:szCs w:val="16"/>
              </w:rPr>
              <w:t>R5-251348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81E6C" w14:textId="5650FFEC" w:rsidR="003933DE" w:rsidRPr="00B1160D" w:rsidRDefault="003933DE" w:rsidP="003933DE">
            <w:pPr>
              <w:pStyle w:val="TAL"/>
              <w:rPr>
                <w:rFonts w:cs="Arial"/>
                <w:color w:val="000000"/>
                <w:sz w:val="16"/>
                <w:szCs w:val="16"/>
              </w:rPr>
            </w:pPr>
            <w:r w:rsidRPr="00B1160D">
              <w:rPr>
                <w:rFonts w:cs="Arial"/>
                <w:color w:val="000000"/>
                <w:sz w:val="16"/>
                <w:szCs w:val="16"/>
              </w:rPr>
              <w:t>5409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00FB" w14:textId="7C76F15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267EAA" w14:textId="76A0A1EB" w:rsidR="003933DE" w:rsidRPr="00B1160D" w:rsidRDefault="003933DE" w:rsidP="003933DE">
            <w:pPr>
              <w:pStyle w:val="TAL"/>
              <w:rPr>
                <w:rFonts w:cs="Arial"/>
                <w:color w:val="000000"/>
                <w:sz w:val="16"/>
                <w:szCs w:val="16"/>
              </w:rPr>
            </w:pPr>
            <w:r w:rsidRPr="00B1160D">
              <w:rPr>
                <w:rFonts w:cs="Arial"/>
                <w:color w:val="000000"/>
                <w:sz w:val="16"/>
                <w:szCs w:val="16"/>
              </w:rPr>
              <w:t>Update to NB-IoT EMM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25A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6F9F6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4F14D8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874B43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3360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1797" w14:textId="59D253B6" w:rsidR="003933DE" w:rsidRPr="00B1160D" w:rsidRDefault="003933DE" w:rsidP="003933DE">
            <w:pPr>
              <w:pStyle w:val="TAL"/>
              <w:rPr>
                <w:rFonts w:cs="Arial"/>
                <w:color w:val="000000"/>
                <w:sz w:val="16"/>
                <w:szCs w:val="16"/>
              </w:rPr>
            </w:pPr>
            <w:r w:rsidRPr="00B1160D">
              <w:rPr>
                <w:rFonts w:cs="Arial"/>
                <w:color w:val="000000"/>
                <w:sz w:val="16"/>
                <w:szCs w:val="16"/>
              </w:rPr>
              <w:t>R5-251350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1B10F" w14:textId="7A15E3C2" w:rsidR="003933DE" w:rsidRPr="00B1160D" w:rsidRDefault="003933DE" w:rsidP="003933DE">
            <w:pPr>
              <w:pStyle w:val="TAL"/>
              <w:rPr>
                <w:rFonts w:cs="Arial"/>
                <w:color w:val="000000"/>
                <w:sz w:val="16"/>
                <w:szCs w:val="16"/>
              </w:rPr>
            </w:pPr>
            <w:r w:rsidRPr="00B1160D">
              <w:rPr>
                <w:rFonts w:cs="Arial"/>
                <w:color w:val="000000"/>
                <w:sz w:val="16"/>
                <w:szCs w:val="16"/>
              </w:rPr>
              <w:t>5437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3E94" w14:textId="34CF703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E77B18" w14:textId="7E1F9952" w:rsidR="003933DE" w:rsidRPr="00B1160D" w:rsidRDefault="003933DE" w:rsidP="003933DE">
            <w:pPr>
              <w:pStyle w:val="TAL"/>
              <w:rPr>
                <w:rFonts w:cs="Arial"/>
                <w:color w:val="000000"/>
                <w:sz w:val="16"/>
                <w:szCs w:val="16"/>
              </w:rPr>
            </w:pPr>
            <w:r w:rsidRPr="00B1160D">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A44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2FF9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919143E"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E087B1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76AB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BE79" w14:textId="74E245FB" w:rsidR="003933DE" w:rsidRPr="00B1160D" w:rsidRDefault="003933DE" w:rsidP="003933DE">
            <w:pPr>
              <w:pStyle w:val="TAL"/>
              <w:rPr>
                <w:rFonts w:cs="Arial"/>
                <w:color w:val="000000"/>
                <w:sz w:val="16"/>
                <w:szCs w:val="16"/>
              </w:rPr>
            </w:pPr>
            <w:r w:rsidRPr="00B1160D">
              <w:rPr>
                <w:rFonts w:cs="Arial"/>
                <w:color w:val="000000"/>
                <w:sz w:val="16"/>
                <w:szCs w:val="16"/>
              </w:rPr>
              <w:t>R5-251351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C0E4F" w14:textId="151055EE" w:rsidR="003933DE" w:rsidRPr="00B1160D" w:rsidRDefault="003933DE" w:rsidP="003933DE">
            <w:pPr>
              <w:pStyle w:val="TAL"/>
              <w:rPr>
                <w:rFonts w:cs="Arial"/>
                <w:color w:val="000000"/>
                <w:sz w:val="16"/>
                <w:szCs w:val="16"/>
              </w:rPr>
            </w:pPr>
            <w:r w:rsidRPr="00B1160D">
              <w:rPr>
                <w:rFonts w:cs="Arial"/>
                <w:color w:val="000000"/>
                <w:sz w:val="16"/>
                <w:szCs w:val="16"/>
              </w:rPr>
              <w:t>5421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CB30" w14:textId="2EBD59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E8A5CA" w14:textId="3541B081"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F67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F758D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BE2175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22A4EF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4154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51EDF5" w14:textId="27A3985C" w:rsidR="003933DE" w:rsidRPr="00B1160D" w:rsidRDefault="003933DE" w:rsidP="003933DE">
            <w:pPr>
              <w:pStyle w:val="TAL"/>
              <w:rPr>
                <w:rFonts w:cs="Arial"/>
                <w:color w:val="000000"/>
                <w:sz w:val="16"/>
                <w:szCs w:val="16"/>
              </w:rPr>
            </w:pPr>
            <w:r w:rsidRPr="00B1160D">
              <w:rPr>
                <w:rFonts w:cs="Arial"/>
                <w:color w:val="000000"/>
                <w:sz w:val="16"/>
                <w:szCs w:val="16"/>
              </w:rPr>
              <w:t>R5-251352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2B8D4" w14:textId="3120C0F3" w:rsidR="003933DE" w:rsidRPr="00B1160D" w:rsidRDefault="003933DE" w:rsidP="003933DE">
            <w:pPr>
              <w:pStyle w:val="TAL"/>
              <w:rPr>
                <w:rFonts w:cs="Arial"/>
                <w:color w:val="000000"/>
                <w:sz w:val="16"/>
                <w:szCs w:val="16"/>
              </w:rPr>
            </w:pPr>
            <w:r w:rsidRPr="00B1160D">
              <w:rPr>
                <w:rFonts w:cs="Arial"/>
                <w:color w:val="000000"/>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97B46" w14:textId="5096FE7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9B199A" w14:textId="585B7D29"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22.1.5 for NTN Control Plane CIoT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F55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F21D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06EC616"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BA61D1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746A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DAD09" w14:textId="4A18C3BC" w:rsidR="003933DE" w:rsidRPr="00B1160D" w:rsidRDefault="003933DE" w:rsidP="003933DE">
            <w:pPr>
              <w:pStyle w:val="TAL"/>
              <w:rPr>
                <w:rFonts w:cs="Arial"/>
                <w:color w:val="000000"/>
                <w:sz w:val="16"/>
                <w:szCs w:val="16"/>
              </w:rPr>
            </w:pPr>
            <w:r w:rsidRPr="00B1160D">
              <w:rPr>
                <w:rFonts w:cs="Arial"/>
                <w:color w:val="000000"/>
                <w:sz w:val="16"/>
                <w:szCs w:val="16"/>
              </w:rPr>
              <w:t>R5-251353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1998" w14:textId="4BAE2E45" w:rsidR="003933DE" w:rsidRPr="00B1160D" w:rsidRDefault="003933DE" w:rsidP="003933DE">
            <w:pPr>
              <w:pStyle w:val="TAL"/>
              <w:rPr>
                <w:rFonts w:cs="Arial"/>
                <w:color w:val="000000"/>
                <w:sz w:val="16"/>
                <w:szCs w:val="16"/>
              </w:rPr>
            </w:pPr>
            <w:r w:rsidRPr="00B1160D">
              <w:rPr>
                <w:rFonts w:cs="Arial"/>
                <w:color w:val="000000"/>
                <w:sz w:val="16"/>
                <w:szCs w:val="16"/>
              </w:rPr>
              <w:t>5431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C891" w14:textId="7431E8A0"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D92F2E" w14:textId="74709FF8"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22.1.6 for NTN User Plane CIoT Optimization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3BCA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8E3F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B4D5CE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4B212E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8D25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86993" w14:textId="3319D39F" w:rsidR="003933DE" w:rsidRPr="00FB3739" w:rsidRDefault="003933DE" w:rsidP="003933DE">
            <w:pPr>
              <w:pStyle w:val="TAL"/>
              <w:rPr>
                <w:rFonts w:cs="Arial"/>
                <w:color w:val="000000"/>
                <w:sz w:val="16"/>
                <w:szCs w:val="16"/>
              </w:rPr>
            </w:pPr>
            <w:r w:rsidRPr="003933DE">
              <w:rPr>
                <w:rFonts w:cs="Arial"/>
                <w:color w:val="000000"/>
                <w:sz w:val="16"/>
                <w:szCs w:val="16"/>
              </w:rPr>
              <w:t>R5-251354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70424" w14:textId="39B640FB" w:rsidR="003933DE" w:rsidRPr="00FB3739" w:rsidRDefault="003933DE" w:rsidP="003933DE">
            <w:pPr>
              <w:pStyle w:val="TAL"/>
              <w:rPr>
                <w:rFonts w:cs="Arial"/>
                <w:color w:val="000000"/>
                <w:sz w:val="16"/>
                <w:szCs w:val="16"/>
              </w:rPr>
            </w:pPr>
            <w:r w:rsidRPr="003933DE">
              <w:rPr>
                <w:rFonts w:cs="Arial"/>
                <w:color w:val="000000"/>
                <w:sz w:val="16"/>
                <w:szCs w:val="16"/>
              </w:rPr>
              <w:t>5433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6CDD0" w14:textId="1FE7A498" w:rsidR="003933DE" w:rsidRPr="00FB3739" w:rsidRDefault="003933DE" w:rsidP="003933DE">
            <w:pPr>
              <w:pStyle w:val="TAL"/>
              <w:rPr>
                <w:rFonts w:cs="Arial"/>
                <w:color w:val="000000"/>
                <w:sz w:val="16"/>
                <w:szCs w:val="16"/>
              </w:rPr>
            </w:pPr>
            <w:r w:rsidRPr="003933D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A2A49D" w14:textId="20FE72B3" w:rsidR="003933DE" w:rsidRPr="00FB3739" w:rsidRDefault="003933DE" w:rsidP="003933DE">
            <w:pPr>
              <w:pStyle w:val="TAL"/>
              <w:rPr>
                <w:rFonts w:cs="Arial"/>
                <w:color w:val="000000"/>
                <w:sz w:val="16"/>
                <w:szCs w:val="16"/>
              </w:rPr>
            </w:pPr>
            <w:r w:rsidRPr="003933DE">
              <w:rPr>
                <w:rFonts w:cs="Arial"/>
                <w:color w:val="000000"/>
                <w:sz w:val="16"/>
                <w:szCs w:val="16"/>
              </w:rPr>
              <w:t>Correcting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053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EAAD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63D3C7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1F2504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D9FE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B8C06" w14:textId="00D849D1" w:rsidR="003933DE" w:rsidRPr="00FB3739" w:rsidRDefault="003933DE" w:rsidP="003933DE">
            <w:pPr>
              <w:pStyle w:val="TAL"/>
              <w:rPr>
                <w:rFonts w:cs="Arial"/>
                <w:color w:val="000000"/>
                <w:sz w:val="16"/>
                <w:szCs w:val="16"/>
              </w:rPr>
            </w:pPr>
            <w:r w:rsidRPr="003933DE">
              <w:rPr>
                <w:rFonts w:cs="Arial"/>
                <w:color w:val="000000"/>
                <w:sz w:val="16"/>
                <w:szCs w:val="16"/>
              </w:rPr>
              <w:t>R5-251427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7A3D1" w14:textId="14A212AB" w:rsidR="003933DE" w:rsidRPr="00FB3739" w:rsidRDefault="003933DE" w:rsidP="003933DE">
            <w:pPr>
              <w:pStyle w:val="TAL"/>
              <w:rPr>
                <w:rFonts w:cs="Arial"/>
                <w:color w:val="000000"/>
                <w:sz w:val="16"/>
                <w:szCs w:val="16"/>
              </w:rPr>
            </w:pPr>
            <w:r w:rsidRPr="003933DE">
              <w:rPr>
                <w:rFonts w:cs="Arial"/>
                <w:color w:val="000000"/>
                <w:sz w:val="16"/>
                <w:szCs w:val="16"/>
              </w:rPr>
              <w:t>5410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43009" w14:textId="28B2ED7C" w:rsidR="003933DE" w:rsidRPr="00FB3739" w:rsidRDefault="003933DE" w:rsidP="003933DE">
            <w:pPr>
              <w:pStyle w:val="TAL"/>
              <w:rPr>
                <w:rFonts w:cs="Arial"/>
                <w:color w:val="000000"/>
                <w:sz w:val="16"/>
                <w:szCs w:val="16"/>
              </w:rPr>
            </w:pPr>
            <w:r w:rsidRPr="003933D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B3C26F" w14:textId="2B78BB2D" w:rsidR="003933DE" w:rsidRPr="00FB3739" w:rsidRDefault="003933DE" w:rsidP="003933DE">
            <w:pPr>
              <w:pStyle w:val="TAL"/>
              <w:rPr>
                <w:rFonts w:cs="Arial"/>
                <w:color w:val="000000"/>
                <w:sz w:val="16"/>
                <w:szCs w:val="16"/>
              </w:rPr>
            </w:pPr>
            <w:r w:rsidRPr="003933DE">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6DBC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AA8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7B5A19" w:rsidRPr="007B5A19" w14:paraId="19973AE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89B0138" w14:textId="0B021760"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A97AA" w14:textId="52B4914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911D3" w14:textId="73475AE0" w:rsidR="007B5A19" w:rsidRPr="00FB3739" w:rsidRDefault="007B5A19" w:rsidP="007B5A19">
            <w:pPr>
              <w:pStyle w:val="TAL"/>
              <w:rPr>
                <w:rFonts w:cs="Arial"/>
                <w:color w:val="000000"/>
                <w:sz w:val="16"/>
                <w:szCs w:val="16"/>
              </w:rPr>
            </w:pPr>
            <w:r w:rsidRPr="007B5A19">
              <w:rPr>
                <w:rFonts w:cs="Arial"/>
                <w:color w:val="000000"/>
                <w:sz w:val="16"/>
                <w:szCs w:val="16"/>
              </w:rPr>
              <w:t>R5-251957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DA6EA" w14:textId="7C824F6A" w:rsidR="007B5A19" w:rsidRPr="00FB3739" w:rsidRDefault="007B5A19" w:rsidP="007B5A19">
            <w:pPr>
              <w:pStyle w:val="TAL"/>
              <w:rPr>
                <w:rFonts w:cs="Arial"/>
                <w:color w:val="000000"/>
                <w:sz w:val="16"/>
                <w:szCs w:val="16"/>
              </w:rPr>
            </w:pPr>
            <w:r w:rsidRPr="007B5A19">
              <w:rPr>
                <w:rFonts w:cs="Arial"/>
                <w:color w:val="000000"/>
                <w:sz w:val="16"/>
                <w:szCs w:val="16"/>
              </w:rPr>
              <w:t>5438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941FE" w14:textId="2E2D8BAC"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C55EBA" w14:textId="5E97C928"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FDAE9" w14:textId="696A442E"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0E1894" w14:textId="2FFC2FC9"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DD3FD0A"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64DE54C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6733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71497" w14:textId="13763D70" w:rsidR="007B5A19" w:rsidRPr="00FB3739" w:rsidRDefault="007B5A19" w:rsidP="007B5A19">
            <w:pPr>
              <w:pStyle w:val="TAL"/>
              <w:rPr>
                <w:rFonts w:cs="Arial"/>
                <w:color w:val="000000"/>
                <w:sz w:val="16"/>
                <w:szCs w:val="16"/>
              </w:rPr>
            </w:pPr>
            <w:r w:rsidRPr="007B5A19">
              <w:rPr>
                <w:rFonts w:cs="Arial"/>
                <w:color w:val="000000"/>
                <w:sz w:val="16"/>
                <w:szCs w:val="16"/>
              </w:rPr>
              <w:t>R5-251960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DD0FA" w14:textId="24540A32" w:rsidR="007B5A19" w:rsidRPr="00FB3739" w:rsidRDefault="007B5A19" w:rsidP="007B5A19">
            <w:pPr>
              <w:pStyle w:val="TAL"/>
              <w:rPr>
                <w:rFonts w:cs="Arial"/>
                <w:color w:val="000000"/>
                <w:sz w:val="16"/>
                <w:szCs w:val="16"/>
              </w:rPr>
            </w:pPr>
            <w:r w:rsidRPr="007B5A19">
              <w:rPr>
                <w:rFonts w:cs="Arial"/>
                <w:color w:val="000000"/>
                <w:sz w:val="16"/>
                <w:szCs w:val="16"/>
              </w:rPr>
              <w:t>5441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E4C9" w14:textId="4717E94B"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939DF5" w14:textId="0CB447B9" w:rsidR="007B5A19" w:rsidRPr="00FB3739" w:rsidRDefault="007B5A19" w:rsidP="007B5A19">
            <w:pPr>
              <w:pStyle w:val="TAL"/>
              <w:rPr>
                <w:rFonts w:cs="Arial"/>
                <w:color w:val="000000"/>
                <w:sz w:val="16"/>
                <w:szCs w:val="16"/>
              </w:rPr>
            </w:pPr>
            <w:r w:rsidRPr="007B5A19">
              <w:rPr>
                <w:rFonts w:cs="Arial"/>
                <w:color w:val="000000"/>
                <w:sz w:val="16"/>
                <w:szCs w:val="16"/>
              </w:rPr>
              <w:t>Updates to LTE MCX TCs 13.1.22, 13.1.23, 13.1.24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F768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13E20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93F07A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9F4D2F"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0FB2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F393F" w14:textId="3A1FA11E" w:rsidR="007B5A19" w:rsidRPr="00FB3739" w:rsidRDefault="007B5A19" w:rsidP="007B5A19">
            <w:pPr>
              <w:pStyle w:val="TAL"/>
              <w:rPr>
                <w:rFonts w:cs="Arial"/>
                <w:color w:val="000000"/>
                <w:sz w:val="16"/>
                <w:szCs w:val="16"/>
              </w:rPr>
            </w:pPr>
            <w:r w:rsidRPr="007B5A19">
              <w:rPr>
                <w:rFonts w:cs="Arial"/>
                <w:color w:val="000000"/>
                <w:sz w:val="16"/>
                <w:szCs w:val="16"/>
              </w:rPr>
              <w:t>R5-252160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3DCF5" w14:textId="7B5DC6DF" w:rsidR="007B5A19" w:rsidRPr="00FB3739" w:rsidRDefault="007B5A19" w:rsidP="007B5A19">
            <w:pPr>
              <w:pStyle w:val="TAL"/>
              <w:rPr>
                <w:rFonts w:cs="Arial"/>
                <w:color w:val="000000"/>
                <w:sz w:val="16"/>
                <w:szCs w:val="16"/>
              </w:rPr>
            </w:pPr>
            <w:r w:rsidRPr="007B5A19">
              <w:rPr>
                <w:rFonts w:cs="Arial"/>
                <w:color w:val="000000"/>
                <w:sz w:val="16"/>
                <w:szCs w:val="16"/>
              </w:rPr>
              <w:t>5442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09040" w14:textId="57A3570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FABAA5" w14:textId="0713CE88"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72C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5905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BAF58D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216B99D"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B8B3C"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95668" w14:textId="6A74D4E9" w:rsidR="007B5A19" w:rsidRPr="00FB3739" w:rsidRDefault="007B5A19" w:rsidP="007B5A19">
            <w:pPr>
              <w:pStyle w:val="TAL"/>
              <w:rPr>
                <w:rFonts w:cs="Arial"/>
                <w:color w:val="000000"/>
                <w:sz w:val="16"/>
                <w:szCs w:val="16"/>
              </w:rPr>
            </w:pPr>
            <w:r w:rsidRPr="007B5A19">
              <w:rPr>
                <w:rFonts w:cs="Arial"/>
                <w:color w:val="000000"/>
                <w:sz w:val="16"/>
                <w:szCs w:val="16"/>
              </w:rPr>
              <w:t>R5-252224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4DD47" w14:textId="304F088E" w:rsidR="007B5A19" w:rsidRPr="00FB3739" w:rsidRDefault="007B5A19" w:rsidP="007B5A19">
            <w:pPr>
              <w:pStyle w:val="TAL"/>
              <w:rPr>
                <w:rFonts w:cs="Arial"/>
                <w:color w:val="000000"/>
                <w:sz w:val="16"/>
                <w:szCs w:val="16"/>
              </w:rPr>
            </w:pPr>
            <w:r w:rsidRPr="007B5A19">
              <w:rPr>
                <w:rFonts w:cs="Arial"/>
                <w:color w:val="000000"/>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9AC41" w14:textId="6307F4F8"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2340D" w14:textId="3DA87EF7" w:rsidR="007B5A19" w:rsidRPr="00FB3739" w:rsidRDefault="007B5A19" w:rsidP="007B5A19">
            <w:pPr>
              <w:pStyle w:val="TAL"/>
              <w:rPr>
                <w:rFonts w:cs="Arial"/>
                <w:color w:val="000000"/>
                <w:sz w:val="16"/>
                <w:szCs w:val="16"/>
              </w:rPr>
            </w:pPr>
            <w:r w:rsidRPr="007B5A19">
              <w:rPr>
                <w:rFonts w:cs="Arial"/>
                <w:color w:val="000000"/>
                <w:sz w:val="16"/>
                <w:szCs w:val="16"/>
              </w:rPr>
              <w:t>Editorial correction of test cases 9.2.3.3.5a and 9.2.3.4.1.3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382B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3A25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A5C10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0F07251"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5E866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837A6" w14:textId="1F18E6C2" w:rsidR="007B5A19" w:rsidRPr="00FB3739" w:rsidRDefault="007B5A19" w:rsidP="007B5A19">
            <w:pPr>
              <w:pStyle w:val="TAL"/>
              <w:rPr>
                <w:rFonts w:cs="Arial"/>
                <w:color w:val="000000"/>
                <w:sz w:val="16"/>
                <w:szCs w:val="16"/>
              </w:rPr>
            </w:pPr>
            <w:r w:rsidRPr="007B5A19">
              <w:rPr>
                <w:rFonts w:cs="Arial"/>
                <w:color w:val="000000"/>
                <w:sz w:val="16"/>
                <w:szCs w:val="16"/>
              </w:rPr>
              <w:t>R5-252594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BC7A8" w14:textId="434DAF93" w:rsidR="007B5A19" w:rsidRPr="00FB3739" w:rsidRDefault="007B5A19" w:rsidP="007B5A19">
            <w:pPr>
              <w:pStyle w:val="TAL"/>
              <w:rPr>
                <w:rFonts w:cs="Arial"/>
                <w:color w:val="000000"/>
                <w:sz w:val="16"/>
                <w:szCs w:val="16"/>
              </w:rPr>
            </w:pPr>
            <w:r w:rsidRPr="007B5A19">
              <w:rPr>
                <w:rFonts w:cs="Arial"/>
                <w:color w:val="000000"/>
                <w:sz w:val="16"/>
                <w:szCs w:val="16"/>
              </w:rPr>
              <w:t>5454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71E52" w14:textId="1655804F"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2302A8" w14:textId="330E6D55" w:rsidR="007B5A19" w:rsidRPr="00FB3739" w:rsidRDefault="007B5A19" w:rsidP="007B5A19">
            <w:pPr>
              <w:pStyle w:val="TAL"/>
              <w:rPr>
                <w:rFonts w:cs="Arial"/>
                <w:color w:val="000000"/>
                <w:sz w:val="16"/>
                <w:szCs w:val="16"/>
              </w:rPr>
            </w:pPr>
            <w:r w:rsidRPr="007B5A19">
              <w:rPr>
                <w:rFonts w:cs="Arial"/>
                <w:color w:val="000000"/>
                <w:sz w:val="16"/>
                <w:szCs w:val="16"/>
              </w:rPr>
              <w:t>Correction of SSAC barring video call test case 13.5.2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9E33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FD817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D3A4BE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900B4D3"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5CCC2"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FA9C" w14:textId="19595A79" w:rsidR="007B5A19" w:rsidRPr="00FB3739" w:rsidRDefault="007B5A19" w:rsidP="007B5A19">
            <w:pPr>
              <w:pStyle w:val="TAL"/>
              <w:rPr>
                <w:rFonts w:cs="Arial"/>
                <w:color w:val="000000"/>
                <w:sz w:val="16"/>
                <w:szCs w:val="16"/>
              </w:rPr>
            </w:pPr>
            <w:r w:rsidRPr="007B5A19">
              <w:rPr>
                <w:rFonts w:cs="Arial"/>
                <w:color w:val="000000"/>
                <w:sz w:val="16"/>
                <w:szCs w:val="16"/>
              </w:rPr>
              <w:t>R5-252597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6D4C4" w14:textId="69280B5F" w:rsidR="007B5A19" w:rsidRPr="00FB3739" w:rsidRDefault="007B5A19" w:rsidP="007B5A19">
            <w:pPr>
              <w:pStyle w:val="TAL"/>
              <w:rPr>
                <w:rFonts w:cs="Arial"/>
                <w:color w:val="000000"/>
                <w:sz w:val="16"/>
                <w:szCs w:val="16"/>
              </w:rPr>
            </w:pPr>
            <w:r w:rsidRPr="007B5A19">
              <w:rPr>
                <w:rFonts w:cs="Arial"/>
                <w:color w:val="000000"/>
                <w:sz w:val="16"/>
                <w:szCs w:val="16"/>
              </w:rPr>
              <w:t>5455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D2F7B" w14:textId="40492FF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C35813" w14:textId="4F7EB7C6" w:rsidR="007B5A19" w:rsidRPr="00FB3739" w:rsidRDefault="007B5A19" w:rsidP="007B5A19">
            <w:pPr>
              <w:pStyle w:val="TAL"/>
              <w:rPr>
                <w:rFonts w:cs="Arial"/>
                <w:color w:val="000000"/>
                <w:sz w:val="16"/>
                <w:szCs w:val="16"/>
              </w:rPr>
            </w:pPr>
            <w:r w:rsidRPr="007B5A19">
              <w:rPr>
                <w:rFonts w:cs="Arial"/>
                <w:color w:val="000000"/>
                <w:sz w:val="16"/>
                <w:szCs w:val="16"/>
              </w:rPr>
              <w:t>Correction of SSAC video call test case 13.5.2a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6BB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1C50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465DCA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07E3E2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22125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275139" w14:textId="13F09E10" w:rsidR="007B5A19" w:rsidRPr="00FB3739" w:rsidRDefault="007B5A19" w:rsidP="007B5A19">
            <w:pPr>
              <w:pStyle w:val="TAL"/>
              <w:rPr>
                <w:rFonts w:cs="Arial"/>
                <w:color w:val="000000"/>
                <w:sz w:val="16"/>
                <w:szCs w:val="16"/>
              </w:rPr>
            </w:pPr>
            <w:r w:rsidRPr="007B5A19">
              <w:rPr>
                <w:rFonts w:cs="Arial"/>
                <w:color w:val="000000"/>
                <w:sz w:val="16"/>
                <w:szCs w:val="16"/>
              </w:rPr>
              <w:t>R5-252634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3F6F0" w14:textId="52C16175" w:rsidR="007B5A19" w:rsidRPr="00FB3739" w:rsidRDefault="007B5A19" w:rsidP="007B5A19">
            <w:pPr>
              <w:pStyle w:val="TAL"/>
              <w:rPr>
                <w:rFonts w:cs="Arial"/>
                <w:color w:val="000000"/>
                <w:sz w:val="16"/>
                <w:szCs w:val="16"/>
              </w:rPr>
            </w:pPr>
            <w:r w:rsidRPr="007B5A19">
              <w:rPr>
                <w:rFonts w:cs="Arial"/>
                <w:color w:val="000000"/>
                <w:sz w:val="16"/>
                <w:szCs w:val="16"/>
              </w:rPr>
              <w:t>5457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1926" w14:textId="5FC499B9"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A296FA" w14:textId="4B1E49CA"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6DC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BE238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69FC84"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2CF51CE"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2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EF46F" w14:textId="10EC97F1" w:rsidR="007B5A19" w:rsidRPr="00FB3739" w:rsidRDefault="007B5A19" w:rsidP="007B5A19">
            <w:pPr>
              <w:pStyle w:val="TAL"/>
              <w:rPr>
                <w:rFonts w:cs="Arial"/>
                <w:color w:val="000000"/>
                <w:sz w:val="16"/>
                <w:szCs w:val="16"/>
              </w:rPr>
            </w:pPr>
            <w:r w:rsidRPr="007B5A19">
              <w:rPr>
                <w:rFonts w:cs="Arial"/>
                <w:color w:val="000000"/>
                <w:sz w:val="16"/>
                <w:szCs w:val="16"/>
              </w:rPr>
              <w:t>R5-252635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422DD" w14:textId="144A2E58" w:rsidR="007B5A19" w:rsidRPr="00FB3739" w:rsidRDefault="007B5A19" w:rsidP="007B5A19">
            <w:pPr>
              <w:pStyle w:val="TAL"/>
              <w:rPr>
                <w:rFonts w:cs="Arial"/>
                <w:color w:val="000000"/>
                <w:sz w:val="16"/>
                <w:szCs w:val="16"/>
              </w:rPr>
            </w:pPr>
            <w:r w:rsidRPr="007B5A19">
              <w:rPr>
                <w:rFonts w:cs="Arial"/>
                <w:color w:val="000000"/>
                <w:sz w:val="16"/>
                <w:szCs w:val="16"/>
              </w:rPr>
              <w:t>5458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A3846" w14:textId="7CE09B2A"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DB3EB" w14:textId="2CF7BC89"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 and 6.2.3.4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BF3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1C04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71A8D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40951E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981829"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39F6E" w14:textId="5F8DC101" w:rsidR="007B5A19" w:rsidRPr="00FB3739" w:rsidRDefault="007B5A19" w:rsidP="007B5A19">
            <w:pPr>
              <w:pStyle w:val="TAL"/>
              <w:rPr>
                <w:rFonts w:cs="Arial"/>
                <w:color w:val="000000"/>
                <w:sz w:val="16"/>
                <w:szCs w:val="16"/>
              </w:rPr>
            </w:pPr>
            <w:r w:rsidRPr="007B5A19">
              <w:rPr>
                <w:rFonts w:cs="Arial"/>
                <w:color w:val="000000"/>
                <w:sz w:val="16"/>
                <w:szCs w:val="16"/>
              </w:rPr>
              <w:t>R5-252637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82431" w14:textId="4FAD991C" w:rsidR="007B5A19" w:rsidRPr="00FB3739" w:rsidRDefault="007B5A19" w:rsidP="007B5A19">
            <w:pPr>
              <w:pStyle w:val="TAL"/>
              <w:rPr>
                <w:rFonts w:cs="Arial"/>
                <w:color w:val="000000"/>
                <w:sz w:val="16"/>
                <w:szCs w:val="16"/>
              </w:rPr>
            </w:pPr>
            <w:r w:rsidRPr="007B5A19">
              <w:rPr>
                <w:rFonts w:cs="Arial"/>
                <w:color w:val="000000"/>
                <w:sz w:val="16"/>
                <w:szCs w:val="16"/>
              </w:rPr>
              <w:t>5460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2E7E" w14:textId="51D7B4F1"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A13E37" w14:textId="637785A7"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7E6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B002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3DFA9C7"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D8931B"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9081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F301" w14:textId="5C323601" w:rsidR="007B5A19" w:rsidRPr="00FB3739" w:rsidRDefault="007B5A19" w:rsidP="007B5A19">
            <w:pPr>
              <w:pStyle w:val="TAL"/>
              <w:rPr>
                <w:rFonts w:cs="Arial"/>
                <w:color w:val="000000"/>
                <w:sz w:val="16"/>
                <w:szCs w:val="16"/>
              </w:rPr>
            </w:pPr>
            <w:r w:rsidRPr="007B5A19">
              <w:rPr>
                <w:rFonts w:cs="Arial"/>
                <w:color w:val="000000"/>
                <w:sz w:val="16"/>
                <w:szCs w:val="16"/>
              </w:rPr>
              <w:t>R5-252639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75C1C" w14:textId="5B455F5C" w:rsidR="007B5A19" w:rsidRPr="00FB3739" w:rsidRDefault="007B5A19" w:rsidP="007B5A19">
            <w:pPr>
              <w:pStyle w:val="TAL"/>
              <w:rPr>
                <w:rFonts w:cs="Arial"/>
                <w:color w:val="000000"/>
                <w:sz w:val="16"/>
                <w:szCs w:val="16"/>
              </w:rPr>
            </w:pPr>
            <w:r w:rsidRPr="007B5A19">
              <w:rPr>
                <w:rFonts w:cs="Arial"/>
                <w:color w:val="000000"/>
                <w:sz w:val="16"/>
                <w:szCs w:val="16"/>
              </w:rPr>
              <w:t>5462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563A2" w14:textId="0F683626"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BFFF1" w14:textId="29AC4892" w:rsidR="007B5A19" w:rsidRPr="00FB3739" w:rsidRDefault="007B5A19" w:rsidP="007B5A19">
            <w:pPr>
              <w:pStyle w:val="TAL"/>
              <w:rPr>
                <w:rFonts w:cs="Arial"/>
                <w:color w:val="000000"/>
                <w:sz w:val="16"/>
                <w:szCs w:val="16"/>
              </w:rPr>
            </w:pPr>
            <w:r w:rsidRPr="007B5A19">
              <w:rPr>
                <w:rFonts w:cs="Arial"/>
                <w:color w:val="000000"/>
                <w:sz w:val="16"/>
                <w:szCs w:val="16"/>
              </w:rPr>
              <w:t>Correction to NB-IoT TC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67BF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EB48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E91D8FE"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6812D3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B1068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43791" w14:textId="0D4E9AC2" w:rsidR="007B5A19" w:rsidRPr="00FB3739" w:rsidRDefault="007B5A19" w:rsidP="007B5A19">
            <w:pPr>
              <w:pStyle w:val="TAL"/>
              <w:rPr>
                <w:rFonts w:cs="Arial"/>
                <w:color w:val="000000"/>
                <w:sz w:val="16"/>
                <w:szCs w:val="16"/>
              </w:rPr>
            </w:pPr>
            <w:r w:rsidRPr="007B5A19">
              <w:rPr>
                <w:rFonts w:cs="Arial"/>
                <w:color w:val="000000"/>
                <w:sz w:val="16"/>
                <w:szCs w:val="16"/>
              </w:rPr>
              <w:t>R5-252640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49D4E" w14:textId="2BF20E99" w:rsidR="007B5A19" w:rsidRPr="00FB3739" w:rsidRDefault="007B5A19" w:rsidP="007B5A19">
            <w:pPr>
              <w:pStyle w:val="TAL"/>
              <w:rPr>
                <w:rFonts w:cs="Arial"/>
                <w:color w:val="000000"/>
                <w:sz w:val="16"/>
                <w:szCs w:val="16"/>
              </w:rPr>
            </w:pPr>
            <w:r w:rsidRPr="007B5A19">
              <w:rPr>
                <w:rFonts w:cs="Arial"/>
                <w:color w:val="000000"/>
                <w:sz w:val="16"/>
                <w:szCs w:val="16"/>
              </w:rPr>
              <w:t>5463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374D5" w14:textId="0026BF4E"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55CB65" w14:textId="3D7EBE4F" w:rsidR="007B5A19" w:rsidRPr="00FB3739" w:rsidRDefault="007B5A19" w:rsidP="007B5A19">
            <w:pPr>
              <w:pStyle w:val="TAL"/>
              <w:rPr>
                <w:rFonts w:cs="Arial"/>
                <w:color w:val="000000"/>
                <w:sz w:val="16"/>
                <w:szCs w:val="16"/>
              </w:rPr>
            </w:pPr>
            <w:r w:rsidRPr="007B5A19">
              <w:rPr>
                <w:rFonts w:cs="Arial"/>
                <w:color w:val="000000"/>
                <w:sz w:val="16"/>
                <w:szCs w:val="16"/>
              </w:rPr>
              <w:t>Correction to CIoT Optimization TC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8CE7E"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6615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453BA6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C3E68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43B8D5"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6652D" w14:textId="1B93C884" w:rsidR="007B5A19" w:rsidRPr="00FB3739" w:rsidRDefault="007B5A19" w:rsidP="007B5A19">
            <w:pPr>
              <w:pStyle w:val="TAL"/>
              <w:rPr>
                <w:rFonts w:cs="Arial"/>
                <w:color w:val="000000"/>
                <w:sz w:val="16"/>
                <w:szCs w:val="16"/>
              </w:rPr>
            </w:pPr>
            <w:r w:rsidRPr="007B5A19">
              <w:rPr>
                <w:rFonts w:cs="Arial"/>
                <w:color w:val="000000"/>
                <w:sz w:val="16"/>
                <w:szCs w:val="16"/>
              </w:rPr>
              <w:t>R5-253051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41FC0" w14:textId="6985BDE5" w:rsidR="007B5A19" w:rsidRPr="00FB3739" w:rsidRDefault="007B5A19" w:rsidP="007B5A19">
            <w:pPr>
              <w:pStyle w:val="TAL"/>
              <w:rPr>
                <w:rFonts w:cs="Arial"/>
                <w:color w:val="000000"/>
                <w:sz w:val="16"/>
                <w:szCs w:val="16"/>
              </w:rPr>
            </w:pPr>
            <w:r w:rsidRPr="007B5A19">
              <w:rPr>
                <w:rFonts w:cs="Arial"/>
                <w:color w:val="000000"/>
                <w:sz w:val="16"/>
                <w:szCs w:val="16"/>
              </w:rPr>
              <w:t>5456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2FB21" w14:textId="4AD2DAA0"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58F236" w14:textId="3BEB47D2"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0D79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A6FE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72A261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B23A257"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17CD0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17543" w14:textId="0F8020BC" w:rsidR="007B5A19" w:rsidRPr="00FB3739" w:rsidRDefault="007B5A19" w:rsidP="007B5A19">
            <w:pPr>
              <w:pStyle w:val="TAL"/>
              <w:rPr>
                <w:rFonts w:cs="Arial"/>
                <w:color w:val="000000"/>
                <w:sz w:val="16"/>
                <w:szCs w:val="16"/>
              </w:rPr>
            </w:pPr>
            <w:r w:rsidRPr="007B5A19">
              <w:rPr>
                <w:rFonts w:cs="Arial"/>
                <w:color w:val="000000"/>
                <w:sz w:val="16"/>
                <w:szCs w:val="16"/>
              </w:rPr>
              <w:t>R5-253052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C5E84" w14:textId="161A0B96" w:rsidR="007B5A19" w:rsidRPr="00FB3739" w:rsidRDefault="007B5A19" w:rsidP="007B5A19">
            <w:pPr>
              <w:pStyle w:val="TAL"/>
              <w:rPr>
                <w:rFonts w:cs="Arial"/>
                <w:color w:val="000000"/>
                <w:sz w:val="16"/>
                <w:szCs w:val="16"/>
              </w:rPr>
            </w:pPr>
            <w:r w:rsidRPr="007B5A19">
              <w:rPr>
                <w:rFonts w:cs="Arial"/>
                <w:color w:val="000000"/>
                <w:sz w:val="16"/>
                <w:szCs w:val="16"/>
              </w:rPr>
              <w:t>5459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292E5" w14:textId="003B3CB5"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2A23B9" w14:textId="44EADEC4" w:rsidR="007B5A19" w:rsidRPr="00FB3739" w:rsidRDefault="007B5A19" w:rsidP="007B5A19">
            <w:pPr>
              <w:pStyle w:val="TAL"/>
              <w:rPr>
                <w:rFonts w:cs="Arial"/>
                <w:color w:val="000000"/>
                <w:sz w:val="16"/>
                <w:szCs w:val="16"/>
              </w:rPr>
            </w:pPr>
            <w:r w:rsidRPr="007B5A19">
              <w:rPr>
                <w:rFonts w:cs="Arial"/>
                <w:color w:val="000000"/>
                <w:sz w:val="16"/>
                <w:szCs w:val="16"/>
              </w:rPr>
              <w:t>Corrections to Idle mode TC 6.2.3.3a and 6.2.3.4a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9437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D8B6A"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057277C"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7033BBC"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1761C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0FF2C0" w14:textId="4174894A" w:rsidR="007B5A19" w:rsidRPr="00FB3739" w:rsidRDefault="007B5A19" w:rsidP="007B5A19">
            <w:pPr>
              <w:pStyle w:val="TAL"/>
              <w:rPr>
                <w:rFonts w:cs="Arial"/>
                <w:color w:val="000000"/>
                <w:sz w:val="16"/>
                <w:szCs w:val="16"/>
              </w:rPr>
            </w:pPr>
            <w:r w:rsidRPr="007B5A19">
              <w:rPr>
                <w:rFonts w:cs="Arial"/>
                <w:color w:val="000000"/>
                <w:sz w:val="16"/>
                <w:szCs w:val="16"/>
              </w:rPr>
              <w:t>R5-253053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A490" w14:textId="7B949C9B" w:rsidR="007B5A19" w:rsidRPr="00FB3739" w:rsidRDefault="007B5A19" w:rsidP="007B5A19">
            <w:pPr>
              <w:pStyle w:val="TAL"/>
              <w:rPr>
                <w:rFonts w:cs="Arial"/>
                <w:color w:val="000000"/>
                <w:sz w:val="16"/>
                <w:szCs w:val="16"/>
              </w:rPr>
            </w:pPr>
            <w:r w:rsidRPr="007B5A19">
              <w:rPr>
                <w:rFonts w:cs="Arial"/>
                <w:color w:val="000000"/>
                <w:sz w:val="16"/>
                <w:szCs w:val="16"/>
              </w:rPr>
              <w:t>5449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6090C" w14:textId="0F48D0A3"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65D7F1" w14:textId="6251B8DB"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A167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DB910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4C7D05B"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A92A28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0FC6A"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04845" w14:textId="2EC3B02E" w:rsidR="007B5A19" w:rsidRPr="00FB3739" w:rsidRDefault="007B5A19" w:rsidP="007B5A19">
            <w:pPr>
              <w:pStyle w:val="TAL"/>
              <w:rPr>
                <w:rFonts w:cs="Arial"/>
                <w:color w:val="000000"/>
                <w:sz w:val="16"/>
                <w:szCs w:val="16"/>
              </w:rPr>
            </w:pPr>
            <w:r w:rsidRPr="007B5A19">
              <w:rPr>
                <w:rFonts w:cs="Arial"/>
                <w:color w:val="000000"/>
                <w:sz w:val="16"/>
                <w:szCs w:val="16"/>
              </w:rPr>
              <w:t>R5-253054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17021" w14:textId="7778B57C" w:rsidR="007B5A19" w:rsidRPr="00FB3739" w:rsidRDefault="007B5A19" w:rsidP="007B5A19">
            <w:pPr>
              <w:pStyle w:val="TAL"/>
              <w:rPr>
                <w:rFonts w:cs="Arial"/>
                <w:color w:val="000000"/>
                <w:sz w:val="16"/>
                <w:szCs w:val="16"/>
              </w:rPr>
            </w:pPr>
            <w:r w:rsidRPr="007B5A19">
              <w:rPr>
                <w:rFonts w:cs="Arial"/>
                <w:color w:val="000000"/>
                <w:sz w:val="16"/>
                <w:szCs w:val="16"/>
              </w:rPr>
              <w:t>5450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7A5F1" w14:textId="6CD73FB2"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95BD15" w14:textId="13DF9D1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A0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BAC295"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1E62B8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091013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83966"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EF484" w14:textId="244A9573" w:rsidR="007B5A19" w:rsidRPr="00FB3739" w:rsidRDefault="007B5A19" w:rsidP="007B5A19">
            <w:pPr>
              <w:pStyle w:val="TAL"/>
              <w:rPr>
                <w:rFonts w:cs="Arial"/>
                <w:color w:val="000000"/>
                <w:sz w:val="16"/>
                <w:szCs w:val="16"/>
              </w:rPr>
            </w:pPr>
            <w:r w:rsidRPr="007B5A19">
              <w:rPr>
                <w:rFonts w:cs="Arial"/>
                <w:color w:val="000000"/>
                <w:sz w:val="16"/>
                <w:szCs w:val="16"/>
              </w:rPr>
              <w:t>R5-253055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4C89" w14:textId="18B36E00" w:rsidR="007B5A19" w:rsidRPr="00FB3739" w:rsidRDefault="007B5A19" w:rsidP="007B5A19">
            <w:pPr>
              <w:pStyle w:val="TAL"/>
              <w:rPr>
                <w:rFonts w:cs="Arial"/>
                <w:color w:val="000000"/>
                <w:sz w:val="16"/>
                <w:szCs w:val="16"/>
              </w:rPr>
            </w:pPr>
            <w:r w:rsidRPr="007B5A19">
              <w:rPr>
                <w:rFonts w:cs="Arial"/>
                <w:color w:val="000000"/>
                <w:sz w:val="16"/>
                <w:szCs w:val="16"/>
              </w:rPr>
              <w:t>5451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002C8" w14:textId="368FC3DA"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67726D" w14:textId="58D05805"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D62D1"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4ADA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5FB804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462056F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B5572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CBAE7" w14:textId="5C543438" w:rsidR="007B5A19" w:rsidRPr="00FB3739" w:rsidRDefault="007B5A19" w:rsidP="007B5A19">
            <w:pPr>
              <w:pStyle w:val="TAL"/>
              <w:rPr>
                <w:rFonts w:cs="Arial"/>
                <w:color w:val="000000"/>
                <w:sz w:val="16"/>
                <w:szCs w:val="16"/>
              </w:rPr>
            </w:pPr>
            <w:r w:rsidRPr="007B5A19">
              <w:rPr>
                <w:rFonts w:cs="Arial"/>
                <w:color w:val="000000"/>
                <w:sz w:val="16"/>
                <w:szCs w:val="16"/>
              </w:rPr>
              <w:t>R5-253056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AD396" w14:textId="44595178" w:rsidR="007B5A19" w:rsidRPr="00FB3739" w:rsidRDefault="007B5A19" w:rsidP="007B5A19">
            <w:pPr>
              <w:pStyle w:val="TAL"/>
              <w:rPr>
                <w:rFonts w:cs="Arial"/>
                <w:color w:val="000000"/>
                <w:sz w:val="16"/>
                <w:szCs w:val="16"/>
              </w:rPr>
            </w:pPr>
            <w:r w:rsidRPr="007B5A19">
              <w:rPr>
                <w:rFonts w:cs="Arial"/>
                <w:color w:val="000000"/>
                <w:sz w:val="16"/>
                <w:szCs w:val="16"/>
              </w:rPr>
              <w:t>5452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E6A8" w14:textId="3197492D"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04613F" w14:textId="29CF5AE4"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emergency call test case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379C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34144C"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8D5AAA0"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73EC8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4578EB"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C979A" w14:textId="25642136" w:rsidR="007B5A19" w:rsidRPr="00FB3739" w:rsidRDefault="007B5A19" w:rsidP="007B5A19">
            <w:pPr>
              <w:pStyle w:val="TAL"/>
              <w:rPr>
                <w:rFonts w:cs="Arial"/>
                <w:color w:val="000000"/>
                <w:sz w:val="16"/>
                <w:szCs w:val="16"/>
              </w:rPr>
            </w:pPr>
            <w:r w:rsidRPr="007B5A19">
              <w:rPr>
                <w:rFonts w:cs="Arial"/>
                <w:color w:val="000000"/>
                <w:sz w:val="16"/>
                <w:szCs w:val="16"/>
              </w:rPr>
              <w:t>R5-253057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0CCAD" w14:textId="13DF225C" w:rsidR="007B5A19" w:rsidRPr="00FB3739" w:rsidRDefault="007B5A19" w:rsidP="007B5A19">
            <w:pPr>
              <w:pStyle w:val="TAL"/>
              <w:rPr>
                <w:rFonts w:cs="Arial"/>
                <w:color w:val="000000"/>
                <w:sz w:val="16"/>
                <w:szCs w:val="16"/>
              </w:rPr>
            </w:pPr>
            <w:r w:rsidRPr="007B5A19">
              <w:rPr>
                <w:rFonts w:cs="Arial"/>
                <w:color w:val="000000"/>
                <w:sz w:val="16"/>
                <w:szCs w:val="16"/>
              </w:rPr>
              <w:t>5453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11F7" w14:textId="7235E32F"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031A27" w14:textId="05350E3F" w:rsidR="007B5A19" w:rsidRPr="00FB3739" w:rsidRDefault="007B5A19" w:rsidP="007B5A19">
            <w:pPr>
              <w:pStyle w:val="TAL"/>
              <w:rPr>
                <w:rFonts w:cs="Arial"/>
                <w:color w:val="000000"/>
                <w:sz w:val="16"/>
                <w:szCs w:val="16"/>
              </w:rPr>
            </w:pPr>
            <w:r w:rsidRPr="007B5A19">
              <w:rPr>
                <w:rFonts w:cs="Arial"/>
                <w:color w:val="000000"/>
                <w:sz w:val="16"/>
                <w:szCs w:val="16"/>
              </w:rPr>
              <w:t>Correction of ACB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39C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9ACC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766E9E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37FFAAA5"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252C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EB081" w14:textId="0D5AD86E" w:rsidR="007B5A19" w:rsidRPr="00FB3739" w:rsidRDefault="007B5A19" w:rsidP="007B5A19">
            <w:pPr>
              <w:pStyle w:val="TAL"/>
              <w:rPr>
                <w:rFonts w:cs="Arial"/>
                <w:color w:val="000000"/>
                <w:sz w:val="16"/>
                <w:szCs w:val="16"/>
              </w:rPr>
            </w:pPr>
            <w:r w:rsidRPr="007B5A19">
              <w:rPr>
                <w:rFonts w:cs="Arial"/>
                <w:color w:val="000000"/>
                <w:sz w:val="16"/>
                <w:szCs w:val="16"/>
              </w:rPr>
              <w:t>R5-253058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60347" w14:textId="18597205" w:rsidR="007B5A19" w:rsidRPr="00FB3739" w:rsidRDefault="007B5A19" w:rsidP="007B5A19">
            <w:pPr>
              <w:pStyle w:val="TAL"/>
              <w:rPr>
                <w:rFonts w:cs="Arial"/>
                <w:color w:val="000000"/>
                <w:sz w:val="16"/>
                <w:szCs w:val="16"/>
              </w:rPr>
            </w:pPr>
            <w:r w:rsidRPr="007B5A19">
              <w:rPr>
                <w:rFonts w:cs="Arial"/>
                <w:color w:val="000000"/>
                <w:sz w:val="16"/>
                <w:szCs w:val="16"/>
              </w:rPr>
              <w:t>5439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8A066" w14:textId="3A77EBAE"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DE2839" w14:textId="6DC1275F" w:rsidR="007B5A19" w:rsidRPr="00FB3739" w:rsidRDefault="007B5A19" w:rsidP="007B5A19">
            <w:pPr>
              <w:pStyle w:val="TAL"/>
              <w:rPr>
                <w:rFonts w:cs="Arial"/>
                <w:color w:val="000000"/>
                <w:sz w:val="16"/>
                <w:szCs w:val="16"/>
              </w:rPr>
            </w:pPr>
            <w:r w:rsidRPr="007B5A19">
              <w:rPr>
                <w:rFonts w:cs="Arial"/>
                <w:color w:val="000000"/>
                <w:sz w:val="16"/>
                <w:szCs w:val="16"/>
              </w:rPr>
              <w:t>Updates to NB-IoT NTN TC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9CAE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A9E2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06B8B59"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2278F4A"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B10450"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F69C7" w14:textId="712DB632" w:rsidR="007B5A19" w:rsidRPr="00FB3739" w:rsidRDefault="007B5A19" w:rsidP="007B5A19">
            <w:pPr>
              <w:pStyle w:val="TAL"/>
              <w:rPr>
                <w:rFonts w:cs="Arial"/>
                <w:color w:val="000000"/>
                <w:sz w:val="16"/>
                <w:szCs w:val="16"/>
              </w:rPr>
            </w:pPr>
            <w:r w:rsidRPr="007B5A19">
              <w:rPr>
                <w:rFonts w:cs="Arial"/>
                <w:color w:val="000000"/>
                <w:sz w:val="16"/>
                <w:szCs w:val="16"/>
              </w:rPr>
              <w:t>R5-253059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99C61" w14:textId="25993F17" w:rsidR="007B5A19" w:rsidRPr="00FB3739" w:rsidRDefault="007B5A19" w:rsidP="007B5A19">
            <w:pPr>
              <w:pStyle w:val="TAL"/>
              <w:rPr>
                <w:rFonts w:cs="Arial"/>
                <w:color w:val="000000"/>
                <w:sz w:val="16"/>
                <w:szCs w:val="16"/>
              </w:rPr>
            </w:pPr>
            <w:r w:rsidRPr="007B5A19">
              <w:rPr>
                <w:rFonts w:cs="Arial"/>
                <w:color w:val="000000"/>
                <w:sz w:val="16"/>
                <w:szCs w:val="16"/>
              </w:rPr>
              <w:t>5446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13212" w14:textId="031616C6"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2AA78B" w14:textId="5BB5C844" w:rsidR="007B5A19" w:rsidRPr="00FB3739" w:rsidRDefault="007B5A19" w:rsidP="007B5A19">
            <w:pPr>
              <w:pStyle w:val="TAL"/>
              <w:rPr>
                <w:rFonts w:cs="Arial"/>
                <w:color w:val="000000"/>
                <w:sz w:val="16"/>
                <w:szCs w:val="16"/>
              </w:rPr>
            </w:pPr>
            <w:r w:rsidRPr="007B5A19">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A5284"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EC75B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2B81D101"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8CDA7D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AC4954"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60923" w14:textId="01B38BE3" w:rsidR="007B5A19" w:rsidRPr="00FB3739" w:rsidRDefault="007B5A19" w:rsidP="007B5A19">
            <w:pPr>
              <w:pStyle w:val="TAL"/>
              <w:rPr>
                <w:rFonts w:cs="Arial"/>
                <w:color w:val="000000"/>
                <w:sz w:val="16"/>
                <w:szCs w:val="16"/>
              </w:rPr>
            </w:pPr>
            <w:r w:rsidRPr="007B5A19">
              <w:rPr>
                <w:rFonts w:cs="Arial"/>
                <w:color w:val="000000"/>
                <w:sz w:val="16"/>
                <w:szCs w:val="16"/>
              </w:rPr>
              <w:t>R5-253062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5396" w14:textId="01744D00" w:rsidR="007B5A19" w:rsidRPr="00FB3739" w:rsidRDefault="007B5A19" w:rsidP="007B5A19">
            <w:pPr>
              <w:pStyle w:val="TAL"/>
              <w:rPr>
                <w:rFonts w:cs="Arial"/>
                <w:color w:val="000000"/>
                <w:sz w:val="16"/>
                <w:szCs w:val="16"/>
              </w:rPr>
            </w:pPr>
            <w:r w:rsidRPr="007B5A19">
              <w:rPr>
                <w:rFonts w:cs="Arial"/>
                <w:color w:val="000000"/>
                <w:sz w:val="16"/>
                <w:szCs w:val="16"/>
              </w:rPr>
              <w:t>5466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89375" w14:textId="65BAACC7"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2DD3FC" w14:textId="4C16736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test cases 8.4.2.2, 8.4.2.4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A345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7374F"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3DF204A8"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E3BDE3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8CF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A7492" w14:textId="600A3058" w:rsidR="007B5A19" w:rsidRPr="00FB3739" w:rsidRDefault="007B5A19" w:rsidP="007B5A19">
            <w:pPr>
              <w:pStyle w:val="TAL"/>
              <w:rPr>
                <w:rFonts w:cs="Arial"/>
                <w:color w:val="000000"/>
                <w:sz w:val="16"/>
                <w:szCs w:val="16"/>
              </w:rPr>
            </w:pPr>
            <w:r w:rsidRPr="007B5A19">
              <w:rPr>
                <w:rFonts w:cs="Arial"/>
                <w:color w:val="000000"/>
                <w:sz w:val="16"/>
                <w:szCs w:val="16"/>
              </w:rPr>
              <w:t>R5-253063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6D50F" w14:textId="45832C79" w:rsidR="007B5A19" w:rsidRPr="00FB3739" w:rsidRDefault="007B5A19" w:rsidP="007B5A19">
            <w:pPr>
              <w:pStyle w:val="TAL"/>
              <w:rPr>
                <w:rFonts w:cs="Arial"/>
                <w:color w:val="000000"/>
                <w:sz w:val="16"/>
                <w:szCs w:val="16"/>
              </w:rPr>
            </w:pPr>
            <w:r w:rsidRPr="007B5A19">
              <w:rPr>
                <w:rFonts w:cs="Arial"/>
                <w:color w:val="000000"/>
                <w:sz w:val="16"/>
                <w:szCs w:val="16"/>
              </w:rPr>
              <w:t>5467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8A059" w14:textId="544DF10D"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7C78F0" w14:textId="42DA7B3F"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handover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8336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17DFD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4912C35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74DA1A0"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E6E8F"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45251" w14:textId="01ED989C" w:rsidR="007B5A19" w:rsidRPr="00FB3739" w:rsidRDefault="007B5A19" w:rsidP="007B5A19">
            <w:pPr>
              <w:pStyle w:val="TAL"/>
              <w:rPr>
                <w:rFonts w:cs="Arial"/>
                <w:color w:val="000000"/>
                <w:sz w:val="16"/>
                <w:szCs w:val="16"/>
              </w:rPr>
            </w:pPr>
            <w:r w:rsidRPr="007B5A19">
              <w:rPr>
                <w:rFonts w:cs="Arial"/>
                <w:color w:val="000000"/>
                <w:sz w:val="16"/>
                <w:szCs w:val="16"/>
              </w:rPr>
              <w:t>R5-253064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6DCA0" w14:textId="4D256A6C" w:rsidR="007B5A19" w:rsidRPr="00FB3739" w:rsidRDefault="007B5A19" w:rsidP="007B5A19">
            <w:pPr>
              <w:pStyle w:val="TAL"/>
              <w:rPr>
                <w:rFonts w:cs="Arial"/>
                <w:color w:val="000000"/>
                <w:sz w:val="16"/>
                <w:szCs w:val="16"/>
              </w:rPr>
            </w:pPr>
            <w:r w:rsidRPr="007B5A19">
              <w:rPr>
                <w:rFonts w:cs="Arial"/>
                <w:color w:val="000000"/>
                <w:sz w:val="16"/>
                <w:szCs w:val="16"/>
              </w:rPr>
              <w:t>5468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A8885" w14:textId="2F707DE3" w:rsidR="007B5A19" w:rsidRPr="00FB3739" w:rsidRDefault="007B5A19" w:rsidP="007B5A19">
            <w:pPr>
              <w:pStyle w:val="TAL"/>
              <w:rPr>
                <w:rFonts w:cs="Arial"/>
                <w:color w:val="000000"/>
                <w:sz w:val="16"/>
                <w:szCs w:val="16"/>
              </w:rPr>
            </w:pPr>
            <w:r w:rsidRPr="007B5A1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54181B" w14:textId="502CCB07" w:rsidR="007B5A19" w:rsidRPr="00FB3739" w:rsidRDefault="007B5A19" w:rsidP="007B5A19">
            <w:pPr>
              <w:pStyle w:val="TAL"/>
              <w:rPr>
                <w:rFonts w:cs="Arial"/>
                <w:color w:val="000000"/>
                <w:sz w:val="16"/>
                <w:szCs w:val="16"/>
              </w:rPr>
            </w:pPr>
            <w:r w:rsidRPr="007B5A19">
              <w:rPr>
                <w:rFonts w:cs="Arial"/>
                <w:color w:val="000000"/>
                <w:sz w:val="16"/>
                <w:szCs w:val="16"/>
              </w:rPr>
              <w:t>Correction of inter RAT MDT test case 8.6.7.4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DA0B8"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B95A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6C0EE87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1C45D829"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824B6D"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466B9" w14:textId="13044DB9" w:rsidR="007B5A19" w:rsidRPr="00FB3739" w:rsidRDefault="007B5A19" w:rsidP="007B5A19">
            <w:pPr>
              <w:pStyle w:val="TAL"/>
              <w:rPr>
                <w:rFonts w:cs="Arial"/>
                <w:color w:val="000000"/>
                <w:sz w:val="16"/>
                <w:szCs w:val="16"/>
              </w:rPr>
            </w:pPr>
            <w:r w:rsidRPr="007B5A19">
              <w:rPr>
                <w:rFonts w:cs="Arial"/>
                <w:color w:val="000000"/>
                <w:sz w:val="16"/>
                <w:szCs w:val="16"/>
              </w:rPr>
              <w:t>R5-253083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57DAF" w14:textId="099A4057" w:rsidR="007B5A19" w:rsidRPr="00FB3739" w:rsidRDefault="007B5A19" w:rsidP="007B5A19">
            <w:pPr>
              <w:pStyle w:val="TAL"/>
              <w:rPr>
                <w:rFonts w:cs="Arial"/>
                <w:color w:val="000000"/>
                <w:sz w:val="16"/>
                <w:szCs w:val="16"/>
              </w:rPr>
            </w:pPr>
            <w:r w:rsidRPr="007B5A19">
              <w:rPr>
                <w:rFonts w:cs="Arial"/>
                <w:color w:val="000000"/>
                <w:sz w:val="16"/>
                <w:szCs w:val="16"/>
              </w:rPr>
              <w:t>5445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5813" w14:textId="7DA2F908"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F69EE9" w14:textId="791FD4BA" w:rsidR="007B5A19" w:rsidRPr="00FB3739" w:rsidRDefault="007B5A19" w:rsidP="007B5A19">
            <w:pPr>
              <w:pStyle w:val="TAL"/>
              <w:rPr>
                <w:rFonts w:cs="Arial"/>
                <w:color w:val="000000"/>
                <w:sz w:val="16"/>
                <w:szCs w:val="16"/>
              </w:rPr>
            </w:pPr>
            <w:r w:rsidRPr="007B5A19">
              <w:rPr>
                <w:rFonts w:cs="Arial"/>
                <w:color w:val="000000"/>
                <w:sz w:val="16"/>
                <w:szCs w:val="16"/>
              </w:rPr>
              <w:t>Correction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AF82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DFFA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071E70D5"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506767C3" w14:textId="77777777" w:rsidR="007B5A19" w:rsidRPr="00FB3739" w:rsidRDefault="007B5A19" w:rsidP="007B5A19">
            <w:pPr>
              <w:pStyle w:val="TAL"/>
              <w:rPr>
                <w:rFonts w:cs="Arial"/>
                <w:color w:val="000000"/>
                <w:sz w:val="16"/>
                <w:szCs w:val="16"/>
              </w:rPr>
            </w:pPr>
            <w:r w:rsidRPr="00FB3739">
              <w:rPr>
                <w:rFonts w:cs="Arial"/>
                <w:color w:val="000000"/>
                <w:sz w:val="16"/>
                <w:szCs w:val="16"/>
              </w:rPr>
              <w:lastRenderedPageBreak/>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0489F8"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DB8AD" w14:textId="27267CC4" w:rsidR="007B5A19" w:rsidRPr="00FB3739" w:rsidRDefault="007B5A19" w:rsidP="007B5A19">
            <w:pPr>
              <w:pStyle w:val="TAL"/>
              <w:rPr>
                <w:rFonts w:cs="Arial"/>
                <w:color w:val="000000"/>
                <w:sz w:val="16"/>
                <w:szCs w:val="16"/>
              </w:rPr>
            </w:pPr>
            <w:r w:rsidRPr="007B5A19">
              <w:rPr>
                <w:rFonts w:cs="Arial"/>
                <w:color w:val="000000"/>
                <w:sz w:val="16"/>
                <w:szCs w:val="16"/>
              </w:rPr>
              <w:t>R5-253215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2868F" w14:textId="7038A748" w:rsidR="007B5A19" w:rsidRPr="00FB3739" w:rsidRDefault="007B5A19" w:rsidP="007B5A19">
            <w:pPr>
              <w:pStyle w:val="TAL"/>
              <w:rPr>
                <w:rFonts w:cs="Arial"/>
                <w:color w:val="000000"/>
                <w:sz w:val="16"/>
                <w:szCs w:val="16"/>
              </w:rPr>
            </w:pPr>
            <w:r w:rsidRPr="007B5A19">
              <w:rPr>
                <w:rFonts w:cs="Arial"/>
                <w:color w:val="000000"/>
                <w:sz w:val="16"/>
                <w:szCs w:val="16"/>
              </w:rPr>
              <w:t>5444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10142" w14:textId="48766D44"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9E444" w14:textId="4FCA12D0"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6F3C0"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1C79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10CC2D0F"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03E9D5B4"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B800A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EE614" w14:textId="0A8D2B6C" w:rsidR="007B5A19" w:rsidRPr="00FB3739" w:rsidRDefault="007B5A19" w:rsidP="007B5A19">
            <w:pPr>
              <w:pStyle w:val="TAL"/>
              <w:rPr>
                <w:rFonts w:cs="Arial"/>
                <w:color w:val="000000"/>
                <w:sz w:val="16"/>
                <w:szCs w:val="16"/>
              </w:rPr>
            </w:pPr>
            <w:r w:rsidRPr="007B5A19">
              <w:rPr>
                <w:rFonts w:cs="Arial"/>
                <w:color w:val="000000"/>
                <w:sz w:val="16"/>
                <w:szCs w:val="16"/>
              </w:rPr>
              <w:t>R5-253230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CD896C" w14:textId="024AAA24" w:rsidR="007B5A19" w:rsidRPr="00FB3739" w:rsidRDefault="007B5A19" w:rsidP="007B5A19">
            <w:pPr>
              <w:pStyle w:val="TAL"/>
              <w:rPr>
                <w:rFonts w:cs="Arial"/>
                <w:color w:val="000000"/>
                <w:sz w:val="16"/>
                <w:szCs w:val="16"/>
              </w:rPr>
            </w:pPr>
            <w:r w:rsidRPr="007B5A19">
              <w:rPr>
                <w:rFonts w:cs="Arial"/>
                <w:color w:val="000000"/>
                <w:sz w:val="16"/>
                <w:szCs w:val="16"/>
              </w:rPr>
              <w:t>5447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CD53" w14:textId="056DD1CB" w:rsidR="007B5A19" w:rsidRPr="00FB3739" w:rsidRDefault="007B5A19" w:rsidP="007B5A19">
            <w:pPr>
              <w:pStyle w:val="TAL"/>
              <w:rPr>
                <w:rFonts w:cs="Arial"/>
                <w:color w:val="000000"/>
                <w:sz w:val="16"/>
                <w:szCs w:val="16"/>
              </w:rPr>
            </w:pPr>
            <w:r w:rsidRPr="007B5A1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AC1DE" w14:textId="444BE54A" w:rsidR="007B5A19" w:rsidRPr="00FB3739" w:rsidRDefault="007B5A19" w:rsidP="007B5A19">
            <w:pPr>
              <w:pStyle w:val="TAL"/>
              <w:rPr>
                <w:rFonts w:cs="Arial"/>
                <w:color w:val="000000"/>
                <w:sz w:val="16"/>
                <w:szCs w:val="16"/>
              </w:rPr>
            </w:pPr>
            <w:r w:rsidRPr="007B5A19">
              <w:rPr>
                <w:rFonts w:cs="Arial"/>
                <w:color w:val="000000"/>
                <w:sz w:val="16"/>
                <w:szCs w:val="16"/>
              </w:rPr>
              <w:t>Correction to NBIOT NTN testcase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C3DE3"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EF7F2"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30DC343"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635138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B168E"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D30BC" w14:textId="64C774E5" w:rsidR="007B5A19" w:rsidRPr="00FB3739" w:rsidRDefault="007B5A19" w:rsidP="007B5A19">
            <w:pPr>
              <w:pStyle w:val="TAL"/>
              <w:rPr>
                <w:rFonts w:cs="Arial"/>
                <w:color w:val="000000"/>
                <w:sz w:val="16"/>
                <w:szCs w:val="16"/>
              </w:rPr>
            </w:pPr>
            <w:r w:rsidRPr="007B5A19">
              <w:rPr>
                <w:rFonts w:cs="Arial"/>
                <w:color w:val="000000"/>
                <w:sz w:val="16"/>
                <w:szCs w:val="16"/>
              </w:rPr>
              <w:t>R5-253242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6C65" w14:textId="6115FA64" w:rsidR="007B5A19" w:rsidRPr="00FB3739" w:rsidRDefault="007B5A19" w:rsidP="007B5A19">
            <w:pPr>
              <w:pStyle w:val="TAL"/>
              <w:rPr>
                <w:rFonts w:cs="Arial"/>
                <w:color w:val="000000"/>
                <w:sz w:val="16"/>
                <w:szCs w:val="16"/>
              </w:rPr>
            </w:pPr>
            <w:r w:rsidRPr="007B5A19">
              <w:rPr>
                <w:rFonts w:cs="Arial"/>
                <w:color w:val="000000"/>
                <w:sz w:val="16"/>
                <w:szCs w:val="16"/>
              </w:rPr>
              <w:t>5464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3F34" w14:textId="2333AE27"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F5F91" w14:textId="04B7D5A6" w:rsidR="007B5A19" w:rsidRPr="00FB3739" w:rsidRDefault="007B5A19" w:rsidP="007B5A19">
            <w:pPr>
              <w:pStyle w:val="TAL"/>
              <w:rPr>
                <w:rFonts w:cs="Arial"/>
                <w:color w:val="000000"/>
                <w:sz w:val="16"/>
                <w:szCs w:val="16"/>
              </w:rPr>
            </w:pPr>
            <w:r w:rsidRPr="007B5A19">
              <w:rPr>
                <w:rFonts w:cs="Arial"/>
                <w:color w:val="000000"/>
                <w:sz w:val="16"/>
                <w:szCs w:val="16"/>
              </w:rPr>
              <w:t>Correction to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27E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2784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5F318172"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256B6D96"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57DB47"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3E6B8" w14:textId="52DC6AE7" w:rsidR="007B5A19" w:rsidRPr="00FB3739" w:rsidRDefault="007B5A19" w:rsidP="007B5A19">
            <w:pPr>
              <w:pStyle w:val="TAL"/>
              <w:rPr>
                <w:rFonts w:cs="Arial"/>
                <w:color w:val="000000"/>
                <w:sz w:val="16"/>
                <w:szCs w:val="16"/>
              </w:rPr>
            </w:pPr>
            <w:r w:rsidRPr="007B5A19">
              <w:rPr>
                <w:rFonts w:cs="Arial"/>
                <w:color w:val="000000"/>
                <w:sz w:val="16"/>
                <w:szCs w:val="16"/>
              </w:rPr>
              <w:t>R5-253243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6F5F5" w14:textId="10ACE4F0" w:rsidR="007B5A19" w:rsidRPr="00FB3739" w:rsidRDefault="007B5A19" w:rsidP="007B5A19">
            <w:pPr>
              <w:pStyle w:val="TAL"/>
              <w:rPr>
                <w:rFonts w:cs="Arial"/>
                <w:color w:val="000000"/>
                <w:sz w:val="16"/>
                <w:szCs w:val="16"/>
              </w:rPr>
            </w:pPr>
            <w:r w:rsidRPr="007B5A19">
              <w:rPr>
                <w:rFonts w:cs="Arial"/>
                <w:color w:val="000000"/>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6C565" w14:textId="53D78BB3"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F843E" w14:textId="625198CD"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0FC1D"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24CA36"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7B5A19" w:rsidRPr="007B5A19" w14:paraId="764DB226" w14:textId="77777777" w:rsidTr="00606DBA">
        <w:tc>
          <w:tcPr>
            <w:tcW w:w="714" w:type="dxa"/>
            <w:tcBorders>
              <w:top w:val="single" w:sz="4" w:space="0" w:color="auto"/>
              <w:left w:val="single" w:sz="4" w:space="0" w:color="auto"/>
              <w:bottom w:val="single" w:sz="4" w:space="0" w:color="auto"/>
              <w:right w:val="single" w:sz="4" w:space="0" w:color="auto"/>
            </w:tcBorders>
            <w:shd w:val="solid" w:color="FFFFFF" w:fill="auto"/>
          </w:tcPr>
          <w:p w14:paraId="7F5040F8" w14:textId="77777777" w:rsidR="007B5A19" w:rsidRPr="00FB3739" w:rsidRDefault="007B5A19" w:rsidP="007B5A19">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D97383" w14:textId="77777777" w:rsidR="007B5A19" w:rsidRPr="00FB3739" w:rsidRDefault="007B5A19" w:rsidP="007B5A19">
            <w:pPr>
              <w:pStyle w:val="TAL"/>
              <w:rPr>
                <w:rFonts w:cs="Arial"/>
                <w:color w:val="000000"/>
                <w:sz w:val="16"/>
                <w:szCs w:val="16"/>
              </w:rPr>
            </w:pPr>
            <w:r w:rsidRPr="00FB3739">
              <w:rPr>
                <w:rFonts w:cs="Arial"/>
                <w:color w:val="000000"/>
                <w:sz w:val="16"/>
                <w:szCs w:val="16"/>
              </w:rPr>
              <w:t>RAN#10</w:t>
            </w:r>
            <w:r>
              <w:rPr>
                <w:rFonts w:cs="Arial"/>
                <w:color w:val="000000"/>
                <w:sz w:val="16"/>
                <w:szCs w:val="16"/>
              </w:rPr>
              <w:t>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14786" w14:textId="6CFE0777" w:rsidR="007B5A19" w:rsidRPr="00FB3739" w:rsidRDefault="007B5A19" w:rsidP="007B5A19">
            <w:pPr>
              <w:pStyle w:val="TAL"/>
              <w:rPr>
                <w:rFonts w:cs="Arial"/>
                <w:color w:val="000000"/>
                <w:sz w:val="16"/>
                <w:szCs w:val="16"/>
              </w:rPr>
            </w:pPr>
            <w:r w:rsidRPr="007B5A19">
              <w:rPr>
                <w:rFonts w:cs="Arial"/>
                <w:color w:val="000000"/>
                <w:sz w:val="16"/>
                <w:szCs w:val="16"/>
              </w:rPr>
              <w:t>R5-253244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1BED7" w14:textId="0F173AEE" w:rsidR="007B5A19" w:rsidRPr="00FB3739" w:rsidRDefault="007B5A19" w:rsidP="007B5A19">
            <w:pPr>
              <w:pStyle w:val="TAL"/>
              <w:rPr>
                <w:rFonts w:cs="Arial"/>
                <w:color w:val="000000"/>
                <w:sz w:val="16"/>
                <w:szCs w:val="16"/>
              </w:rPr>
            </w:pPr>
            <w:r w:rsidRPr="007B5A19">
              <w:rPr>
                <w:rFonts w:cs="Arial"/>
                <w:color w:val="000000"/>
                <w:sz w:val="16"/>
                <w:szCs w:val="16"/>
              </w:rPr>
              <w:t>5469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0BCF" w14:textId="093C7B54" w:rsidR="007B5A19" w:rsidRPr="00FB3739" w:rsidRDefault="007B5A19" w:rsidP="007B5A19">
            <w:pPr>
              <w:pStyle w:val="TAL"/>
              <w:rPr>
                <w:rFonts w:cs="Arial"/>
                <w:color w:val="000000"/>
                <w:sz w:val="16"/>
                <w:szCs w:val="16"/>
              </w:rPr>
            </w:pPr>
            <w:r w:rsidRPr="007B5A1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8C58A" w14:textId="4CD7E315" w:rsidR="007B5A19" w:rsidRPr="00FB3739" w:rsidRDefault="007B5A19" w:rsidP="007B5A19">
            <w:pPr>
              <w:pStyle w:val="TAL"/>
              <w:rPr>
                <w:rFonts w:cs="Arial"/>
                <w:color w:val="000000"/>
                <w:sz w:val="16"/>
                <w:szCs w:val="16"/>
              </w:rPr>
            </w:pPr>
            <w:r w:rsidRPr="007B5A19">
              <w:rPr>
                <w:rFonts w:cs="Arial"/>
                <w:color w:val="000000"/>
                <w:sz w:val="16"/>
                <w:szCs w:val="16"/>
              </w:rPr>
              <w:t>Correction to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0199"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AD027B" w14:textId="77777777" w:rsidR="007B5A19" w:rsidRPr="00FB3739" w:rsidRDefault="007B5A19" w:rsidP="007B5A19">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r>
      <w:tr w:rsidR="00DC57F0" w:rsidRPr="00DC57F0" w14:paraId="6E7139E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71B87A2" w14:textId="775BA5B3"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F1F07" w14:textId="206549B6"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C62CD4" w14:textId="2BC41E73" w:rsidR="00DC57F0" w:rsidRPr="00FB3739" w:rsidRDefault="00DC57F0" w:rsidP="00DC57F0">
            <w:pPr>
              <w:pStyle w:val="TAL"/>
              <w:rPr>
                <w:rFonts w:cs="Arial"/>
                <w:color w:val="000000"/>
                <w:sz w:val="16"/>
                <w:szCs w:val="16"/>
              </w:rPr>
            </w:pPr>
            <w:r w:rsidRPr="00DC57F0">
              <w:rPr>
                <w:rFonts w:cs="Arial"/>
                <w:color w:val="000000"/>
                <w:sz w:val="16"/>
                <w:szCs w:val="16"/>
              </w:rPr>
              <w:t>R5-253763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2A054" w14:textId="18AD4506" w:rsidR="00DC57F0" w:rsidRPr="00FB3739" w:rsidRDefault="00DC57F0" w:rsidP="00DC57F0">
            <w:pPr>
              <w:pStyle w:val="TAL"/>
              <w:rPr>
                <w:rFonts w:cs="Arial"/>
                <w:color w:val="000000"/>
                <w:sz w:val="16"/>
                <w:szCs w:val="16"/>
              </w:rPr>
            </w:pPr>
            <w:r w:rsidRPr="00DC57F0">
              <w:rPr>
                <w:rFonts w:cs="Arial"/>
                <w:color w:val="000000"/>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D6BCA" w14:textId="7111BFEA"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D03D8" w14:textId="3B61AD08" w:rsidR="00DC57F0" w:rsidRPr="00FB3739" w:rsidRDefault="00DC57F0" w:rsidP="00DC57F0">
            <w:pPr>
              <w:pStyle w:val="TAL"/>
              <w:rPr>
                <w:rFonts w:cs="Arial"/>
                <w:color w:val="000000"/>
                <w:sz w:val="16"/>
                <w:szCs w:val="16"/>
              </w:rPr>
            </w:pPr>
            <w:r w:rsidRPr="00DC57F0">
              <w:rPr>
                <w:rFonts w:cs="Arial"/>
                <w:color w:val="000000"/>
                <w:sz w:val="16"/>
                <w:szCs w:val="16"/>
              </w:rPr>
              <w:t>Correction to PICS used in NB-IoT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938AD" w14:textId="15C1B8D1"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0426D" w14:textId="55609BD3"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5E3E9CFC"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C1FD58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08F3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3F6B1" w14:textId="1DD0E84A" w:rsidR="00DC57F0" w:rsidRPr="00FB3739" w:rsidRDefault="00DC57F0" w:rsidP="00DC57F0">
            <w:pPr>
              <w:pStyle w:val="TAL"/>
              <w:rPr>
                <w:rFonts w:cs="Arial"/>
                <w:color w:val="000000"/>
                <w:sz w:val="16"/>
                <w:szCs w:val="16"/>
              </w:rPr>
            </w:pPr>
            <w:r w:rsidRPr="00DC57F0">
              <w:rPr>
                <w:rFonts w:cs="Arial"/>
                <w:color w:val="000000"/>
                <w:sz w:val="16"/>
                <w:szCs w:val="16"/>
              </w:rPr>
              <w:t>R5-254105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BD4D8" w14:textId="4A3DB838" w:rsidR="00DC57F0" w:rsidRPr="00FB3739" w:rsidRDefault="00DC57F0" w:rsidP="00DC57F0">
            <w:pPr>
              <w:pStyle w:val="TAL"/>
              <w:rPr>
                <w:rFonts w:cs="Arial"/>
                <w:color w:val="000000"/>
                <w:sz w:val="16"/>
                <w:szCs w:val="16"/>
              </w:rPr>
            </w:pPr>
            <w:r w:rsidRPr="00DC57F0">
              <w:rPr>
                <w:rFonts w:cs="Arial"/>
                <w:color w:val="000000"/>
                <w:sz w:val="16"/>
                <w:szCs w:val="16"/>
              </w:rPr>
              <w:t>5476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13590" w14:textId="50FC6F7D"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0C003" w14:textId="53EBA844" w:rsidR="00DC57F0" w:rsidRPr="00FB3739" w:rsidRDefault="00DC57F0" w:rsidP="00DC57F0">
            <w:pPr>
              <w:pStyle w:val="TAL"/>
              <w:rPr>
                <w:rFonts w:cs="Arial"/>
                <w:color w:val="000000"/>
                <w:sz w:val="16"/>
                <w:szCs w:val="16"/>
              </w:rPr>
            </w:pPr>
            <w:r w:rsidRPr="00DC57F0">
              <w:rPr>
                <w:rFonts w:cs="Arial"/>
                <w:color w:val="000000"/>
                <w:sz w:val="16"/>
                <w:szCs w:val="16"/>
              </w:rPr>
              <w:t>Editorial updates on 36523 draft IETF reference - 15.11 and 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2FFB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9EEE5"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3FCEC22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319489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018E10"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B3B5D0" w14:textId="726C0F6F" w:rsidR="00DC57F0" w:rsidRPr="00FB3739" w:rsidRDefault="00DC57F0" w:rsidP="00DC57F0">
            <w:pPr>
              <w:pStyle w:val="TAL"/>
              <w:rPr>
                <w:rFonts w:cs="Arial"/>
                <w:color w:val="000000"/>
                <w:sz w:val="16"/>
                <w:szCs w:val="16"/>
              </w:rPr>
            </w:pPr>
            <w:r w:rsidRPr="00DC57F0">
              <w:rPr>
                <w:rFonts w:cs="Arial"/>
                <w:color w:val="000000"/>
                <w:sz w:val="16"/>
                <w:szCs w:val="16"/>
              </w:rPr>
              <w:t>R5-254149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2904E" w14:textId="3CD1094C" w:rsidR="00DC57F0" w:rsidRPr="00FB3739" w:rsidRDefault="00DC57F0" w:rsidP="00DC57F0">
            <w:pPr>
              <w:pStyle w:val="TAL"/>
              <w:rPr>
                <w:rFonts w:cs="Arial"/>
                <w:color w:val="000000"/>
                <w:sz w:val="16"/>
                <w:szCs w:val="16"/>
              </w:rPr>
            </w:pPr>
            <w:r w:rsidRPr="00DC57F0">
              <w:rPr>
                <w:rFonts w:cs="Arial"/>
                <w:color w:val="000000"/>
                <w:sz w:val="16"/>
                <w:szCs w:val="16"/>
              </w:rPr>
              <w:t>5477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CC77" w14:textId="7F4DF56F"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ED0B0" w14:textId="15DFE69A"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8D982"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ED4DC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4B146E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79FB6F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E0C6A7"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1C8A9" w14:textId="36990A23" w:rsidR="00DC57F0" w:rsidRPr="00FB3739" w:rsidRDefault="00DC57F0" w:rsidP="00DC57F0">
            <w:pPr>
              <w:pStyle w:val="TAL"/>
              <w:rPr>
                <w:rFonts w:cs="Arial"/>
                <w:color w:val="000000"/>
                <w:sz w:val="16"/>
                <w:szCs w:val="16"/>
              </w:rPr>
            </w:pPr>
            <w:r w:rsidRPr="00DC57F0">
              <w:rPr>
                <w:rFonts w:cs="Arial"/>
                <w:color w:val="000000"/>
                <w:sz w:val="16"/>
                <w:szCs w:val="16"/>
              </w:rPr>
              <w:t>R5-254150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BECFC" w14:textId="3A5E70FE" w:rsidR="00DC57F0" w:rsidRPr="00FB3739" w:rsidRDefault="00DC57F0" w:rsidP="00DC57F0">
            <w:pPr>
              <w:pStyle w:val="TAL"/>
              <w:rPr>
                <w:rFonts w:cs="Arial"/>
                <w:color w:val="000000"/>
                <w:sz w:val="16"/>
                <w:szCs w:val="16"/>
              </w:rPr>
            </w:pPr>
            <w:r w:rsidRPr="00DC57F0">
              <w:rPr>
                <w:rFonts w:cs="Arial"/>
                <w:color w:val="000000"/>
                <w:sz w:val="16"/>
                <w:szCs w:val="16"/>
              </w:rPr>
              <w:t>5478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F677A" w14:textId="6CCD9A2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616453" w14:textId="5A795F52" w:rsidR="00DC57F0" w:rsidRPr="00FB3739" w:rsidRDefault="00DC57F0" w:rsidP="00DC57F0">
            <w:pPr>
              <w:pStyle w:val="TAL"/>
              <w:rPr>
                <w:rFonts w:cs="Arial"/>
                <w:color w:val="000000"/>
                <w:sz w:val="16"/>
                <w:szCs w:val="16"/>
              </w:rPr>
            </w:pPr>
            <w:r w:rsidRPr="00DC57F0">
              <w:rPr>
                <w:rFonts w:cs="Arial"/>
                <w:color w:val="000000"/>
                <w:sz w:val="16"/>
                <w:szCs w:val="16"/>
              </w:rPr>
              <w:t>Correction to NBIOT testcase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2960C"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338A7"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1EBC17D7"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FF98C1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7F4FF5"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2B0D12" w14:textId="2826C173" w:rsidR="00DC57F0" w:rsidRPr="00FB3739" w:rsidRDefault="00DC57F0" w:rsidP="00DC57F0">
            <w:pPr>
              <w:pStyle w:val="TAL"/>
              <w:rPr>
                <w:rFonts w:cs="Arial"/>
                <w:color w:val="000000"/>
                <w:sz w:val="16"/>
                <w:szCs w:val="16"/>
              </w:rPr>
            </w:pPr>
            <w:r w:rsidRPr="00DC57F0">
              <w:rPr>
                <w:rFonts w:cs="Arial"/>
                <w:color w:val="000000"/>
                <w:sz w:val="16"/>
                <w:szCs w:val="16"/>
              </w:rPr>
              <w:t>R5-254497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145AD" w14:textId="54218595" w:rsidR="00DC57F0" w:rsidRPr="00FB3739" w:rsidRDefault="00DC57F0" w:rsidP="00DC57F0">
            <w:pPr>
              <w:pStyle w:val="TAL"/>
              <w:rPr>
                <w:rFonts w:cs="Arial"/>
                <w:color w:val="000000"/>
                <w:sz w:val="16"/>
                <w:szCs w:val="16"/>
              </w:rPr>
            </w:pPr>
            <w:r w:rsidRPr="00DC57F0">
              <w:rPr>
                <w:rFonts w:cs="Arial"/>
                <w:color w:val="000000"/>
                <w:sz w:val="16"/>
                <w:szCs w:val="16"/>
              </w:rPr>
              <w:t>5483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AEB64" w14:textId="269FF408" w:rsidR="00DC57F0" w:rsidRPr="00FB3739" w:rsidRDefault="00DC57F0" w:rsidP="00DC57F0">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254AC0" w14:textId="32FB8AC4" w:rsidR="00DC57F0" w:rsidRPr="00FB3739" w:rsidRDefault="00DC57F0" w:rsidP="00DC57F0">
            <w:pPr>
              <w:pStyle w:val="TAL"/>
              <w:rPr>
                <w:rFonts w:cs="Arial"/>
                <w:color w:val="000000"/>
                <w:sz w:val="16"/>
                <w:szCs w:val="16"/>
              </w:rPr>
            </w:pPr>
            <w:r w:rsidRPr="00DC57F0">
              <w:rPr>
                <w:rFonts w:cs="Arial"/>
                <w:color w:val="000000"/>
                <w:sz w:val="16"/>
                <w:szCs w:val="16"/>
              </w:rPr>
              <w:t>Correction of logged MDT test case 8.6.3.4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15F0D"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982B26"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DC57F0" w14:paraId="4EA6A3EA"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0EB4E13"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1F06D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5755EE" w14:textId="71D81F5B" w:rsidR="00DC57F0" w:rsidRPr="00FB3739" w:rsidRDefault="00DC57F0" w:rsidP="00DC57F0">
            <w:pPr>
              <w:pStyle w:val="TAL"/>
              <w:rPr>
                <w:rFonts w:cs="Arial"/>
                <w:color w:val="000000"/>
                <w:sz w:val="16"/>
                <w:szCs w:val="16"/>
              </w:rPr>
            </w:pPr>
            <w:r w:rsidRPr="00DC57F0">
              <w:rPr>
                <w:rFonts w:cs="Arial"/>
                <w:color w:val="000000"/>
                <w:sz w:val="16"/>
                <w:szCs w:val="16"/>
              </w:rPr>
              <w:t>R5-254922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58CA" w14:textId="250E7FA5" w:rsidR="00DC57F0" w:rsidRPr="00FB3739" w:rsidRDefault="00DC57F0" w:rsidP="00DC57F0">
            <w:pPr>
              <w:pStyle w:val="TAL"/>
              <w:rPr>
                <w:rFonts w:cs="Arial"/>
                <w:color w:val="000000"/>
                <w:sz w:val="16"/>
                <w:szCs w:val="16"/>
              </w:rPr>
            </w:pPr>
            <w:r w:rsidRPr="00DC57F0">
              <w:rPr>
                <w:rFonts w:cs="Arial"/>
                <w:color w:val="000000"/>
                <w:sz w:val="16"/>
                <w:szCs w:val="16"/>
              </w:rPr>
              <w:t>5482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023D" w14:textId="3843A09A" w:rsidR="00DC57F0" w:rsidRPr="00FB3739" w:rsidRDefault="00DC57F0" w:rsidP="00DC57F0">
            <w:pPr>
              <w:pStyle w:val="TAL"/>
              <w:rPr>
                <w:rFonts w:cs="Arial"/>
                <w:color w:val="000000"/>
                <w:sz w:val="16"/>
                <w:szCs w:val="16"/>
              </w:rPr>
            </w:pPr>
            <w:r w:rsidRPr="00DC57F0">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39DB98" w14:textId="6F11941E" w:rsidR="00DC57F0" w:rsidRPr="00FB3739" w:rsidRDefault="00DC57F0" w:rsidP="00DC57F0">
            <w:pPr>
              <w:pStyle w:val="TAL"/>
              <w:rPr>
                <w:rFonts w:cs="Arial"/>
                <w:color w:val="000000"/>
                <w:sz w:val="16"/>
                <w:szCs w:val="16"/>
              </w:rPr>
            </w:pPr>
            <w:r w:rsidRPr="00DC57F0">
              <w:rPr>
                <w:rFonts w:cs="Arial"/>
                <w:color w:val="000000"/>
                <w:sz w:val="16"/>
                <w:szCs w:val="16"/>
              </w:rPr>
              <w:t>Correction of Inter-RAT cell reselection test case 6.2.3.6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0C3F"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9</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47EF0" w14:textId="77777777" w:rsidR="00DC57F0" w:rsidRPr="00FB3739" w:rsidRDefault="00DC57F0" w:rsidP="00DC57F0">
            <w:pPr>
              <w:pStyle w:val="TAL"/>
              <w:rPr>
                <w:rFonts w:cs="Arial"/>
                <w:color w:val="000000"/>
                <w:sz w:val="16"/>
                <w:szCs w:val="16"/>
              </w:rPr>
            </w:pPr>
            <w:r w:rsidRPr="00FB3739">
              <w:rPr>
                <w:rFonts w:cs="Arial"/>
                <w:color w:val="000000"/>
                <w:sz w:val="16"/>
                <w:szCs w:val="16"/>
              </w:rPr>
              <w:t>18.</w:t>
            </w:r>
            <w:r>
              <w:rPr>
                <w:rFonts w:cs="Arial"/>
                <w:color w:val="000000"/>
                <w:sz w:val="16"/>
                <w:szCs w:val="16"/>
              </w:rPr>
              <w:t>10</w:t>
            </w:r>
            <w:r w:rsidRPr="00FB3739">
              <w:rPr>
                <w:rFonts w:cs="Arial"/>
                <w:color w:val="000000"/>
                <w:sz w:val="16"/>
                <w:szCs w:val="16"/>
              </w:rPr>
              <w:t>.0</w:t>
            </w:r>
          </w:p>
        </w:tc>
      </w:tr>
      <w:tr w:rsidR="00DC57F0" w:rsidRPr="0020316E" w14:paraId="4FC09CF0"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9EB230B"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AC516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BCF380" w14:textId="0B37EA50" w:rsidR="00DC57F0" w:rsidRPr="0020316E" w:rsidRDefault="00DC57F0" w:rsidP="00DC57F0">
            <w:pPr>
              <w:pStyle w:val="TAL"/>
              <w:rPr>
                <w:rFonts w:cs="Arial"/>
                <w:color w:val="000000"/>
                <w:sz w:val="16"/>
                <w:szCs w:val="16"/>
              </w:rPr>
            </w:pPr>
            <w:r w:rsidRPr="0020316E">
              <w:rPr>
                <w:rFonts w:cs="Arial"/>
                <w:color w:val="000000"/>
                <w:sz w:val="16"/>
                <w:szCs w:val="16"/>
              </w:rPr>
              <w:t>R5-254923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67028" w14:textId="15750E9D" w:rsidR="00DC57F0" w:rsidRPr="0020316E" w:rsidRDefault="00DC57F0" w:rsidP="00DC57F0">
            <w:pPr>
              <w:pStyle w:val="TAL"/>
              <w:rPr>
                <w:rFonts w:cs="Arial"/>
                <w:color w:val="000000"/>
                <w:sz w:val="16"/>
                <w:szCs w:val="16"/>
              </w:rPr>
            </w:pPr>
            <w:r w:rsidRPr="0020316E">
              <w:rPr>
                <w:rFonts w:cs="Arial"/>
                <w:color w:val="000000"/>
                <w:sz w:val="16"/>
                <w:szCs w:val="16"/>
              </w:rPr>
              <w:t>5485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95B6" w14:textId="46BE484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11F2A" w14:textId="1F88C58C"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56301"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13E18D"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6DB9C9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2B517E4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73C04"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7662CF" w14:textId="7B24A31A" w:rsidR="00DC57F0" w:rsidRPr="0020316E" w:rsidRDefault="00DC57F0" w:rsidP="00DC57F0">
            <w:pPr>
              <w:pStyle w:val="TAL"/>
              <w:rPr>
                <w:rFonts w:cs="Arial"/>
                <w:color w:val="000000"/>
                <w:sz w:val="16"/>
                <w:szCs w:val="16"/>
              </w:rPr>
            </w:pPr>
            <w:r w:rsidRPr="0020316E">
              <w:rPr>
                <w:rFonts w:cs="Arial"/>
                <w:color w:val="000000"/>
                <w:sz w:val="16"/>
                <w:szCs w:val="16"/>
              </w:rPr>
              <w:t>R5-254924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974B2" w14:textId="0CE7517E" w:rsidR="00DC57F0" w:rsidRPr="0020316E" w:rsidRDefault="00DC57F0" w:rsidP="00DC57F0">
            <w:pPr>
              <w:pStyle w:val="TAL"/>
              <w:rPr>
                <w:rFonts w:cs="Arial"/>
                <w:color w:val="000000"/>
                <w:sz w:val="16"/>
                <w:szCs w:val="16"/>
              </w:rPr>
            </w:pPr>
            <w:r w:rsidRPr="0020316E">
              <w:rPr>
                <w:rFonts w:cs="Arial"/>
                <w:color w:val="000000"/>
                <w:sz w:val="16"/>
                <w:szCs w:val="16"/>
              </w:rPr>
              <w:t>5486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E8DCD" w14:textId="212DFAC2"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52FA11" w14:textId="2DD52E37" w:rsidR="00DC57F0" w:rsidRPr="0020316E" w:rsidRDefault="00DC57F0" w:rsidP="00DC57F0">
            <w:pPr>
              <w:pStyle w:val="TAL"/>
              <w:rPr>
                <w:rFonts w:cs="Arial"/>
                <w:color w:val="000000"/>
                <w:sz w:val="16"/>
                <w:szCs w:val="16"/>
              </w:rPr>
            </w:pPr>
            <w:r w:rsidRPr="0020316E">
              <w:rPr>
                <w:rFonts w:cs="Arial"/>
                <w:color w:val="000000"/>
                <w:sz w:val="16"/>
                <w:szCs w:val="16"/>
              </w:rPr>
              <w:t>Addition of Inter-RAT cell reselection test case 6.2.3.37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03D1D"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453A55"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38CB892"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212C178"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4DB0F"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8658" w14:textId="47920472" w:rsidR="00DC57F0" w:rsidRPr="0020316E" w:rsidRDefault="00DC57F0" w:rsidP="00DC57F0">
            <w:pPr>
              <w:pStyle w:val="TAL"/>
              <w:rPr>
                <w:rFonts w:cs="Arial"/>
                <w:color w:val="000000"/>
                <w:sz w:val="16"/>
                <w:szCs w:val="16"/>
              </w:rPr>
            </w:pPr>
            <w:r w:rsidRPr="0020316E">
              <w:rPr>
                <w:rFonts w:cs="Arial"/>
                <w:color w:val="000000"/>
                <w:sz w:val="16"/>
                <w:szCs w:val="16"/>
              </w:rPr>
              <w:t>R5-254929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2E225" w14:textId="7BF9AFDA" w:rsidR="00DC57F0" w:rsidRPr="0020316E" w:rsidRDefault="00DC57F0" w:rsidP="00DC57F0">
            <w:pPr>
              <w:pStyle w:val="TAL"/>
              <w:rPr>
                <w:rFonts w:cs="Arial"/>
                <w:color w:val="000000"/>
                <w:sz w:val="16"/>
                <w:szCs w:val="16"/>
              </w:rPr>
            </w:pPr>
            <w:r w:rsidRPr="0020316E">
              <w:rPr>
                <w:rFonts w:cs="Arial"/>
                <w:color w:val="000000"/>
                <w:sz w:val="16"/>
                <w:szCs w:val="16"/>
              </w:rPr>
              <w:t>5473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68CD" w14:textId="34DC340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4365A1" w14:textId="4432277D" w:rsidR="00DC57F0" w:rsidRPr="0020316E" w:rsidRDefault="00DC57F0" w:rsidP="00DC57F0">
            <w:pPr>
              <w:pStyle w:val="TAL"/>
              <w:rPr>
                <w:rFonts w:cs="Arial"/>
                <w:color w:val="000000"/>
                <w:sz w:val="16"/>
                <w:szCs w:val="16"/>
              </w:rPr>
            </w:pPr>
            <w:r w:rsidRPr="0020316E">
              <w:rPr>
                <w:rFonts w:cs="Arial"/>
                <w:color w:val="000000"/>
                <w:sz w:val="16"/>
                <w:szCs w:val="16"/>
              </w:rPr>
              <w:t>Corrections to NB-IoT UP PUR test case 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E8D5B"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A1BA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0AAB61D3"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FE847F0"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1CBCC6"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2C8C8" w14:textId="61B5FE86" w:rsidR="00DC57F0" w:rsidRPr="0020316E" w:rsidRDefault="00DC57F0" w:rsidP="00DC57F0">
            <w:pPr>
              <w:pStyle w:val="TAL"/>
              <w:rPr>
                <w:rFonts w:cs="Arial"/>
                <w:color w:val="000000"/>
                <w:sz w:val="16"/>
                <w:szCs w:val="16"/>
              </w:rPr>
            </w:pPr>
            <w:r w:rsidRPr="0020316E">
              <w:rPr>
                <w:rFonts w:cs="Arial"/>
                <w:color w:val="000000"/>
                <w:sz w:val="16"/>
                <w:szCs w:val="16"/>
              </w:rPr>
              <w:t>R5-254987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D53C2" w14:textId="4C6F5180" w:rsidR="00DC57F0" w:rsidRPr="0020316E" w:rsidRDefault="00DC57F0" w:rsidP="00DC57F0">
            <w:pPr>
              <w:pStyle w:val="TAL"/>
              <w:rPr>
                <w:rFonts w:cs="Arial"/>
                <w:color w:val="000000"/>
                <w:sz w:val="16"/>
                <w:szCs w:val="16"/>
              </w:rPr>
            </w:pPr>
            <w:r w:rsidRPr="0020316E">
              <w:rPr>
                <w:rFonts w:cs="Arial"/>
                <w:color w:val="000000"/>
                <w:sz w:val="16"/>
                <w:szCs w:val="16"/>
              </w:rPr>
              <w:t>5489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EAC" w14:textId="65968140"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36A41D" w14:textId="1F5392B2" w:rsidR="00DC57F0" w:rsidRPr="0020316E" w:rsidRDefault="00DC57F0" w:rsidP="00DC57F0">
            <w:pPr>
              <w:pStyle w:val="TAL"/>
              <w:rPr>
                <w:rFonts w:cs="Arial"/>
                <w:color w:val="000000"/>
                <w:sz w:val="16"/>
                <w:szCs w:val="16"/>
              </w:rPr>
            </w:pPr>
            <w:r w:rsidRPr="0020316E">
              <w:rPr>
                <w:rFonts w:cs="Arial"/>
                <w:color w:val="000000"/>
                <w:sz w:val="16"/>
                <w:szCs w:val="16"/>
              </w:rPr>
              <w:t>Editorial correction to test purpose in Aerial UE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2DF4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B77B0"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B79A9AD"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6BD488AF"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8C81C8"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BB830" w14:textId="1DF2495A" w:rsidR="00DC57F0" w:rsidRPr="0020316E" w:rsidRDefault="00DC57F0" w:rsidP="00DC57F0">
            <w:pPr>
              <w:pStyle w:val="TAL"/>
              <w:rPr>
                <w:rFonts w:cs="Arial"/>
                <w:color w:val="000000"/>
                <w:sz w:val="16"/>
                <w:szCs w:val="16"/>
              </w:rPr>
            </w:pPr>
            <w:r w:rsidRPr="0020316E">
              <w:rPr>
                <w:rFonts w:cs="Arial"/>
                <w:color w:val="000000"/>
                <w:sz w:val="16"/>
                <w:szCs w:val="16"/>
              </w:rPr>
              <w:t>R5-255037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5DDCE" w14:textId="59E967B7" w:rsidR="00DC57F0" w:rsidRPr="0020316E" w:rsidRDefault="00DC57F0" w:rsidP="00DC57F0">
            <w:pPr>
              <w:pStyle w:val="TAL"/>
              <w:rPr>
                <w:rFonts w:cs="Arial"/>
                <w:color w:val="000000"/>
                <w:sz w:val="16"/>
                <w:szCs w:val="16"/>
              </w:rPr>
            </w:pPr>
            <w:r w:rsidRPr="0020316E">
              <w:rPr>
                <w:rFonts w:cs="Arial"/>
                <w:color w:val="000000"/>
                <w:sz w:val="16"/>
                <w:szCs w:val="16"/>
              </w:rPr>
              <w:t>5470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B15E9" w14:textId="6A3CADCC"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54389B" w14:textId="0CC23954" w:rsidR="00DC57F0" w:rsidRPr="0020316E" w:rsidRDefault="00DC57F0" w:rsidP="00DC57F0">
            <w:pPr>
              <w:pStyle w:val="TAL"/>
              <w:rPr>
                <w:rFonts w:cs="Arial"/>
                <w:color w:val="000000"/>
                <w:sz w:val="16"/>
                <w:szCs w:val="16"/>
              </w:rPr>
            </w:pPr>
            <w:r w:rsidRPr="0020316E">
              <w:rPr>
                <w:rFonts w:cs="Arial"/>
                <w:color w:val="000000"/>
                <w:sz w:val="16"/>
                <w:szCs w:val="16"/>
              </w:rPr>
              <w:t>Update to TC 8.5.4.1 for Further measurement gap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C453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C70E3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E79D5"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4E9C004C"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435CE"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103A3" w14:textId="72F4C008" w:rsidR="00DC57F0" w:rsidRPr="0020316E" w:rsidRDefault="00DC57F0" w:rsidP="00DC57F0">
            <w:pPr>
              <w:pStyle w:val="TAL"/>
              <w:rPr>
                <w:rFonts w:cs="Arial"/>
                <w:color w:val="000000"/>
                <w:sz w:val="16"/>
                <w:szCs w:val="16"/>
              </w:rPr>
            </w:pPr>
            <w:r w:rsidRPr="0020316E">
              <w:rPr>
                <w:rFonts w:cs="Arial"/>
                <w:color w:val="000000"/>
                <w:sz w:val="16"/>
                <w:szCs w:val="16"/>
              </w:rPr>
              <w:t>R5-255053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58253" w14:textId="34E44E8A" w:rsidR="00DC57F0" w:rsidRPr="0020316E" w:rsidRDefault="00DC57F0" w:rsidP="00DC57F0">
            <w:pPr>
              <w:pStyle w:val="TAL"/>
              <w:rPr>
                <w:rFonts w:cs="Arial"/>
                <w:color w:val="000000"/>
                <w:sz w:val="16"/>
                <w:szCs w:val="16"/>
              </w:rPr>
            </w:pPr>
            <w:r w:rsidRPr="0020316E">
              <w:rPr>
                <w:rFonts w:cs="Arial"/>
                <w:color w:val="000000"/>
                <w:sz w:val="16"/>
                <w:szCs w:val="16"/>
              </w:rPr>
              <w:t>5472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23C" w14:textId="35A5DF65"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10CED1" w14:textId="23228F94" w:rsidR="00DC57F0" w:rsidRPr="0020316E" w:rsidRDefault="00DC57F0" w:rsidP="00DC57F0">
            <w:pPr>
              <w:pStyle w:val="TAL"/>
              <w:rPr>
                <w:rFonts w:cs="Arial"/>
                <w:color w:val="000000"/>
                <w:sz w:val="16"/>
                <w:szCs w:val="16"/>
              </w:rPr>
            </w:pPr>
            <w:r w:rsidRPr="0020316E">
              <w:rPr>
                <w:rFonts w:cs="Arial"/>
                <w:color w:val="000000"/>
                <w:sz w:val="16"/>
                <w:szCs w:val="16"/>
              </w:rPr>
              <w:t>Corrections to NB-IoT CP PUR test case 22.1.5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B0E0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B6F8AB"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3D6078C9"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5244C5AE"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0943B"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3641E" w14:textId="3277F7E8" w:rsidR="00DC57F0" w:rsidRPr="0020316E" w:rsidRDefault="00DC57F0" w:rsidP="00DC57F0">
            <w:pPr>
              <w:pStyle w:val="TAL"/>
              <w:rPr>
                <w:rFonts w:cs="Arial"/>
                <w:color w:val="000000"/>
                <w:sz w:val="16"/>
                <w:szCs w:val="16"/>
              </w:rPr>
            </w:pPr>
            <w:r w:rsidRPr="0020316E">
              <w:rPr>
                <w:rFonts w:cs="Arial"/>
                <w:color w:val="000000"/>
                <w:sz w:val="16"/>
                <w:szCs w:val="16"/>
              </w:rPr>
              <w:t>R5-255054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48DB8" w14:textId="377808AC" w:rsidR="00DC57F0" w:rsidRPr="0020316E" w:rsidRDefault="00DC57F0" w:rsidP="00DC57F0">
            <w:pPr>
              <w:pStyle w:val="TAL"/>
              <w:rPr>
                <w:rFonts w:cs="Arial"/>
                <w:color w:val="000000"/>
                <w:sz w:val="16"/>
                <w:szCs w:val="16"/>
              </w:rPr>
            </w:pPr>
            <w:r w:rsidRPr="0020316E">
              <w:rPr>
                <w:rFonts w:cs="Arial"/>
                <w:color w:val="000000"/>
                <w:sz w:val="16"/>
                <w:szCs w:val="16"/>
              </w:rPr>
              <w:t>5475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95E0" w14:textId="12F1864E"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EB778A" w14:textId="70BD2A98" w:rsidR="00DC57F0" w:rsidRPr="0020316E" w:rsidRDefault="00DC57F0" w:rsidP="00DC57F0">
            <w:pPr>
              <w:pStyle w:val="TAL"/>
              <w:rPr>
                <w:rFonts w:cs="Arial"/>
                <w:color w:val="000000"/>
                <w:sz w:val="16"/>
                <w:szCs w:val="16"/>
              </w:rPr>
            </w:pPr>
            <w:r w:rsidRPr="0020316E">
              <w:rPr>
                <w:rFonts w:cs="Arial"/>
                <w:color w:val="000000"/>
                <w:sz w:val="16"/>
                <w:szCs w:val="16"/>
              </w:rPr>
              <w:t>Correction to LTE DRX testcase 7.1.6.2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58F58"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9153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11552E0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390696A1"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CD6FA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8F32" w14:textId="3F6E42A4" w:rsidR="00DC57F0" w:rsidRPr="0020316E" w:rsidRDefault="00DC57F0" w:rsidP="00DC57F0">
            <w:pPr>
              <w:pStyle w:val="TAL"/>
              <w:rPr>
                <w:rFonts w:cs="Arial"/>
                <w:color w:val="000000"/>
                <w:sz w:val="16"/>
                <w:szCs w:val="16"/>
              </w:rPr>
            </w:pPr>
            <w:r w:rsidRPr="0020316E">
              <w:rPr>
                <w:rFonts w:cs="Arial"/>
                <w:color w:val="000000"/>
                <w:sz w:val="16"/>
                <w:szCs w:val="16"/>
              </w:rPr>
              <w:t>R5-255055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20F83" w14:textId="56BA0D51" w:rsidR="00DC57F0" w:rsidRPr="0020316E" w:rsidRDefault="00DC57F0" w:rsidP="00DC57F0">
            <w:pPr>
              <w:pStyle w:val="TAL"/>
              <w:rPr>
                <w:rFonts w:cs="Arial"/>
                <w:color w:val="000000"/>
                <w:sz w:val="16"/>
                <w:szCs w:val="16"/>
              </w:rPr>
            </w:pPr>
            <w:r w:rsidRPr="0020316E">
              <w:rPr>
                <w:rFonts w:cs="Arial"/>
                <w:color w:val="000000"/>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9DDB8" w14:textId="3A9DB1FF"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BCEDD" w14:textId="4979029E" w:rsidR="00DC57F0" w:rsidRPr="0020316E" w:rsidRDefault="00DC57F0" w:rsidP="00DC57F0">
            <w:pPr>
              <w:pStyle w:val="TAL"/>
              <w:rPr>
                <w:rFonts w:cs="Arial"/>
                <w:color w:val="000000"/>
                <w:sz w:val="16"/>
                <w:szCs w:val="16"/>
              </w:rPr>
            </w:pPr>
            <w:r w:rsidRPr="0020316E">
              <w:rPr>
                <w:rFonts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BA0D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B7416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72680CB"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D407C2"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A5F73"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CA94A" w14:textId="03FF72BC" w:rsidR="00DC57F0" w:rsidRPr="0020316E" w:rsidRDefault="00DC57F0" w:rsidP="00DC57F0">
            <w:pPr>
              <w:pStyle w:val="TAL"/>
              <w:rPr>
                <w:rFonts w:cs="Arial"/>
                <w:color w:val="000000"/>
                <w:sz w:val="16"/>
                <w:szCs w:val="16"/>
              </w:rPr>
            </w:pPr>
            <w:r w:rsidRPr="0020316E">
              <w:rPr>
                <w:rFonts w:cs="Arial"/>
                <w:color w:val="000000"/>
                <w:sz w:val="16"/>
                <w:szCs w:val="16"/>
              </w:rPr>
              <w:t>R5-255062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74A41" w14:textId="4EC247BF" w:rsidR="00DC57F0" w:rsidRPr="0020316E" w:rsidRDefault="00DC57F0" w:rsidP="00DC57F0">
            <w:pPr>
              <w:pStyle w:val="TAL"/>
              <w:rPr>
                <w:rFonts w:cs="Arial"/>
                <w:color w:val="000000"/>
                <w:sz w:val="16"/>
                <w:szCs w:val="16"/>
              </w:rPr>
            </w:pPr>
            <w:r w:rsidRPr="0020316E">
              <w:rPr>
                <w:rFonts w:cs="Arial"/>
                <w:color w:val="000000"/>
                <w:sz w:val="16"/>
                <w:szCs w:val="16"/>
              </w:rPr>
              <w:t>5484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89FAB" w14:textId="0E474880" w:rsidR="00DC57F0" w:rsidRPr="0020316E" w:rsidRDefault="00DC57F0" w:rsidP="00DC57F0">
            <w:pPr>
              <w:pStyle w:val="TAL"/>
              <w:rPr>
                <w:rFonts w:cs="Arial"/>
                <w:color w:val="000000"/>
                <w:sz w:val="16"/>
                <w:szCs w:val="16"/>
              </w:rPr>
            </w:pPr>
            <w:r w:rsidRPr="0020316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7226EE" w14:textId="6A0C59DF" w:rsidR="00DC57F0" w:rsidRPr="0020316E" w:rsidRDefault="00DC57F0" w:rsidP="00DC57F0">
            <w:pPr>
              <w:pStyle w:val="TAL"/>
              <w:rPr>
                <w:rFonts w:cs="Arial"/>
                <w:color w:val="000000"/>
                <w:sz w:val="16"/>
                <w:szCs w:val="16"/>
              </w:rPr>
            </w:pPr>
            <w:r w:rsidRPr="0020316E">
              <w:rPr>
                <w:rFonts w:cs="Arial"/>
                <w:color w:val="000000"/>
                <w:sz w:val="16"/>
                <w:szCs w:val="16"/>
              </w:rPr>
              <w:t>Correction to SSAC test case 13.5.1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C6110"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346C2A"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DC57F0" w:rsidRPr="0020316E" w14:paraId="23F56F7E" w14:textId="77777777" w:rsidTr="0020316E">
        <w:tc>
          <w:tcPr>
            <w:tcW w:w="714" w:type="dxa"/>
            <w:tcBorders>
              <w:top w:val="single" w:sz="4" w:space="0" w:color="auto"/>
              <w:left w:val="single" w:sz="4" w:space="0" w:color="auto"/>
              <w:bottom w:val="single" w:sz="4" w:space="0" w:color="auto"/>
              <w:right w:val="single" w:sz="4" w:space="0" w:color="auto"/>
            </w:tcBorders>
            <w:shd w:val="solid" w:color="FFFFFF" w:fill="auto"/>
          </w:tcPr>
          <w:p w14:paraId="0B27B70D" w14:textId="77777777" w:rsidR="00DC57F0" w:rsidRPr="00FB3739" w:rsidRDefault="00DC57F0" w:rsidP="00DC57F0">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A63642" w14:textId="77777777" w:rsidR="00DC57F0" w:rsidRPr="00FB3739" w:rsidRDefault="00DC57F0" w:rsidP="00DC57F0">
            <w:pPr>
              <w:pStyle w:val="TAL"/>
              <w:rPr>
                <w:rFonts w:cs="Arial"/>
                <w:color w:val="000000"/>
                <w:sz w:val="16"/>
                <w:szCs w:val="16"/>
              </w:rPr>
            </w:pPr>
            <w:r w:rsidRPr="00FB3739">
              <w:rPr>
                <w:rFonts w:cs="Arial"/>
                <w:color w:val="000000"/>
                <w:sz w:val="16"/>
                <w:szCs w:val="16"/>
              </w:rPr>
              <w:t>RAN#10</w:t>
            </w:r>
            <w:r>
              <w:rPr>
                <w:rFonts w:cs="Arial"/>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7C2EDC" w14:textId="79E15203" w:rsidR="00DC57F0" w:rsidRPr="0020316E" w:rsidRDefault="00DC57F0" w:rsidP="00DC57F0">
            <w:pPr>
              <w:pStyle w:val="TAL"/>
              <w:rPr>
                <w:rFonts w:cs="Arial"/>
                <w:color w:val="000000"/>
                <w:sz w:val="16"/>
                <w:szCs w:val="16"/>
              </w:rPr>
            </w:pPr>
            <w:r w:rsidRPr="0020316E">
              <w:rPr>
                <w:rFonts w:cs="Arial"/>
                <w:color w:val="000000"/>
                <w:sz w:val="16"/>
                <w:szCs w:val="16"/>
              </w:rPr>
              <w:t>R5-255105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E8032" w14:textId="5FB50F5E" w:rsidR="00DC57F0" w:rsidRPr="0020316E" w:rsidRDefault="00DC57F0" w:rsidP="00DC57F0">
            <w:pPr>
              <w:pStyle w:val="TAL"/>
              <w:rPr>
                <w:rFonts w:cs="Arial"/>
                <w:color w:val="000000"/>
                <w:sz w:val="16"/>
                <w:szCs w:val="16"/>
              </w:rPr>
            </w:pPr>
            <w:r w:rsidRPr="0020316E">
              <w:rPr>
                <w:rFonts w:cs="Arial"/>
                <w:color w:val="000000"/>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8C293" w14:textId="401B842E" w:rsidR="00DC57F0" w:rsidRPr="0020316E" w:rsidRDefault="00DC57F0" w:rsidP="00DC57F0">
            <w:pPr>
              <w:pStyle w:val="TAL"/>
              <w:rPr>
                <w:rFonts w:cs="Arial"/>
                <w:color w:val="000000"/>
                <w:sz w:val="16"/>
                <w:szCs w:val="16"/>
              </w:rPr>
            </w:pPr>
            <w:r w:rsidRPr="0020316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BD5506" w14:textId="22F3A0ED" w:rsidR="00DC57F0" w:rsidRPr="0020316E" w:rsidRDefault="00DC57F0" w:rsidP="00DC57F0">
            <w:pPr>
              <w:pStyle w:val="TAL"/>
              <w:rPr>
                <w:rFonts w:cs="Arial"/>
                <w:color w:val="000000"/>
                <w:sz w:val="16"/>
                <w:szCs w:val="16"/>
              </w:rPr>
            </w:pPr>
            <w:r w:rsidRPr="0020316E">
              <w:rPr>
                <w:rFonts w:cs="Arial"/>
                <w:color w:val="000000"/>
                <w:sz w:val="16"/>
                <w:szCs w:val="16"/>
              </w:rPr>
              <w:t>Correction to EMM test case 9.2.3.3.1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3ACEE" w14:textId="77777777" w:rsidR="00DC57F0" w:rsidRPr="0020316E" w:rsidRDefault="00DC57F0" w:rsidP="00DC57F0">
            <w:pPr>
              <w:pStyle w:val="TAL"/>
              <w:rPr>
                <w:rFonts w:cs="Arial"/>
                <w:color w:val="000000"/>
                <w:sz w:val="16"/>
                <w:szCs w:val="16"/>
              </w:rPr>
            </w:pPr>
            <w:r w:rsidRPr="0020316E">
              <w:rPr>
                <w:rFonts w:cs="Arial"/>
                <w:color w:val="000000"/>
                <w:sz w:val="16"/>
                <w:szCs w:val="16"/>
              </w:rPr>
              <w:t>18.9.0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BE19EC" w14:textId="77777777" w:rsidR="00DC57F0" w:rsidRPr="0020316E" w:rsidRDefault="00DC57F0" w:rsidP="00DC57F0">
            <w:pPr>
              <w:pStyle w:val="TAL"/>
              <w:rPr>
                <w:rFonts w:cs="Arial"/>
                <w:color w:val="000000"/>
                <w:sz w:val="16"/>
                <w:szCs w:val="16"/>
              </w:rPr>
            </w:pPr>
            <w:r w:rsidRPr="0020316E">
              <w:rPr>
                <w:rFonts w:cs="Arial"/>
                <w:color w:val="000000"/>
                <w:sz w:val="16"/>
                <w:szCs w:val="16"/>
              </w:rPr>
              <w:t>18.10.0</w:t>
            </w:r>
          </w:p>
        </w:tc>
      </w:tr>
      <w:tr w:rsidR="00182DAD" w:rsidRPr="0020316E" w14:paraId="75C8617D" w14:textId="77777777" w:rsidTr="00182DAD">
        <w:tc>
          <w:tcPr>
            <w:tcW w:w="714" w:type="dxa"/>
            <w:tcBorders>
              <w:top w:val="single" w:sz="4" w:space="0" w:color="auto"/>
              <w:left w:val="single" w:sz="4" w:space="0" w:color="auto"/>
              <w:bottom w:val="single" w:sz="4" w:space="0" w:color="auto"/>
              <w:right w:val="single" w:sz="4" w:space="0" w:color="auto"/>
            </w:tcBorders>
            <w:shd w:val="solid" w:color="FFFFFF" w:fill="auto"/>
          </w:tcPr>
          <w:p w14:paraId="169B94B5" w14:textId="2CEC53C6" w:rsidR="00182DAD" w:rsidRPr="0020316E" w:rsidRDefault="00182DAD" w:rsidP="000D2D65">
            <w:pPr>
              <w:pStyle w:val="TAL"/>
              <w:rPr>
                <w:rFonts w:cs="Arial"/>
                <w:color w:val="000000"/>
                <w:sz w:val="16"/>
                <w:szCs w:val="16"/>
              </w:rPr>
            </w:pPr>
            <w:r w:rsidRPr="0020316E">
              <w:rPr>
                <w:rFonts w:cs="Arial"/>
                <w:color w:val="000000"/>
                <w:sz w:val="16"/>
                <w:szCs w:val="16"/>
              </w:rPr>
              <w:t>2025-</w:t>
            </w:r>
            <w:r w:rsidR="001879A7">
              <w:rPr>
                <w:rFonts w:cs="Arial"/>
                <w:color w:val="000000"/>
                <w:sz w:val="16"/>
                <w:szCs w:val="16"/>
              </w:rPr>
              <w:t>11</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A4A89C" w14:textId="77777777" w:rsidR="00182DAD" w:rsidRPr="0020316E" w:rsidRDefault="00182DAD" w:rsidP="000D2D65">
            <w:pPr>
              <w:pStyle w:val="TAL"/>
              <w:rPr>
                <w:rFonts w:cs="Arial"/>
                <w:color w:val="000000"/>
                <w:sz w:val="16"/>
                <w:szCs w:val="16"/>
              </w:rPr>
            </w:pPr>
            <w:r w:rsidRPr="0020316E">
              <w:rPr>
                <w:rFonts w:cs="Arial"/>
                <w:color w:val="000000"/>
                <w:sz w:val="16"/>
                <w:szCs w:val="16"/>
              </w:rPr>
              <w:t>RAN#109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56619" w14:textId="54CCAB1F" w:rsidR="00182DAD" w:rsidRPr="0020316E" w:rsidRDefault="001879A7" w:rsidP="000D2D65">
            <w:pPr>
              <w:pStyle w:val="TAL"/>
              <w:rPr>
                <w:rFonts w:cs="Arial"/>
                <w:color w:val="000000"/>
                <w:sz w:val="16"/>
                <w:szCs w:val="16"/>
              </w:rPr>
            </w:pPr>
            <w:r>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ACFD5" w14:textId="4ACDA5BE" w:rsidR="00182DAD" w:rsidRPr="0020316E" w:rsidRDefault="001879A7" w:rsidP="000D2D65">
            <w:pPr>
              <w:pStyle w:val="TAL"/>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3F6DE" w14:textId="4E5C4FED" w:rsidR="00182DAD" w:rsidRPr="0020316E" w:rsidRDefault="001879A7" w:rsidP="000D2D65">
            <w:pPr>
              <w:pStyle w:val="TAL"/>
              <w:rPr>
                <w:rFonts w:cs="Arial"/>
                <w:color w:val="000000"/>
                <w:sz w:val="16"/>
                <w:szCs w:val="16"/>
              </w:rPr>
            </w:pPr>
            <w:r>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329058" w14:textId="0982F2C0" w:rsidR="00182DAD" w:rsidRPr="0020316E" w:rsidRDefault="001879A7" w:rsidP="000D2D65">
            <w:pPr>
              <w:pStyle w:val="TAL"/>
              <w:rPr>
                <w:rFonts w:cs="Arial"/>
                <w:color w:val="000000"/>
                <w:sz w:val="16"/>
                <w:szCs w:val="16"/>
              </w:rPr>
            </w:pPr>
            <w:r>
              <w:rPr>
                <w:rFonts w:cs="Arial"/>
                <w:color w:val="000000"/>
                <w:sz w:val="16"/>
                <w:szCs w:val="16"/>
              </w:rPr>
              <w:t>correction of history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856CF" w14:textId="77777777" w:rsidR="00182DAD" w:rsidRPr="0020316E" w:rsidRDefault="00182DAD" w:rsidP="000D2D65">
            <w:pPr>
              <w:pStyle w:val="TAL"/>
              <w:rPr>
                <w:rFonts w:cs="Arial"/>
                <w:color w:val="000000"/>
                <w:sz w:val="16"/>
                <w:szCs w:val="16"/>
              </w:rPr>
            </w:pPr>
            <w:r w:rsidRPr="0020316E">
              <w:rPr>
                <w:rFonts w:cs="Arial"/>
                <w:color w:val="000000"/>
                <w:sz w:val="16"/>
                <w:szCs w:val="16"/>
              </w:rPr>
              <w:t>18.10.0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87310B" w14:textId="0D3F04FA" w:rsidR="00182DAD" w:rsidRPr="0020316E" w:rsidRDefault="00182DAD" w:rsidP="000D2D65">
            <w:pPr>
              <w:pStyle w:val="TAL"/>
              <w:rPr>
                <w:rFonts w:cs="Arial"/>
                <w:color w:val="000000"/>
                <w:sz w:val="16"/>
                <w:szCs w:val="16"/>
              </w:rPr>
            </w:pPr>
            <w:r w:rsidRPr="0020316E">
              <w:rPr>
                <w:rFonts w:cs="Arial"/>
                <w:color w:val="000000"/>
                <w:sz w:val="16"/>
                <w:szCs w:val="16"/>
              </w:rPr>
              <w:t>1</w:t>
            </w:r>
            <w:r w:rsidR="001879A7">
              <w:rPr>
                <w:rFonts w:cs="Arial"/>
                <w:color w:val="000000"/>
                <w:sz w:val="16"/>
                <w:szCs w:val="16"/>
              </w:rPr>
              <w:t>8</w:t>
            </w:r>
            <w:r w:rsidRPr="0020316E">
              <w:rPr>
                <w:rFonts w:cs="Arial"/>
                <w:color w:val="000000"/>
                <w:sz w:val="16"/>
                <w:szCs w:val="16"/>
              </w:rPr>
              <w:t>.</w:t>
            </w:r>
            <w:r w:rsidR="001879A7">
              <w:rPr>
                <w:rFonts w:cs="Arial"/>
                <w:color w:val="000000"/>
                <w:sz w:val="16"/>
                <w:szCs w:val="16"/>
              </w:rPr>
              <w:t>1</w:t>
            </w:r>
            <w:r w:rsidRPr="0020316E">
              <w:rPr>
                <w:rFonts w:cs="Arial"/>
                <w:color w:val="000000"/>
                <w:sz w:val="16"/>
                <w:szCs w:val="16"/>
              </w:rPr>
              <w:t>0.</w:t>
            </w:r>
            <w:r w:rsidR="001879A7">
              <w:rPr>
                <w:rFonts w:cs="Arial"/>
                <w:color w:val="000000"/>
                <w:sz w:val="16"/>
                <w:szCs w:val="16"/>
              </w:rPr>
              <w:t>1</w:t>
            </w:r>
          </w:p>
        </w:tc>
      </w:tr>
    </w:tbl>
    <w:p w14:paraId="393003E0" w14:textId="77777777" w:rsidR="004A3549" w:rsidRPr="00FB3739" w:rsidRDefault="004A3549" w:rsidP="009903BE">
      <w:pPr>
        <w:rPr>
          <w:rStyle w:val="TALChar"/>
          <w:sz w:val="16"/>
          <w:szCs w:val="16"/>
        </w:rPr>
      </w:pPr>
    </w:p>
    <w:sectPr w:rsidR="004A3549" w:rsidRPr="00FB3739" w:rsidSect="006F7225">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5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C3488" w14:textId="77777777" w:rsidR="00465E7B" w:rsidRPr="0008042A" w:rsidRDefault="00465E7B">
      <w:r w:rsidRPr="0008042A">
        <w:separator/>
      </w:r>
    </w:p>
  </w:endnote>
  <w:endnote w:type="continuationSeparator" w:id="0">
    <w:p w14:paraId="2B263E3F" w14:textId="77777777" w:rsidR="00465E7B" w:rsidRPr="0008042A" w:rsidRDefault="00465E7B">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A924" w14:textId="77777777" w:rsidR="00465E7B" w:rsidRPr="0008042A" w:rsidRDefault="00465E7B">
      <w:r w:rsidRPr="0008042A">
        <w:separator/>
      </w:r>
    </w:p>
  </w:footnote>
  <w:footnote w:type="continuationSeparator" w:id="0">
    <w:p w14:paraId="37ECCBF1" w14:textId="77777777" w:rsidR="00465E7B" w:rsidRPr="0008042A" w:rsidRDefault="00465E7B">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14CDDC61"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6AADD690" w14:textId="12A23877"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5342FC">
      <w:rPr>
        <w:rFonts w:ascii="Arial" w:hAnsi="Arial" w:cs="Arial"/>
        <w:b/>
        <w:sz w:val="18"/>
        <w:szCs w:val="18"/>
      </w:rPr>
      <w:t>10</w:t>
    </w:r>
    <w:r>
      <w:rPr>
        <w:rFonts w:ascii="Arial" w:hAnsi="Arial" w:cs="Arial"/>
        <w:b/>
        <w:sz w:val="18"/>
        <w:szCs w:val="18"/>
      </w:rPr>
      <w:t>.</w:t>
    </w:r>
    <w:r w:rsidR="001879A7">
      <w:rPr>
        <w:rFonts w:ascii="Arial" w:hAnsi="Arial" w:cs="Arial"/>
        <w:b/>
        <w:sz w:val="18"/>
        <w:szCs w:val="18"/>
      </w:rPr>
      <w:t>1</w:t>
    </w:r>
    <w:r>
      <w:rPr>
        <w:rFonts w:ascii="Arial" w:hAnsi="Arial" w:cs="Arial"/>
        <w:b/>
        <w:sz w:val="18"/>
        <w:szCs w:val="18"/>
      </w:rPr>
      <w:t xml:space="preserve"> (202</w:t>
    </w:r>
    <w:r w:rsidR="00B758FD">
      <w:rPr>
        <w:rFonts w:ascii="Arial" w:hAnsi="Arial" w:cs="Arial"/>
        <w:b/>
        <w:sz w:val="18"/>
        <w:szCs w:val="18"/>
      </w:rPr>
      <w:t>5</w:t>
    </w:r>
    <w:r>
      <w:rPr>
        <w:rFonts w:ascii="Arial" w:hAnsi="Arial" w:cs="Arial"/>
        <w:b/>
        <w:sz w:val="18"/>
        <w:szCs w:val="18"/>
      </w:rPr>
      <w:t>-</w:t>
    </w:r>
    <w:r w:rsidR="001879A7">
      <w:rPr>
        <w:rFonts w:ascii="Arial" w:hAnsi="Arial" w:cs="Arial"/>
        <w:b/>
        <w:sz w:val="18"/>
        <w:szCs w:val="18"/>
      </w:rPr>
      <w:t>11</w:t>
    </w:r>
    <w:r>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2B8"/>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883"/>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026"/>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0D0"/>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491"/>
    <w:rsid w:val="00176681"/>
    <w:rsid w:val="0017701E"/>
    <w:rsid w:val="001774EB"/>
    <w:rsid w:val="00177690"/>
    <w:rsid w:val="00180393"/>
    <w:rsid w:val="00180A35"/>
    <w:rsid w:val="00180D96"/>
    <w:rsid w:val="001817AF"/>
    <w:rsid w:val="00182027"/>
    <w:rsid w:val="00182431"/>
    <w:rsid w:val="00182748"/>
    <w:rsid w:val="00182ACB"/>
    <w:rsid w:val="00182C35"/>
    <w:rsid w:val="00182DAD"/>
    <w:rsid w:val="00183267"/>
    <w:rsid w:val="00183A11"/>
    <w:rsid w:val="00183A8B"/>
    <w:rsid w:val="00183ACD"/>
    <w:rsid w:val="00183AF7"/>
    <w:rsid w:val="00183C21"/>
    <w:rsid w:val="00183D39"/>
    <w:rsid w:val="00184D00"/>
    <w:rsid w:val="001858B4"/>
    <w:rsid w:val="0018624D"/>
    <w:rsid w:val="001864A9"/>
    <w:rsid w:val="00186D22"/>
    <w:rsid w:val="00186D80"/>
    <w:rsid w:val="00186F77"/>
    <w:rsid w:val="001879A7"/>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B11"/>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16E"/>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87E3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807"/>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3DD1"/>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52E"/>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3DE"/>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360"/>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5E7B"/>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527"/>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2FC"/>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6DBA"/>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225"/>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A19"/>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3D2"/>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550"/>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5CD"/>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0AD4"/>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15D"/>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D9D"/>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57E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03D"/>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60D"/>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A5"/>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8FD"/>
    <w:rsid w:val="00B75B15"/>
    <w:rsid w:val="00B771C9"/>
    <w:rsid w:val="00B77B68"/>
    <w:rsid w:val="00B807A8"/>
    <w:rsid w:val="00B808D9"/>
    <w:rsid w:val="00B81031"/>
    <w:rsid w:val="00B81329"/>
    <w:rsid w:val="00B8165F"/>
    <w:rsid w:val="00B81C98"/>
    <w:rsid w:val="00B81D19"/>
    <w:rsid w:val="00B82028"/>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4D5B"/>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D84"/>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1A5B"/>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3E9"/>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039"/>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57F0"/>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421"/>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8E2"/>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DBE"/>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151</Pages>
  <Words>78328</Words>
  <Characters>446475</Characters>
  <Application>Microsoft Office Word</Application>
  <DocSecurity>0</DocSecurity>
  <Lines>3720</Lines>
  <Paragraphs>1047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523756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IS</cp:lastModifiedBy>
  <cp:revision>103</cp:revision>
  <dcterms:created xsi:type="dcterms:W3CDTF">2021-12-21T16:59:00Z</dcterms:created>
  <dcterms:modified xsi:type="dcterms:W3CDTF">2025-11-12T13:52:00Z</dcterms:modified>
</cp:coreProperties>
</file>